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A31D95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A31D95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A31D95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499308C0" w:rsidR="00BA310A" w:rsidRPr="00A31D95" w:rsidRDefault="00352E5E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A31D95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A31D95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227D36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227D36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27D36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A31D95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623D14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A31D95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</w:t>
            </w:r>
            <w:r w:rsidRPr="00A31D95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และอุปกรณ์</w:t>
            </w:r>
          </w:p>
        </w:tc>
      </w:tr>
      <w:tr w:rsidR="00C86685" w:rsidRPr="00A31D95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66DAD5E4" w:rsidR="00C86685" w:rsidRPr="00A31D95" w:rsidRDefault="00343F6C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77777777" w:rsidR="00C86685" w:rsidRPr="00A31D95" w:rsidRDefault="00C86685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27D72" w:rsidRPr="00A31D95" w14:paraId="7BC1C1FC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17E20DE" w14:textId="39C7FFED" w:rsidR="00827D72" w:rsidRDefault="005131B4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131B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EBFC827" w14:textId="77777777" w:rsidR="00827D72" w:rsidRPr="00A31D95" w:rsidRDefault="00827D72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4E6E6266" w14:textId="6992E19A" w:rsidR="00827D72" w:rsidRDefault="00827D72" w:rsidP="00C866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9E4311" w:rsidRPr="00A31D95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FB9C994" w14:textId="6F2B2C3B" w:rsidR="009E4311" w:rsidRDefault="005131B4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131B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576E4AC" w14:textId="77777777" w:rsidR="009E4311" w:rsidRPr="00A31D9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D2F63EA" w14:textId="79779BDD" w:rsidR="009E4311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E4311" w:rsidRPr="00A31D95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11E83BBB" w:rsidR="009E4311" w:rsidRDefault="005131B4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5131B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9E4311" w:rsidRPr="00A31D9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21A9C8D2" w:rsidR="009E4311" w:rsidRPr="00A31D9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5B2560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9E4311" w:rsidRPr="005B2560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3A360DFD" w:rsidR="009E4311" w:rsidRPr="00A90AE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DA8A34" w14:textId="77777777" w:rsidR="009E4311" w:rsidRPr="00A90AE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593AA76E" w:rsidR="009E4311" w:rsidRPr="00A90AE5" w:rsidRDefault="009E4311" w:rsidP="009E431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2A5158" w:rsidRPr="005B2560" w14:paraId="5D390820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8628940" w14:textId="2BE53A60" w:rsidR="002A5158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826E2" w14:textId="77777777" w:rsidR="002A51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0385C49" w14:textId="4A1F3FF3" w:rsidR="002A5158" w:rsidRPr="005B2560" w:rsidRDefault="002A51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tr w:rsidR="008D0D70" w:rsidRPr="00A31D95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8D0D70" w:rsidRPr="005B2560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65C8E385" w:rsidR="008D0D70" w:rsidRPr="00A31D95" w:rsidRDefault="008D0D70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31D95">
        <w:rPr>
          <w:rFonts w:ascii="Angsana New" w:hAnsi="Angsana New"/>
          <w:color w:val="000000"/>
          <w:sz w:val="30"/>
          <w:szCs w:val="30"/>
        </w:rPr>
        <w:br w:type="page"/>
      </w:r>
      <w:r w:rsidRPr="00905768">
        <w:rPr>
          <w:rFonts w:ascii="Angsana New" w:hAnsi="Angsana New"/>
          <w:color w:val="000000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905768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102C7F" w14:textId="18D4A9D0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ko-KR"/>
        </w:rPr>
      </w:pPr>
      <w:r w:rsidRPr="00905768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337C19" w:rsidRPr="0090576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1A3E0C">
        <w:rPr>
          <w:rFonts w:ascii="Angsana New" w:hAnsi="Angsana New"/>
          <w:color w:val="000000"/>
          <w:sz w:val="30"/>
          <w:szCs w:val="30"/>
        </w:rPr>
        <w:t>8</w:t>
      </w:r>
      <w:r w:rsidR="00F16D1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85FA2">
        <w:rPr>
          <w:rFonts w:ascii="Angsana New" w:hAnsi="Angsana New" w:hint="cs"/>
          <w:color w:val="000000"/>
          <w:sz w:val="30"/>
          <w:szCs w:val="30"/>
          <w:cs/>
        </w:rPr>
        <w:t xml:space="preserve">สิงหาคม </w:t>
      </w:r>
      <w:r w:rsidR="00905768" w:rsidRPr="00905768">
        <w:rPr>
          <w:rFonts w:ascii="Angsana New" w:hAnsi="Angsana New"/>
          <w:color w:val="000000"/>
          <w:sz w:val="30"/>
          <w:szCs w:val="30"/>
        </w:rPr>
        <w:t>2566</w:t>
      </w:r>
    </w:p>
    <w:p w14:paraId="3359F79B" w14:textId="4056115D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D7CD764" w14:textId="2D82797B" w:rsidR="00BA310A" w:rsidRPr="00905768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905768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905768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905768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905768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905768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AB3F2" w14:textId="3D7FDA89" w:rsidR="00D01BB7" w:rsidRPr="00905768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05768">
        <w:rPr>
          <w:rFonts w:ascii="Angsana New" w:hAnsi="Angsana New"/>
          <w:color w:val="000000"/>
          <w:sz w:val="30"/>
          <w:szCs w:val="30"/>
        </w:rPr>
        <w:t xml:space="preserve">34 </w:t>
      </w: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905768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905768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905768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90576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905768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905768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05768">
        <w:rPr>
          <w:rFonts w:ascii="Angsana New" w:hAnsi="Angsana New"/>
          <w:color w:val="000000"/>
          <w:sz w:val="30"/>
          <w:szCs w:val="30"/>
        </w:rPr>
        <w:t xml:space="preserve"> 31 </w:t>
      </w:r>
      <w:r w:rsidRPr="00905768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905768">
        <w:rPr>
          <w:rFonts w:ascii="Angsana New" w:hAnsi="Angsana New"/>
          <w:color w:val="000000"/>
          <w:sz w:val="30"/>
          <w:szCs w:val="30"/>
        </w:rPr>
        <w:t xml:space="preserve"> 256</w:t>
      </w:r>
      <w:r w:rsidR="00905768" w:rsidRPr="00905768">
        <w:rPr>
          <w:rFonts w:ascii="Angsana New" w:hAnsi="Angsana New"/>
          <w:color w:val="000000"/>
          <w:sz w:val="30"/>
          <w:szCs w:val="30"/>
        </w:rPr>
        <w:t>5</w:t>
      </w:r>
    </w:p>
    <w:p w14:paraId="3113A2F6" w14:textId="77777777" w:rsidR="00BA310A" w:rsidRPr="00905768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5F8C56" w14:textId="3AA8DFC1" w:rsidR="00352E5E" w:rsidRPr="00905768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0576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905768">
        <w:rPr>
          <w:rFonts w:ascii="Angsana New" w:hAnsi="Angsana New" w:hint="cs"/>
          <w:sz w:val="30"/>
          <w:szCs w:val="30"/>
          <w:cs/>
        </w:rPr>
        <w:t>ง</w:t>
      </w:r>
      <w:r w:rsidRPr="00905768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905768">
        <w:rPr>
          <w:rFonts w:ascii="Angsana New" w:hAnsi="Angsana New" w:hint="cs"/>
          <w:sz w:val="30"/>
          <w:szCs w:val="30"/>
          <w:cs/>
        </w:rPr>
        <w:t>ที่</w:t>
      </w:r>
      <w:r w:rsidRPr="00905768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905768">
        <w:rPr>
          <w:rFonts w:ascii="Angsana New" w:hAnsi="Angsana New" w:hint="cs"/>
          <w:sz w:val="30"/>
          <w:szCs w:val="30"/>
          <w:cs/>
        </w:rPr>
        <w:t>ไว้</w:t>
      </w:r>
      <w:r w:rsidRPr="00905768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905768">
        <w:rPr>
          <w:rFonts w:ascii="Angsana New" w:hAnsi="Angsana New"/>
          <w:sz w:val="30"/>
          <w:szCs w:val="30"/>
        </w:rPr>
        <w:t xml:space="preserve">31 </w:t>
      </w:r>
      <w:r w:rsidRPr="00905768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05768">
        <w:rPr>
          <w:rFonts w:ascii="Angsana New" w:hAnsi="Angsana New"/>
          <w:sz w:val="30"/>
          <w:szCs w:val="30"/>
        </w:rPr>
        <w:t>256</w:t>
      </w:r>
      <w:r w:rsidR="00905768" w:rsidRPr="00905768">
        <w:rPr>
          <w:rFonts w:ascii="Angsana New" w:hAnsi="Angsana New"/>
          <w:sz w:val="30"/>
          <w:szCs w:val="30"/>
        </w:rPr>
        <w:t>5</w:t>
      </w:r>
    </w:p>
    <w:p w14:paraId="5DDC2337" w14:textId="77777777" w:rsidR="00277445" w:rsidRPr="00905768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D79899" w14:textId="71586C71" w:rsidR="00CF51DC" w:rsidRPr="00905768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905768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905768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905768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905768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43EFF2E4" w14:textId="4A15474F" w:rsidR="00F86C8B" w:rsidRPr="00905768" w:rsidRDefault="00BA310A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905768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905768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905768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0E5711">
        <w:rPr>
          <w:rFonts w:ascii="Angsana New" w:hAnsi="Angsana New" w:cs="Angsana New" w:hint="cs"/>
          <w:color w:val="000000"/>
          <w:cs/>
          <w:lang w:val="en-US"/>
        </w:rPr>
        <w:t>หก</w:t>
      </w:r>
      <w:r w:rsidR="00412E87" w:rsidRPr="00905768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Pr="00905768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="00905768" w:rsidRPr="00905768">
        <w:rPr>
          <w:rFonts w:ascii="Angsana New" w:hAnsi="Angsana New" w:cs="Angsana New"/>
          <w:color w:val="000000"/>
          <w:lang w:val="en-US"/>
        </w:rPr>
        <w:t>3</w:t>
      </w:r>
      <w:r w:rsidR="005131B4" w:rsidRPr="005131B4">
        <w:rPr>
          <w:rFonts w:ascii="Angsana New" w:hAnsi="Angsana New" w:cs="Angsana New" w:hint="cs"/>
          <w:color w:val="000000"/>
          <w:lang w:val="en-US"/>
        </w:rPr>
        <w:t>0</w:t>
      </w:r>
      <w:r w:rsidR="007F6C42" w:rsidRPr="00905768">
        <w:rPr>
          <w:rFonts w:ascii="Angsana New" w:hAnsi="Angsana New" w:cs="Angsana New"/>
          <w:color w:val="000000"/>
          <w:lang w:val="en-US"/>
        </w:rPr>
        <w:t xml:space="preserve"> </w:t>
      </w:r>
      <w:r w:rsidR="00385FA2">
        <w:rPr>
          <w:rFonts w:ascii="Angsana New" w:hAnsi="Angsana New" w:cs="Angsana New" w:hint="cs"/>
          <w:color w:val="000000"/>
          <w:cs/>
          <w:lang w:val="en-US"/>
        </w:rPr>
        <w:t>มิถุนายน</w:t>
      </w:r>
      <w:r w:rsidR="006C7A22" w:rsidRPr="00905768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905768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905768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00"/>
        <w:gridCol w:w="270"/>
        <w:gridCol w:w="1259"/>
        <w:gridCol w:w="270"/>
        <w:gridCol w:w="1252"/>
      </w:tblGrid>
      <w:tr w:rsidR="00905768" w:rsidRPr="008A76B3" w14:paraId="0B5F4AE1" w14:textId="77777777" w:rsidTr="000D4EE9">
        <w:trPr>
          <w:tblHeader/>
        </w:trPr>
        <w:tc>
          <w:tcPr>
            <w:tcW w:w="2017" w:type="pct"/>
          </w:tcPr>
          <w:p w14:paraId="73F1D1DC" w14:textId="77777777" w:rsidR="00905768" w:rsidRPr="00391282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</w:tcPr>
          <w:p w14:paraId="1F0CE979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D6586DF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4" w:type="pct"/>
            <w:gridSpan w:val="3"/>
          </w:tcPr>
          <w:p w14:paraId="4AF3F087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A76B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768" w:rsidRPr="009350FB" w14:paraId="726F0D0F" w14:textId="77777777" w:rsidTr="000D4EE9">
        <w:trPr>
          <w:trHeight w:val="434"/>
          <w:tblHeader/>
        </w:trPr>
        <w:tc>
          <w:tcPr>
            <w:tcW w:w="2017" w:type="pct"/>
          </w:tcPr>
          <w:p w14:paraId="61C8596D" w14:textId="76C669E3" w:rsidR="00905768" w:rsidRPr="00391282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85FA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5131B4" w:rsidRPr="005131B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385FA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5E1B9392" w14:textId="37655DDB" w:rsidR="00905768" w:rsidRPr="008A76B3" w:rsidRDefault="005131B4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2F9343C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D55C6BB" w14:textId="78DB8428" w:rsidR="00905768" w:rsidRPr="008A76B3" w:rsidRDefault="005131B4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EB59ABF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07FE6EAD" w14:textId="18CC0F42" w:rsidR="00905768" w:rsidRPr="008A76B3" w:rsidRDefault="005131B4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46E89BCB" w14:textId="77777777" w:rsidR="00905768" w:rsidRPr="008A76B3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64AD9662" w14:textId="1DD9AC60" w:rsidR="00905768" w:rsidRPr="008A76B3" w:rsidRDefault="005131B4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905768" w:rsidRPr="00953946" w14:paraId="35AA07E3" w14:textId="77777777" w:rsidTr="000D4EE9">
        <w:trPr>
          <w:tblHeader/>
        </w:trPr>
        <w:tc>
          <w:tcPr>
            <w:tcW w:w="2017" w:type="pct"/>
          </w:tcPr>
          <w:p w14:paraId="2954E206" w14:textId="77777777" w:rsidR="00905768" w:rsidRPr="006729C4" w:rsidRDefault="00905768" w:rsidP="000D4E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83" w:type="pct"/>
            <w:gridSpan w:val="7"/>
          </w:tcPr>
          <w:p w14:paraId="386FD779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05768" w:rsidRPr="00953946" w14:paraId="5C29779C" w14:textId="77777777" w:rsidTr="000D4EE9">
        <w:tc>
          <w:tcPr>
            <w:tcW w:w="2017" w:type="pct"/>
          </w:tcPr>
          <w:p w14:paraId="56FD5B84" w14:textId="77777777" w:rsidR="00905768" w:rsidRPr="006729C4" w:rsidRDefault="00905768" w:rsidP="000D4E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6729C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24" w:type="pct"/>
          </w:tcPr>
          <w:p w14:paraId="50ACBECE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20B53D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D594D1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7BADD7B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56CFA36E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BD9497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</w:tcPr>
          <w:p w14:paraId="61FA58B1" w14:textId="77777777" w:rsidR="00905768" w:rsidRPr="006729C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A3E0C" w:rsidRPr="00953946" w14:paraId="77CB35EC" w14:textId="77777777" w:rsidTr="000D4EE9">
        <w:tc>
          <w:tcPr>
            <w:tcW w:w="2017" w:type="pct"/>
          </w:tcPr>
          <w:p w14:paraId="3DDE786F" w14:textId="77777777" w:rsidR="001A3E0C" w:rsidRPr="006729C4" w:rsidRDefault="001A3E0C" w:rsidP="001A3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สำเร็จรูป</w:t>
            </w:r>
          </w:p>
        </w:tc>
        <w:tc>
          <w:tcPr>
            <w:tcW w:w="624" w:type="pct"/>
          </w:tcPr>
          <w:p w14:paraId="1ABF0F38" w14:textId="1B5C3BED" w:rsidR="001A3E0C" w:rsidRPr="00515D76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EB7A977" w14:textId="77777777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6ED1711" w14:textId="77777777" w:rsidR="001A3E0C" w:rsidRPr="00515D76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09AC309" w14:textId="77777777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2C3924A2" w14:textId="4092B608" w:rsidR="001A3E0C" w:rsidRPr="001A3E0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3E0C">
              <w:rPr>
                <w:rFonts w:ascii="Angsana New" w:hAnsi="Angsana New"/>
                <w:color w:val="000000"/>
                <w:sz w:val="30"/>
                <w:szCs w:val="30"/>
              </w:rPr>
              <w:t>99,368</w:t>
            </w:r>
          </w:p>
        </w:tc>
        <w:tc>
          <w:tcPr>
            <w:tcW w:w="144" w:type="pct"/>
          </w:tcPr>
          <w:p w14:paraId="273F3810" w14:textId="77777777" w:rsidR="001A3E0C" w:rsidRPr="005C4AF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3F569627" w14:textId="555FE147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75,894</w:t>
            </w:r>
          </w:p>
        </w:tc>
      </w:tr>
      <w:tr w:rsidR="001A3E0C" w:rsidRPr="00953946" w14:paraId="1256B8E1" w14:textId="77777777" w:rsidTr="000D4EE9">
        <w:tc>
          <w:tcPr>
            <w:tcW w:w="2017" w:type="pct"/>
          </w:tcPr>
          <w:p w14:paraId="35AA4B16" w14:textId="25E983BE" w:rsidR="001A3E0C" w:rsidRDefault="001A3E0C" w:rsidP="001A3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72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24" w:type="pct"/>
          </w:tcPr>
          <w:p w14:paraId="610F498E" w14:textId="3C73BC01" w:rsidR="001A3E0C" w:rsidRPr="00515D76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85C021" w14:textId="77777777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2868EA" w14:textId="7382634E" w:rsidR="001A3E0C" w:rsidRPr="00515D76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94D91F4" w14:textId="77777777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1FE51948" w14:textId="17B21DA4" w:rsidR="001A3E0C" w:rsidRPr="005C0D81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409</w:t>
            </w:r>
          </w:p>
        </w:tc>
        <w:tc>
          <w:tcPr>
            <w:tcW w:w="144" w:type="pct"/>
          </w:tcPr>
          <w:p w14:paraId="3307A6A4" w14:textId="77777777" w:rsidR="001A3E0C" w:rsidRPr="005C4AF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47909FFE" w14:textId="6C288D29" w:rsidR="001A3E0C" w:rsidRPr="001A3E0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A3E0C" w:rsidRPr="00953946" w14:paraId="1E963187" w14:textId="77777777" w:rsidTr="000D4EE9">
        <w:tc>
          <w:tcPr>
            <w:tcW w:w="2017" w:type="pct"/>
          </w:tcPr>
          <w:p w14:paraId="49E0A42E" w14:textId="77777777" w:rsidR="001A3E0C" w:rsidRPr="006729C4" w:rsidRDefault="001A3E0C" w:rsidP="001A3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624" w:type="pct"/>
          </w:tcPr>
          <w:p w14:paraId="4A0765E2" w14:textId="3F004216" w:rsidR="001A3E0C" w:rsidRPr="00515D76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8DC5B88" w14:textId="77777777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8B02E5F" w14:textId="77777777" w:rsidR="001A3E0C" w:rsidRPr="00515D76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9EFD4AA" w14:textId="77777777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2" w:type="pct"/>
          </w:tcPr>
          <w:p w14:paraId="00BE7C04" w14:textId="395CE5E0" w:rsidR="001A3E0C" w:rsidRPr="005C0D81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A85B7A" w14:textId="77777777" w:rsidR="001A3E0C" w:rsidRPr="005C4AF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8" w:type="pct"/>
          </w:tcPr>
          <w:p w14:paraId="23CA2FBD" w14:textId="234C203C" w:rsidR="001A3E0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576</w:t>
            </w:r>
          </w:p>
        </w:tc>
      </w:tr>
    </w:tbl>
    <w:p w14:paraId="02F6CB4C" w14:textId="77777777" w:rsidR="00905768" w:rsidRDefault="00905768" w:rsidP="00905768">
      <w:r>
        <w:br w:type="page"/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99"/>
        <w:gridCol w:w="270"/>
        <w:gridCol w:w="1264"/>
        <w:gridCol w:w="274"/>
        <w:gridCol w:w="1251"/>
      </w:tblGrid>
      <w:tr w:rsidR="00905768" w:rsidRPr="00953946" w14:paraId="164714D1" w14:textId="77777777" w:rsidTr="00905768">
        <w:trPr>
          <w:trHeight w:val="137"/>
        </w:trPr>
        <w:tc>
          <w:tcPr>
            <w:tcW w:w="2015" w:type="pct"/>
          </w:tcPr>
          <w:p w14:paraId="50E1C3C4" w14:textId="77777777" w:rsidR="00905768" w:rsidRPr="00E7641D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54" w:type="pct"/>
            <w:gridSpan w:val="3"/>
          </w:tcPr>
          <w:p w14:paraId="00200B4A" w14:textId="77777777" w:rsidR="00905768" w:rsidRPr="00624B5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4B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85DD6D8" w14:textId="77777777" w:rsidR="00905768" w:rsidRPr="00624B5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7" w:type="pct"/>
            <w:gridSpan w:val="3"/>
          </w:tcPr>
          <w:p w14:paraId="730808D0" w14:textId="77777777" w:rsidR="00905768" w:rsidRPr="00624B5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5768" w:rsidRPr="00953946" w14:paraId="215D6FFC" w14:textId="77777777" w:rsidTr="00905768">
        <w:trPr>
          <w:trHeight w:val="137"/>
        </w:trPr>
        <w:tc>
          <w:tcPr>
            <w:tcW w:w="2015" w:type="pct"/>
          </w:tcPr>
          <w:p w14:paraId="3FF65624" w14:textId="09965D14" w:rsidR="00905768" w:rsidRPr="00E7641D" w:rsidRDefault="00905768" w:rsidP="009057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85FA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3912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5131B4" w:rsidRPr="005131B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385FA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6853701A" w14:textId="159DE691" w:rsidR="00905768" w:rsidRPr="00E7641D" w:rsidRDefault="005131B4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4008B28" w14:textId="77777777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86" w:type="pct"/>
          </w:tcPr>
          <w:p w14:paraId="03E76516" w14:textId="3CFD244F" w:rsidR="00905768" w:rsidRPr="00E7641D" w:rsidRDefault="005131B4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5F1DB184" w14:textId="77777777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74" w:type="pct"/>
          </w:tcPr>
          <w:p w14:paraId="112FFB75" w14:textId="40EC2247" w:rsidR="00905768" w:rsidRPr="00E7641D" w:rsidRDefault="005131B4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78CE7D8F" w14:textId="77777777" w:rsidR="00905768" w:rsidRPr="00E7641D" w:rsidRDefault="00905768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  <w:highlight w:val="yellow"/>
              </w:rPr>
            </w:pPr>
          </w:p>
        </w:tc>
        <w:tc>
          <w:tcPr>
            <w:tcW w:w="667" w:type="pct"/>
          </w:tcPr>
          <w:p w14:paraId="24B3D0C9" w14:textId="1B129B28" w:rsidR="00905768" w:rsidRPr="00E7641D" w:rsidRDefault="005131B4" w:rsidP="009057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5131B4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905768" w:rsidRPr="00953946" w14:paraId="6648C494" w14:textId="77777777" w:rsidTr="00905768">
        <w:trPr>
          <w:trHeight w:val="137"/>
        </w:trPr>
        <w:tc>
          <w:tcPr>
            <w:tcW w:w="2015" w:type="pct"/>
          </w:tcPr>
          <w:p w14:paraId="189DDC88" w14:textId="77777777" w:rsidR="00905768" w:rsidRPr="00391282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7"/>
          </w:tcPr>
          <w:p w14:paraId="7B2219E8" w14:textId="77777777" w:rsidR="00905768" w:rsidRPr="005A366E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29C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05768" w:rsidRPr="00FF3BF2" w14:paraId="1449DA41" w14:textId="77777777" w:rsidTr="00905768">
        <w:tc>
          <w:tcPr>
            <w:tcW w:w="2015" w:type="pct"/>
          </w:tcPr>
          <w:p w14:paraId="10AA3FCE" w14:textId="77777777" w:rsidR="00905768" w:rsidRPr="00FF3BF2" w:rsidRDefault="00905768" w:rsidP="000D4E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6E5E73BC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AF273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84090F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5C51C6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71BA0426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3E2350" w14:textId="77777777" w:rsidR="00905768" w:rsidRPr="005C4AFC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52DD7121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768" w:rsidRPr="00FF3BF2" w14:paraId="3C57413A" w14:textId="77777777" w:rsidTr="00905768">
        <w:tc>
          <w:tcPr>
            <w:tcW w:w="2015" w:type="pct"/>
          </w:tcPr>
          <w:p w14:paraId="7046AC3A" w14:textId="77777777" w:rsidR="00905768" w:rsidRPr="00FF3BF2" w:rsidRDefault="00905768" w:rsidP="000D4E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24A2B3F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6A0B98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494B9BC9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A4587D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4" w:type="pct"/>
          </w:tcPr>
          <w:p w14:paraId="5FE3B7E2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123856" w14:textId="77777777" w:rsidR="00905768" w:rsidRPr="005C4AFC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5C080FE9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05768" w:rsidRPr="00FF3BF2" w14:paraId="0212FC18" w14:textId="77777777" w:rsidTr="00905768">
        <w:tc>
          <w:tcPr>
            <w:tcW w:w="2015" w:type="pct"/>
          </w:tcPr>
          <w:p w14:paraId="7A6E10E7" w14:textId="77777777" w:rsidR="00905768" w:rsidRPr="00FF3BF2" w:rsidRDefault="00905768" w:rsidP="000D4EE9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FF3BF2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</w:t>
            </w:r>
            <w:r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ม</w:t>
            </w:r>
          </w:p>
        </w:tc>
        <w:tc>
          <w:tcPr>
            <w:tcW w:w="624" w:type="pct"/>
          </w:tcPr>
          <w:p w14:paraId="6B8B6F04" w14:textId="77777777" w:rsidR="00905768" w:rsidRPr="001E706D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5F2EEB74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0BBCD9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8A667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2F48188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19F626" w14:textId="77777777" w:rsidR="00905768" w:rsidRPr="005C4AFC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74051567" w14:textId="77777777" w:rsidR="00905768" w:rsidRPr="0032506B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E0C" w:rsidRPr="00FF3BF2" w14:paraId="695F5544" w14:textId="77777777" w:rsidTr="00905768">
        <w:tc>
          <w:tcPr>
            <w:tcW w:w="2015" w:type="pct"/>
          </w:tcPr>
          <w:p w14:paraId="2D5DD8F2" w14:textId="77777777" w:rsidR="001A3E0C" w:rsidRPr="00FF3BF2" w:rsidRDefault="001A3E0C" w:rsidP="001A3E0C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8E2380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</w:tcPr>
          <w:p w14:paraId="0458868D" w14:textId="60B37ABD" w:rsidR="001A3E0C" w:rsidRPr="00AC254F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26,478</w:t>
            </w:r>
          </w:p>
        </w:tc>
        <w:tc>
          <w:tcPr>
            <w:tcW w:w="144" w:type="pct"/>
          </w:tcPr>
          <w:p w14:paraId="532E700A" w14:textId="77777777" w:rsidR="001A3E0C" w:rsidRPr="00AC254F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8D1EE7" w14:textId="16B9CCFD" w:rsidR="001A3E0C" w:rsidRPr="00AC254F" w:rsidRDefault="005131B4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sz w:val="30"/>
                <w:szCs w:val="30"/>
              </w:rPr>
              <w:t>24</w:t>
            </w:r>
            <w:r w:rsidR="001A3E0C">
              <w:rPr>
                <w:rFonts w:ascii="Angsana New" w:hAnsi="Angsana New"/>
                <w:sz w:val="30"/>
                <w:szCs w:val="30"/>
              </w:rPr>
              <w:t>,072</w:t>
            </w:r>
          </w:p>
        </w:tc>
        <w:tc>
          <w:tcPr>
            <w:tcW w:w="144" w:type="pct"/>
          </w:tcPr>
          <w:p w14:paraId="3BE753A4" w14:textId="77777777" w:rsidR="001A3E0C" w:rsidRPr="00AC254F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34809E9C" w14:textId="7EABAB71" w:rsidR="001A3E0C" w:rsidRPr="00AC254F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26,478</w:t>
            </w:r>
          </w:p>
        </w:tc>
        <w:tc>
          <w:tcPr>
            <w:tcW w:w="146" w:type="pct"/>
          </w:tcPr>
          <w:p w14:paraId="45518CF4" w14:textId="77777777" w:rsidR="001A3E0C" w:rsidRPr="005C4AF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</w:tcPr>
          <w:p w14:paraId="64995504" w14:textId="62D24E90" w:rsidR="001A3E0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</w:t>
            </w:r>
            <w:r w:rsidR="00160BCB">
              <w:rPr>
                <w:rFonts w:ascii="Angsana New" w:hAnsi="Angsana New"/>
                <w:sz w:val="30"/>
                <w:szCs w:val="30"/>
              </w:rPr>
              <w:t>07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A3E0C" w:rsidRPr="00FF3BF2" w14:paraId="74E63B41" w14:textId="77777777" w:rsidTr="00905768">
        <w:tc>
          <w:tcPr>
            <w:tcW w:w="2015" w:type="pct"/>
          </w:tcPr>
          <w:p w14:paraId="0956F13E" w14:textId="77777777" w:rsidR="001A3E0C" w:rsidRPr="00FF3BF2" w:rsidRDefault="001A3E0C" w:rsidP="001A3E0C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F3BF2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7717B56" w14:textId="6E38F951" w:rsidR="001A3E0C" w:rsidRPr="00AC254F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  <w:tc>
          <w:tcPr>
            <w:tcW w:w="144" w:type="pct"/>
          </w:tcPr>
          <w:p w14:paraId="07958BB4" w14:textId="77777777" w:rsidR="001A3E0C" w:rsidRPr="00AC254F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F1D3CBB" w14:textId="72136122" w:rsidR="001A3E0C" w:rsidRPr="00AC254F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44" w:type="pct"/>
          </w:tcPr>
          <w:p w14:paraId="6FAF7838" w14:textId="77777777" w:rsidR="001A3E0C" w:rsidRPr="00AC254F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39A3F594" w14:textId="1ADD19DF" w:rsidR="001A3E0C" w:rsidRPr="00AC254F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  <w:tc>
          <w:tcPr>
            <w:tcW w:w="146" w:type="pct"/>
          </w:tcPr>
          <w:p w14:paraId="621104B5" w14:textId="77777777" w:rsidR="001A3E0C" w:rsidRPr="005C4AF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41EE7AB5" w14:textId="5B8CA333" w:rsidR="001A3E0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</w:tr>
      <w:tr w:rsidR="001A3E0C" w:rsidRPr="00277445" w14:paraId="3FCF5E41" w14:textId="77777777" w:rsidTr="00905768">
        <w:tc>
          <w:tcPr>
            <w:tcW w:w="2015" w:type="pct"/>
          </w:tcPr>
          <w:p w14:paraId="3F7C3416" w14:textId="77777777" w:rsidR="001A3E0C" w:rsidRPr="00E017D2" w:rsidRDefault="001A3E0C" w:rsidP="001A3E0C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E017D2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E017D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AE6F30E" w14:textId="143FEB39" w:rsidR="001A3E0C" w:rsidRPr="006E5C5D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27,618</w:t>
            </w:r>
          </w:p>
        </w:tc>
        <w:tc>
          <w:tcPr>
            <w:tcW w:w="144" w:type="pct"/>
          </w:tcPr>
          <w:p w14:paraId="2907295E" w14:textId="77777777" w:rsidR="001A3E0C" w:rsidRPr="006E5C5D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2CAC75B" w14:textId="3D5DB9DD" w:rsidR="001A3E0C" w:rsidRPr="006E5C5D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41C3">
              <w:rPr>
                <w:rFonts w:ascii="Angsana New" w:hAnsi="Angsana New"/>
                <w:b/>
                <w:bCs/>
                <w:sz w:val="30"/>
                <w:szCs w:val="30"/>
              </w:rPr>
              <w:t>24,633</w:t>
            </w:r>
          </w:p>
        </w:tc>
        <w:tc>
          <w:tcPr>
            <w:tcW w:w="144" w:type="pct"/>
          </w:tcPr>
          <w:p w14:paraId="084E971F" w14:textId="77777777" w:rsidR="001A3E0C" w:rsidRPr="006E5C5D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4A08486B" w14:textId="2F363164" w:rsidR="001A3E0C" w:rsidRPr="006E5C5D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27,618</w:t>
            </w:r>
          </w:p>
        </w:tc>
        <w:tc>
          <w:tcPr>
            <w:tcW w:w="146" w:type="pct"/>
          </w:tcPr>
          <w:p w14:paraId="3ACF07A4" w14:textId="77777777" w:rsidR="001A3E0C" w:rsidRPr="006E5C5D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364DF18" w14:textId="32F12B1F" w:rsidR="001A3E0C" w:rsidRPr="006E5C5D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41C3">
              <w:rPr>
                <w:rFonts w:ascii="Angsana New" w:hAnsi="Angsana New"/>
                <w:b/>
                <w:bCs/>
                <w:sz w:val="30"/>
                <w:szCs w:val="30"/>
              </w:rPr>
              <w:t>24,633</w:t>
            </w:r>
          </w:p>
        </w:tc>
      </w:tr>
      <w:tr w:rsidR="00385FA2" w:rsidRPr="0032506B" w14:paraId="5D4D0AC6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3F92E27F" w14:textId="77777777" w:rsidR="00385FA2" w:rsidRDefault="00385FA2" w:rsidP="00385F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4" w:type="pct"/>
          </w:tcPr>
          <w:p w14:paraId="0108080B" w14:textId="77777777" w:rsidR="00385FA2" w:rsidRPr="0032506B" w:rsidRDefault="00385FA2" w:rsidP="00385F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2942AC" w14:textId="77777777" w:rsidR="00385FA2" w:rsidRPr="00277445" w:rsidRDefault="00385FA2" w:rsidP="00385F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45EF8E90" w14:textId="77777777" w:rsidR="00385FA2" w:rsidRPr="0032506B" w:rsidRDefault="00385FA2" w:rsidP="00385F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3CF3A2" w14:textId="77777777" w:rsidR="00385FA2" w:rsidRPr="0032506B" w:rsidRDefault="00385FA2" w:rsidP="00385F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75B4A65" w14:textId="77777777" w:rsidR="00385FA2" w:rsidRPr="0032506B" w:rsidRDefault="00385FA2" w:rsidP="00385F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41D58B" w14:textId="77777777" w:rsidR="00385FA2" w:rsidRPr="00277445" w:rsidRDefault="00385FA2" w:rsidP="00385F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3CA9E899" w14:textId="77777777" w:rsidR="00385FA2" w:rsidRPr="0032506B" w:rsidRDefault="00385FA2" w:rsidP="00385F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5FA2" w:rsidRPr="0032506B" w14:paraId="69FF0831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16E0908F" w14:textId="644320CC" w:rsidR="00385FA2" w:rsidRDefault="00385FA2" w:rsidP="00385F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66247C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40167386" w14:textId="77777777" w:rsidR="00385FA2" w:rsidRPr="0032506B" w:rsidRDefault="00385FA2" w:rsidP="00385F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B0A6" w14:textId="77777777" w:rsidR="00385FA2" w:rsidRPr="00277445" w:rsidRDefault="00385FA2" w:rsidP="00385F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0A37A966" w14:textId="77777777" w:rsidR="00385FA2" w:rsidRPr="0032506B" w:rsidRDefault="00385FA2" w:rsidP="00385F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A6069" w14:textId="77777777" w:rsidR="00385FA2" w:rsidRPr="0032506B" w:rsidRDefault="00385FA2" w:rsidP="00385F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0015204" w14:textId="77777777" w:rsidR="00385FA2" w:rsidRPr="0032506B" w:rsidRDefault="00385FA2" w:rsidP="00385F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B4544B" w14:textId="77777777" w:rsidR="00385FA2" w:rsidRPr="00277445" w:rsidRDefault="00385FA2" w:rsidP="00385FA2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6A12B036" w14:textId="77777777" w:rsidR="00385FA2" w:rsidRPr="0032506B" w:rsidRDefault="00385FA2" w:rsidP="00385FA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3E0C" w:rsidRPr="0032506B" w14:paraId="35C13A9D" w14:textId="77777777" w:rsidTr="00905768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56A28DE0" w14:textId="79CCA73A" w:rsidR="001A3E0C" w:rsidRPr="0066247C" w:rsidRDefault="001A3E0C" w:rsidP="001A3E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142EA5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ขายสินค้า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และการให้บริการ</w:t>
            </w:r>
          </w:p>
        </w:tc>
        <w:tc>
          <w:tcPr>
            <w:tcW w:w="624" w:type="pct"/>
          </w:tcPr>
          <w:p w14:paraId="3529A963" w14:textId="5682677A" w:rsidR="001A3E0C" w:rsidRPr="008062D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A53FABB" w14:textId="77777777" w:rsidR="001A3E0C" w:rsidRPr="00277445" w:rsidRDefault="001A3E0C" w:rsidP="001A3E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22C6A184" w14:textId="4FA090C3" w:rsidR="001A3E0C" w:rsidRPr="00491BE1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2F06AA" w14:textId="77777777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C1F8D0F" w14:textId="1725269B" w:rsidR="001A3E0C" w:rsidRPr="008062DC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41736878" w14:textId="77777777" w:rsidR="001A3E0C" w:rsidRPr="00277445" w:rsidRDefault="001A3E0C" w:rsidP="001A3E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037B8C47" w14:textId="300AC73A" w:rsidR="001A3E0C" w:rsidRPr="007E4AFD" w:rsidRDefault="001A3E0C" w:rsidP="00200C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5D76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1A3E0C" w:rsidRPr="0032506B" w14:paraId="211A1D0B" w14:textId="77777777" w:rsidTr="00CE6AAD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15" w:type="pct"/>
          </w:tcPr>
          <w:p w14:paraId="3E60B0B6" w14:textId="77777777" w:rsidR="001A3E0C" w:rsidRPr="0066247C" w:rsidRDefault="001A3E0C" w:rsidP="001A3E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66247C">
              <w:rPr>
                <w:rFonts w:ascii="Angsana New" w:hAnsi="Angsana New" w:cs="Angsana New"/>
                <w:color w:val="000000"/>
                <w:cs/>
                <w:lang w:val="en-US"/>
              </w:rPr>
              <w:t>ค่าเช่าสำนักงาน และค่าบริการพื้นที่</w:t>
            </w:r>
          </w:p>
        </w:tc>
        <w:tc>
          <w:tcPr>
            <w:tcW w:w="624" w:type="pct"/>
          </w:tcPr>
          <w:p w14:paraId="1E6807A4" w14:textId="219C9B65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403"/>
              </w:tabs>
              <w:spacing w:after="0" w:line="240" w:lineRule="auto"/>
              <w:ind w:right="-453" w:firstLine="1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  <w:tc>
          <w:tcPr>
            <w:tcW w:w="144" w:type="pct"/>
          </w:tcPr>
          <w:p w14:paraId="17F9EA09" w14:textId="77777777" w:rsidR="001A3E0C" w:rsidRPr="00277445" w:rsidRDefault="001A3E0C" w:rsidP="001A3E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86" w:type="pct"/>
          </w:tcPr>
          <w:p w14:paraId="69940B5F" w14:textId="4CF252BE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  <w:tc>
          <w:tcPr>
            <w:tcW w:w="144" w:type="pct"/>
          </w:tcPr>
          <w:p w14:paraId="6F852CE0" w14:textId="77777777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31786C2" w14:textId="76398160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1,201</w:t>
            </w:r>
          </w:p>
        </w:tc>
        <w:tc>
          <w:tcPr>
            <w:tcW w:w="146" w:type="pct"/>
          </w:tcPr>
          <w:p w14:paraId="1899A435" w14:textId="77777777" w:rsidR="001A3E0C" w:rsidRPr="00277445" w:rsidRDefault="001A3E0C" w:rsidP="001A3E0C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593D5607" w14:textId="418DF16B" w:rsidR="001A3E0C" w:rsidRPr="0032506B" w:rsidRDefault="001A3E0C" w:rsidP="001A3E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</w:tr>
    </w:tbl>
    <w:p w14:paraId="7A47A893" w14:textId="2A1B021F" w:rsidR="007F6C42" w:rsidRPr="00905768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0BDAB81" w14:textId="1C56D563" w:rsidR="00C94B58" w:rsidRPr="00905768" w:rsidRDefault="00BA310A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905768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905768">
        <w:rPr>
          <w:rFonts w:ascii="Angsana New" w:hAnsi="Angsana New"/>
          <w:sz w:val="30"/>
          <w:szCs w:val="30"/>
        </w:rPr>
        <w:t>3</w:t>
      </w:r>
      <w:r w:rsidR="00CE6AAD">
        <w:rPr>
          <w:rFonts w:ascii="Angsana New" w:hAnsi="Angsana New"/>
          <w:sz w:val="30"/>
          <w:szCs w:val="30"/>
        </w:rPr>
        <w:t>0</w:t>
      </w:r>
      <w:r w:rsidR="00905768">
        <w:rPr>
          <w:rFonts w:ascii="Angsana New" w:hAnsi="Angsana New"/>
          <w:sz w:val="30"/>
          <w:szCs w:val="30"/>
        </w:rPr>
        <w:t xml:space="preserve"> </w:t>
      </w:r>
      <w:r w:rsidR="00CE6AAD">
        <w:rPr>
          <w:rFonts w:ascii="Angsana New" w:hAnsi="Angsana New" w:hint="cs"/>
          <w:sz w:val="30"/>
          <w:szCs w:val="30"/>
          <w:cs/>
        </w:rPr>
        <w:t>มิถุนายน</w:t>
      </w:r>
      <w:r w:rsidR="007928AE" w:rsidRPr="00905768">
        <w:rPr>
          <w:rFonts w:ascii="Angsana New" w:hAnsi="Angsana New" w:hint="cs"/>
          <w:sz w:val="30"/>
          <w:szCs w:val="30"/>
          <w:cs/>
        </w:rPr>
        <w:t xml:space="preserve"> </w:t>
      </w:r>
      <w:r w:rsidR="005A366E" w:rsidRPr="00905768">
        <w:rPr>
          <w:rFonts w:ascii="Angsana New" w:hAnsi="Angsana New" w:hint="cs"/>
          <w:sz w:val="30"/>
          <w:szCs w:val="30"/>
        </w:rPr>
        <w:t>25</w:t>
      </w:r>
      <w:r w:rsidRPr="00905768">
        <w:rPr>
          <w:rFonts w:ascii="Angsana New" w:hAnsi="Angsana New" w:hint="cs"/>
          <w:sz w:val="30"/>
          <w:szCs w:val="30"/>
        </w:rPr>
        <w:t>6</w:t>
      </w:r>
      <w:r w:rsidR="007D26B6">
        <w:rPr>
          <w:rFonts w:ascii="Angsana New" w:hAnsi="Angsana New"/>
          <w:sz w:val="30"/>
          <w:szCs w:val="30"/>
        </w:rPr>
        <w:t>6</w:t>
      </w:r>
      <w:r w:rsidRPr="00905768">
        <w:rPr>
          <w:rFonts w:ascii="Angsana New" w:hAnsi="Angsana New" w:hint="cs"/>
          <w:sz w:val="30"/>
          <w:szCs w:val="30"/>
          <w:cs/>
        </w:rPr>
        <w:t xml:space="preserve"> และ</w:t>
      </w:r>
      <w:r w:rsidR="00BB0EE0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905768">
        <w:rPr>
          <w:rFonts w:ascii="Angsana New" w:hAnsi="Angsana New" w:hint="cs"/>
          <w:sz w:val="30"/>
          <w:szCs w:val="30"/>
          <w:cs/>
        </w:rPr>
        <w:t xml:space="preserve"> </w:t>
      </w:r>
      <w:r w:rsidR="00707F7B" w:rsidRPr="00905768">
        <w:rPr>
          <w:rFonts w:ascii="Angsana New" w:hAnsi="Angsana New" w:hint="cs"/>
          <w:sz w:val="30"/>
          <w:szCs w:val="30"/>
        </w:rPr>
        <w:t>31</w:t>
      </w:r>
      <w:r w:rsidRPr="0090576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07F7B" w:rsidRPr="00905768">
        <w:rPr>
          <w:rFonts w:ascii="Angsana New" w:hAnsi="Angsana New"/>
          <w:color w:val="000000"/>
          <w:sz w:val="30"/>
          <w:szCs w:val="30"/>
        </w:rPr>
        <w:t>256</w:t>
      </w:r>
      <w:r w:rsidR="007D26B6">
        <w:rPr>
          <w:rFonts w:ascii="Angsana New" w:hAnsi="Angsana New"/>
          <w:color w:val="000000"/>
          <w:sz w:val="30"/>
          <w:szCs w:val="30"/>
        </w:rPr>
        <w:t>5</w:t>
      </w:r>
      <w:r w:rsidRPr="00905768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905768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24"/>
        <w:gridCol w:w="1259"/>
        <w:gridCol w:w="270"/>
        <w:gridCol w:w="1172"/>
        <w:gridCol w:w="270"/>
        <w:gridCol w:w="1260"/>
        <w:gridCol w:w="270"/>
        <w:gridCol w:w="1253"/>
      </w:tblGrid>
      <w:tr w:rsidR="007F3F8B" w14:paraId="333B88E7" w14:textId="77777777" w:rsidTr="008037E4">
        <w:trPr>
          <w:trHeight w:val="371"/>
        </w:trPr>
        <w:tc>
          <w:tcPr>
            <w:tcW w:w="1932" w:type="pct"/>
            <w:hideMark/>
          </w:tcPr>
          <w:p w14:paraId="3E49BEE4" w14:textId="77777777" w:rsidR="007F3F8B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40" w:type="pct"/>
            <w:gridSpan w:val="3"/>
            <w:hideMark/>
          </w:tcPr>
          <w:p w14:paraId="2E2CFED4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F38E83B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pct"/>
            <w:gridSpan w:val="3"/>
            <w:hideMark/>
          </w:tcPr>
          <w:p w14:paraId="1531D16A" w14:textId="77777777" w:rsidR="007F3F8B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AAD" w14:paraId="15E75390" w14:textId="77777777" w:rsidTr="00905768">
        <w:trPr>
          <w:trHeight w:val="308"/>
        </w:trPr>
        <w:tc>
          <w:tcPr>
            <w:tcW w:w="1932" w:type="pct"/>
          </w:tcPr>
          <w:p w14:paraId="0DFFE501" w14:textId="77777777" w:rsidR="00CE6AAD" w:rsidRDefault="00CE6AAD" w:rsidP="00CE6AA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</w:tcPr>
          <w:p w14:paraId="2D011E19" w14:textId="4ACA9EC6" w:rsidR="00CE6AAD" w:rsidRDefault="00CE6AAD" w:rsidP="00CE6A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EEC6A8B" w14:textId="77777777" w:rsidR="00CE6AAD" w:rsidRDefault="00CE6AAD" w:rsidP="00CE6AA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5" w:type="pct"/>
            <w:hideMark/>
          </w:tcPr>
          <w:p w14:paraId="6EC01895" w14:textId="77777777" w:rsidR="00CE6AAD" w:rsidRDefault="00CE6AAD" w:rsidP="00CE6A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A7BEDE9" w14:textId="77777777" w:rsidR="00CE6AAD" w:rsidRDefault="00CE6AAD" w:rsidP="00CE6A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5F62DF21" w14:textId="64BB213E" w:rsidR="00CE6AAD" w:rsidRDefault="00CE6AAD" w:rsidP="00CE6A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6F16ECDF" w14:textId="77777777" w:rsidR="00CE6AAD" w:rsidRDefault="00CE6AAD" w:rsidP="00CE6AAD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  <w:hideMark/>
          </w:tcPr>
          <w:p w14:paraId="5D8A18D4" w14:textId="77777777" w:rsidR="00CE6AAD" w:rsidRDefault="00CE6AAD" w:rsidP="00CE6A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6AAD" w14:paraId="3487A0B1" w14:textId="77777777" w:rsidTr="00905768">
        <w:trPr>
          <w:trHeight w:val="326"/>
        </w:trPr>
        <w:tc>
          <w:tcPr>
            <w:tcW w:w="1932" w:type="pct"/>
          </w:tcPr>
          <w:p w14:paraId="667D66EB" w14:textId="77777777" w:rsidR="00CE6AAD" w:rsidRDefault="00CE6AAD" w:rsidP="00CE6AA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71" w:type="pct"/>
          </w:tcPr>
          <w:p w14:paraId="73E23AA2" w14:textId="65982280" w:rsidR="00CE6AAD" w:rsidRDefault="005131B4" w:rsidP="00CE6A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48F03CF5" w14:textId="77777777" w:rsidR="00CE6AAD" w:rsidRDefault="00CE6AAD" w:rsidP="00CE6AA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5" w:type="pct"/>
            <w:hideMark/>
          </w:tcPr>
          <w:p w14:paraId="435F5041" w14:textId="2C39E11B" w:rsidR="00CE6AAD" w:rsidRDefault="005131B4" w:rsidP="00CE6A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3A96B1DE" w14:textId="77777777" w:rsidR="00CE6AAD" w:rsidRDefault="00CE6AAD" w:rsidP="00CE6A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hideMark/>
          </w:tcPr>
          <w:p w14:paraId="42326CD6" w14:textId="1211A8F5" w:rsidR="00CE6AAD" w:rsidRDefault="005131B4" w:rsidP="00CE6A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238629C2" w14:textId="77777777" w:rsidR="00CE6AAD" w:rsidRDefault="00CE6AAD" w:rsidP="00CE6AA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8" w:type="pct"/>
            <w:hideMark/>
          </w:tcPr>
          <w:p w14:paraId="6CFCAD0C" w14:textId="61943749" w:rsidR="00CE6AAD" w:rsidRDefault="005131B4" w:rsidP="00CE6A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1B4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E6AAD" w14:paraId="12086E04" w14:textId="77777777" w:rsidTr="008037E4">
        <w:trPr>
          <w:trHeight w:val="371"/>
        </w:trPr>
        <w:tc>
          <w:tcPr>
            <w:tcW w:w="1932" w:type="pct"/>
          </w:tcPr>
          <w:p w14:paraId="522C7F8A" w14:textId="77777777" w:rsidR="00CE6AAD" w:rsidRDefault="00CE6AAD" w:rsidP="00CE6AA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68" w:type="pct"/>
            <w:gridSpan w:val="7"/>
            <w:hideMark/>
          </w:tcPr>
          <w:p w14:paraId="1025B7CA" w14:textId="77777777" w:rsidR="00CE6AAD" w:rsidRDefault="00CE6AAD" w:rsidP="00CE6AA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B4304" w14:paraId="5DCCF89F" w14:textId="77777777" w:rsidTr="00E12532">
        <w:tc>
          <w:tcPr>
            <w:tcW w:w="1932" w:type="pct"/>
          </w:tcPr>
          <w:p w14:paraId="7454BC5F" w14:textId="21875D6B" w:rsidR="004B4304" w:rsidRDefault="004B4304" w:rsidP="004B4304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71CB6C77" w14:textId="77777777" w:rsidR="004B4304" w:rsidRPr="007F3F8B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40CF70F" w14:textId="77777777" w:rsidR="004B4304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206ECE99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F87662" w14:textId="77777777" w:rsidR="004B4304" w:rsidRPr="007B346D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37E26D49" w14:textId="77777777" w:rsidR="004B4304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048761A4" w14:textId="77777777" w:rsidR="004B4304" w:rsidRPr="007B346D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58B97511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B4304" w14:paraId="2DDB24B5" w14:textId="77777777" w:rsidTr="00391282">
        <w:tc>
          <w:tcPr>
            <w:tcW w:w="1932" w:type="pct"/>
          </w:tcPr>
          <w:p w14:paraId="650F8597" w14:textId="77777777" w:rsidR="004B4304" w:rsidRDefault="004B4304" w:rsidP="004B4304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1F84DF7A" w14:textId="77777777" w:rsidR="004B4304" w:rsidRPr="007F3F8B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50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77E1B32" w14:textId="77777777" w:rsidR="004B4304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4BE618C4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550FB9B" w14:textId="77777777" w:rsidR="004B4304" w:rsidRPr="007B346D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1ED1526F" w14:textId="77777777" w:rsidR="004B4304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41"/>
              </w:tabs>
              <w:spacing w:after="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544018" w14:textId="77777777" w:rsidR="004B4304" w:rsidRPr="007B346D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3E2BB568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B4304" w14:paraId="69E0CAEC" w14:textId="77777777" w:rsidTr="00391282">
        <w:tc>
          <w:tcPr>
            <w:tcW w:w="1932" w:type="pct"/>
          </w:tcPr>
          <w:p w14:paraId="4B1C09FF" w14:textId="77777777" w:rsidR="004B4304" w:rsidRDefault="004B4304" w:rsidP="004B4304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F374C5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B8581A" w14:textId="79C8CEAF" w:rsidR="004B4304" w:rsidRPr="00515D76" w:rsidRDefault="001A3E0C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4189677" w14:textId="77777777" w:rsidR="004B4304" w:rsidRPr="0002011D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5135D5" w14:textId="716475F1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ind w:right="18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C8B2E15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739F4A" w14:textId="6F2E68D6" w:rsidR="004B4304" w:rsidRPr="000746C7" w:rsidRDefault="001A3E0C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39,408</w:t>
            </w:r>
          </w:p>
        </w:tc>
        <w:tc>
          <w:tcPr>
            <w:tcW w:w="144" w:type="pct"/>
          </w:tcPr>
          <w:p w14:paraId="68B2B48B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C53075" w14:textId="412FBFD1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27,218</w:t>
            </w:r>
          </w:p>
        </w:tc>
      </w:tr>
      <w:tr w:rsidR="004B4304" w14:paraId="2220F9CC" w14:textId="77777777" w:rsidTr="00391282">
        <w:tc>
          <w:tcPr>
            <w:tcW w:w="1932" w:type="pct"/>
          </w:tcPr>
          <w:p w14:paraId="6FD5B871" w14:textId="77777777" w:rsidR="004B4304" w:rsidRPr="00F374C5" w:rsidRDefault="004B4304" w:rsidP="004B4304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67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1B8CA" w14:textId="77777777" w:rsidR="004B4304" w:rsidRPr="00515D76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EB1365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53E6D4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29CB2464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FCDD7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7C8B62E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01CCF7" w14:textId="77777777" w:rsidR="004B4304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304" w14:paraId="28D58FAA" w14:textId="77777777" w:rsidTr="00391282">
        <w:tc>
          <w:tcPr>
            <w:tcW w:w="1932" w:type="pct"/>
          </w:tcPr>
          <w:p w14:paraId="661BC752" w14:textId="6E0AB9D2" w:rsidR="004B4304" w:rsidRPr="00391282" w:rsidRDefault="004B4304" w:rsidP="004B4304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4E7DB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4B4304" w:rsidRPr="00515D76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071C0F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99901E4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D7C69D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4B4304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304" w14:paraId="4CB8AB87" w14:textId="77777777" w:rsidTr="00391282">
        <w:tc>
          <w:tcPr>
            <w:tcW w:w="1932" w:type="pct"/>
          </w:tcPr>
          <w:p w14:paraId="7D77EF91" w14:textId="77777777" w:rsidR="004B4304" w:rsidRPr="00F374C5" w:rsidRDefault="004B4304" w:rsidP="004B4304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71" w:type="pct"/>
            <w:tcBorders>
              <w:top w:val="nil"/>
              <w:left w:val="nil"/>
              <w:right w:val="nil"/>
            </w:tcBorders>
          </w:tcPr>
          <w:p w14:paraId="7D2E985D" w14:textId="77777777" w:rsidR="004B4304" w:rsidRPr="00515D76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F983060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right w:val="nil"/>
            </w:tcBorders>
          </w:tcPr>
          <w:p w14:paraId="0C84D82D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F65EF37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</w:tcPr>
          <w:p w14:paraId="64970C03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B4B2AC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</w:tcPr>
          <w:p w14:paraId="5C373352" w14:textId="77777777" w:rsidR="004B4304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304" w14:paraId="25358A3C" w14:textId="77777777" w:rsidTr="00391282">
        <w:tc>
          <w:tcPr>
            <w:tcW w:w="1932" w:type="pct"/>
          </w:tcPr>
          <w:p w14:paraId="6399329B" w14:textId="77777777" w:rsidR="004B4304" w:rsidRPr="00F374C5" w:rsidRDefault="004B4304" w:rsidP="004B4304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391282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391282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7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475D38A1" w:rsidR="004B4304" w:rsidRPr="00515D76" w:rsidRDefault="001A3E0C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2,467</w:t>
            </w:r>
          </w:p>
        </w:tc>
        <w:tc>
          <w:tcPr>
            <w:tcW w:w="144" w:type="pct"/>
          </w:tcPr>
          <w:p w14:paraId="715D1B2D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7782C462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3,012</w:t>
            </w:r>
          </w:p>
        </w:tc>
        <w:tc>
          <w:tcPr>
            <w:tcW w:w="144" w:type="pct"/>
          </w:tcPr>
          <w:p w14:paraId="40D94B02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301ED43C" w:rsidR="004B4304" w:rsidRPr="000746C7" w:rsidRDefault="001A3E0C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2,467</w:t>
            </w:r>
          </w:p>
        </w:tc>
        <w:tc>
          <w:tcPr>
            <w:tcW w:w="144" w:type="pct"/>
          </w:tcPr>
          <w:p w14:paraId="2E406095" w14:textId="77777777" w:rsidR="004B4304" w:rsidRPr="000746C7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7A269444" w:rsidR="004B4304" w:rsidRDefault="004B4304" w:rsidP="004B43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</w:tr>
    </w:tbl>
    <w:p w14:paraId="2F585FED" w14:textId="77777777" w:rsidR="0001353D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03C60BA" w14:textId="77777777" w:rsidR="0001353D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8EF8882" w14:textId="77777777" w:rsidR="0001353D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75E95E7" w14:textId="77777777" w:rsidR="0001353D" w:rsidRDefault="0001353D" w:rsidP="004B4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F6B429" w14:textId="66E0891D" w:rsidR="006A3980" w:rsidRPr="00E44EE8" w:rsidRDefault="00834A88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</w:t>
      </w:r>
      <w:r w:rsidR="006A3980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>
        <w:rPr>
          <w:rFonts w:ascii="Angsana New" w:hAnsi="Angsana New"/>
          <w:b/>
          <w:bCs/>
          <w:color w:val="000000"/>
          <w:sz w:val="30"/>
          <w:szCs w:val="30"/>
        </w:rPr>
        <w:tab/>
      </w:r>
      <w:proofErr w:type="gramStart"/>
      <w:r w:rsidR="006A3980">
        <w:rPr>
          <w:rFonts w:ascii="Angsana New" w:hAnsi="Angsana New"/>
          <w:b/>
          <w:bCs/>
          <w:color w:val="000000"/>
          <w:sz w:val="30"/>
          <w:szCs w:val="30"/>
        </w:rPr>
        <w:tab/>
        <w:t xml:space="preserve">  </w:t>
      </w:r>
      <w:r w:rsidR="006A3980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</w:t>
      </w:r>
      <w:proofErr w:type="gramEnd"/>
      <w:r w:rsidR="006A3980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อาคารและอุปกรณ์ </w:t>
      </w:r>
    </w:p>
    <w:p w14:paraId="4419D663" w14:textId="4EE07721" w:rsidR="008079B6" w:rsidRPr="00E86B15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720"/>
        <w:gridCol w:w="1890"/>
        <w:gridCol w:w="270"/>
        <w:gridCol w:w="1800"/>
      </w:tblGrid>
      <w:tr w:rsidR="002F4C54" w14:paraId="7075BE88" w14:textId="77777777" w:rsidTr="0054175C">
        <w:trPr>
          <w:cantSplit/>
        </w:trPr>
        <w:tc>
          <w:tcPr>
            <w:tcW w:w="4500" w:type="dxa"/>
            <w:vAlign w:val="bottom"/>
          </w:tcPr>
          <w:p w14:paraId="23E67DF5" w14:textId="32E10419" w:rsidR="002F4C54" w:rsidRPr="002F4C54" w:rsidRDefault="002F4C54" w:rsidP="002F4C5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8152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587A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9057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131B4" w:rsidRPr="005131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587A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152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7928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2F4C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9057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20" w:type="dxa"/>
            <w:vAlign w:val="bottom"/>
          </w:tcPr>
          <w:p w14:paraId="5C7AF86B" w14:textId="77777777" w:rsidR="002F4C54" w:rsidRPr="007928AE" w:rsidRDefault="002F4C54" w:rsidP="002F4C54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  <w:vAlign w:val="bottom"/>
          </w:tcPr>
          <w:p w14:paraId="74990798" w14:textId="20984AB5" w:rsidR="002F4C54" w:rsidRPr="002F4C54" w:rsidRDefault="002F4C54" w:rsidP="002F4C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DC5538C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22E91F" w14:textId="77777777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2F4C54" w:rsidRPr="002F4C54" w:rsidRDefault="002F4C54" w:rsidP="002F4C5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F4C54" w14:paraId="5DA6C64A" w14:textId="77777777" w:rsidTr="0054175C">
        <w:trPr>
          <w:cantSplit/>
        </w:trPr>
        <w:tc>
          <w:tcPr>
            <w:tcW w:w="4500" w:type="dxa"/>
          </w:tcPr>
          <w:p w14:paraId="701B4BCF" w14:textId="77777777" w:rsidR="002F4C54" w:rsidRPr="002F4C54" w:rsidRDefault="002F4C54" w:rsidP="002F4C54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2382D52" w14:textId="77777777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02F9D00" w14:textId="0F5607A4" w:rsidR="002F4C54" w:rsidRPr="002F4C54" w:rsidRDefault="002F4C54" w:rsidP="002F4C54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D2B6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C0D81" w14:paraId="693EE464" w14:textId="77777777" w:rsidTr="0054175C">
        <w:trPr>
          <w:cantSplit/>
        </w:trPr>
        <w:tc>
          <w:tcPr>
            <w:tcW w:w="4500" w:type="dxa"/>
          </w:tcPr>
          <w:p w14:paraId="6211F50C" w14:textId="2A419F60" w:rsidR="005C0D81" w:rsidRPr="00D11324" w:rsidRDefault="005C0D81" w:rsidP="005C0D81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32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20" w:type="dxa"/>
          </w:tcPr>
          <w:p w14:paraId="65F2CA56" w14:textId="77777777" w:rsidR="005C0D81" w:rsidRPr="00D11324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E49448C" w14:textId="13028B7B" w:rsidR="005C0D81" w:rsidRPr="00D11324" w:rsidRDefault="00720758" w:rsidP="0054175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128,3</w:t>
            </w:r>
            <w:r w:rsidR="00BE1A1D" w:rsidRPr="00D11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4BD779A3" w14:textId="77777777" w:rsidR="005C0D81" w:rsidRPr="00D11324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6246B2" w14:textId="75E78F1A" w:rsidR="005C0D81" w:rsidRPr="00D11324" w:rsidRDefault="00ED2D4A" w:rsidP="005C0D81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126,239</w:t>
            </w:r>
          </w:p>
        </w:tc>
      </w:tr>
      <w:tr w:rsidR="005C0D81" w14:paraId="246C9C70" w14:textId="77777777" w:rsidTr="0054175C">
        <w:trPr>
          <w:cantSplit/>
        </w:trPr>
        <w:tc>
          <w:tcPr>
            <w:tcW w:w="4500" w:type="dxa"/>
          </w:tcPr>
          <w:p w14:paraId="0D01F3DC" w14:textId="5C960C4A" w:rsidR="005C0D81" w:rsidRPr="00D11324" w:rsidRDefault="005C0D81" w:rsidP="005C0D81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D113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113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EF50595" w14:textId="77777777" w:rsidR="005C0D81" w:rsidRPr="00D11324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8E3E39F" w14:textId="08434E8A" w:rsidR="005C0D81" w:rsidRPr="00D11324" w:rsidRDefault="00ED2D4A" w:rsidP="0054175C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37,407</w:t>
            </w:r>
          </w:p>
        </w:tc>
        <w:tc>
          <w:tcPr>
            <w:tcW w:w="270" w:type="dxa"/>
          </w:tcPr>
          <w:p w14:paraId="19A010F9" w14:textId="77777777" w:rsidR="005C0D81" w:rsidRPr="00D11324" w:rsidRDefault="005C0D81" w:rsidP="005C0D81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B7DB81" w14:textId="0F9AEB41" w:rsidR="005C0D81" w:rsidRPr="00D11324" w:rsidRDefault="00ED2D4A" w:rsidP="005C0D81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37,407</w:t>
            </w:r>
          </w:p>
        </w:tc>
      </w:tr>
      <w:tr w:rsidR="00160BCB" w14:paraId="44738B42" w14:textId="77777777" w:rsidTr="0054175C">
        <w:trPr>
          <w:cantSplit/>
        </w:trPr>
        <w:tc>
          <w:tcPr>
            <w:tcW w:w="4500" w:type="dxa"/>
          </w:tcPr>
          <w:p w14:paraId="0F4581D4" w14:textId="7D252C06" w:rsidR="00160BCB" w:rsidRPr="00D11324" w:rsidRDefault="00160BCB" w:rsidP="005C0D81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324">
              <w:rPr>
                <w:rFonts w:asciiTheme="majorBidi" w:hAnsiTheme="majorBidi" w:hint="cs"/>
                <w:sz w:val="30"/>
                <w:szCs w:val="30"/>
                <w:cs/>
              </w:rPr>
              <w:t>จำหน่ายสินทรัพย์</w:t>
            </w:r>
            <w:r w:rsidRPr="00D11324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D11324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720" w:type="dxa"/>
          </w:tcPr>
          <w:p w14:paraId="78924FF2" w14:textId="77777777" w:rsidR="00160BCB" w:rsidRPr="00D11324" w:rsidRDefault="00160BCB" w:rsidP="005C0D81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011DE05" w14:textId="2AE836DA" w:rsidR="00160BCB" w:rsidRPr="00D11324" w:rsidRDefault="0054175C" w:rsidP="0054175C">
            <w:pPr>
              <w:pStyle w:val="acctfourfigures"/>
              <w:tabs>
                <w:tab w:val="clear" w:pos="765"/>
              </w:tabs>
              <w:spacing w:line="240" w:lineRule="auto"/>
              <w:ind w:left="-79" w:right="1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</w:t>
            </w:r>
            <w:r w:rsidR="00ED2D4A" w:rsidRPr="00D11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20758" w:rsidRPr="00D11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 w:rsidR="00ED2D4A" w:rsidRPr="00D113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7F16E4" w14:textId="77777777" w:rsidR="00160BCB" w:rsidRPr="00D11324" w:rsidRDefault="00160BCB" w:rsidP="005C0D81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9E280E" w14:textId="4C360371" w:rsidR="00160BCB" w:rsidRPr="00D11324" w:rsidRDefault="0054175C" w:rsidP="0054175C">
            <w:pPr>
              <w:pStyle w:val="acctfourfigures"/>
              <w:tabs>
                <w:tab w:val="clear" w:pos="765"/>
                <w:tab w:val="left" w:pos="1360"/>
              </w:tabs>
              <w:spacing w:line="240" w:lineRule="auto"/>
              <w:ind w:left="-79" w:right="1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091EED8F" w14:textId="77777777" w:rsidR="00BA310A" w:rsidRPr="004E0799" w:rsidRDefault="00BA310A" w:rsidP="00162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Cs/>
          <w:color w:val="000000"/>
          <w:sz w:val="30"/>
          <w:szCs w:val="30"/>
        </w:rPr>
      </w:pPr>
    </w:p>
    <w:p w14:paraId="5E0B2F44" w14:textId="743E268C" w:rsidR="004339C6" w:rsidRPr="00E44EE8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E44EE8">
        <w:rPr>
          <w:rFonts w:ascii="Angsana New" w:hAnsi="Angsana New"/>
          <w:color w:val="000000"/>
          <w:sz w:val="30"/>
          <w:szCs w:val="30"/>
          <w:cs/>
          <w:lang w:val="en-US"/>
        </w:rPr>
        <w:t>กลุ่มบริษัท</w:t>
      </w:r>
      <w:r w:rsidR="005C0D81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และบริษัท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/>
        </w:rPr>
        <w:t>เช่า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/>
        </w:rPr>
        <w:t>เป็น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ระยะเวลา </w:t>
      </w:r>
      <w:r w:rsidR="00EB26C5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E44EE8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ปี ถึง </w:t>
      </w:r>
      <w:r w:rsidRPr="00E44EE8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 โดยค่าเช่าคงที่ตลอดอายุสัญญา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="00EB26C5">
        <w:rPr>
          <w:rFonts w:ascii="Angsana New" w:hAnsi="Angsana New"/>
          <w:color w:val="000000"/>
          <w:sz w:val="30"/>
          <w:szCs w:val="30"/>
          <w:lang w:val="en-US" w:bidi="th-TH"/>
        </w:rPr>
        <w:br/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E44EE8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E44EE8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E44EE8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4B97DE95" w14:textId="449ED94D" w:rsidR="0067788E" w:rsidRPr="007E4AFD" w:rsidRDefault="0067788E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</w:pP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ใน</w:t>
      </w:r>
      <w:r w:rsidR="00165C15" w:rsidRPr="00E44EE8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/>
        </w:rPr>
        <w:t>ระหว่าง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ปี </w:t>
      </w:r>
      <w:r w:rsidR="005C0D81" w:rsidRPr="00816446">
        <w:rPr>
          <w:rFonts w:ascii="Angsana New" w:hAnsi="Angsana New"/>
          <w:color w:val="000000"/>
          <w:sz w:val="30"/>
          <w:szCs w:val="30"/>
          <w:lang w:val="en-US" w:bidi="th-TH"/>
        </w:rPr>
        <w:t>2566</w:t>
      </w:r>
      <w:r w:rsidRPr="0081644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กระแสเงินสดจ่ายทั้งหมดของสัญญาเช่า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ของ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กลุ่มบริษัท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และบริษัท 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มีจำนวน</w:t>
      </w:r>
      <w:r w:rsidR="00816446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816446" w:rsidRPr="00816446">
        <w:rPr>
          <w:rFonts w:ascii="Angsana New" w:hAnsi="Angsana New"/>
          <w:color w:val="000000"/>
          <w:sz w:val="30"/>
          <w:szCs w:val="30"/>
          <w:lang w:val="en-US" w:bidi="th-TH"/>
        </w:rPr>
        <w:t>12.25</w:t>
      </w:r>
      <w:r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44EE8">
        <w:rPr>
          <w:rFonts w:ascii="Angsana New" w:hAnsi="Angsana New"/>
          <w:color w:val="000000"/>
          <w:spacing w:val="-8"/>
          <w:sz w:val="30"/>
          <w:szCs w:val="30"/>
          <w:cs/>
        </w:rPr>
        <w:t>ล้านบาท</w:t>
      </w:r>
      <w:r w:rsidR="002C291B"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AE753A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และ</w:t>
      </w:r>
      <w:r w:rsidR="00E44EE8"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816446" w:rsidRPr="00816446">
        <w:rPr>
          <w:rFonts w:ascii="Angsana New" w:hAnsi="Angsana New"/>
          <w:color w:val="000000"/>
          <w:sz w:val="30"/>
          <w:szCs w:val="30"/>
          <w:lang w:val="en-US" w:bidi="th-TH"/>
        </w:rPr>
        <w:t>12.</w:t>
      </w:r>
      <w:r w:rsidR="00816446">
        <w:rPr>
          <w:rFonts w:ascii="Angsana New" w:hAnsi="Angsana New"/>
          <w:color w:val="000000"/>
          <w:sz w:val="30"/>
          <w:szCs w:val="30"/>
          <w:lang w:val="en-US" w:bidi="th-TH"/>
        </w:rPr>
        <w:t>14</w:t>
      </w:r>
      <w:r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ล้านบาท</w:t>
      </w:r>
      <w:r w:rsidRPr="00E44EE8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E44EE8">
        <w:rPr>
          <w:rFonts w:ascii="Angsana New" w:hAnsi="Angsana New" w:hint="cs"/>
          <w:color w:val="000000"/>
          <w:spacing w:val="-8"/>
          <w:sz w:val="30"/>
          <w:szCs w:val="30"/>
          <w:cs/>
        </w:rPr>
        <w:t>ตามลำดับ</w:t>
      </w:r>
    </w:p>
    <w:p w14:paraId="36FB7FEB" w14:textId="77777777" w:rsidR="00F1510E" w:rsidRPr="002C291B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pacing w:val="-8"/>
          <w:sz w:val="30"/>
          <w:szCs w:val="30"/>
        </w:rPr>
      </w:pPr>
    </w:p>
    <w:p w14:paraId="7E14C043" w14:textId="5D9F28B7" w:rsidR="00BD3AFD" w:rsidRPr="004E0799" w:rsidRDefault="00D33FEC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4E0799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BD3AFD" w:rsidRPr="004E0799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1272A" w:rsidRPr="004E0799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7D20BBDA" w14:textId="77777777" w:rsidR="00BD3AFD" w:rsidRPr="004E0799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6BD3A197" w14:textId="77777777" w:rsidR="00BD3AFD" w:rsidRPr="004E0799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4E0799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4E0799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33D2EA00" w14:textId="77777777" w:rsidR="00D47456" w:rsidRPr="004E0799" w:rsidRDefault="00D47456" w:rsidP="00D47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037ABAE4" w14:textId="3062EAEA" w:rsidR="00157C60" w:rsidRDefault="00BD3AFD" w:rsidP="002C2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4E0799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4E0799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4E0799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ส่วนงานธุรกิจผลิตกระเบื้องมุงหลังคา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3C6D28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3C6D28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2833A10B" w14:textId="5FB5FDCF" w:rsidR="00E529D1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br w:type="page"/>
      </w:r>
    </w:p>
    <w:p w14:paraId="07E3E346" w14:textId="2FCEA850" w:rsidR="00E529D1" w:rsidRPr="00ED2D4A" w:rsidRDefault="00E529D1" w:rsidP="00E52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ab/>
      </w:r>
      <w:r w:rsidRPr="00ED2D4A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58A0CFB3" w14:textId="2C1BAC05" w:rsidR="004B5388" w:rsidRPr="00ED2D4A" w:rsidRDefault="004B5388" w:rsidP="00D10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5C86804C" w14:textId="6C705864" w:rsidR="00BE2BF4" w:rsidRPr="00ED2D4A" w:rsidRDefault="00E529D1" w:rsidP="009C1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  <w:lang w:eastAsia="x-none"/>
        </w:rPr>
      </w:pPr>
      <w:r w:rsidRPr="00ED2D4A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Pr="00ED2D4A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Pr="00ED2D4A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 มีดังนี้</w:t>
      </w:r>
      <w:r w:rsidR="00D33FEC" w:rsidRPr="00ED2D4A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5C0A4009" w14:textId="49F90378" w:rsidR="009C1D5B" w:rsidRPr="003A4109" w:rsidRDefault="00842618" w:rsidP="007207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highlight w:val="yellow"/>
          <w:cs/>
          <w:lang w:val="th-TH"/>
        </w:rPr>
      </w:pPr>
      <w:r>
        <w:rPr>
          <w:noProof/>
        </w:rPr>
        <w:drawing>
          <wp:inline distT="0" distB="0" distL="0" distR="0" wp14:anchorId="73880B4D" wp14:editId="42BEA9BF">
            <wp:extent cx="6099175" cy="34131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41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8A546" w14:textId="789A8C6E" w:rsidR="00BA310A" w:rsidRPr="00ED2D4A" w:rsidRDefault="00BD3AFD" w:rsidP="00086D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ED2D4A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65294DF6" w14:textId="75599F84" w:rsidR="00861F67" w:rsidRPr="00ED2D4A" w:rsidRDefault="00861F67" w:rsidP="00D8397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30"/>
          <w:szCs w:val="30"/>
          <w:cs/>
        </w:rPr>
      </w:pPr>
    </w:p>
    <w:p w14:paraId="7CA0C6E8" w14:textId="1FC9105A" w:rsidR="00E529D1" w:rsidRDefault="00BD3AFD" w:rsidP="00BD3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D2D4A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ED2D4A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ED2D4A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ED2D4A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ED2D4A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D2D4A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และคอนกรีตมวล</w:t>
      </w:r>
      <w:r w:rsidRPr="00ED2D4A">
        <w:rPr>
          <w:rFonts w:ascii="Angsana New" w:hAnsi="Angsana New" w:hint="cs"/>
          <w:color w:val="000000"/>
          <w:sz w:val="30"/>
          <w:szCs w:val="30"/>
          <w:cs/>
        </w:rPr>
        <w:t xml:space="preserve">เบา </w:t>
      </w:r>
      <w:r w:rsidRPr="00ED2D4A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 w:rsidRPr="00ED2D4A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ED2D4A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="00A21411" w:rsidRPr="00ED2D4A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40049B" w:rsidRPr="00ED2D4A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</w:p>
    <w:p w14:paraId="0F4F1118" w14:textId="77777777" w:rsidR="00815255" w:rsidRDefault="00815255" w:rsidP="00165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74F7AFE" w14:textId="77777777" w:rsidR="00815255" w:rsidRDefault="00815255" w:rsidP="008152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6F2E4D3B" w14:textId="77777777" w:rsidR="00815255" w:rsidRPr="00DF3961" w:rsidRDefault="00815255" w:rsidP="008152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22"/>
          <w:szCs w:val="22"/>
        </w:rPr>
      </w:pPr>
    </w:p>
    <w:p w14:paraId="5E55C89E" w14:textId="173442CB" w:rsidR="00815255" w:rsidRPr="00DC6B0D" w:rsidRDefault="00815255" w:rsidP="00815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="Angsana New" w:hAnsi="Angsana New"/>
          <w:sz w:val="30"/>
          <w:szCs w:val="30"/>
        </w:rPr>
        <w:t>2566</w:t>
      </w:r>
      <w:r w:rsidRPr="00DC6B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BFE3CBA" w14:textId="77777777" w:rsidR="00815255" w:rsidRPr="00DF3961" w:rsidRDefault="00815255" w:rsidP="00815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815255" w:rsidRPr="00DC6B0D" w14:paraId="40E376A5" w14:textId="77777777" w:rsidTr="00884070">
        <w:trPr>
          <w:trHeight w:val="434"/>
          <w:tblHeader/>
        </w:trPr>
        <w:tc>
          <w:tcPr>
            <w:tcW w:w="2624" w:type="dxa"/>
            <w:vAlign w:val="bottom"/>
          </w:tcPr>
          <w:p w14:paraId="036C718F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724D2116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13FB344B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2711D8EB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72BB87A2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1F4F5102" w14:textId="77777777" w:rsidR="00815255" w:rsidRPr="00DC6B0D" w:rsidDel="00D43E7A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15255" w:rsidRPr="00DC6B0D" w14:paraId="44F5325F" w14:textId="77777777" w:rsidTr="00884070">
        <w:trPr>
          <w:trHeight w:val="441"/>
          <w:tblHeader/>
        </w:trPr>
        <w:tc>
          <w:tcPr>
            <w:tcW w:w="2624" w:type="dxa"/>
          </w:tcPr>
          <w:p w14:paraId="714B6544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7478CCEC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595A773D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7E9D4296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7210761E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7C904006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C6B0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5255" w:rsidRPr="00DC6B0D" w14:paraId="62581F63" w14:textId="77777777" w:rsidTr="00884070">
        <w:trPr>
          <w:trHeight w:val="423"/>
        </w:trPr>
        <w:tc>
          <w:tcPr>
            <w:tcW w:w="2624" w:type="dxa"/>
          </w:tcPr>
          <w:p w14:paraId="0D9A3AA9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0" w:type="dxa"/>
            <w:shd w:val="clear" w:color="auto" w:fill="auto"/>
          </w:tcPr>
          <w:p w14:paraId="70C91831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6DB215D8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5" w:type="dxa"/>
          </w:tcPr>
          <w:p w14:paraId="63FCFE05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7BA9FE13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3850D32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5255" w:rsidRPr="00DC6B0D" w14:paraId="0DAA92BA" w14:textId="77777777" w:rsidTr="00884070">
        <w:trPr>
          <w:trHeight w:val="423"/>
        </w:trPr>
        <w:tc>
          <w:tcPr>
            <w:tcW w:w="2624" w:type="dxa"/>
          </w:tcPr>
          <w:p w14:paraId="69B90C34" w14:textId="57C2A953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2A732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14:paraId="7B160EAA" w14:textId="394A03F9" w:rsidR="00815255" w:rsidRPr="00935600" w:rsidRDefault="00816446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815255" w:rsidRPr="00250E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5255" w:rsidRPr="00250EE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815255" w:rsidRPr="00250EEE">
              <w:rPr>
                <w:rFonts w:ascii="Angsana New" w:hAnsi="Angsana New"/>
                <w:sz w:val="30"/>
                <w:szCs w:val="30"/>
              </w:rPr>
              <w:t>256</w:t>
            </w:r>
            <w:r w:rsidR="002A73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57" w:type="dxa"/>
            <w:shd w:val="clear" w:color="auto" w:fill="auto"/>
          </w:tcPr>
          <w:p w14:paraId="183D7F8E" w14:textId="231C459B" w:rsidR="00815255" w:rsidRPr="00935600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0EEE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50EEE">
              <w:rPr>
                <w:rFonts w:ascii="Angsana New" w:hAnsi="Angsana New"/>
                <w:sz w:val="30"/>
                <w:szCs w:val="30"/>
              </w:rPr>
              <w:t>256</w:t>
            </w:r>
            <w:r w:rsidR="002A73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5" w:type="dxa"/>
          </w:tcPr>
          <w:p w14:paraId="0A531E5D" w14:textId="561C7E3E" w:rsidR="00815255" w:rsidRPr="00DC6B0D" w:rsidRDefault="00816446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48" w:type="dxa"/>
          </w:tcPr>
          <w:p w14:paraId="31C09CF8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5529F00" w14:textId="029E6407" w:rsidR="00815255" w:rsidRPr="00DC6B0D" w:rsidRDefault="00816446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427,517</w:t>
            </w:r>
          </w:p>
        </w:tc>
      </w:tr>
      <w:tr w:rsidR="00815255" w:rsidRPr="00DC6B0D" w14:paraId="664A6F88" w14:textId="77777777" w:rsidTr="00884070">
        <w:trPr>
          <w:trHeight w:val="423"/>
        </w:trPr>
        <w:tc>
          <w:tcPr>
            <w:tcW w:w="2624" w:type="dxa"/>
          </w:tcPr>
          <w:p w14:paraId="63CBA73C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</w:t>
            </w:r>
            <w:r w:rsidRPr="007E2E5C">
              <w:rPr>
                <w:rFonts w:ascii="Angsana New" w:hAnsi="Angsana New" w:hint="cs"/>
                <w:sz w:val="30"/>
                <w:szCs w:val="30"/>
                <w:cs/>
              </w:rPr>
              <w:t>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790" w:type="dxa"/>
            <w:shd w:val="clear" w:color="auto" w:fill="auto"/>
          </w:tcPr>
          <w:p w14:paraId="16DB9572" w14:textId="6FB7DD7F" w:rsidR="00815255" w:rsidRPr="00935600" w:rsidRDefault="00816446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91C76">
              <w:rPr>
                <w:rFonts w:ascii="Angsana New" w:hAnsi="Angsana New"/>
                <w:sz w:val="30"/>
                <w:szCs w:val="30"/>
              </w:rPr>
              <w:t>2</w:t>
            </w:r>
            <w:r w:rsidR="008152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15255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="00815255">
              <w:rPr>
                <w:rFonts w:ascii="Angsana New" w:hAnsi="Angsana New"/>
                <w:sz w:val="30"/>
                <w:szCs w:val="30"/>
              </w:rPr>
              <w:t>256</w:t>
            </w:r>
            <w:r w:rsidR="004B43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57" w:type="dxa"/>
            <w:shd w:val="clear" w:color="auto" w:fill="auto"/>
          </w:tcPr>
          <w:p w14:paraId="0100F86E" w14:textId="081D6ADD" w:rsidR="00815255" w:rsidRPr="00935600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712D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430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1D47486A" w14:textId="0B70169A" w:rsidR="00815255" w:rsidRPr="00DC6B0D" w:rsidRDefault="00291C76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6446">
              <w:rPr>
                <w:rFonts w:ascii="Angsana New" w:hAnsi="Angsana New"/>
                <w:sz w:val="30"/>
                <w:szCs w:val="30"/>
              </w:rPr>
              <w:t>0.24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52B1C3AE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08ACBFE5" w14:textId="6A30A590" w:rsidR="00815255" w:rsidRPr="00DC6B0D" w:rsidRDefault="00291C76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16446">
              <w:rPr>
                <w:rFonts w:ascii="Angsana New" w:hAnsi="Angsana New"/>
                <w:sz w:val="30"/>
                <w:szCs w:val="30"/>
              </w:rPr>
              <w:t>205,208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5255" w:rsidRPr="00DC6B0D" w14:paraId="3942B090" w14:textId="77777777" w:rsidTr="00884070">
        <w:trPr>
          <w:trHeight w:val="423"/>
        </w:trPr>
        <w:tc>
          <w:tcPr>
            <w:tcW w:w="2624" w:type="dxa"/>
          </w:tcPr>
          <w:p w14:paraId="50A5AF37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71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</w:tcPr>
          <w:p w14:paraId="7F3F9FA7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7" w:type="dxa"/>
          </w:tcPr>
          <w:p w14:paraId="46DCBF3B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1DA11420" w14:textId="2FB5B16E" w:rsidR="00815255" w:rsidRPr="00DC6B0D" w:rsidRDefault="00816446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478DD35C" w14:textId="77777777" w:rsidR="00815255" w:rsidRPr="00DC6B0D" w:rsidRDefault="00815255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6F2520E" w14:textId="66F16D93" w:rsidR="00815255" w:rsidRPr="00DC6B0D" w:rsidRDefault="00816446" w:rsidP="00884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222,309</w:t>
            </w:r>
          </w:p>
        </w:tc>
      </w:tr>
    </w:tbl>
    <w:p w14:paraId="28C8D01E" w14:textId="6A65A583" w:rsidR="00EB5D07" w:rsidRDefault="00815255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6</w:t>
      </w:r>
      <w:r w:rsidR="00EB5D07" w:rsidRPr="003D278B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B5D07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AA483E0" w14:textId="77777777" w:rsidR="0007502E" w:rsidRPr="002C7FA9" w:rsidRDefault="0007502E" w:rsidP="000750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</w:rPr>
      </w:pPr>
    </w:p>
    <w:p w14:paraId="00557A68" w14:textId="2212B9F4" w:rsidR="00061A2E" w:rsidRDefault="00B33535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43748C39" w14:textId="77777777" w:rsidR="0007502E" w:rsidRPr="002C7FA9" w:rsidRDefault="0007502E" w:rsidP="00075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20"/>
          <w:szCs w:val="20"/>
          <w:lang w:val="x-none" w:eastAsia="x-none"/>
        </w:rPr>
      </w:pPr>
    </w:p>
    <w:p w14:paraId="79FA0154" w14:textId="17A19AEC" w:rsidR="00B33535" w:rsidRPr="00B33535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5A56DB7A" w14:textId="512EC457" w:rsidR="00B33535" w:rsidRPr="002A5158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0A2F2276" w14:textId="7C8AF408" w:rsidR="00B33535" w:rsidRPr="007059F8" w:rsidRDefault="00B33535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eastAsia="x-none"/>
        </w:rPr>
      </w:pP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D25B70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อัตราดอกเบี้ยของเงินกู้ยืมดังกล่าวใกล้เคียงกับอัตราดอกเบี้</w:t>
      </w:r>
      <w:r w:rsidRPr="00B33535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</w:p>
    <w:p w14:paraId="48A44F5F" w14:textId="0E576367" w:rsidR="002A5158" w:rsidRDefault="002A5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2CE18300" w14:textId="3F72655D" w:rsidR="00BA310A" w:rsidRDefault="00815255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BA310A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1" w:name="_Hlk70554789"/>
      <w:r w:rsidR="00BA310A" w:rsidRPr="003D278B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bookmarkEnd w:id="1"/>
      <w:r w:rsidR="002A5158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76B545CF" w14:textId="77777777" w:rsidR="004E0799" w:rsidRDefault="004E0799" w:rsidP="00F41440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4E0799" w14:paraId="3316CA31" w14:textId="77777777" w:rsidTr="004E0799">
        <w:trPr>
          <w:cantSplit/>
          <w:tblHeader/>
        </w:trPr>
        <w:tc>
          <w:tcPr>
            <w:tcW w:w="5580" w:type="dxa"/>
            <w:vAlign w:val="bottom"/>
          </w:tcPr>
          <w:p w14:paraId="3DD8C0C2" w14:textId="7AF2F6B9" w:rsidR="004E0799" w:rsidRPr="00904206" w:rsidRDefault="004E0799" w:rsidP="00FC2A8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0420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904206" w:rsidRPr="009042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5131B4" w:rsidRPr="005131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904206" w:rsidRPr="009042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1525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904206" w:rsidRPr="009042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904206" w:rsidRPr="009042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620" w:type="dxa"/>
            <w:vAlign w:val="bottom"/>
          </w:tcPr>
          <w:p w14:paraId="04259550" w14:textId="77777777" w:rsidR="004E0799" w:rsidRPr="002F4C54" w:rsidRDefault="004E0799" w:rsidP="00FC2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F4C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F4C5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DDD416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1E2868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5010483" w14:textId="77777777" w:rsidR="004E0799" w:rsidRPr="002F4C54" w:rsidRDefault="004E0799" w:rsidP="00FC2A80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F4C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E0799" w14:paraId="26E0EB1D" w14:textId="77777777" w:rsidTr="004E0799">
        <w:trPr>
          <w:cantSplit/>
        </w:trPr>
        <w:tc>
          <w:tcPr>
            <w:tcW w:w="5580" w:type="dxa"/>
          </w:tcPr>
          <w:p w14:paraId="0C5780E9" w14:textId="77777777" w:rsidR="004E0799" w:rsidRPr="002F4C54" w:rsidRDefault="004E0799" w:rsidP="00FC2A80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593023F9" w14:textId="77777777" w:rsidR="004E0799" w:rsidRPr="002F4C54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F4C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E0799" w14:paraId="46F11CE7" w14:textId="77777777" w:rsidTr="004E0799">
        <w:trPr>
          <w:cantSplit/>
        </w:trPr>
        <w:tc>
          <w:tcPr>
            <w:tcW w:w="5580" w:type="dxa"/>
          </w:tcPr>
          <w:p w14:paraId="1DA88158" w14:textId="518CD43D" w:rsidR="004E0799" w:rsidRPr="002F4C54" w:rsidRDefault="004E0799" w:rsidP="00FC2A80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278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3D278B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A460CA6" w14:textId="4133F5EE" w:rsidR="004E0799" w:rsidRPr="001623EA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600716" w14:textId="77777777" w:rsidR="004E0799" w:rsidRPr="002F4C54" w:rsidRDefault="004E0799" w:rsidP="00FC2A80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FC951B" w14:textId="6F0F837B" w:rsidR="004E0799" w:rsidRPr="002F4C54" w:rsidRDefault="004E0799" w:rsidP="00FC2A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6446" w14:paraId="73A7912F" w14:textId="77777777" w:rsidTr="004E0799">
        <w:trPr>
          <w:cantSplit/>
        </w:trPr>
        <w:tc>
          <w:tcPr>
            <w:tcW w:w="5580" w:type="dxa"/>
          </w:tcPr>
          <w:p w14:paraId="29D3EA89" w14:textId="71126C5D" w:rsidR="00816446" w:rsidRPr="002F4C54" w:rsidRDefault="00816446" w:rsidP="00816446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1960A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2B7C3A" w14:textId="1E9EADC6" w:rsidR="00816446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2A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272,832</w:t>
            </w:r>
          </w:p>
        </w:tc>
        <w:tc>
          <w:tcPr>
            <w:tcW w:w="270" w:type="dxa"/>
          </w:tcPr>
          <w:p w14:paraId="01498A53" w14:textId="77777777" w:rsidR="00816446" w:rsidRPr="002F4C54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D4C500A" w14:textId="487D47EA" w:rsidR="00816446" w:rsidRPr="0002011D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2A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271,531</w:t>
            </w:r>
          </w:p>
        </w:tc>
      </w:tr>
      <w:tr w:rsidR="00816446" w14:paraId="76147C67" w14:textId="77777777" w:rsidTr="004E0799">
        <w:trPr>
          <w:cantSplit/>
        </w:trPr>
        <w:tc>
          <w:tcPr>
            <w:tcW w:w="5580" w:type="dxa"/>
          </w:tcPr>
          <w:p w14:paraId="2AEE9991" w14:textId="43C4C201" w:rsidR="00816446" w:rsidRPr="002F4C54" w:rsidRDefault="00816446" w:rsidP="00816446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60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F1911" w14:textId="093CC4B0" w:rsidR="00816446" w:rsidRPr="004930F0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2A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272,832</w:t>
            </w:r>
          </w:p>
        </w:tc>
        <w:tc>
          <w:tcPr>
            <w:tcW w:w="270" w:type="dxa"/>
          </w:tcPr>
          <w:p w14:paraId="6D2162CF" w14:textId="77777777" w:rsidR="00816446" w:rsidRPr="002F4C54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8A3E6" w14:textId="7B523DE5" w:rsidR="00816446" w:rsidRPr="0002011D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2A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271,531</w:t>
            </w:r>
          </w:p>
        </w:tc>
      </w:tr>
      <w:tr w:rsidR="004E0799" w14:paraId="1074FF8B" w14:textId="77777777" w:rsidTr="004E0799">
        <w:trPr>
          <w:cantSplit/>
        </w:trPr>
        <w:tc>
          <w:tcPr>
            <w:tcW w:w="5580" w:type="dxa"/>
          </w:tcPr>
          <w:p w14:paraId="7022D78B" w14:textId="77777777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2886BD35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567E1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543F0378" w14:textId="77777777" w:rsidR="004E0799" w:rsidRPr="0002011D" w:rsidRDefault="004E0799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0799" w14:paraId="17D79C30" w14:textId="77777777" w:rsidTr="004E0799">
        <w:trPr>
          <w:cantSplit/>
        </w:trPr>
        <w:tc>
          <w:tcPr>
            <w:tcW w:w="5580" w:type="dxa"/>
          </w:tcPr>
          <w:p w14:paraId="52F24304" w14:textId="4ECBD92D" w:rsidR="004E0799" w:rsidRPr="001960AA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B715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715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6AB12343" w14:textId="77777777" w:rsidR="004E0799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A2C42B" w14:textId="77777777" w:rsidR="004E0799" w:rsidRPr="002F4C54" w:rsidRDefault="004E0799" w:rsidP="00277C57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4C5EA5" w14:textId="77777777" w:rsidR="004E0799" w:rsidRPr="0002011D" w:rsidRDefault="004E0799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E0799" w14:paraId="79ED78AF" w14:textId="77777777" w:rsidTr="004E0799">
        <w:trPr>
          <w:cantSplit/>
        </w:trPr>
        <w:tc>
          <w:tcPr>
            <w:tcW w:w="5580" w:type="dxa"/>
          </w:tcPr>
          <w:p w14:paraId="3EB1EF2A" w14:textId="0EF9021E" w:rsidR="004E0799" w:rsidRPr="00CF4072" w:rsidRDefault="004E0799" w:rsidP="00277C57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F40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31B03CFD" w14:textId="18BC0C4A" w:rsidR="004E0799" w:rsidRPr="004930F0" w:rsidRDefault="004E0799" w:rsidP="00230D9F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120718D" w14:textId="77777777" w:rsidR="004E0799" w:rsidRPr="00230D9F" w:rsidRDefault="004E0799" w:rsidP="00230D9F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4B11E8A" w14:textId="36EF632A" w:rsidR="004E0799" w:rsidRPr="00230D9F" w:rsidRDefault="004E0799" w:rsidP="0002011D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16446" w14:paraId="6219642B" w14:textId="77777777" w:rsidTr="0024517E">
        <w:trPr>
          <w:cantSplit/>
        </w:trPr>
        <w:tc>
          <w:tcPr>
            <w:tcW w:w="5580" w:type="dxa"/>
          </w:tcPr>
          <w:p w14:paraId="3860E061" w14:textId="6B5C6E16" w:rsidR="00816446" w:rsidRPr="00CF4072" w:rsidRDefault="00816446" w:rsidP="00816446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4072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Pr="00CF4072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778CA900" w14:textId="77E3C82E" w:rsidR="00816446" w:rsidRPr="00795DE3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2A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70" w:type="dxa"/>
          </w:tcPr>
          <w:p w14:paraId="6A3C54F1" w14:textId="77777777" w:rsidR="00816446" w:rsidRPr="002F4C54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9389C7" w14:textId="788393F4" w:rsidR="00816446" w:rsidRPr="0002011D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A2A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</w:tr>
      <w:tr w:rsidR="00816446" w14:paraId="641DA467" w14:textId="77777777" w:rsidTr="00230D9F">
        <w:trPr>
          <w:cantSplit/>
        </w:trPr>
        <w:tc>
          <w:tcPr>
            <w:tcW w:w="5580" w:type="dxa"/>
          </w:tcPr>
          <w:p w14:paraId="35392C13" w14:textId="1FBC6853" w:rsidR="00816446" w:rsidRPr="001960AA" w:rsidRDefault="00816446" w:rsidP="00816446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1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13729CB2" w14:textId="6ACFF298" w:rsidR="00816446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2A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270,414</w:t>
            </w:r>
          </w:p>
        </w:tc>
        <w:tc>
          <w:tcPr>
            <w:tcW w:w="270" w:type="dxa"/>
          </w:tcPr>
          <w:p w14:paraId="2EF22551" w14:textId="77777777" w:rsidR="00816446" w:rsidRPr="002F4C54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8E674D" w14:textId="469AB445" w:rsidR="00816446" w:rsidRPr="0002011D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2A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270,414</w:t>
            </w:r>
          </w:p>
        </w:tc>
      </w:tr>
      <w:tr w:rsidR="00816446" w14:paraId="525394F4" w14:textId="77777777" w:rsidTr="00230D9F">
        <w:trPr>
          <w:cantSplit/>
        </w:trPr>
        <w:tc>
          <w:tcPr>
            <w:tcW w:w="5580" w:type="dxa"/>
          </w:tcPr>
          <w:p w14:paraId="76FC0AB2" w14:textId="2C8A9558" w:rsidR="00816446" w:rsidRPr="001960AA" w:rsidRDefault="00816446" w:rsidP="00816446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</w:tcPr>
          <w:p w14:paraId="50CFF31F" w14:textId="38028911" w:rsidR="00816446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2AC9">
              <w:rPr>
                <w:rFonts w:asciiTheme="majorBidi" w:hAnsiTheme="majorBidi" w:cstheme="majorBidi"/>
                <w:sz w:val="30"/>
                <w:szCs w:val="30"/>
              </w:rPr>
              <w:t>35,553</w:t>
            </w:r>
          </w:p>
        </w:tc>
        <w:tc>
          <w:tcPr>
            <w:tcW w:w="270" w:type="dxa"/>
          </w:tcPr>
          <w:p w14:paraId="54AEBCBC" w14:textId="77777777" w:rsidR="00816446" w:rsidRPr="002F4C54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8B5548" w14:textId="54512E63" w:rsidR="00816446" w:rsidRPr="0002011D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2AC9">
              <w:rPr>
                <w:rFonts w:asciiTheme="majorBidi" w:hAnsiTheme="majorBidi" w:cstheme="majorBidi"/>
                <w:sz w:val="30"/>
                <w:szCs w:val="30"/>
              </w:rPr>
              <w:t>35,553</w:t>
            </w:r>
          </w:p>
        </w:tc>
      </w:tr>
      <w:tr w:rsidR="00816446" w14:paraId="77798786" w14:textId="77777777" w:rsidTr="00230D9F">
        <w:trPr>
          <w:cantSplit/>
        </w:trPr>
        <w:tc>
          <w:tcPr>
            <w:tcW w:w="5580" w:type="dxa"/>
          </w:tcPr>
          <w:p w14:paraId="4A6E03E4" w14:textId="3CA2BD08" w:rsidR="00816446" w:rsidRPr="001E2B70" w:rsidRDefault="00816446" w:rsidP="00816446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1E2B7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981957" w14:textId="496D644E" w:rsidR="00816446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2AC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1,709</w:t>
            </w:r>
          </w:p>
        </w:tc>
        <w:tc>
          <w:tcPr>
            <w:tcW w:w="270" w:type="dxa"/>
          </w:tcPr>
          <w:p w14:paraId="5B1124CD" w14:textId="77777777" w:rsidR="00816446" w:rsidRPr="002F4C54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BBDB29A" w14:textId="04ADE419" w:rsidR="00816446" w:rsidRPr="0002011D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A2A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1,163</w:t>
            </w:r>
          </w:p>
        </w:tc>
      </w:tr>
      <w:tr w:rsidR="00816446" w14:paraId="6FCE0A52" w14:textId="77777777" w:rsidTr="004E0799">
        <w:trPr>
          <w:cantSplit/>
        </w:trPr>
        <w:tc>
          <w:tcPr>
            <w:tcW w:w="5580" w:type="dxa"/>
          </w:tcPr>
          <w:p w14:paraId="0D625793" w14:textId="4409E43B" w:rsidR="00816446" w:rsidRPr="001960AA" w:rsidRDefault="00816446" w:rsidP="00816446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5DE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91B928" w14:textId="1E144BCE" w:rsidR="00816446" w:rsidRPr="005C0D81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2A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308,106</w:t>
            </w:r>
          </w:p>
        </w:tc>
        <w:tc>
          <w:tcPr>
            <w:tcW w:w="270" w:type="dxa"/>
          </w:tcPr>
          <w:p w14:paraId="4B78EFFF" w14:textId="77777777" w:rsidR="00816446" w:rsidRPr="002F4C54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99BF9E0" w14:textId="0BACE492" w:rsidR="00816446" w:rsidRPr="0002011D" w:rsidRDefault="00816446" w:rsidP="00816446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A2AC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307,560</w:t>
            </w:r>
          </w:p>
        </w:tc>
      </w:tr>
    </w:tbl>
    <w:p w14:paraId="4E72C0D8" w14:textId="77777777" w:rsidR="00BB0EE0" w:rsidRDefault="00BB0EE0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596723B" w14:textId="4885C210" w:rsidR="00BA310A" w:rsidRPr="00816446" w:rsidRDefault="00BA310A" w:rsidP="00B8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816446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สัญญาเช่าดำเนินงาน</w:t>
      </w:r>
    </w:p>
    <w:p w14:paraId="76A111DB" w14:textId="77777777" w:rsidR="00BB0EE0" w:rsidRDefault="00BB0EE0" w:rsidP="001E6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204FAE5D" w14:textId="50A52FE8" w:rsidR="003A4109" w:rsidRDefault="00CA70D6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  <w:r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ณ </w:t>
      </w:r>
      <w:r w:rsidR="00910E66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วันที่ </w:t>
      </w:r>
      <w:r w:rsidR="00904206" w:rsidRPr="00816446">
        <w:rPr>
          <w:rFonts w:ascii="Angsana New" w:hAnsi="Angsana New"/>
          <w:color w:val="000000"/>
          <w:spacing w:val="5"/>
          <w:sz w:val="30"/>
          <w:szCs w:val="30"/>
        </w:rPr>
        <w:t>3</w:t>
      </w:r>
      <w:r w:rsidR="005131B4" w:rsidRPr="005131B4">
        <w:rPr>
          <w:rFonts w:ascii="Angsana New" w:hAnsi="Angsana New" w:hint="cs"/>
          <w:color w:val="000000"/>
          <w:spacing w:val="5"/>
          <w:sz w:val="30"/>
          <w:szCs w:val="30"/>
        </w:rPr>
        <w:t>0</w:t>
      </w:r>
      <w:r w:rsidR="00904206" w:rsidRPr="00816446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815255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>มิถุนายน</w:t>
      </w:r>
      <w:r w:rsidR="00910E66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D854B8" w:rsidRPr="00816446">
        <w:rPr>
          <w:rFonts w:ascii="Angsana New" w:hAnsi="Angsana New"/>
          <w:color w:val="000000"/>
          <w:spacing w:val="5"/>
          <w:sz w:val="30"/>
          <w:szCs w:val="30"/>
        </w:rPr>
        <w:t>25</w:t>
      </w:r>
      <w:r w:rsidR="004E0799" w:rsidRPr="00816446">
        <w:rPr>
          <w:rFonts w:ascii="Angsana New" w:hAnsi="Angsana New"/>
          <w:color w:val="000000"/>
          <w:spacing w:val="5"/>
          <w:sz w:val="30"/>
          <w:szCs w:val="30"/>
        </w:rPr>
        <w:t>6</w:t>
      </w:r>
      <w:r w:rsidR="00904206" w:rsidRPr="00816446">
        <w:rPr>
          <w:rFonts w:ascii="Angsana New" w:hAnsi="Angsana New"/>
          <w:color w:val="000000"/>
          <w:spacing w:val="5"/>
          <w:sz w:val="30"/>
          <w:szCs w:val="30"/>
        </w:rPr>
        <w:t>6</w:t>
      </w:r>
      <w:r w:rsidR="00910E66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>กลุ่ม</w:t>
      </w:r>
      <w:r w:rsidR="00BA310A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>บริษัทมีสัญญาเช่า</w:t>
      </w:r>
      <w:r w:rsidR="00FB59E6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>และ</w:t>
      </w:r>
      <w:r w:rsidR="00BA310A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>สัญญาบริการอื่น</w:t>
      </w:r>
      <w:r w:rsidR="00BA310A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มีกำหนดระยะเวลา </w:t>
      </w:r>
      <w:r w:rsidR="00750D8C" w:rsidRPr="00816446">
        <w:rPr>
          <w:rFonts w:ascii="Angsana New" w:hAnsi="Angsana New"/>
          <w:color w:val="000000"/>
          <w:spacing w:val="5"/>
          <w:sz w:val="30"/>
          <w:szCs w:val="30"/>
        </w:rPr>
        <w:t>1</w:t>
      </w:r>
      <w:r w:rsidR="00F1510E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750D8C" w:rsidRPr="00816446">
        <w:rPr>
          <w:rFonts w:ascii="Angsana New" w:hAnsi="Angsana New"/>
          <w:color w:val="000000"/>
          <w:spacing w:val="5"/>
          <w:sz w:val="30"/>
          <w:szCs w:val="30"/>
        </w:rPr>
        <w:t>-</w:t>
      </w:r>
      <w:r w:rsidR="00F1510E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 </w:t>
      </w:r>
      <w:r w:rsidR="00842EDC" w:rsidRPr="00816446">
        <w:rPr>
          <w:rFonts w:ascii="Angsana New" w:hAnsi="Angsana New"/>
          <w:color w:val="000000"/>
          <w:spacing w:val="5"/>
          <w:sz w:val="30"/>
          <w:szCs w:val="30"/>
        </w:rPr>
        <w:t>5</w:t>
      </w:r>
      <w:r w:rsidR="002A5158" w:rsidRPr="00816446">
        <w:rPr>
          <w:rFonts w:ascii="Angsana New" w:hAnsi="Angsana New"/>
          <w:color w:val="000000"/>
          <w:spacing w:val="5"/>
          <w:sz w:val="30"/>
          <w:szCs w:val="30"/>
        </w:rPr>
        <w:t xml:space="preserve"> </w:t>
      </w:r>
      <w:r w:rsidR="002A5158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ปี </w:t>
      </w:r>
      <w:r w:rsidR="00BA310A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>สิ้นสุดจนถึงเดือน</w:t>
      </w:r>
      <w:r w:rsidR="00CF4072" w:rsidRPr="00816446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ธันวาคม </w:t>
      </w:r>
      <w:r w:rsidR="00CF4072" w:rsidRPr="00816446">
        <w:rPr>
          <w:rFonts w:ascii="Angsana New" w:hAnsi="Angsana New"/>
          <w:color w:val="000000"/>
          <w:spacing w:val="5"/>
          <w:sz w:val="30"/>
          <w:szCs w:val="30"/>
        </w:rPr>
        <w:t>2566</w:t>
      </w:r>
      <w:r w:rsidR="00910E66" w:rsidRPr="00816446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="00BA310A" w:rsidRPr="00816446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="00BA310A" w:rsidRPr="00816446">
        <w:rPr>
          <w:rFonts w:ascii="Angsana New" w:hAnsi="Angsana New"/>
          <w:color w:val="000000"/>
          <w:sz w:val="30"/>
          <w:szCs w:val="30"/>
          <w:cs/>
        </w:rPr>
        <w:t>มีจำนวนเงิน</w:t>
      </w:r>
      <w:r w:rsidR="00BA310A" w:rsidRPr="00816446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BA310A" w:rsidRPr="00816446">
        <w:rPr>
          <w:rFonts w:ascii="Angsana New" w:hAnsi="Angsana New"/>
          <w:color w:val="000000"/>
          <w:sz w:val="30"/>
          <w:szCs w:val="30"/>
          <w:cs/>
        </w:rPr>
        <w:t>ต้องจ่ายตาม</w:t>
      </w:r>
      <w:r w:rsidR="00BA310A" w:rsidRPr="00816446">
        <w:rPr>
          <w:rFonts w:ascii="Angsana New" w:hAnsi="Angsana New" w:hint="cs"/>
          <w:color w:val="000000"/>
          <w:sz w:val="30"/>
          <w:szCs w:val="30"/>
          <w:cs/>
        </w:rPr>
        <w:t>ที่ระบุใน</w:t>
      </w:r>
      <w:r w:rsidR="00BA310A" w:rsidRPr="00816446">
        <w:rPr>
          <w:rFonts w:ascii="Angsana New" w:hAnsi="Angsana New"/>
          <w:color w:val="000000"/>
          <w:sz w:val="30"/>
          <w:szCs w:val="30"/>
          <w:cs/>
        </w:rPr>
        <w:t>สัญญา</w:t>
      </w:r>
    </w:p>
    <w:p w14:paraId="504EC7E3" w14:textId="11B5D640" w:rsidR="00277C57" w:rsidRDefault="00277C57" w:rsidP="00B3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1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sectPr w:rsidR="00277C57" w:rsidSect="001A7FDC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0426" w14:textId="77777777" w:rsidR="0076510C" w:rsidRDefault="0076510C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12DFDE1" w14:textId="77777777" w:rsidR="0076510C" w:rsidRDefault="0076510C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80D24" w14:textId="77777777" w:rsidR="0076510C" w:rsidRDefault="0076510C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7255A2D" w14:textId="77777777" w:rsidR="0076510C" w:rsidRDefault="0076510C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E5DE" w14:textId="77777777" w:rsidR="007F6C42" w:rsidRPr="00B34CCD" w:rsidRDefault="007F6C42" w:rsidP="000B4C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183339E" w14:textId="77777777" w:rsidR="007F6C42" w:rsidRPr="008C507D" w:rsidRDefault="007F6C42" w:rsidP="008C507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6E8BCC55" w14:textId="2302498D" w:rsidR="001327A4" w:rsidRDefault="001327A4" w:rsidP="001327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385FA2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3</w:t>
    </w:r>
    <w:r w:rsidR="005131B4" w:rsidRPr="005131B4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385FA2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4EE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22F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0D5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1A2F35-641A-49C7-A7A4-E3581D72F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</Pages>
  <Words>1060</Words>
  <Characters>4484</Characters>
  <Application>Microsoft Office Word</Application>
  <DocSecurity>0</DocSecurity>
  <Lines>37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Somjai, Nigonyanont</cp:lastModifiedBy>
  <cp:revision>3</cp:revision>
  <cp:lastPrinted>2023-07-31T08:27:00Z</cp:lastPrinted>
  <dcterms:created xsi:type="dcterms:W3CDTF">2023-08-08T06:11:00Z</dcterms:created>
  <dcterms:modified xsi:type="dcterms:W3CDTF">2023-08-08T06:11:00Z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</Properties>
</file>