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F45D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1D60818F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A570279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706A64A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5261F8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29546AD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023DAAA3" w14:textId="77777777" w:rsidR="00100571" w:rsidRPr="001D520A" w:rsidRDefault="00100571" w:rsidP="001005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2C7F055" w14:textId="6FE7ABAA" w:rsidR="00100571" w:rsidRPr="001D520A" w:rsidRDefault="00100571" w:rsidP="001005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02BF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B294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1B5B9A71" w14:textId="77777777" w:rsidR="00100571" w:rsidRPr="001D520A" w:rsidRDefault="00100571" w:rsidP="001005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77777777" w:rsidR="00100571" w:rsidRPr="001D520A" w:rsidRDefault="00100571" w:rsidP="001005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131B6A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37E7DE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11DA60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976FE23" w14:textId="0FC00950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531F6D0" w14:textId="6019EA38" w:rsidR="00B46B98" w:rsidRDefault="00B46B9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D3B50E4" w14:textId="77777777" w:rsidR="00642FCD" w:rsidRPr="001D520A" w:rsidRDefault="00642FCD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50042F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27A519F1" w14:textId="2C3A4D4E" w:rsidR="00100571" w:rsidRPr="00053AA6" w:rsidRDefault="00100571" w:rsidP="00100571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  <w:lang w:val="en-US"/>
        </w:rPr>
        <w:t>มิถุนายน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6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สามเดือนและหก</w:t>
      </w:r>
      <w:r w:rsidRPr="001D520A">
        <w:rPr>
          <w:rFonts w:ascii="Angsana New" w:hAnsi="Angsana New" w:cs="Angsana New"/>
          <w:spacing w:val="-2"/>
          <w:cs/>
        </w:rPr>
        <w:t>เดือนสิ้นสุดวันที่</w:t>
      </w:r>
      <w:r>
        <w:rPr>
          <w:rFonts w:ascii="Angsana New" w:hAnsi="Angsana New" w:cs="Angsana New" w:hint="cs"/>
          <w:spacing w:val="-2"/>
          <w:cs/>
        </w:rPr>
        <w:t xml:space="preserve">         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มิถุนายน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6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spacing w:val="-2"/>
          <w:cs/>
        </w:rPr>
        <w:t>หก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มิถุนายน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6</w:t>
      </w:r>
      <w:r w:rsidRPr="001D520A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เดอะ สตีล จำกัด (มหาชน</w:t>
      </w:r>
      <w:r w:rsidRPr="001C6ABC">
        <w:rPr>
          <w:rFonts w:ascii="Angsana New" w:hAnsi="Angsana New" w:cs="Angsana New"/>
          <w:spacing w:val="-2"/>
          <w:cs/>
        </w:rPr>
        <w:t>) และบริษัทย่อย</w:t>
      </w:r>
      <w:r w:rsidRPr="001D520A">
        <w:rPr>
          <w:rFonts w:ascii="Angsana New" w:hAnsi="Angsana New" w:cs="Angsana New"/>
          <w:spacing w:val="-2"/>
          <w:cs/>
        </w:rPr>
        <w:t xml:space="preserve"> และของเฉพาะบริษัท เดอะ สตีล จำกัด (มหาชน) ตามลำดับ </w:t>
      </w:r>
      <w:r w:rsidR="00C11D4C" w:rsidRPr="001D520A">
        <w:rPr>
          <w:rFonts w:ascii="Angsana New" w:hAnsi="Angsana New" w:cs="Angsana New"/>
          <w:spacing w:val="-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11D4C" w:rsidRPr="00642FCD">
        <w:rPr>
          <w:rFonts w:ascii="Angsana New" w:hAnsi="Angsana New" w:cs="Angsana New"/>
          <w:spacing w:val="-2"/>
          <w:lang w:val="en-US"/>
        </w:rPr>
        <w:t>34</w:t>
      </w:r>
      <w:r w:rsidR="00C11D4C"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B304AE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17272B83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77777777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34E3C3A4" w14:textId="079986E2" w:rsidR="00965FE8" w:rsidRPr="001D520A" w:rsidRDefault="008A03EC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15</w:t>
      </w:r>
      <w:r w:rsidR="00FE0CB5">
        <w:rPr>
          <w:rFonts w:ascii="Angsana New" w:hAnsi="Angsana New" w:cs="Angsana New"/>
          <w:sz w:val="30"/>
          <w:szCs w:val="30"/>
        </w:rPr>
        <w:t xml:space="preserve"> </w:t>
      </w:r>
      <w:r w:rsidR="000E5D3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965FE8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CD" w:rsidRPr="00642FCD">
        <w:rPr>
          <w:rFonts w:ascii="Angsana New" w:hAnsi="Angsana New" w:cs="Angsana New"/>
          <w:sz w:val="30"/>
          <w:szCs w:val="30"/>
        </w:rPr>
        <w:t>2566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1D3C15A" w14:textId="77777777" w:rsidR="00965FE8" w:rsidRPr="001D520A" w:rsidRDefault="00965FE8" w:rsidP="00965FE8">
      <w:pPr>
        <w:rPr>
          <w:rFonts w:ascii="Angsana New" w:hAnsi="Angsana New" w:cs="Angsana New"/>
          <w:sz w:val="30"/>
          <w:szCs w:val="30"/>
          <w:cs/>
        </w:rPr>
      </w:pPr>
    </w:p>
    <w:p w14:paraId="23AD74B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0641E5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BEE06B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965FE8" w:rsidRPr="001D520A" w:rsidSect="003E64AA">
      <w:headerReference w:type="default" r:id="rId16"/>
      <w:footerReference w:type="default" r:id="rId17"/>
      <w:footerReference w:type="first" r:id="rId18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DFA41" w14:textId="77777777" w:rsidR="00722D19" w:rsidRDefault="00722D19">
      <w:r>
        <w:separator/>
      </w:r>
    </w:p>
  </w:endnote>
  <w:endnote w:type="continuationSeparator" w:id="0">
    <w:p w14:paraId="6766C291" w14:textId="77777777" w:rsidR="00722D19" w:rsidRDefault="0072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09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06D4" w14:textId="77777777" w:rsidR="00722D19" w:rsidRDefault="00722D19">
      <w:r>
        <w:separator/>
      </w:r>
    </w:p>
  </w:footnote>
  <w:footnote w:type="continuationSeparator" w:id="0">
    <w:p w14:paraId="1F2DD0E1" w14:textId="77777777" w:rsidR="00722D19" w:rsidRDefault="00722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B558" w14:textId="77777777" w:rsidR="00965FE8" w:rsidRDefault="000963C8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37C3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424AF52D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50ACA82C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0ABC7E3F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7C43FDB1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57686217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55C27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1965D52E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72B01595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6838E718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3C8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408</Words>
  <Characters>1626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2023-08-02T08:06:00Z</cp:lastPrinted>
  <dcterms:created xsi:type="dcterms:W3CDTF">2023-08-11T07:00:00Z</dcterms:created>
  <dcterms:modified xsi:type="dcterms:W3CDTF">2023-08-11T07:00:00Z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