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EC9EFF7" w14:textId="5886785D" w:rsidR="00CC0F58" w:rsidRDefault="00020752" w:rsidP="00CC0F5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344A64DF" w14:textId="1A4D7F87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31B029F4" w:rsidR="00522F05" w:rsidRPr="00241F64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12FBD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3437980" w14:textId="4C7ABCF5" w:rsidR="00871F25" w:rsidRDefault="00871F25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AFECE1" w14:textId="4BABBD1B" w:rsidR="003A6E59" w:rsidRDefault="003A6E59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114EB6B1" w14:textId="1A780C7B" w:rsidR="00795298" w:rsidRDefault="00795298" w:rsidP="00871F2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th-TH"/>
        </w:rPr>
        <w:t>การจัดประเภทรายการใหม่</w:t>
      </w:r>
    </w:p>
    <w:p w14:paraId="43158DC2" w14:textId="77777777" w:rsidR="00251B3C" w:rsidRPr="001A50BD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27EB0" w14:textId="328DC12D" w:rsidR="00804175" w:rsidRPr="00554057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C0F58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E5388">
        <w:rPr>
          <w:rFonts w:asciiTheme="majorBidi" w:hAnsiTheme="majorBidi" w:cstheme="majorBidi"/>
          <w:sz w:val="30"/>
          <w:szCs w:val="30"/>
        </w:rPr>
        <w:t>15</w:t>
      </w:r>
      <w:r w:rsidR="00FE0CB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13067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61DAB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75C2EBFE" w14:textId="77777777" w:rsidR="00804175" w:rsidRPr="00554057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344F075" w:rsidR="000F4CA1" w:rsidRPr="00554057" w:rsidRDefault="000F4CA1" w:rsidP="005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โดย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</w:t>
      </w:r>
      <w:r w:rsidRPr="00554057">
        <w:rPr>
          <w:rFonts w:asciiTheme="majorBidi" w:hAnsiTheme="majorBidi" w:cstheme="majorBidi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2E508805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17C1EB91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823187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A0AC0" w:rsidRPr="00DA0AC0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2566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2321C72E" w14:textId="5763DA4D" w:rsidR="00F328B2" w:rsidRPr="00554057" w:rsidRDefault="00F328B2" w:rsidP="00965FE8">
      <w:pPr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903474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DA0AC0" w:rsidRPr="00DA0AC0">
        <w:rPr>
          <w:rFonts w:asciiTheme="majorBidi" w:hAnsiTheme="majorBidi" w:cstheme="majorBidi"/>
          <w:bCs/>
          <w:sz w:val="30"/>
          <w:szCs w:val="30"/>
        </w:rPr>
        <w:t>30</w:t>
      </w:r>
      <w:r w:rsidR="00DA0AC0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A0AC0" w:rsidRPr="00DA0AC0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DA0AC0"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2566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bCs/>
          <w:sz w:val="30"/>
          <w:szCs w:val="30"/>
        </w:rPr>
        <w:t>2565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444D20" w14:textId="0EC54104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9"/>
        <w:gridCol w:w="992"/>
        <w:gridCol w:w="273"/>
        <w:gridCol w:w="1073"/>
        <w:gridCol w:w="239"/>
        <w:gridCol w:w="1077"/>
        <w:gridCol w:w="252"/>
        <w:gridCol w:w="1225"/>
      </w:tblGrid>
      <w:tr w:rsidR="00523A6A" w:rsidRPr="001D520A" w14:paraId="62225D41" w14:textId="77777777" w:rsidTr="00523A6A">
        <w:trPr>
          <w:tblHeader/>
        </w:trPr>
        <w:tc>
          <w:tcPr>
            <w:tcW w:w="2232" w:type="pct"/>
            <w:shd w:val="clear" w:color="auto" w:fill="auto"/>
          </w:tcPr>
          <w:p w14:paraId="56A4A268" w14:textId="77777777" w:rsidR="00523A6A" w:rsidRPr="00D773E7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14:paraId="04F75311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1F3A5A24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1CA0DBF1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A6A" w:rsidRPr="001D520A" w14:paraId="07B3D282" w14:textId="77777777" w:rsidTr="00523A6A">
        <w:trPr>
          <w:tblHeader/>
        </w:trPr>
        <w:tc>
          <w:tcPr>
            <w:tcW w:w="2232" w:type="pct"/>
          </w:tcPr>
          <w:p w14:paraId="5B606300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35" w:type="pct"/>
          </w:tcPr>
          <w:p w14:paraId="1BC2CF6B" w14:textId="6B61DF9E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B9BFC3D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2864C2" w14:textId="1DB1AFD2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0AAE53F3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CD75336" w14:textId="30182B62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4BA038D3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5CB0DA4E" w14:textId="0A2EB0AE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3A6A" w:rsidRPr="001D520A" w14:paraId="739F6CE7" w14:textId="77777777" w:rsidTr="008007E5">
        <w:trPr>
          <w:tblHeader/>
        </w:trPr>
        <w:tc>
          <w:tcPr>
            <w:tcW w:w="2232" w:type="pct"/>
          </w:tcPr>
          <w:p w14:paraId="189F757C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386AC8A0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A6A" w:rsidRPr="001D520A" w14:paraId="43F1A5B9" w14:textId="77777777" w:rsidTr="00523A6A">
        <w:tc>
          <w:tcPr>
            <w:tcW w:w="2232" w:type="pct"/>
          </w:tcPr>
          <w:p w14:paraId="4621BE66" w14:textId="77777777" w:rsidR="00523A6A" w:rsidRPr="007A107E" w:rsidRDefault="00523A6A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5" w:type="pct"/>
          </w:tcPr>
          <w:p w14:paraId="179218DD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5AD0868A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</w:tcPr>
          <w:p w14:paraId="0CC63513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2AEEE4AF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9C7CBB1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70DE0F07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11F3758F" w14:textId="77777777" w:rsidR="00523A6A" w:rsidRPr="001D520A" w:rsidRDefault="00523A6A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23A6A" w:rsidRPr="001D520A" w14:paraId="6F9BB20D" w14:textId="77777777" w:rsidTr="00523A6A">
        <w:tc>
          <w:tcPr>
            <w:tcW w:w="2232" w:type="pct"/>
            <w:vAlign w:val="bottom"/>
          </w:tcPr>
          <w:p w14:paraId="78DDEFB8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5" w:type="pct"/>
          </w:tcPr>
          <w:p w14:paraId="75424E37" w14:textId="1D0D14FC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BF953C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</w:tcPr>
          <w:p w14:paraId="4FCCDF03" w14:textId="089F278F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94431F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FDFA540" w14:textId="7F70CCE6" w:rsidR="00523A6A" w:rsidRPr="007B263C" w:rsidRDefault="00A63D4C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36" w:type="pct"/>
          </w:tcPr>
          <w:p w14:paraId="31D34971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11B53415" w14:textId="2A30CFED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523A6A" w:rsidRPr="001D520A" w14:paraId="66089234" w14:textId="77777777" w:rsidTr="00523A6A">
        <w:tc>
          <w:tcPr>
            <w:tcW w:w="2232" w:type="pct"/>
          </w:tcPr>
          <w:p w14:paraId="430A898E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" w:type="pct"/>
          </w:tcPr>
          <w:p w14:paraId="064BF351" w14:textId="19EACBBC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C21F07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42D16A6" w14:textId="682380FF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0CAC69C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E31FC26" w14:textId="0AD5B9BC" w:rsidR="00523A6A" w:rsidRPr="007B263C" w:rsidRDefault="00A63D4C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5,662</w:t>
            </w:r>
          </w:p>
        </w:tc>
        <w:tc>
          <w:tcPr>
            <w:tcW w:w="136" w:type="pct"/>
          </w:tcPr>
          <w:p w14:paraId="5EA347D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39073EFF" w14:textId="415A7405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6,374</w:t>
            </w:r>
          </w:p>
        </w:tc>
      </w:tr>
      <w:tr w:rsidR="00523A6A" w:rsidRPr="001D520A" w14:paraId="1A75B74D" w14:textId="77777777" w:rsidTr="00523A6A">
        <w:tc>
          <w:tcPr>
            <w:tcW w:w="2232" w:type="pct"/>
          </w:tcPr>
          <w:p w14:paraId="71DDBF5C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</w:tcPr>
          <w:p w14:paraId="630330E5" w14:textId="5F96AA03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77A06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524A44" w14:textId="0D6AE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F7F648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1AB0115C" w14:textId="38111F1D" w:rsidR="00523A6A" w:rsidRPr="007B263C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36" w:type="pct"/>
          </w:tcPr>
          <w:p w14:paraId="6F96AACB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02232CAE" w14:textId="14DAC5B6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</w:tr>
      <w:tr w:rsidR="00523A6A" w:rsidRPr="001D520A" w14:paraId="5011DBBE" w14:textId="77777777" w:rsidTr="00523A6A">
        <w:tc>
          <w:tcPr>
            <w:tcW w:w="2232" w:type="pct"/>
            <w:vAlign w:val="bottom"/>
          </w:tcPr>
          <w:p w14:paraId="3105BF45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ค่าเช่า </w:t>
            </w:r>
          </w:p>
        </w:tc>
        <w:tc>
          <w:tcPr>
            <w:tcW w:w="535" w:type="pct"/>
          </w:tcPr>
          <w:p w14:paraId="448790AF" w14:textId="32051034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C6628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BE2CBC" w14:textId="4DAD041F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6E669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33823A3D" w14:textId="50836550" w:rsidR="00523A6A" w:rsidRPr="007B263C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16,500</w:t>
            </w:r>
          </w:p>
        </w:tc>
        <w:tc>
          <w:tcPr>
            <w:tcW w:w="136" w:type="pct"/>
          </w:tcPr>
          <w:p w14:paraId="260105D0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1048B343" w14:textId="455080D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16,500</w:t>
            </w:r>
          </w:p>
        </w:tc>
      </w:tr>
      <w:tr w:rsidR="00523A6A" w:rsidRPr="001D520A" w14:paraId="39635A18" w14:textId="77777777" w:rsidTr="00523A6A">
        <w:tc>
          <w:tcPr>
            <w:tcW w:w="2232" w:type="pct"/>
            <w:vAlign w:val="bottom"/>
          </w:tcPr>
          <w:p w14:paraId="5827F006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1A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35" w:type="pct"/>
          </w:tcPr>
          <w:p w14:paraId="0F2FF485" w14:textId="074B6FF0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C439BB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E7833E" w14:textId="3EC715F8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BA29FDD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58DBBFEB" w14:textId="18CE74F8" w:rsidR="00523A6A" w:rsidRPr="007B263C" w:rsidRDefault="00A63D4C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22,718</w:t>
            </w:r>
          </w:p>
        </w:tc>
        <w:tc>
          <w:tcPr>
            <w:tcW w:w="136" w:type="pct"/>
          </w:tcPr>
          <w:p w14:paraId="015E8419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21FE71E0" w14:textId="0563473F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21,413</w:t>
            </w:r>
          </w:p>
        </w:tc>
      </w:tr>
      <w:tr w:rsidR="00523A6A" w:rsidRPr="001D520A" w14:paraId="051E8EA6" w14:textId="77777777" w:rsidTr="00523A6A">
        <w:tc>
          <w:tcPr>
            <w:tcW w:w="2232" w:type="pct"/>
            <w:vAlign w:val="bottom"/>
          </w:tcPr>
          <w:p w14:paraId="33842725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5" w:type="pct"/>
          </w:tcPr>
          <w:p w14:paraId="6FDE7F1F" w14:textId="741203E1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BFA97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D44484" w14:textId="59E31358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556E7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6E7AD3DE" w14:textId="08468097" w:rsidR="00523A6A" w:rsidRPr="007B263C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1,119</w:t>
            </w:r>
          </w:p>
        </w:tc>
        <w:tc>
          <w:tcPr>
            <w:tcW w:w="136" w:type="pct"/>
          </w:tcPr>
          <w:p w14:paraId="791EDE49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3042936D" w14:textId="3A06DE0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</w:tr>
      <w:tr w:rsidR="00523A6A" w:rsidRPr="001D520A" w14:paraId="40725B47" w14:textId="77777777" w:rsidTr="00523A6A">
        <w:tc>
          <w:tcPr>
            <w:tcW w:w="2232" w:type="pct"/>
            <w:vAlign w:val="bottom"/>
          </w:tcPr>
          <w:p w14:paraId="005325D0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35" w:type="pct"/>
          </w:tcPr>
          <w:p w14:paraId="10DE5630" w14:textId="722BC9B1" w:rsidR="00523A6A" w:rsidRPr="001D520A" w:rsidRDefault="00413EC2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9D16B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7CC020" w14:textId="39F6DC74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E37BA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070B31B3" w14:textId="4CB26473" w:rsidR="00523A6A" w:rsidRPr="007B263C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6,600</w:t>
            </w:r>
          </w:p>
        </w:tc>
        <w:tc>
          <w:tcPr>
            <w:tcW w:w="136" w:type="pct"/>
          </w:tcPr>
          <w:p w14:paraId="537E61D0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327B54D6" w14:textId="423A6169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6,600</w:t>
            </w:r>
          </w:p>
        </w:tc>
      </w:tr>
      <w:tr w:rsidR="000411DF" w:rsidRPr="001D520A" w14:paraId="6E3D3FD1" w14:textId="77777777" w:rsidTr="00523A6A">
        <w:tc>
          <w:tcPr>
            <w:tcW w:w="2232" w:type="pct"/>
            <w:vAlign w:val="bottom"/>
          </w:tcPr>
          <w:p w14:paraId="0A3BF134" w14:textId="77777777" w:rsidR="000411DF" w:rsidRPr="00020752" w:rsidRDefault="000411DF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38A116C2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F2D32A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9BBF0E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DFD8341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01A14888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3683CE2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70F47BC6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A6A" w:rsidRPr="001D520A" w14:paraId="7A190B7C" w14:textId="77777777" w:rsidTr="00523A6A">
        <w:tc>
          <w:tcPr>
            <w:tcW w:w="2232" w:type="pct"/>
            <w:vAlign w:val="bottom"/>
          </w:tcPr>
          <w:p w14:paraId="60734C84" w14:textId="77777777" w:rsidR="00523A6A" w:rsidRPr="00FF08A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5" w:type="pct"/>
          </w:tcPr>
          <w:p w14:paraId="424B4416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5C7FDB8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9" w:type="pct"/>
          </w:tcPr>
          <w:p w14:paraId="3016AF1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71475998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5945196C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4AED3227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1" w:type="pct"/>
          </w:tcPr>
          <w:p w14:paraId="08A9EDEB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A6A" w:rsidRPr="001D520A" w14:paraId="54E55D7E" w14:textId="77777777" w:rsidTr="00523A6A">
        <w:tc>
          <w:tcPr>
            <w:tcW w:w="2232" w:type="pct"/>
            <w:vAlign w:val="bottom"/>
          </w:tcPr>
          <w:p w14:paraId="2DDAA050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35" w:type="pct"/>
          </w:tcPr>
          <w:p w14:paraId="3744F81A" w14:textId="389BA755" w:rsidR="00523A6A" w:rsidRPr="001D520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927</w:t>
            </w:r>
          </w:p>
        </w:tc>
        <w:tc>
          <w:tcPr>
            <w:tcW w:w="147" w:type="pct"/>
          </w:tcPr>
          <w:p w14:paraId="6BEECB85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02917F" w14:textId="57CA29E4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348,657</w:t>
            </w:r>
          </w:p>
        </w:tc>
        <w:tc>
          <w:tcPr>
            <w:tcW w:w="129" w:type="pct"/>
          </w:tcPr>
          <w:p w14:paraId="5494896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692810" w14:textId="4415A3D8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1A32C54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8C6277B" w14:textId="2D98830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336,110</w:t>
            </w:r>
          </w:p>
        </w:tc>
      </w:tr>
      <w:tr w:rsidR="00523A6A" w:rsidRPr="001D520A" w14:paraId="29EAE83B" w14:textId="77777777" w:rsidTr="00523A6A">
        <w:tc>
          <w:tcPr>
            <w:tcW w:w="2232" w:type="pct"/>
            <w:vAlign w:val="bottom"/>
          </w:tcPr>
          <w:p w14:paraId="7E40935F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5" w:type="pct"/>
          </w:tcPr>
          <w:p w14:paraId="0E62933C" w14:textId="1A22BF81" w:rsidR="00523A6A" w:rsidRPr="001D520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76B711AD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2E127B" w14:textId="3C98425C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4A87E39B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A3392DD" w14:textId="685393F8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6" w:type="pct"/>
          </w:tcPr>
          <w:p w14:paraId="07961529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3B67673" w14:textId="1F4986BA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523A6A" w:rsidRPr="001D520A" w14:paraId="1B735BB7" w14:textId="77777777" w:rsidTr="00523A6A">
        <w:tc>
          <w:tcPr>
            <w:tcW w:w="2232" w:type="pct"/>
            <w:vAlign w:val="bottom"/>
          </w:tcPr>
          <w:p w14:paraId="33DBD9BB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5" w:type="pct"/>
          </w:tcPr>
          <w:p w14:paraId="143C9A8D" w14:textId="5AB16FE1" w:rsidR="00523A6A" w:rsidRPr="001D520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47" w:type="pct"/>
          </w:tcPr>
          <w:p w14:paraId="7401CEDD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69E49B" w14:textId="2252FAFB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1,092,631</w:t>
            </w:r>
          </w:p>
        </w:tc>
        <w:tc>
          <w:tcPr>
            <w:tcW w:w="129" w:type="pct"/>
          </w:tcPr>
          <w:p w14:paraId="6D73CC9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E7BFB12" w14:textId="36441A7A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  <w:tc>
          <w:tcPr>
            <w:tcW w:w="136" w:type="pct"/>
          </w:tcPr>
          <w:p w14:paraId="455BA918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872E977" w14:textId="54D851E8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1,092,631</w:t>
            </w:r>
          </w:p>
        </w:tc>
      </w:tr>
      <w:tr w:rsidR="000411DF" w:rsidRPr="001D520A" w14:paraId="77F5E34A" w14:textId="77777777" w:rsidTr="00523A6A">
        <w:tc>
          <w:tcPr>
            <w:tcW w:w="2232" w:type="pct"/>
            <w:vAlign w:val="bottom"/>
          </w:tcPr>
          <w:p w14:paraId="674C669C" w14:textId="77777777" w:rsidR="000411DF" w:rsidRPr="001D520A" w:rsidRDefault="000411DF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79094F8D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3DCF1A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3F1473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00714C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072B34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C114561" w14:textId="77777777" w:rsidR="000411DF" w:rsidRPr="001D520A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D9F6BC2" w14:textId="77777777" w:rsidR="000411DF" w:rsidRDefault="000411DF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A6A" w:rsidRPr="001D520A" w14:paraId="0B4A09B3" w14:textId="77777777" w:rsidTr="00523A6A">
        <w:tc>
          <w:tcPr>
            <w:tcW w:w="2232" w:type="pct"/>
            <w:vAlign w:val="bottom"/>
          </w:tcPr>
          <w:p w14:paraId="474F557E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5" w:type="pct"/>
          </w:tcPr>
          <w:p w14:paraId="498FAA40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832D2C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E68B53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FDF79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0F732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6C28F11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0F75378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A6A" w:rsidRPr="001D520A" w14:paraId="29AAB2CF" w14:textId="77777777" w:rsidTr="00523A6A">
        <w:tc>
          <w:tcPr>
            <w:tcW w:w="2232" w:type="pct"/>
          </w:tcPr>
          <w:p w14:paraId="3262C91B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35" w:type="pct"/>
          </w:tcPr>
          <w:p w14:paraId="12C9E9AD" w14:textId="302438C1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103,328</w:t>
            </w:r>
          </w:p>
        </w:tc>
        <w:tc>
          <w:tcPr>
            <w:tcW w:w="147" w:type="pct"/>
          </w:tcPr>
          <w:p w14:paraId="671655A8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0F6A1" w14:textId="352723F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214,118</w:t>
            </w:r>
          </w:p>
        </w:tc>
        <w:tc>
          <w:tcPr>
            <w:tcW w:w="129" w:type="pct"/>
          </w:tcPr>
          <w:p w14:paraId="77626E3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2ABA6D" w14:textId="6B883766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82,321</w:t>
            </w:r>
          </w:p>
        </w:tc>
        <w:tc>
          <w:tcPr>
            <w:tcW w:w="136" w:type="pct"/>
          </w:tcPr>
          <w:p w14:paraId="003EB30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067D032" w14:textId="4C798150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182,384</w:t>
            </w:r>
          </w:p>
        </w:tc>
      </w:tr>
      <w:tr w:rsidR="00523A6A" w:rsidRPr="001D520A" w14:paraId="432344D6" w14:textId="77777777" w:rsidTr="00523A6A">
        <w:tc>
          <w:tcPr>
            <w:tcW w:w="2232" w:type="pct"/>
            <w:vAlign w:val="bottom"/>
          </w:tcPr>
          <w:p w14:paraId="149A6A3C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35" w:type="pct"/>
          </w:tcPr>
          <w:p w14:paraId="02EA32B7" w14:textId="636BB452" w:rsidR="00523A6A" w:rsidRPr="001D520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A8471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BB62A8" w14:textId="20071D91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29" w:type="pct"/>
          </w:tcPr>
          <w:p w14:paraId="0EC4A991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9A9CDC2" w14:textId="033A40E4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2475A26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65A595E" w14:textId="2426195D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</w:tr>
      <w:tr w:rsidR="00523A6A" w:rsidRPr="001D520A" w14:paraId="177B0D27" w14:textId="77777777" w:rsidTr="00523A6A">
        <w:tc>
          <w:tcPr>
            <w:tcW w:w="2232" w:type="pct"/>
            <w:vAlign w:val="bottom"/>
          </w:tcPr>
          <w:p w14:paraId="3B14AFD7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" w:type="pct"/>
          </w:tcPr>
          <w:p w14:paraId="23AAACBD" w14:textId="1629E3B8" w:rsidR="00523A6A" w:rsidRPr="001D520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47" w:type="pct"/>
          </w:tcPr>
          <w:p w14:paraId="65B19C22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9BFBD82" w14:textId="1FD297B5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29" w:type="pct"/>
          </w:tcPr>
          <w:p w14:paraId="7BD61969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F99D4A4" w14:textId="780A02D9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36" w:type="pct"/>
          </w:tcPr>
          <w:p w14:paraId="2B7F8F6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57ACB3D0" w14:textId="156B04F1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</w:tr>
      <w:tr w:rsidR="00523A6A" w:rsidRPr="001D520A" w14:paraId="5FD387B9" w14:textId="77777777" w:rsidTr="00523A6A">
        <w:tc>
          <w:tcPr>
            <w:tcW w:w="2232" w:type="pct"/>
            <w:vAlign w:val="bottom"/>
          </w:tcPr>
          <w:p w14:paraId="66B45BCB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กำไรจากการจำหน่ายสินทรัพย์ไม่หมุนเวียน</w:t>
            </w:r>
          </w:p>
        </w:tc>
        <w:tc>
          <w:tcPr>
            <w:tcW w:w="535" w:type="pct"/>
          </w:tcPr>
          <w:p w14:paraId="303277A7" w14:textId="77777777" w:rsidR="00523A6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513A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6F4979" w14:textId="77777777" w:rsidR="00523A6A" w:rsidRPr="00A02BFC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62B16C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3D6FD9" w14:textId="77777777" w:rsidR="00523A6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0F8BC16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154732E" w14:textId="77777777" w:rsidR="00523A6A" w:rsidRPr="00A02BFC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3A6A" w:rsidRPr="001D520A" w14:paraId="6B676C4F" w14:textId="77777777" w:rsidTr="00523A6A">
        <w:tc>
          <w:tcPr>
            <w:tcW w:w="2232" w:type="pct"/>
            <w:vAlign w:val="bottom"/>
          </w:tcPr>
          <w:p w14:paraId="510AA025" w14:textId="77777777" w:rsidR="00523A6A" w:rsidRPr="001D520A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ที่จัดประเภทเป็นสินทรัพย์ที่ถือไว้เพื่อขาย</w:t>
            </w:r>
          </w:p>
        </w:tc>
        <w:tc>
          <w:tcPr>
            <w:tcW w:w="535" w:type="pct"/>
          </w:tcPr>
          <w:p w14:paraId="1FAE806A" w14:textId="6011D7FE" w:rsidR="00523A6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81153D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187783" w14:textId="038FDE22" w:rsidR="00523A6A" w:rsidRPr="00A02BFC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  <w:tc>
          <w:tcPr>
            <w:tcW w:w="129" w:type="pct"/>
          </w:tcPr>
          <w:p w14:paraId="30ADB8D4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398677F" w14:textId="331C470E" w:rsidR="00523A6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8C73BBE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E4BC23C" w14:textId="092336B8" w:rsidR="00523A6A" w:rsidRPr="00A02BFC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94,581</w:t>
            </w:r>
          </w:p>
        </w:tc>
      </w:tr>
      <w:tr w:rsidR="00523A6A" w:rsidRPr="001D520A" w14:paraId="3B74A563" w14:textId="77777777" w:rsidTr="00523A6A">
        <w:tc>
          <w:tcPr>
            <w:tcW w:w="2232" w:type="pct"/>
            <w:vAlign w:val="bottom"/>
          </w:tcPr>
          <w:p w14:paraId="15696166" w14:textId="54EA7B04" w:rsidR="00E225A8" w:rsidRDefault="00523A6A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  <w:p w14:paraId="187AF7A8" w14:textId="77777777" w:rsidR="00E225A8" w:rsidRDefault="00E225A8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3066502" w14:textId="77777777" w:rsidR="00E225A8" w:rsidRDefault="00E225A8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5FE4908" w14:textId="77777777" w:rsidR="00E225A8" w:rsidRDefault="00E225A8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9B2FDEB" w14:textId="075DD698" w:rsidR="00E225A8" w:rsidRPr="001D520A" w:rsidRDefault="00E225A8" w:rsidP="0052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62C41DE0" w14:textId="1F45B304" w:rsidR="00523A6A" w:rsidRPr="001D520A" w:rsidRDefault="00023283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</w:t>
            </w:r>
            <w:r w:rsidR="007E24E5">
              <w:rPr>
                <w:rFonts w:ascii="Angsana New" w:hAnsi="Angsana New" w:cs="Angsana New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8BAFDCF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A7A319" w14:textId="37507E54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633,450</w:t>
            </w:r>
          </w:p>
        </w:tc>
        <w:tc>
          <w:tcPr>
            <w:tcW w:w="129" w:type="pct"/>
          </w:tcPr>
          <w:p w14:paraId="3228D910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1C12A0" w14:textId="0DEBE73A" w:rsidR="00523A6A" w:rsidRPr="001D520A" w:rsidRDefault="00442F54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170,891</w:t>
            </w:r>
          </w:p>
        </w:tc>
        <w:tc>
          <w:tcPr>
            <w:tcW w:w="136" w:type="pct"/>
          </w:tcPr>
          <w:p w14:paraId="24037FD5" w14:textId="77777777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54BE3F3" w14:textId="69E3E0F9" w:rsidR="00523A6A" w:rsidRPr="001D520A" w:rsidRDefault="00523A6A" w:rsidP="00523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633,450</w:t>
            </w:r>
          </w:p>
        </w:tc>
      </w:tr>
    </w:tbl>
    <w:p w14:paraId="4E818C89" w14:textId="77777777" w:rsidR="00E225A8" w:rsidRDefault="00E225A8" w:rsidP="00E22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</w:t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E225A8" w:rsidRPr="00554057" w14:paraId="7AFE733F" w14:textId="77777777" w:rsidTr="00AA3819">
        <w:trPr>
          <w:tblHeader/>
        </w:trPr>
        <w:tc>
          <w:tcPr>
            <w:tcW w:w="2168" w:type="pct"/>
            <w:shd w:val="clear" w:color="auto" w:fill="auto"/>
          </w:tcPr>
          <w:p w14:paraId="5AF93B36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26615F7C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098DBDC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37492A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225A8" w:rsidRPr="00554057" w14:paraId="1A6F142C" w14:textId="77777777" w:rsidTr="00AA3819">
        <w:trPr>
          <w:tblHeader/>
        </w:trPr>
        <w:tc>
          <w:tcPr>
            <w:tcW w:w="2168" w:type="pct"/>
          </w:tcPr>
          <w:p w14:paraId="0E983CEC" w14:textId="431D5C1C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3474" w:rsidRPr="00886C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3187"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23187" w:rsidRPr="00886C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7" w:type="pct"/>
          </w:tcPr>
          <w:p w14:paraId="0165ECCD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3E3A1764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A02388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B7FF34A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A56ABF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42FD0DCF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10791C0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25A8" w:rsidRPr="00554057" w14:paraId="50E60604" w14:textId="77777777" w:rsidTr="00AA3819">
        <w:trPr>
          <w:tblHeader/>
        </w:trPr>
        <w:tc>
          <w:tcPr>
            <w:tcW w:w="2168" w:type="pct"/>
          </w:tcPr>
          <w:p w14:paraId="32658FE9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7D4EBE43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5A8" w:rsidRPr="00554057" w14:paraId="0FE99074" w14:textId="77777777" w:rsidTr="00AA3819">
        <w:tc>
          <w:tcPr>
            <w:tcW w:w="2168" w:type="pct"/>
          </w:tcPr>
          <w:p w14:paraId="23819874" w14:textId="77777777" w:rsidR="00E225A8" w:rsidRPr="00554057" w:rsidRDefault="00E225A8" w:rsidP="00AA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3DC25B2E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0C0A9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5C0224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CAE464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A8847B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AEF2658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39ED8A2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5A8" w:rsidRPr="00554057" w14:paraId="3AC035CF" w14:textId="77777777" w:rsidTr="00AA3819">
        <w:tc>
          <w:tcPr>
            <w:tcW w:w="2168" w:type="pct"/>
          </w:tcPr>
          <w:p w14:paraId="0E575E34" w14:textId="77777777" w:rsidR="00E225A8" w:rsidRPr="00554057" w:rsidRDefault="00E225A8" w:rsidP="00AA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48C59CE0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2008C0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7FCA39D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1D8D29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BD308B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EFC0563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56765FC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5A8" w:rsidRPr="00554057" w14:paraId="4987273C" w14:textId="77777777" w:rsidTr="00AA3819">
        <w:tc>
          <w:tcPr>
            <w:tcW w:w="2168" w:type="pct"/>
          </w:tcPr>
          <w:p w14:paraId="7ADD280D" w14:textId="77777777" w:rsidR="00E225A8" w:rsidRPr="00554057" w:rsidRDefault="00E225A8" w:rsidP="00AA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11568378" w14:textId="488CFDCD" w:rsidR="00E225A8" w:rsidRPr="00554057" w:rsidRDefault="00886C1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12,357</w:t>
            </w:r>
          </w:p>
        </w:tc>
        <w:tc>
          <w:tcPr>
            <w:tcW w:w="147" w:type="pct"/>
          </w:tcPr>
          <w:p w14:paraId="3EFE591A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AD115D" w14:textId="66CAC684" w:rsidR="00E225A8" w:rsidRPr="00554057" w:rsidRDefault="00586412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12,748</w:t>
            </w:r>
          </w:p>
        </w:tc>
        <w:tc>
          <w:tcPr>
            <w:tcW w:w="147" w:type="pct"/>
          </w:tcPr>
          <w:p w14:paraId="107FEB3D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703D75" w14:textId="2DDD178D" w:rsidR="00E225A8" w:rsidRPr="00554057" w:rsidRDefault="00886C1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  <w:tc>
          <w:tcPr>
            <w:tcW w:w="137" w:type="pct"/>
          </w:tcPr>
          <w:p w14:paraId="6AF2711E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1EA6DE7" w14:textId="366766F6" w:rsidR="00E225A8" w:rsidRPr="00554057" w:rsidRDefault="00586412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7,530</w:t>
            </w:r>
          </w:p>
        </w:tc>
      </w:tr>
      <w:tr w:rsidR="00E225A8" w:rsidRPr="00554057" w14:paraId="64178819" w14:textId="77777777" w:rsidTr="00AA3819">
        <w:tc>
          <w:tcPr>
            <w:tcW w:w="2168" w:type="pct"/>
          </w:tcPr>
          <w:p w14:paraId="60F90D6D" w14:textId="77777777" w:rsidR="00E225A8" w:rsidRPr="00554057" w:rsidRDefault="00E225A8" w:rsidP="00AA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D84E643" w14:textId="380690E5" w:rsidR="00E225A8" w:rsidRPr="00554057" w:rsidRDefault="00886C1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7,871</w:t>
            </w:r>
          </w:p>
        </w:tc>
        <w:tc>
          <w:tcPr>
            <w:tcW w:w="147" w:type="pct"/>
          </w:tcPr>
          <w:p w14:paraId="7E82861B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05FBDFB" w14:textId="5C7C2287" w:rsidR="00E225A8" w:rsidRPr="00554057" w:rsidRDefault="00586412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47" w:type="pct"/>
          </w:tcPr>
          <w:p w14:paraId="24082FE9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922BC82" w14:textId="7599DC60" w:rsidR="00E225A8" w:rsidRPr="00554057" w:rsidRDefault="00886C1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3,240</w:t>
            </w:r>
          </w:p>
        </w:tc>
        <w:tc>
          <w:tcPr>
            <w:tcW w:w="137" w:type="pct"/>
          </w:tcPr>
          <w:p w14:paraId="74A6B046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9C56098" w14:textId="63AE1E0E" w:rsidR="00E225A8" w:rsidRPr="00554057" w:rsidRDefault="00586412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E225A8" w:rsidRPr="00554057" w14:paraId="6329C494" w14:textId="77777777" w:rsidTr="00AA3819">
        <w:tc>
          <w:tcPr>
            <w:tcW w:w="2168" w:type="pct"/>
          </w:tcPr>
          <w:p w14:paraId="75CD21F6" w14:textId="77777777" w:rsidR="00E225A8" w:rsidRPr="00554057" w:rsidRDefault="00E225A8" w:rsidP="00AA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99CD65F" w14:textId="26B976DD" w:rsidR="00E225A8" w:rsidRPr="00554057" w:rsidRDefault="00886C1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20,228</w:t>
            </w:r>
          </w:p>
        </w:tc>
        <w:tc>
          <w:tcPr>
            <w:tcW w:w="147" w:type="pct"/>
          </w:tcPr>
          <w:p w14:paraId="70D8EC07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CE3A980" w14:textId="7FC45D5B" w:rsidR="00E225A8" w:rsidRPr="00554057" w:rsidRDefault="00586412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13,226</w:t>
            </w:r>
          </w:p>
        </w:tc>
        <w:tc>
          <w:tcPr>
            <w:tcW w:w="147" w:type="pct"/>
          </w:tcPr>
          <w:p w14:paraId="54EA6F23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0B6712C" w14:textId="198CD449" w:rsidR="00E225A8" w:rsidRPr="00554057" w:rsidRDefault="00886C1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8,378</w:t>
            </w:r>
          </w:p>
        </w:tc>
        <w:tc>
          <w:tcPr>
            <w:tcW w:w="137" w:type="pct"/>
          </w:tcPr>
          <w:p w14:paraId="32208E8F" w14:textId="77777777" w:rsidR="00E225A8" w:rsidRPr="00554057" w:rsidRDefault="00E225A8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09DB2B" w14:textId="2339DF9B" w:rsidR="00E225A8" w:rsidRPr="00554057" w:rsidRDefault="00586412" w:rsidP="00AA3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7,755</w:t>
            </w:r>
          </w:p>
        </w:tc>
      </w:tr>
    </w:tbl>
    <w:p w14:paraId="41EA7C54" w14:textId="77777777" w:rsidR="00E225A8" w:rsidRPr="00CE64BB" w:rsidRDefault="00E225A8" w:rsidP="00CE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u w:val="double"/>
        </w:rPr>
      </w:pPr>
    </w:p>
    <w:p w14:paraId="257EC67F" w14:textId="44A7B1A9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23119" w:rsidRPr="00893A47">
        <w:rPr>
          <w:rFonts w:ascii="Angsana New" w:hAnsi="Angsana New" w:cs="Angsana New"/>
          <w:bCs/>
          <w:sz w:val="30"/>
          <w:szCs w:val="30"/>
        </w:rPr>
        <w:t>30</w:t>
      </w:r>
      <w:r w:rsidR="00423119">
        <w:rPr>
          <w:rFonts w:ascii="Angsana New" w:hAnsi="Angsana New" w:cs="Angsana New"/>
          <w:b/>
          <w:sz w:val="30"/>
          <w:szCs w:val="30"/>
        </w:rPr>
        <w:t xml:space="preserve"> </w:t>
      </w:r>
      <w:r w:rsidR="00423119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423119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/>
          <w:sz w:val="30"/>
          <w:szCs w:val="30"/>
        </w:rPr>
        <w:t xml:space="preserve">2566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09030C" w:rsidRPr="00554057" w14:paraId="6D81CB54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4A1CE3BE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0AA644F6" w14:textId="77777777" w:rsidR="00423119" w:rsidRPr="00554057" w:rsidRDefault="00423119" w:rsidP="0042311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7B04DFC" w14:textId="6C8CDF8C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AC945D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C48921" w14:textId="44BD3302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42CD8C8E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2960E0F" w14:textId="77C76ACD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1A6338F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014D42F" w14:textId="489D36CE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3119" w:rsidRPr="00554057" w14:paraId="6FB6D6F7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27624649" w14:textId="77777777" w:rsidR="00423119" w:rsidRPr="00554057" w:rsidRDefault="00423119" w:rsidP="0042311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02F203C" w14:textId="7AE44718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AF45CBD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B968850" w14:textId="6277489F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58F8627E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BE7584F" w14:textId="531885FD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0533B50E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BB59235" w14:textId="1AE38018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23119" w:rsidRPr="00554057" w14:paraId="7078DA02" w14:textId="77777777" w:rsidTr="003B1C03">
        <w:trPr>
          <w:tblHeader/>
        </w:trPr>
        <w:tc>
          <w:tcPr>
            <w:tcW w:w="2131" w:type="pct"/>
            <w:shd w:val="clear" w:color="auto" w:fill="auto"/>
          </w:tcPr>
          <w:p w14:paraId="5461A828" w14:textId="77777777" w:rsidR="00423119" w:rsidRPr="00554057" w:rsidRDefault="00423119" w:rsidP="0042311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417CEC0F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3119" w:rsidRPr="00554057" w14:paraId="061E76CE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67506168" w14:textId="77777777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11B5B52A" w14:textId="496D214F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150,525</w:t>
            </w:r>
          </w:p>
        </w:tc>
        <w:tc>
          <w:tcPr>
            <w:tcW w:w="148" w:type="pct"/>
            <w:shd w:val="clear" w:color="auto" w:fill="auto"/>
          </w:tcPr>
          <w:p w14:paraId="02F3D2B2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E6A03F" w14:textId="45D9B3B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243,228</w:t>
            </w:r>
          </w:p>
        </w:tc>
        <w:tc>
          <w:tcPr>
            <w:tcW w:w="149" w:type="pct"/>
            <w:shd w:val="clear" w:color="auto" w:fill="auto"/>
          </w:tcPr>
          <w:p w14:paraId="509E89D3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1A3493" w14:textId="10A1543A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150,525</w:t>
            </w:r>
          </w:p>
        </w:tc>
        <w:tc>
          <w:tcPr>
            <w:tcW w:w="140" w:type="pct"/>
            <w:shd w:val="clear" w:color="auto" w:fill="auto"/>
          </w:tcPr>
          <w:p w14:paraId="215FCBD6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1BA1E3" w14:textId="47136988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240,730</w:t>
            </w:r>
          </w:p>
        </w:tc>
      </w:tr>
      <w:tr w:rsidR="00423119" w:rsidRPr="00554057" w14:paraId="0ED527D6" w14:textId="77777777" w:rsidTr="003B1C03">
        <w:trPr>
          <w:trHeight w:val="144"/>
        </w:trPr>
        <w:tc>
          <w:tcPr>
            <w:tcW w:w="2131" w:type="pct"/>
            <w:shd w:val="clear" w:color="auto" w:fill="auto"/>
          </w:tcPr>
          <w:p w14:paraId="59C081B2" w14:textId="7857DF92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93C60BB" w14:textId="72CABDDC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148" w:type="pct"/>
            <w:shd w:val="clear" w:color="auto" w:fill="auto"/>
          </w:tcPr>
          <w:p w14:paraId="2C57C252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DC69C34" w14:textId="678B42D8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8,176</w:t>
            </w:r>
          </w:p>
        </w:tc>
        <w:tc>
          <w:tcPr>
            <w:tcW w:w="149" w:type="pct"/>
            <w:shd w:val="clear" w:color="auto" w:fill="auto"/>
          </w:tcPr>
          <w:p w14:paraId="07635D9F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A0B515D" w14:textId="78749191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8,317</w:t>
            </w:r>
          </w:p>
        </w:tc>
        <w:tc>
          <w:tcPr>
            <w:tcW w:w="140" w:type="pct"/>
            <w:shd w:val="clear" w:color="auto" w:fill="auto"/>
          </w:tcPr>
          <w:p w14:paraId="6F3D23E4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96CA22" w14:textId="5BCD5E5B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</w:tr>
      <w:tr w:rsidR="00423119" w:rsidRPr="00554057" w14:paraId="5E298BC0" w14:textId="77777777" w:rsidTr="003B1C03">
        <w:tc>
          <w:tcPr>
            <w:tcW w:w="2131" w:type="pct"/>
            <w:shd w:val="clear" w:color="auto" w:fill="auto"/>
          </w:tcPr>
          <w:p w14:paraId="2265FA09" w14:textId="77777777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5F513" w14:textId="7EDC8B43" w:rsidR="00423119" w:rsidRPr="00554057" w:rsidRDefault="00542E45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163,534</w:t>
            </w:r>
          </w:p>
        </w:tc>
        <w:tc>
          <w:tcPr>
            <w:tcW w:w="148" w:type="pct"/>
            <w:shd w:val="clear" w:color="auto" w:fill="auto"/>
          </w:tcPr>
          <w:p w14:paraId="5A07B085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BB741" w14:textId="37903B14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251,404</w:t>
            </w:r>
          </w:p>
        </w:tc>
        <w:tc>
          <w:tcPr>
            <w:tcW w:w="149" w:type="pct"/>
            <w:shd w:val="clear" w:color="auto" w:fill="auto"/>
          </w:tcPr>
          <w:p w14:paraId="008229C2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8B5BF" w14:textId="316A40AF" w:rsidR="00423119" w:rsidRPr="00554057" w:rsidRDefault="00542E45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158,842</w:t>
            </w:r>
          </w:p>
        </w:tc>
        <w:tc>
          <w:tcPr>
            <w:tcW w:w="140" w:type="pct"/>
            <w:shd w:val="clear" w:color="auto" w:fill="auto"/>
          </w:tcPr>
          <w:p w14:paraId="43B111B1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08635" w14:textId="00BCDC13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246,130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110"/>
        <w:gridCol w:w="267"/>
        <w:gridCol w:w="1096"/>
        <w:gridCol w:w="269"/>
        <w:gridCol w:w="1078"/>
        <w:gridCol w:w="252"/>
        <w:gridCol w:w="1099"/>
      </w:tblGrid>
      <w:tr w:rsidR="002025D0" w:rsidRPr="00554057" w14:paraId="6AD6FAB9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3271E1FF" w14:textId="2C075ADB" w:rsidR="002025D0" w:rsidRPr="00554057" w:rsidRDefault="002025D0" w:rsidP="00201D85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pct"/>
            <w:gridSpan w:val="3"/>
            <w:shd w:val="clear" w:color="auto" w:fill="auto"/>
          </w:tcPr>
          <w:p w14:paraId="55F7CBE7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1E5635B6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6C5743F5" w14:textId="77777777" w:rsidR="002025D0" w:rsidRPr="00554057" w:rsidRDefault="002025D0" w:rsidP="00201D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12C7A3AC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545D7AA0" w14:textId="77777777" w:rsidR="00423119" w:rsidRPr="00554057" w:rsidRDefault="00423119" w:rsidP="0042311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13629DD" w14:textId="44C8249F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5F0BFAE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FF6391F" w14:textId="06A0FC5B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</w:tcPr>
          <w:p w14:paraId="53FA3BF8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1DB6D8A" w14:textId="7101FB41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1A0615CF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7F7565" w14:textId="47C74631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3119" w:rsidRPr="00554057" w14:paraId="39F40858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0FDEBA41" w14:textId="77777777" w:rsidR="00423119" w:rsidRPr="00554057" w:rsidRDefault="00423119" w:rsidP="0042311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E9C0F00" w14:textId="2797093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F86676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1B7FB9A0" w14:textId="5CEBAA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0E00F33D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58022E8" w14:textId="4E2EE961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2FC7FD84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65585A0" w14:textId="5FFEFF6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23119" w:rsidRPr="00554057" w14:paraId="54883EF7" w14:textId="77777777" w:rsidTr="00201D85">
        <w:trPr>
          <w:tblHeader/>
        </w:trPr>
        <w:tc>
          <w:tcPr>
            <w:tcW w:w="2131" w:type="pct"/>
            <w:shd w:val="clear" w:color="auto" w:fill="auto"/>
          </w:tcPr>
          <w:p w14:paraId="61F0DACE" w14:textId="77777777" w:rsidR="00423119" w:rsidRPr="00554057" w:rsidRDefault="00423119" w:rsidP="00423119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pct"/>
            <w:gridSpan w:val="7"/>
            <w:shd w:val="clear" w:color="auto" w:fill="auto"/>
          </w:tcPr>
          <w:p w14:paraId="7006EB92" w14:textId="77777777" w:rsidR="00423119" w:rsidRPr="00554057" w:rsidRDefault="00423119" w:rsidP="004231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3119" w:rsidRPr="00554057" w14:paraId="2786B6E6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09E47E8C" w14:textId="0B0225E2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1DD77B28" w14:textId="54405536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E9C6D25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2140674" w14:textId="6D5A63B6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4833BB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F5717D" w14:textId="09E254BF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140" w:type="pct"/>
            <w:shd w:val="clear" w:color="auto" w:fill="auto"/>
          </w:tcPr>
          <w:p w14:paraId="5C0FB01C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E40AFF" w14:textId="0F591F29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423119" w:rsidRPr="00554057" w14:paraId="5D87B239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5981B47B" w14:textId="102416D0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5FF5A853" w14:textId="1E9B3A7B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6E476997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44AAC635" w14:textId="5A424730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6682BEEF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E3D54E" w14:textId="226AEA14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0" w:type="pct"/>
            <w:shd w:val="clear" w:color="auto" w:fill="auto"/>
          </w:tcPr>
          <w:p w14:paraId="7F7ADC30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5E08E3" w14:textId="0162CC5B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423119" w:rsidRPr="00554057" w14:paraId="7683B908" w14:textId="77777777" w:rsidTr="00201D85">
        <w:trPr>
          <w:trHeight w:val="144"/>
        </w:trPr>
        <w:tc>
          <w:tcPr>
            <w:tcW w:w="2131" w:type="pct"/>
            <w:shd w:val="clear" w:color="auto" w:fill="auto"/>
          </w:tcPr>
          <w:p w14:paraId="76235C5C" w14:textId="635CD4C7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459B2836" w14:textId="3D48C58D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48" w:type="pct"/>
            <w:shd w:val="clear" w:color="auto" w:fill="auto"/>
          </w:tcPr>
          <w:p w14:paraId="6C6283F2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A6CBD13" w14:textId="15BDC424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9E3394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82D9F04" w14:textId="7F78EC3D" w:rsidR="00423119" w:rsidRPr="00554057" w:rsidRDefault="00542E45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40" w:type="pct"/>
            <w:shd w:val="clear" w:color="auto" w:fill="auto"/>
          </w:tcPr>
          <w:p w14:paraId="193A25A9" w14:textId="77777777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C389A0" w14:textId="768052FC" w:rsidR="00423119" w:rsidRPr="00554057" w:rsidRDefault="00423119" w:rsidP="0042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3119" w:rsidRPr="00554057" w14:paraId="71EF4C7E" w14:textId="77777777" w:rsidTr="00201D85">
        <w:tc>
          <w:tcPr>
            <w:tcW w:w="2131" w:type="pct"/>
            <w:shd w:val="clear" w:color="auto" w:fill="auto"/>
          </w:tcPr>
          <w:p w14:paraId="365E560D" w14:textId="640717A9" w:rsidR="00423119" w:rsidRPr="00554057" w:rsidRDefault="00423119" w:rsidP="0042311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80B29" w14:textId="4B5B94B1" w:rsidR="00423119" w:rsidRPr="00554057" w:rsidRDefault="00542E45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48" w:type="pct"/>
            <w:shd w:val="clear" w:color="auto" w:fill="auto"/>
          </w:tcPr>
          <w:p w14:paraId="217106F4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7711" w14:textId="3040DD4C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9" w:type="pct"/>
            <w:shd w:val="clear" w:color="auto" w:fill="auto"/>
          </w:tcPr>
          <w:p w14:paraId="79F8720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9936" w14:textId="6A8093E4" w:rsidR="00423119" w:rsidRPr="00554057" w:rsidRDefault="00542E45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1,978</w:t>
            </w:r>
          </w:p>
        </w:tc>
        <w:tc>
          <w:tcPr>
            <w:tcW w:w="140" w:type="pct"/>
            <w:shd w:val="clear" w:color="auto" w:fill="auto"/>
          </w:tcPr>
          <w:p w14:paraId="487193A5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9F16A" w14:textId="194C96F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DBBCFA4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529"/>
        <w:gridCol w:w="358"/>
        <w:gridCol w:w="1829"/>
        <w:gridCol w:w="337"/>
        <w:gridCol w:w="1465"/>
      </w:tblGrid>
      <w:tr w:rsidR="00821B32" w:rsidRPr="00554057" w14:paraId="34121CF4" w14:textId="77777777" w:rsidTr="00542E45">
        <w:trPr>
          <w:tblHeader/>
        </w:trPr>
        <w:tc>
          <w:tcPr>
            <w:tcW w:w="1975" w:type="pct"/>
          </w:tcPr>
          <w:p w14:paraId="4E3B0B06" w14:textId="77777777" w:rsidR="00821B32" w:rsidRPr="005B7083" w:rsidRDefault="00821B32" w:rsidP="00C13476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ลูกหนี้ตามสัญญาเช่าซื้อ</w:t>
            </w:r>
          </w:p>
        </w:tc>
        <w:tc>
          <w:tcPr>
            <w:tcW w:w="3025" w:type="pct"/>
            <w:gridSpan w:val="5"/>
          </w:tcPr>
          <w:p w14:paraId="4A22CCA8" w14:textId="77777777" w:rsidR="00821B32" w:rsidRPr="005B7083" w:rsidRDefault="00821B32" w:rsidP="00C1347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821B32" w:rsidRPr="00554057" w14:paraId="3487C256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35ED80E7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8" w:type="pct"/>
          </w:tcPr>
          <w:p w14:paraId="7376E399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  <w:p w14:paraId="330661F0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  <w:p w14:paraId="16E809AF" w14:textId="2AED8794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" w:type="pct"/>
          </w:tcPr>
          <w:p w14:paraId="5EC83BB7" w14:textId="77777777" w:rsidR="00821B32" w:rsidRPr="005B7083" w:rsidRDefault="00821B32" w:rsidP="00FB3A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42A7BDB6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  <w:p w14:paraId="3825CDFA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  <w:p w14:paraId="1D5BC803" w14:textId="18B85BC6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5" w:type="pct"/>
          </w:tcPr>
          <w:p w14:paraId="6514ECE9" w14:textId="77777777" w:rsidR="00821B32" w:rsidRPr="005B7083" w:rsidRDefault="00821B32" w:rsidP="00FB3A91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6ED18DF8" w14:textId="77777777" w:rsidR="00821B32" w:rsidRPr="005B7083" w:rsidRDefault="00821B32" w:rsidP="00FB3A91">
            <w:pPr>
              <w:pStyle w:val="BodyText"/>
              <w:spacing w:after="0" w:line="240" w:lineRule="auto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04F70" w14:textId="77777777" w:rsidR="00821B32" w:rsidRPr="005B7083" w:rsidRDefault="00821B32" w:rsidP="00FB3A91">
            <w:pPr>
              <w:pStyle w:val="BodyText"/>
              <w:spacing w:after="0" w:line="240" w:lineRule="auto"/>
              <w:ind w:left="-122" w:right="-8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46EB4" w14:textId="77777777" w:rsidR="00821B32" w:rsidRPr="005B7083" w:rsidRDefault="00821B32" w:rsidP="0055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10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1B32" w:rsidRPr="00554057" w14:paraId="623E6F19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57373A01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5" w:type="pct"/>
            <w:gridSpan w:val="5"/>
          </w:tcPr>
          <w:p w14:paraId="7CB90D41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1B32" w:rsidRPr="00554057" w14:paraId="74C790CB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1038EEEC" w14:textId="77777777" w:rsidR="00821B32" w:rsidRPr="005B7083" w:rsidRDefault="00821B32" w:rsidP="00FB3A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025" w:type="pct"/>
            <w:gridSpan w:val="5"/>
          </w:tcPr>
          <w:p w14:paraId="7332893B" w14:textId="77777777" w:rsidR="00821B32" w:rsidRPr="005B7083" w:rsidRDefault="00821B32" w:rsidP="00FB3A9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5345" w:rsidRPr="00554057" w14:paraId="63F49CFC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270ABF66" w14:textId="061A3365" w:rsidR="006B5345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B5345"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642FCD" w:rsidRPr="005B708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5B708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38" w:type="pct"/>
          </w:tcPr>
          <w:p w14:paraId="625D6513" w14:textId="77777777" w:rsidR="006B5345" w:rsidRPr="005B7083" w:rsidRDefault="006B5345" w:rsidP="006B5345">
            <w:pPr>
              <w:pStyle w:val="BodyText"/>
              <w:tabs>
                <w:tab w:val="decimal" w:pos="1482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</w:tcPr>
          <w:p w14:paraId="33FB6C8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4F7E9290" w14:textId="77777777" w:rsidR="006B5345" w:rsidRPr="005B7083" w:rsidRDefault="006B5345" w:rsidP="006B5345">
            <w:pPr>
              <w:pStyle w:val="BodyText"/>
              <w:tabs>
                <w:tab w:val="decimal" w:pos="1224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45C98843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5F7D4608" w14:textId="77777777" w:rsidR="006B5345" w:rsidRPr="005B7083" w:rsidRDefault="006B5345" w:rsidP="006B5345">
            <w:pPr>
              <w:pStyle w:val="BodyText"/>
              <w:tabs>
                <w:tab w:val="decimal" w:pos="1496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345" w:rsidRPr="00554057" w14:paraId="77A73222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3A3767F5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38" w:type="pct"/>
          </w:tcPr>
          <w:p w14:paraId="7A9BF7DE" w14:textId="3FF4FE71" w:rsidR="006B5345" w:rsidRPr="005B7083" w:rsidRDefault="00023283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6" w:type="pct"/>
          </w:tcPr>
          <w:p w14:paraId="4C8105FF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</w:tcPr>
          <w:p w14:paraId="0CCFD557" w14:textId="7776F4CF" w:rsidR="006B5345" w:rsidRPr="005B7083" w:rsidRDefault="00023283" w:rsidP="00023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88,088</w:t>
            </w:r>
          </w:p>
        </w:tc>
        <w:tc>
          <w:tcPr>
            <w:tcW w:w="185" w:type="pct"/>
          </w:tcPr>
          <w:p w14:paraId="1C382BF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</w:tcPr>
          <w:p w14:paraId="31FAA560" w14:textId="1C603FDD" w:rsidR="006B5345" w:rsidRPr="005B7083" w:rsidRDefault="00023283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188,088</w:t>
            </w:r>
          </w:p>
        </w:tc>
      </w:tr>
      <w:tr w:rsidR="006B5345" w:rsidRPr="00554057" w14:paraId="014583CB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643B2F85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7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B70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4D9AF42E" w14:textId="59098201" w:rsidR="006B5345" w:rsidRPr="005B7083" w:rsidRDefault="00023283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(3,938)</w:t>
            </w:r>
          </w:p>
        </w:tc>
        <w:tc>
          <w:tcPr>
            <w:tcW w:w="196" w:type="pct"/>
          </w:tcPr>
          <w:p w14:paraId="4C967402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14:paraId="42ED4EC3" w14:textId="3F5439A9" w:rsidR="006B5345" w:rsidRPr="005B7083" w:rsidRDefault="00023283" w:rsidP="00023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(301)</w:t>
            </w:r>
          </w:p>
        </w:tc>
        <w:tc>
          <w:tcPr>
            <w:tcW w:w="185" w:type="pct"/>
          </w:tcPr>
          <w:p w14:paraId="24F3671B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8C74F9A" w14:textId="7AF42927" w:rsidR="006B5345" w:rsidRPr="005B7083" w:rsidRDefault="00023283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</w:tr>
      <w:tr w:rsidR="006B5345" w:rsidRPr="00554057" w14:paraId="0ACB613B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62DDA2BD" w14:textId="77777777" w:rsidR="006B5345" w:rsidRPr="005B7083" w:rsidRDefault="006B5345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6BB91C01" w14:textId="1D2A384C" w:rsidR="006B5345" w:rsidRPr="005B7083" w:rsidRDefault="00023283" w:rsidP="00FB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96,062</w:t>
            </w:r>
          </w:p>
        </w:tc>
        <w:tc>
          <w:tcPr>
            <w:tcW w:w="196" w:type="pct"/>
          </w:tcPr>
          <w:p w14:paraId="37743485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000FAA5D" w14:textId="6C9A5106" w:rsidR="006B5345" w:rsidRPr="005B7083" w:rsidRDefault="00023283" w:rsidP="00023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87,787</w:t>
            </w:r>
          </w:p>
        </w:tc>
        <w:tc>
          <w:tcPr>
            <w:tcW w:w="185" w:type="pct"/>
          </w:tcPr>
          <w:p w14:paraId="74074F4E" w14:textId="77777777" w:rsidR="006B5345" w:rsidRPr="005B7083" w:rsidRDefault="006B5345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577A52E8" w14:textId="1270383F" w:rsidR="006B5345" w:rsidRPr="005B7083" w:rsidRDefault="00023283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183,849</w:t>
            </w:r>
          </w:p>
        </w:tc>
      </w:tr>
      <w:tr w:rsidR="00FB0349" w:rsidRPr="00554057" w14:paraId="65DF97A6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462A1C4E" w14:textId="5B2DB8A2" w:rsidR="00FB0349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0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B70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ลดลง</w:t>
            </w: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588CABD5" w14:textId="77777777" w:rsidR="00FB0349" w:rsidRPr="005B7083" w:rsidRDefault="00FB0349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7A8FFDE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</w:tcPr>
          <w:p w14:paraId="196CBA4C" w14:textId="77777777" w:rsidR="00FB0349" w:rsidRPr="005B7083" w:rsidRDefault="00FB0349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7B33B67E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09ED0B85" w14:textId="2A32F807" w:rsidR="00FB0349" w:rsidRPr="005B7083" w:rsidRDefault="00023283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(183,849)</w:t>
            </w:r>
          </w:p>
        </w:tc>
      </w:tr>
      <w:tr w:rsidR="00FB0349" w:rsidRPr="00554057" w14:paraId="21644A7C" w14:textId="77777777" w:rsidTr="00542E45">
        <w:tblPrEx>
          <w:tblLook w:val="01E0" w:firstRow="1" w:lastRow="1" w:firstColumn="1" w:lastColumn="1" w:noHBand="0" w:noVBand="0"/>
        </w:tblPrEx>
        <w:tc>
          <w:tcPr>
            <w:tcW w:w="1975" w:type="pct"/>
          </w:tcPr>
          <w:p w14:paraId="26071A0F" w14:textId="6D31E76A" w:rsidR="00FB0349" w:rsidRPr="005B7083" w:rsidRDefault="00FB0349" w:rsidP="006B534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0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4231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23119" w:rsidRPr="0042311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423119" w:rsidRPr="004231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423119" w:rsidRPr="004231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B7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38" w:type="pct"/>
          </w:tcPr>
          <w:p w14:paraId="797F739C" w14:textId="77777777" w:rsidR="00FB0349" w:rsidRPr="005B7083" w:rsidRDefault="00FB0349" w:rsidP="006B5345">
            <w:pPr>
              <w:pStyle w:val="BodyText"/>
              <w:tabs>
                <w:tab w:val="decimal" w:pos="1330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983106C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pct"/>
          </w:tcPr>
          <w:p w14:paraId="2419D6AD" w14:textId="77777777" w:rsidR="00FB0349" w:rsidRPr="005B7083" w:rsidRDefault="00FB0349" w:rsidP="006B5345">
            <w:pPr>
              <w:pStyle w:val="BodyText"/>
              <w:tabs>
                <w:tab w:val="decimal" w:pos="1480"/>
              </w:tabs>
              <w:spacing w:after="0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0E4D83B7" w14:textId="77777777" w:rsidR="00FB0349" w:rsidRPr="005B7083" w:rsidRDefault="00FB0349" w:rsidP="006B534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4EC2C74A" w14:textId="0061E5CF" w:rsidR="00FB0349" w:rsidRPr="005B7083" w:rsidRDefault="00023283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0DB630F" w14:textId="64899EC7" w:rsidR="00821B32" w:rsidRPr="00554057" w:rsidRDefault="001C5F61" w:rsidP="0011464E">
      <w:pPr>
        <w:ind w:left="540" w:right="63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บริษัทได้เข้าทำ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สัญญาเช่าซื้อที่ดินและสิ่งปลูกสร้าง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ของสาขา </w:t>
      </w:r>
      <w:r w:rsidR="00642FCD" w:rsidRPr="00554057">
        <w:rPr>
          <w:rFonts w:asciiTheme="majorBidi" w:hAnsiTheme="majorBidi" w:cstheme="majorBidi"/>
          <w:sz w:val="30"/>
          <w:szCs w:val="30"/>
        </w:rPr>
        <w:t>2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9646F" w:rsidRPr="00554057">
        <w:rPr>
          <w:rFonts w:asciiTheme="majorBidi" w:hAnsiTheme="majorBidi" w:cstheme="majorBidi"/>
          <w:sz w:val="30"/>
          <w:szCs w:val="30"/>
        </w:rPr>
        <w:t>(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มหาชัย</w:t>
      </w:r>
      <w:r w:rsidR="0009646F" w:rsidRPr="00554057">
        <w:rPr>
          <w:rFonts w:asciiTheme="majorBidi" w:hAnsiTheme="majorBidi" w:cstheme="majorBidi"/>
          <w:sz w:val="30"/>
          <w:szCs w:val="30"/>
        </w:rPr>
        <w:t>)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กับกิจการที่เกี่ยวข้องกันแห่งหนึ่ง (บริษัท อิน-เทค สตีล จำกัด) 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ในราคาเช่าซื้อเป็นจำนวนเงินทั้งสิ้น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 189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>ล้านบาท                โดยตกลงรับชำระค่าเช่าซื้อจำนวน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821B32" w:rsidRPr="005540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งวด ดังนี้</w:t>
      </w: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40"/>
        <w:gridCol w:w="2430"/>
      </w:tblGrid>
      <w:tr w:rsidR="00821B32" w:rsidRPr="00554057" w14:paraId="4DDA1813" w14:textId="77777777" w:rsidTr="00C13476">
        <w:tc>
          <w:tcPr>
            <w:tcW w:w="1800" w:type="dxa"/>
            <w:hideMark/>
          </w:tcPr>
          <w:p w14:paraId="0EEF5511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2340" w:type="dxa"/>
            <w:hideMark/>
          </w:tcPr>
          <w:p w14:paraId="0E9F2407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ค่าเช่าซื้อจำนวน</w:t>
            </w:r>
          </w:p>
        </w:tc>
        <w:tc>
          <w:tcPr>
            <w:tcW w:w="2430" w:type="dxa"/>
            <w:hideMark/>
          </w:tcPr>
          <w:p w14:paraId="0A35D286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รับชำระภายในวันที่</w:t>
            </w:r>
          </w:p>
        </w:tc>
      </w:tr>
      <w:tr w:rsidR="00821B32" w:rsidRPr="00554057" w14:paraId="114DAF82" w14:textId="77777777" w:rsidTr="00C13476">
        <w:tc>
          <w:tcPr>
            <w:tcW w:w="1800" w:type="dxa"/>
          </w:tcPr>
          <w:p w14:paraId="42DA6FFD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510703A4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430" w:type="dxa"/>
          </w:tcPr>
          <w:p w14:paraId="15239667" w14:textId="77777777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821B32" w:rsidRPr="00554057" w14:paraId="1014D99D" w14:textId="77777777" w:rsidTr="00C13476">
        <w:tc>
          <w:tcPr>
            <w:tcW w:w="1800" w:type="dxa"/>
            <w:hideMark/>
          </w:tcPr>
          <w:p w14:paraId="6C52C9A4" w14:textId="7BE8E770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hideMark/>
          </w:tcPr>
          <w:p w14:paraId="3F0E9A5B" w14:textId="76EADA0E" w:rsidR="00821B32" w:rsidRPr="00554057" w:rsidRDefault="00642FCD" w:rsidP="00C13476">
            <w:pPr>
              <w:pStyle w:val="ListParagraph"/>
              <w:tabs>
                <w:tab w:val="left" w:pos="1776"/>
              </w:tabs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0" w:type="dxa"/>
            <w:hideMark/>
          </w:tcPr>
          <w:p w14:paraId="2E445F9D" w14:textId="3437B61A" w:rsidR="00821B32" w:rsidRPr="00554057" w:rsidRDefault="00821B32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821B32" w:rsidRPr="00554057" w14:paraId="08FE3706" w14:textId="77777777" w:rsidTr="00C13476">
        <w:tc>
          <w:tcPr>
            <w:tcW w:w="1800" w:type="dxa"/>
            <w:hideMark/>
          </w:tcPr>
          <w:p w14:paraId="0AED0BC5" w14:textId="2C4DE8EC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40" w:type="dxa"/>
            <w:hideMark/>
          </w:tcPr>
          <w:p w14:paraId="42E92CBA" w14:textId="2092D709" w:rsidR="00821B32" w:rsidRPr="00554057" w:rsidRDefault="00642FCD" w:rsidP="00C13476">
            <w:pPr>
              <w:pStyle w:val="ListParagraph"/>
              <w:ind w:left="360" w:right="159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0" w:type="dxa"/>
            <w:hideMark/>
          </w:tcPr>
          <w:p w14:paraId="0665C333" w14:textId="4797FE73" w:rsidR="00821B32" w:rsidRPr="00554057" w:rsidRDefault="00642FCD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821B32" w:rsidRPr="00554057" w14:paraId="7A9C19FE" w14:textId="77777777" w:rsidTr="00C13476">
        <w:tc>
          <w:tcPr>
            <w:tcW w:w="1800" w:type="dxa"/>
            <w:hideMark/>
          </w:tcPr>
          <w:p w14:paraId="1B919D33" w14:textId="3F560E26" w:rsidR="00821B32" w:rsidRPr="00554057" w:rsidRDefault="00821B32" w:rsidP="00C13476">
            <w:pPr>
              <w:pStyle w:val="ListParagraph"/>
              <w:ind w:left="360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งวดที่ </w:t>
            </w:r>
            <w:r w:rsidR="00642FCD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C4873F6" w14:textId="7FD901BC" w:rsidR="00821B32" w:rsidRPr="00554057" w:rsidRDefault="00642FCD" w:rsidP="00C13476">
            <w:pPr>
              <w:pStyle w:val="ListParagraph"/>
              <w:ind w:left="360" w:right="69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30" w:type="dxa"/>
            <w:hideMark/>
          </w:tcPr>
          <w:p w14:paraId="42957451" w14:textId="0AF0B5DA" w:rsidR="00821B32" w:rsidRPr="00554057" w:rsidRDefault="00642FCD" w:rsidP="00C13476">
            <w:pPr>
              <w:pStyle w:val="ListParagraph"/>
              <w:ind w:left="360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1B32" w:rsidRPr="0055405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กุมภาพันธ์ </w:t>
            </w:r>
            <w:r w:rsidRPr="00554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</w:tbl>
    <w:p w14:paraId="519E2BEB" w14:textId="77777777" w:rsidR="00821B32" w:rsidRPr="00554057" w:rsidRDefault="00821B32" w:rsidP="00821B32">
      <w:pPr>
        <w:pStyle w:val="ListParagraph"/>
        <w:spacing w:line="259" w:lineRule="auto"/>
        <w:ind w:left="360"/>
        <w:rPr>
          <w:rFonts w:asciiTheme="majorBidi" w:hAnsiTheme="majorBidi" w:cstheme="majorBidi"/>
          <w:b/>
          <w:bCs/>
          <w:sz w:val="30"/>
          <w:szCs w:val="30"/>
        </w:rPr>
      </w:pPr>
    </w:p>
    <w:p w14:paraId="3C07BFF2" w14:textId="5C8FA826" w:rsidR="00821B32" w:rsidRPr="00554057" w:rsidRDefault="0011464E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5834E7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บริษัทได้รับชำระเงินค่างวดที่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2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 และงวดที่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3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ครบทั้งจำนวน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และได้ทำการโอนกรรมสิทธิ์ในที่ดินและ</w:t>
      </w:r>
      <w:r w:rsidR="001C5F61" w:rsidRPr="00554057">
        <w:rPr>
          <w:rFonts w:asciiTheme="majorBidi" w:hAnsiTheme="majorBidi" w:cstheme="majorBidi"/>
          <w:sz w:val="30"/>
          <w:szCs w:val="30"/>
          <w:cs/>
        </w:rPr>
        <w:br/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สิ่งปลูกสร้างแล้วเสร็</w:t>
      </w:r>
      <w:r w:rsidRPr="00554057">
        <w:rPr>
          <w:rFonts w:asciiTheme="majorBidi" w:hAnsiTheme="majorBidi" w:cstheme="majorBidi"/>
          <w:sz w:val="30"/>
          <w:szCs w:val="30"/>
          <w:cs/>
        </w:rPr>
        <w:t>จเมื่อ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2FCD" w:rsidRPr="00554057">
        <w:rPr>
          <w:rFonts w:asciiTheme="majorBidi" w:hAnsiTheme="majorBidi" w:cstheme="majorBidi"/>
          <w:sz w:val="30"/>
          <w:szCs w:val="30"/>
        </w:rPr>
        <w:t>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B32" w:rsidRPr="00554057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="00821B32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0E32949F" w14:textId="457C50EF" w:rsidR="00642FCD" w:rsidRPr="00554057" w:rsidRDefault="00642FCD" w:rsidP="0011464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68"/>
        <w:gridCol w:w="271"/>
        <w:gridCol w:w="994"/>
        <w:gridCol w:w="269"/>
        <w:gridCol w:w="1179"/>
        <w:gridCol w:w="256"/>
        <w:gridCol w:w="1088"/>
      </w:tblGrid>
      <w:tr w:rsidR="005309AA" w:rsidRPr="00554057" w14:paraId="5F5A47EA" w14:textId="77777777" w:rsidTr="00512911">
        <w:trPr>
          <w:tblHeader/>
        </w:trPr>
        <w:tc>
          <w:tcPr>
            <w:tcW w:w="2182" w:type="pct"/>
          </w:tcPr>
          <w:p w14:paraId="5E78AF82" w14:textId="08C0D40A" w:rsidR="005309AA" w:rsidRPr="00554057" w:rsidRDefault="005309AA" w:rsidP="002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818" w:type="pct"/>
            <w:gridSpan w:val="7"/>
          </w:tcPr>
          <w:p w14:paraId="1DBC6423" w14:textId="7279A18F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E13641">
        <w:trPr>
          <w:tblHeader/>
        </w:trPr>
        <w:tc>
          <w:tcPr>
            <w:tcW w:w="2182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56A59D6" w14:textId="09F318BF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6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76BE698" w14:textId="36A6C13D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309AA" w:rsidRPr="00554057" w14:paraId="59C39DE6" w14:textId="77777777" w:rsidTr="00E13641">
        <w:trPr>
          <w:tblHeader/>
        </w:trPr>
        <w:tc>
          <w:tcPr>
            <w:tcW w:w="2182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bottom"/>
          </w:tcPr>
          <w:p w14:paraId="025399BC" w14:textId="1E2448E8" w:rsidR="005309AA" w:rsidRPr="00554057" w:rsidRDefault="00642FCD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5E4681" w14:textId="2A389416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9AA" w:rsidRPr="00554057" w14:paraId="368CEE5C" w14:textId="77777777" w:rsidTr="00512911">
        <w:trPr>
          <w:tblHeader/>
        </w:trPr>
        <w:tc>
          <w:tcPr>
            <w:tcW w:w="2182" w:type="pct"/>
          </w:tcPr>
          <w:p w14:paraId="408D74FE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0DCE1875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21857">
        <w:tc>
          <w:tcPr>
            <w:tcW w:w="2182" w:type="pct"/>
          </w:tcPr>
          <w:p w14:paraId="57A11F8E" w14:textId="1F03F0EC" w:rsidR="005309AA" w:rsidRPr="00554057" w:rsidRDefault="005309AA" w:rsidP="002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B446626" w14:textId="4A399AF8" w:rsidR="005309AA" w:rsidRPr="00554057" w:rsidRDefault="00642FCD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="00501C4A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46" w:type="pct"/>
          </w:tcPr>
          <w:p w14:paraId="6A0F984B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35262F0" w14:textId="43264CA5" w:rsidR="005309AA" w:rsidRPr="00554057" w:rsidRDefault="00542E45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3AAA8E65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C258040" w14:textId="67928893" w:rsidR="005309AA" w:rsidRPr="00554057" w:rsidRDefault="00542E45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(13,800)</w:t>
            </w:r>
          </w:p>
        </w:tc>
        <w:tc>
          <w:tcPr>
            <w:tcW w:w="138" w:type="pct"/>
          </w:tcPr>
          <w:p w14:paraId="05B5DCA3" w14:textId="77777777" w:rsidR="005309AA" w:rsidRPr="00554057" w:rsidRDefault="005309AA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CDE1456" w14:textId="5CA18653" w:rsidR="005309AA" w:rsidRPr="00554057" w:rsidRDefault="00542E45" w:rsidP="002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200,899</w:t>
            </w:r>
          </w:p>
        </w:tc>
      </w:tr>
    </w:tbl>
    <w:p w14:paraId="2AC43CE2" w14:textId="7B86E5A8" w:rsidR="00437397" w:rsidRPr="0055405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423119" w:rsidRPr="00A02BFC">
        <w:rPr>
          <w:rFonts w:ascii="Angsana New" w:hAnsi="Angsana New" w:cs="Angsana New" w:hint="cs"/>
          <w:sz w:val="30"/>
          <w:szCs w:val="30"/>
        </w:rPr>
        <w:t>3</w:t>
      </w:r>
      <w:r w:rsidR="00423119" w:rsidRPr="00A02BFC">
        <w:rPr>
          <w:rFonts w:ascii="Angsana New" w:hAnsi="Angsana New" w:cs="Angsana New"/>
          <w:sz w:val="30"/>
          <w:szCs w:val="30"/>
        </w:rPr>
        <w:t>0</w:t>
      </w:r>
      <w:r w:rsidR="0042311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</w:t>
      </w:r>
      <w:r w:rsidRPr="00542E45">
        <w:rPr>
          <w:rFonts w:asciiTheme="majorBidi" w:hAnsiTheme="majorBidi" w:cstheme="majorBidi"/>
          <w:sz w:val="30"/>
          <w:szCs w:val="30"/>
          <w:cs/>
        </w:rPr>
        <w:t>ดอกเบี้ยร้อยละ</w:t>
      </w:r>
      <w:r w:rsidR="005309AA" w:rsidRPr="00542E45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42E45">
        <w:rPr>
          <w:rFonts w:asciiTheme="majorBidi" w:hAnsiTheme="majorBidi" w:cstheme="majorBidi"/>
          <w:sz w:val="30"/>
          <w:szCs w:val="30"/>
        </w:rPr>
        <w:t>5</w:t>
      </w:r>
      <w:r w:rsidR="00F60F7E" w:rsidRPr="00542E45">
        <w:rPr>
          <w:rFonts w:asciiTheme="majorBidi" w:hAnsiTheme="majorBidi" w:cstheme="majorBidi"/>
          <w:sz w:val="30"/>
          <w:szCs w:val="30"/>
        </w:rPr>
        <w:t>.</w:t>
      </w:r>
      <w:r w:rsidR="00642FCD" w:rsidRPr="00542E45">
        <w:rPr>
          <w:rFonts w:asciiTheme="majorBidi" w:hAnsiTheme="majorBidi" w:cstheme="majorBidi"/>
          <w:sz w:val="30"/>
          <w:szCs w:val="30"/>
        </w:rPr>
        <w:t>5</w:t>
      </w:r>
      <w:r w:rsidR="00FB0349" w:rsidRPr="00542E45">
        <w:rPr>
          <w:rFonts w:asciiTheme="majorBidi" w:hAnsiTheme="majorBidi" w:cstheme="majorBidi"/>
          <w:sz w:val="30"/>
          <w:szCs w:val="30"/>
        </w:rPr>
        <w:t>0</w:t>
      </w:r>
      <w:r w:rsidRPr="00542E45">
        <w:rPr>
          <w:rFonts w:asciiTheme="majorBidi" w:hAnsiTheme="majorBidi" w:cstheme="majorBidi"/>
          <w:sz w:val="30"/>
          <w:szCs w:val="30"/>
        </w:rPr>
        <w:t xml:space="preserve"> </w:t>
      </w:r>
      <w:r w:rsidRPr="00542E45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>รับ</w:t>
      </w:r>
      <w:r w:rsidRPr="00554057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1431AEE5" w14:textId="77777777" w:rsidR="008E56CF" w:rsidRPr="00554057" w:rsidRDefault="008E56CF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66"/>
        <w:gridCol w:w="1094"/>
        <w:gridCol w:w="266"/>
        <w:gridCol w:w="1078"/>
        <w:gridCol w:w="252"/>
        <w:gridCol w:w="1096"/>
      </w:tblGrid>
      <w:tr w:rsidR="004F52F4" w:rsidRPr="00554057" w14:paraId="52B8A952" w14:textId="77777777" w:rsidTr="00642FCD">
        <w:tc>
          <w:tcPr>
            <w:tcW w:w="2156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8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47E" w:rsidRPr="00554057" w14:paraId="4E5FE717" w14:textId="77777777" w:rsidTr="00CB745D">
        <w:tc>
          <w:tcPr>
            <w:tcW w:w="2156" w:type="pct"/>
            <w:shd w:val="clear" w:color="auto" w:fill="auto"/>
          </w:tcPr>
          <w:p w14:paraId="11449CDD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042773F" w14:textId="0FEAE900" w:rsidR="004D547E" w:rsidRPr="00554057" w:rsidRDefault="00423119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60E55EC3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71457E" w14:textId="1E8A5D8D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683C6C5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486D3ECB" w14:textId="16F7AFA9" w:rsidR="004D547E" w:rsidRPr="00554057" w:rsidRDefault="00423119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220ED9AC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C172DA" w14:textId="2AAF06E7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D547E" w:rsidRPr="00554057" w14:paraId="1D03B9AE" w14:textId="77777777" w:rsidTr="00CB745D">
        <w:tc>
          <w:tcPr>
            <w:tcW w:w="2156" w:type="pct"/>
            <w:shd w:val="clear" w:color="auto" w:fill="auto"/>
          </w:tcPr>
          <w:p w14:paraId="50314BA6" w14:textId="7BB9D6F1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E300789" w14:textId="47AE3D1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39DB94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D9E6EF" w14:textId="4C662B13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67D284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7E1FC1" w14:textId="750C7968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4394F64C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B98A84" w14:textId="129C9C49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D547E" w:rsidRPr="00554057" w14:paraId="7F495B30" w14:textId="77777777" w:rsidTr="00642FCD">
        <w:tc>
          <w:tcPr>
            <w:tcW w:w="2156" w:type="pct"/>
          </w:tcPr>
          <w:p w14:paraId="32F705E1" w14:textId="77777777" w:rsidR="004D547E" w:rsidRPr="00554057" w:rsidRDefault="004D547E" w:rsidP="00CA5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49A94F05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47E" w:rsidRPr="00554057" w14:paraId="4901FCC0" w14:textId="77777777" w:rsidTr="00CB745D">
        <w:tc>
          <w:tcPr>
            <w:tcW w:w="2156" w:type="pct"/>
          </w:tcPr>
          <w:p w14:paraId="3C3C419D" w14:textId="76D41D39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6EAE0391" w14:textId="3BAAF751" w:rsidR="004D547E" w:rsidRPr="00554057" w:rsidRDefault="00542E45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4CBC238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E6B197" w14:textId="1327738E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45" w:type="pct"/>
          </w:tcPr>
          <w:p w14:paraId="2837C02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DD27665" w14:textId="28DEBE1C" w:rsidR="004D547E" w:rsidRPr="00554057" w:rsidRDefault="00542E4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E14FAA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E18D99" w14:textId="789810D6" w:rsidR="004D547E" w:rsidRPr="00554057" w:rsidRDefault="00642FCD" w:rsidP="00642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4D547E" w:rsidRPr="00554057" w14:paraId="746966FA" w14:textId="77777777" w:rsidTr="00CB745D">
        <w:tc>
          <w:tcPr>
            <w:tcW w:w="2156" w:type="pct"/>
          </w:tcPr>
          <w:p w14:paraId="72A026DB" w14:textId="7BF59C36" w:rsidR="004D547E" w:rsidRPr="00554057" w:rsidRDefault="004D547E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04FF853D" w14:textId="42EDB1BC" w:rsidR="004D547E" w:rsidRPr="00554057" w:rsidRDefault="00542E4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59A73B5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9D668D" w14:textId="37BEB71B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54743485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FB18E" w14:textId="33C864BF" w:rsidR="004D547E" w:rsidRPr="00554057" w:rsidRDefault="00542E4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A1B42E4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E20868" w14:textId="515F65D6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547E" w:rsidRPr="00554057" w14:paraId="4B12C3CA" w14:textId="77777777" w:rsidTr="00CB745D">
        <w:tc>
          <w:tcPr>
            <w:tcW w:w="2156" w:type="pct"/>
          </w:tcPr>
          <w:p w14:paraId="233CB1FD" w14:textId="39B048B7" w:rsidR="004D547E" w:rsidRPr="00554057" w:rsidRDefault="00CB745D" w:rsidP="004D5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543EDEA9" w:rsidR="004D547E" w:rsidRPr="00554057" w:rsidRDefault="00542E4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0BDDDE93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2BF04651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45" w:type="pct"/>
          </w:tcPr>
          <w:p w14:paraId="5FC07B0E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0AF0D2F0" w:rsidR="004D547E" w:rsidRPr="00554057" w:rsidRDefault="00542E45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5D8AE81" w14:textId="77777777" w:rsidR="004D547E" w:rsidRPr="00554057" w:rsidRDefault="004D547E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1ACD3D0" w:rsidR="004D547E" w:rsidRPr="00554057" w:rsidRDefault="00642FCD" w:rsidP="004D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D547E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</w:t>
            </w:r>
          </w:p>
        </w:tc>
      </w:tr>
    </w:tbl>
    <w:p w14:paraId="1B07AEFE" w14:textId="0530F54C" w:rsidR="00FD5695" w:rsidRDefault="00FD5695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66"/>
        <w:gridCol w:w="1094"/>
        <w:gridCol w:w="266"/>
        <w:gridCol w:w="1078"/>
        <w:gridCol w:w="252"/>
        <w:gridCol w:w="1096"/>
      </w:tblGrid>
      <w:tr w:rsidR="00CB745D" w:rsidRPr="00554057" w14:paraId="32CE6133" w14:textId="77777777" w:rsidTr="00DE742A">
        <w:tc>
          <w:tcPr>
            <w:tcW w:w="2156" w:type="pct"/>
          </w:tcPr>
          <w:p w14:paraId="5957CF5E" w14:textId="6A11DCD4" w:rsidR="00CB745D" w:rsidRPr="00554057" w:rsidRDefault="00CB745D" w:rsidP="00DE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8" w:type="pct"/>
            <w:gridSpan w:val="3"/>
          </w:tcPr>
          <w:p w14:paraId="18BB3A2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1B24D9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0589EB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45D" w:rsidRPr="00554057" w14:paraId="2B2523BA" w14:textId="77777777" w:rsidTr="00CB745D">
        <w:tc>
          <w:tcPr>
            <w:tcW w:w="2156" w:type="pct"/>
            <w:shd w:val="clear" w:color="auto" w:fill="auto"/>
          </w:tcPr>
          <w:p w14:paraId="32739F4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18B1E752" w14:textId="42A7EA98" w:rsidR="00CB745D" w:rsidRPr="00554057" w:rsidRDefault="00423119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C03F2A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81D866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6579D25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3A3450FC" w14:textId="23BEB0CA" w:rsidR="00CB745D" w:rsidRPr="00554057" w:rsidRDefault="00423119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0413A466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0969029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B745D" w:rsidRPr="00554057" w14:paraId="49C57D5D" w14:textId="77777777" w:rsidTr="00CB745D">
        <w:tc>
          <w:tcPr>
            <w:tcW w:w="2156" w:type="pct"/>
            <w:shd w:val="clear" w:color="auto" w:fill="auto"/>
          </w:tcPr>
          <w:p w14:paraId="4AD85E34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9A2C8B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4FC0D12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8E4287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109B30D4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ACEB31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00C776CB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2501DD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B745D" w:rsidRPr="00554057" w14:paraId="5C58D545" w14:textId="77777777" w:rsidTr="00DE742A">
        <w:tc>
          <w:tcPr>
            <w:tcW w:w="2156" w:type="pct"/>
          </w:tcPr>
          <w:p w14:paraId="38672463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4" w:type="pct"/>
            <w:gridSpan w:val="7"/>
          </w:tcPr>
          <w:p w14:paraId="67EBCE5E" w14:textId="77777777" w:rsidR="00CB745D" w:rsidRPr="00554057" w:rsidRDefault="00CB745D" w:rsidP="00DE7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45D" w:rsidRPr="00554057" w14:paraId="6963CA99" w14:textId="77777777" w:rsidTr="00CB745D">
        <w:tc>
          <w:tcPr>
            <w:tcW w:w="2156" w:type="pct"/>
          </w:tcPr>
          <w:p w14:paraId="56FAB233" w14:textId="741CFA1F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A932B36" w14:textId="53D8F6FC" w:rsidR="00CB745D" w:rsidRPr="00554057" w:rsidRDefault="00542E45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EDAAE8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C25C85" w14:textId="721829A0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D645D25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560D9C" w14:textId="1644AC2C" w:rsidR="00CB745D" w:rsidRPr="00554057" w:rsidRDefault="00D11EA7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37" w:type="pct"/>
          </w:tcPr>
          <w:p w14:paraId="26550A37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75B314" w14:textId="6EAD57ED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</w:tr>
      <w:tr w:rsidR="00CB745D" w:rsidRPr="00554057" w14:paraId="3E57DBD3" w14:textId="77777777" w:rsidTr="00CB745D">
        <w:tc>
          <w:tcPr>
            <w:tcW w:w="2156" w:type="pct"/>
          </w:tcPr>
          <w:p w14:paraId="34604299" w14:textId="22D907E3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6BE7BA73" w14:textId="371DD8A0" w:rsidR="00CB745D" w:rsidRPr="00554057" w:rsidRDefault="00D11EA7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45" w:type="pct"/>
          </w:tcPr>
          <w:p w14:paraId="33E8C9EF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97AEEB" w14:textId="7F2771C0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4A1E1FB9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B3D873" w14:textId="3082C336" w:rsidR="00CB745D" w:rsidRPr="00554057" w:rsidRDefault="00D11EA7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7" w:type="pct"/>
          </w:tcPr>
          <w:p w14:paraId="0E8357E5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CFB4CC" w14:textId="73006E23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CB745D" w:rsidRPr="00554057" w14:paraId="1F6ED73B" w14:textId="77777777" w:rsidTr="00CB745D">
        <w:tc>
          <w:tcPr>
            <w:tcW w:w="2156" w:type="pct"/>
          </w:tcPr>
          <w:p w14:paraId="4B990A6A" w14:textId="728E258E" w:rsidR="00CB745D" w:rsidRPr="00554057" w:rsidRDefault="00CB745D" w:rsidP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56F062FC" w:rsidR="00CB745D" w:rsidRPr="00554057" w:rsidRDefault="00D11EA7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45" w:type="pct"/>
          </w:tcPr>
          <w:p w14:paraId="053F968B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1EAAA335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6B87EDF4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C09E27" w14:textId="5C497160" w:rsidR="00CB745D" w:rsidRPr="00554057" w:rsidRDefault="00D11EA7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</w:t>
            </w:r>
          </w:p>
        </w:tc>
        <w:tc>
          <w:tcPr>
            <w:tcW w:w="137" w:type="pct"/>
          </w:tcPr>
          <w:p w14:paraId="70802963" w14:textId="77777777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5FA369A9" w:rsidR="00CB745D" w:rsidRPr="00554057" w:rsidRDefault="00CB745D" w:rsidP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3,935</w:t>
            </w:r>
          </w:p>
        </w:tc>
      </w:tr>
    </w:tbl>
    <w:p w14:paraId="4ED4EB68" w14:textId="77777777" w:rsidR="00CB745D" w:rsidRPr="00CB745D" w:rsidRDefault="00CB745D" w:rsidP="00CB745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1"/>
        <w:gridCol w:w="1171"/>
        <w:gridCol w:w="241"/>
        <w:gridCol w:w="1138"/>
        <w:gridCol w:w="241"/>
        <w:gridCol w:w="1080"/>
        <w:gridCol w:w="239"/>
        <w:gridCol w:w="1109"/>
      </w:tblGrid>
      <w:tr w:rsidR="00A334E1" w:rsidRPr="00554057" w14:paraId="18C3BE4D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26786E9F" w14:textId="0EA4F096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842" w:type="pct"/>
            <w:gridSpan w:val="7"/>
            <w:shd w:val="clear" w:color="auto" w:fill="auto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C55" w:rsidRPr="00554057" w14:paraId="7A6BF538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5C04F84" w14:textId="32A084B9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444B1F6" w14:textId="51B58834" w:rsidR="005543BE" w:rsidRPr="00554057" w:rsidRDefault="00423119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81C55" w:rsidRPr="00554057" w14:paraId="536B4CB0" w14:textId="77777777" w:rsidTr="00681C55">
        <w:trPr>
          <w:tblHeader/>
        </w:trPr>
        <w:tc>
          <w:tcPr>
            <w:tcW w:w="2158" w:type="pct"/>
            <w:shd w:val="clear" w:color="auto" w:fill="auto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9474181" w14:textId="5FBB671B" w:rsidR="005543BE" w:rsidRPr="00554057" w:rsidRDefault="00642FCD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1D56AB3" w14:textId="77771583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2FCD"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43BE" w:rsidRPr="00554057" w14:paraId="5D8146A3" w14:textId="77777777" w:rsidTr="00681C55">
        <w:trPr>
          <w:tblHeader/>
        </w:trPr>
        <w:tc>
          <w:tcPr>
            <w:tcW w:w="2158" w:type="pct"/>
            <w:shd w:val="clear" w:color="auto" w:fill="auto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2" w:type="pct"/>
            <w:gridSpan w:val="7"/>
            <w:shd w:val="clear" w:color="auto" w:fill="auto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C55" w:rsidRPr="00554057" w14:paraId="1FA29685" w14:textId="77777777" w:rsidTr="00681C55">
        <w:tc>
          <w:tcPr>
            <w:tcW w:w="2158" w:type="pct"/>
            <w:shd w:val="clear" w:color="auto" w:fill="auto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0B0C59F1" w:rsidR="005543BE" w:rsidRPr="00554057" w:rsidRDefault="00642FCD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479C1"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31" w:type="pct"/>
            <w:shd w:val="clear" w:color="auto" w:fill="auto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D03E1F1" w14:textId="7F50E89E" w:rsidR="005543BE" w:rsidRPr="00554057" w:rsidRDefault="00D11EA7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31" w:type="pct"/>
            <w:shd w:val="clear" w:color="auto" w:fill="auto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20C10C7" w14:textId="0FEAEE4A" w:rsidR="005543BE" w:rsidRPr="00554057" w:rsidRDefault="00D11EA7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30" w:type="pct"/>
            <w:shd w:val="clear" w:color="auto" w:fill="auto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49FC2A1E" w:rsidR="005543BE" w:rsidRPr="00554057" w:rsidRDefault="00D11EA7" w:rsidP="00554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44,030</w:t>
            </w:r>
          </w:p>
        </w:tc>
      </w:tr>
    </w:tbl>
    <w:p w14:paraId="2921D216" w14:textId="77777777" w:rsidR="00C81E0F" w:rsidRPr="00554057" w:rsidRDefault="00C81E0F" w:rsidP="00CC0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55B011" w14:textId="672FA77A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23119" w:rsidRPr="00A02BFC">
        <w:rPr>
          <w:rFonts w:ascii="Angsana New" w:hAnsi="Angsana New" w:cs="Angsana New" w:hint="cs"/>
          <w:sz w:val="30"/>
          <w:szCs w:val="30"/>
        </w:rPr>
        <w:t>3</w:t>
      </w:r>
      <w:r w:rsidR="00423119" w:rsidRPr="00A02BFC">
        <w:rPr>
          <w:rFonts w:ascii="Angsana New" w:hAnsi="Angsana New" w:cs="Angsana New"/>
          <w:sz w:val="30"/>
          <w:szCs w:val="30"/>
        </w:rPr>
        <w:t>0</w:t>
      </w:r>
      <w:r w:rsidR="00423119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311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2FCD" w:rsidRPr="00554057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2FCD" w:rsidRPr="00554057">
        <w:rPr>
          <w:rFonts w:asciiTheme="majorBidi" w:hAnsiTheme="majorBidi" w:cstheme="majorBidi"/>
          <w:sz w:val="30"/>
          <w:szCs w:val="30"/>
        </w:rPr>
        <w:t>2565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8D37A3" w:rsidRPr="00554057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="00642FCD" w:rsidRPr="00D11EA7">
        <w:rPr>
          <w:rFonts w:asciiTheme="majorBidi" w:hAnsiTheme="majorBidi" w:cstheme="majorBidi"/>
          <w:sz w:val="30"/>
          <w:szCs w:val="30"/>
        </w:rPr>
        <w:t>5</w:t>
      </w:r>
      <w:r w:rsidR="000D33B1" w:rsidRPr="00D11EA7">
        <w:rPr>
          <w:rFonts w:asciiTheme="majorBidi" w:hAnsiTheme="majorBidi" w:cstheme="majorBidi"/>
          <w:sz w:val="30"/>
          <w:szCs w:val="30"/>
        </w:rPr>
        <w:t>.</w:t>
      </w:r>
      <w:r w:rsidR="00642FCD" w:rsidRPr="00D11EA7">
        <w:rPr>
          <w:rFonts w:asciiTheme="majorBidi" w:hAnsiTheme="majorBidi" w:cstheme="majorBidi"/>
          <w:sz w:val="30"/>
          <w:szCs w:val="30"/>
        </w:rPr>
        <w:t>5</w:t>
      </w:r>
      <w:r w:rsidR="00FB0349" w:rsidRPr="00D11EA7">
        <w:rPr>
          <w:rFonts w:asciiTheme="majorBidi" w:hAnsiTheme="majorBidi" w:cstheme="majorBidi"/>
          <w:sz w:val="30"/>
          <w:szCs w:val="30"/>
        </w:rPr>
        <w:t>0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  <w:r w:rsidR="00195E3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554057" w14:paraId="274CF030" w14:textId="77777777" w:rsidTr="001E16CB">
        <w:tc>
          <w:tcPr>
            <w:tcW w:w="2196" w:type="pct"/>
          </w:tcPr>
          <w:p w14:paraId="46DFB158" w14:textId="5F08F098" w:rsidR="00544276" w:rsidRPr="00554057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554057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B3D" w:rsidRPr="00554057" w14:paraId="38C952A2" w14:textId="77777777" w:rsidTr="00874ECA">
        <w:tc>
          <w:tcPr>
            <w:tcW w:w="2196" w:type="pct"/>
            <w:shd w:val="clear" w:color="auto" w:fill="auto"/>
          </w:tcPr>
          <w:p w14:paraId="4DA735E2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2CAEDC7" w14:textId="01A39900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E10BA7E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2F33A4F6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5D8B219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535287A" w14:textId="5B779923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635E770E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6F4AC385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B5B3D" w:rsidRPr="00554057" w14:paraId="3EFD6461" w14:textId="77777777" w:rsidTr="00FA678E">
        <w:tc>
          <w:tcPr>
            <w:tcW w:w="2196" w:type="pct"/>
            <w:shd w:val="clear" w:color="auto" w:fill="auto"/>
          </w:tcPr>
          <w:p w14:paraId="1E73EC1E" w14:textId="317134F2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035F784" w14:textId="07046109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1655AC6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253EE4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4F41C36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3EB2E3E" w14:textId="653ABC96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</w:tcPr>
          <w:p w14:paraId="7059C634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13F4EBE2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5B3D" w:rsidRPr="00554057" w14:paraId="54F56B79" w14:textId="77777777" w:rsidTr="001E6005">
        <w:tc>
          <w:tcPr>
            <w:tcW w:w="2196" w:type="pct"/>
          </w:tcPr>
          <w:p w14:paraId="1A00C0BF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5B3D" w:rsidRPr="00554057" w14:paraId="72C9BFB6" w14:textId="77777777" w:rsidTr="001E6005">
        <w:tc>
          <w:tcPr>
            <w:tcW w:w="2196" w:type="pct"/>
          </w:tcPr>
          <w:p w14:paraId="60442F48" w14:textId="03B700ED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04" w:type="pct"/>
            <w:gridSpan w:val="7"/>
          </w:tcPr>
          <w:p w14:paraId="32D6BAD1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B5B3D" w:rsidRPr="00554057" w14:paraId="116C9522" w14:textId="77777777" w:rsidTr="001E6005">
        <w:tc>
          <w:tcPr>
            <w:tcW w:w="2196" w:type="pct"/>
          </w:tcPr>
          <w:p w14:paraId="39A73DB7" w14:textId="2603BE31" w:rsidR="008B5B3D" w:rsidRPr="00554057" w:rsidRDefault="008B5B3D" w:rsidP="008B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2" w:type="pct"/>
          </w:tcPr>
          <w:p w14:paraId="5FF7668D" w14:textId="3FB41013" w:rsidR="008B5B3D" w:rsidRPr="00554057" w:rsidRDefault="001C125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261D98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4A190D" w14:textId="28804F2A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BAFD07B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DDC079" w14:textId="594F2A21" w:rsidR="008B5B3D" w:rsidRPr="00554057" w:rsidRDefault="005A0C95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8DB530" w14:textId="2AF4C71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5B3D" w:rsidRPr="00554057" w14:paraId="00B5BCD7" w14:textId="77777777" w:rsidTr="001E16CB">
        <w:tc>
          <w:tcPr>
            <w:tcW w:w="2196" w:type="pct"/>
          </w:tcPr>
          <w:p w14:paraId="0DA1F0A8" w14:textId="4F28F0FA" w:rsidR="008B5B3D" w:rsidRPr="00554057" w:rsidRDefault="008B5B3D" w:rsidP="008B5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79D96E95" w:rsidR="008B5B3D" w:rsidRPr="00554057" w:rsidRDefault="001C125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75940C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BBA40A0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5" w:type="pct"/>
          </w:tcPr>
          <w:p w14:paraId="12DF09D9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4D100762" w:rsidR="008B5B3D" w:rsidRPr="00554057" w:rsidRDefault="005A0C95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59317C1E" w:rsidR="008B5B3D" w:rsidRPr="00554057" w:rsidRDefault="008B5B3D" w:rsidP="008B5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CB745D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CB745D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046CA381" w14:textId="4D054FC3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8B5B3D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554057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B5B3D" w:rsidRPr="00A02BFC">
        <w:rPr>
          <w:rFonts w:ascii="Angsana New" w:hAnsi="Angsana New" w:cs="Angsana New" w:hint="cs"/>
          <w:sz w:val="30"/>
          <w:szCs w:val="30"/>
        </w:rPr>
        <w:t>3</w:t>
      </w:r>
      <w:r w:rsidR="008B5B3D" w:rsidRPr="00A02BFC">
        <w:rPr>
          <w:rFonts w:ascii="Angsana New" w:hAnsi="Angsana New" w:cs="Angsana New"/>
          <w:sz w:val="30"/>
          <w:szCs w:val="30"/>
        </w:rPr>
        <w:t>0</w:t>
      </w:r>
      <w:r w:rsidR="008B5B3D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B3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42FCD" w:rsidRPr="00554057">
        <w:rPr>
          <w:rFonts w:asciiTheme="majorBidi" w:hAnsiTheme="majorBidi" w:cstheme="majorBidi"/>
          <w:sz w:val="30"/>
          <w:szCs w:val="30"/>
        </w:rPr>
        <w:t>2566</w:t>
      </w:r>
    </w:p>
    <w:p w14:paraId="10B891EF" w14:textId="77777777" w:rsidR="008B5B3D" w:rsidRPr="00CB745D" w:rsidRDefault="008B5B3D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553040B6" w14:textId="38850099" w:rsidR="00BB102D" w:rsidRPr="00554057" w:rsidRDefault="00BF03CC" w:rsidP="00FA17C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7CCDA31A" w14:textId="77777777" w:rsidR="004D547E" w:rsidRPr="00903474" w:rsidRDefault="004D547E" w:rsidP="00903474">
      <w:pPr>
        <w:outlineLvl w:val="0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2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8"/>
        <w:gridCol w:w="1080"/>
        <w:gridCol w:w="270"/>
        <w:gridCol w:w="1080"/>
        <w:gridCol w:w="270"/>
        <w:gridCol w:w="1080"/>
        <w:gridCol w:w="270"/>
        <w:gridCol w:w="1080"/>
      </w:tblGrid>
      <w:tr w:rsidR="004D547E" w:rsidRPr="00554057" w14:paraId="02512A99" w14:textId="77777777" w:rsidTr="004D547E">
        <w:trPr>
          <w:trHeight w:val="385"/>
        </w:trPr>
        <w:tc>
          <w:tcPr>
            <w:tcW w:w="4138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A2B" w:rsidRPr="00554057" w14:paraId="16834B28" w14:textId="77777777" w:rsidTr="004D547E">
        <w:trPr>
          <w:trHeight w:val="385"/>
        </w:trPr>
        <w:tc>
          <w:tcPr>
            <w:tcW w:w="4138" w:type="dxa"/>
          </w:tcPr>
          <w:p w14:paraId="38966955" w14:textId="77777777" w:rsidR="00DA2A2B" w:rsidRPr="00554057" w:rsidRDefault="00DA2A2B" w:rsidP="00DA2A2B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53AE3A" w14:textId="28FEBDF3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4FEACC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542D" w14:textId="66F17D13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A7D0170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ACFD47" w14:textId="4D29314C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F7D7398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87027" w14:textId="5834F7FD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A2A2B" w:rsidRPr="00554057" w14:paraId="243E3B90" w14:textId="77777777" w:rsidTr="004D547E">
        <w:trPr>
          <w:trHeight w:val="385"/>
        </w:trPr>
        <w:tc>
          <w:tcPr>
            <w:tcW w:w="4138" w:type="dxa"/>
          </w:tcPr>
          <w:p w14:paraId="7EDBE707" w14:textId="77777777" w:rsidR="00DA2A2B" w:rsidRPr="00554057" w:rsidRDefault="00DA2A2B" w:rsidP="00DA2A2B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AE145" w14:textId="36D9D802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EE0E9DC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875F0" w14:textId="6D0D9501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5149F0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E362E" w14:textId="1CA66B1C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0C1732E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77D6" w14:textId="79E3BE46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2A2B" w:rsidRPr="00554057" w14:paraId="7DCF1D49" w14:textId="77777777" w:rsidTr="004D547E">
        <w:trPr>
          <w:trHeight w:val="399"/>
        </w:trPr>
        <w:tc>
          <w:tcPr>
            <w:tcW w:w="4138" w:type="dxa"/>
          </w:tcPr>
          <w:p w14:paraId="027FCF98" w14:textId="77777777" w:rsidR="00DA2A2B" w:rsidRPr="00554057" w:rsidRDefault="00DA2A2B" w:rsidP="00DA2A2B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7C4BAA3F" w14:textId="77777777" w:rsidR="00DA2A2B" w:rsidRPr="00554057" w:rsidRDefault="00DA2A2B" w:rsidP="00DA2A2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A2B" w:rsidRPr="00554057" w14:paraId="1CD7A738" w14:textId="77777777" w:rsidTr="004D547E">
        <w:trPr>
          <w:trHeight w:val="399"/>
        </w:trPr>
        <w:tc>
          <w:tcPr>
            <w:tcW w:w="4138" w:type="dxa"/>
          </w:tcPr>
          <w:p w14:paraId="0DA367BE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F9EFE" w14:textId="7DA9BF58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737,89</w:t>
            </w:r>
            <w:r w:rsidR="00D123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134E3D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AD5D71" w14:textId="3FC39378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957,548</w:t>
            </w:r>
          </w:p>
        </w:tc>
        <w:tc>
          <w:tcPr>
            <w:tcW w:w="270" w:type="dxa"/>
          </w:tcPr>
          <w:p w14:paraId="40E68561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79F18" w14:textId="4DE27BC7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732,589</w:t>
            </w:r>
          </w:p>
        </w:tc>
        <w:tc>
          <w:tcPr>
            <w:tcW w:w="270" w:type="dxa"/>
          </w:tcPr>
          <w:p w14:paraId="61BF5926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BE332" w14:textId="436B8EA5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952,766</w:t>
            </w:r>
          </w:p>
        </w:tc>
      </w:tr>
      <w:tr w:rsidR="00DA2A2B" w:rsidRPr="00554057" w14:paraId="6448DFB8" w14:textId="77777777" w:rsidTr="004D547E">
        <w:trPr>
          <w:trHeight w:val="399"/>
        </w:trPr>
        <w:tc>
          <w:tcPr>
            <w:tcW w:w="4138" w:type="dxa"/>
          </w:tcPr>
          <w:p w14:paraId="1836CFB6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B2DB8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5B2F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EFC94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917D53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81C952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152568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A2B" w:rsidRPr="00554057" w14:paraId="41D9D49C" w14:textId="77777777" w:rsidTr="004D547E">
        <w:trPr>
          <w:trHeight w:val="399"/>
        </w:trPr>
        <w:tc>
          <w:tcPr>
            <w:tcW w:w="4138" w:type="dxa"/>
          </w:tcPr>
          <w:p w14:paraId="5ABB86FC" w14:textId="2B5213DA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65606" w14:textId="7DA2292E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84,036</w:t>
            </w:r>
          </w:p>
        </w:tc>
        <w:tc>
          <w:tcPr>
            <w:tcW w:w="270" w:type="dxa"/>
          </w:tcPr>
          <w:p w14:paraId="2A8F1446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99114" w14:textId="24CBBFEA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177,754</w:t>
            </w:r>
          </w:p>
        </w:tc>
        <w:tc>
          <w:tcPr>
            <w:tcW w:w="270" w:type="dxa"/>
          </w:tcPr>
          <w:p w14:paraId="600F895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425EB" w14:textId="35E9CA9A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78,340</w:t>
            </w:r>
          </w:p>
        </w:tc>
        <w:tc>
          <w:tcPr>
            <w:tcW w:w="270" w:type="dxa"/>
          </w:tcPr>
          <w:p w14:paraId="52FF905F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26AD9" w14:textId="315AAC4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175,119</w:t>
            </w:r>
          </w:p>
        </w:tc>
      </w:tr>
      <w:tr w:rsidR="00DA2A2B" w:rsidRPr="00554057" w14:paraId="0E93D560" w14:textId="77777777" w:rsidTr="004D547E">
        <w:trPr>
          <w:trHeight w:val="399"/>
        </w:trPr>
        <w:tc>
          <w:tcPr>
            <w:tcW w:w="4138" w:type="dxa"/>
          </w:tcPr>
          <w:p w14:paraId="5CBE2CFA" w14:textId="339C092E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05787" w14:textId="6EC2BFBB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155,673</w:t>
            </w:r>
          </w:p>
        </w:tc>
        <w:tc>
          <w:tcPr>
            <w:tcW w:w="270" w:type="dxa"/>
          </w:tcPr>
          <w:p w14:paraId="01BA8E51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F27CB5" w14:textId="3ECC20E8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  <w:tc>
          <w:tcPr>
            <w:tcW w:w="270" w:type="dxa"/>
          </w:tcPr>
          <w:p w14:paraId="2DA7304E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F4F72F" w14:textId="2575BDC1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155,673</w:t>
            </w:r>
          </w:p>
        </w:tc>
        <w:tc>
          <w:tcPr>
            <w:tcW w:w="270" w:type="dxa"/>
          </w:tcPr>
          <w:p w14:paraId="2DBB6732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72A796" w14:textId="4E3354EA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44,824</w:t>
            </w:r>
          </w:p>
        </w:tc>
      </w:tr>
      <w:tr w:rsidR="00DA2A2B" w:rsidRPr="00554057" w14:paraId="2737E631" w14:textId="77777777" w:rsidTr="004D547E">
        <w:trPr>
          <w:trHeight w:val="399"/>
        </w:trPr>
        <w:tc>
          <w:tcPr>
            <w:tcW w:w="4138" w:type="dxa"/>
          </w:tcPr>
          <w:p w14:paraId="586D79F9" w14:textId="4FA6FE83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D24D6" w14:textId="31560F49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D123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6AB2EB5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2BD775" w14:textId="1F9AE75A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24,182</w:t>
            </w:r>
          </w:p>
        </w:tc>
        <w:tc>
          <w:tcPr>
            <w:tcW w:w="270" w:type="dxa"/>
          </w:tcPr>
          <w:p w14:paraId="4CF5672A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390EB" w14:textId="6BFE3734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9,349</w:t>
            </w:r>
          </w:p>
        </w:tc>
        <w:tc>
          <w:tcPr>
            <w:tcW w:w="270" w:type="dxa"/>
          </w:tcPr>
          <w:p w14:paraId="3B5B7F55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30B260" w14:textId="5B099EAA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24,181</w:t>
            </w:r>
          </w:p>
        </w:tc>
      </w:tr>
      <w:tr w:rsidR="00DA2A2B" w:rsidRPr="00554057" w14:paraId="3C810CB4" w14:textId="77777777" w:rsidTr="004D547E">
        <w:trPr>
          <w:trHeight w:val="399"/>
        </w:trPr>
        <w:tc>
          <w:tcPr>
            <w:tcW w:w="4138" w:type="dxa"/>
          </w:tcPr>
          <w:p w14:paraId="2686AD0F" w14:textId="099B0186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E853" w14:textId="7BC22A52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143,3</w:t>
            </w:r>
            <w:r w:rsidR="004C34B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C4283C1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C56784" w14:textId="4A283990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136,748</w:t>
            </w:r>
          </w:p>
        </w:tc>
        <w:tc>
          <w:tcPr>
            <w:tcW w:w="270" w:type="dxa"/>
          </w:tcPr>
          <w:p w14:paraId="06211C15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FF09" w14:textId="71BD1684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143,321</w:t>
            </w:r>
          </w:p>
        </w:tc>
        <w:tc>
          <w:tcPr>
            <w:tcW w:w="270" w:type="dxa"/>
          </w:tcPr>
          <w:p w14:paraId="6ECAD8F4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1FCED" w14:textId="078596CC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136,740</w:t>
            </w:r>
          </w:p>
        </w:tc>
      </w:tr>
      <w:tr w:rsidR="00DA2A2B" w:rsidRPr="00554057" w14:paraId="4C09711F" w14:textId="77777777" w:rsidTr="004D547E">
        <w:trPr>
          <w:trHeight w:val="399"/>
        </w:trPr>
        <w:tc>
          <w:tcPr>
            <w:tcW w:w="4138" w:type="dxa"/>
          </w:tcPr>
          <w:p w14:paraId="3DD131ED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3774" w14:textId="7B6F0129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1,130,2</w:t>
            </w:r>
            <w:r w:rsidR="006C4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4DD154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5870E" w14:textId="7456F1A5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1,341,056</w:t>
            </w:r>
          </w:p>
        </w:tc>
        <w:tc>
          <w:tcPr>
            <w:tcW w:w="270" w:type="dxa"/>
          </w:tcPr>
          <w:p w14:paraId="3D9AE426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6B41" w14:textId="05FBAA8B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</w:t>
            </w:r>
            <w:r w:rsidR="00F44A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08329A92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60938E" w14:textId="4DDD457D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1,333,630</w:t>
            </w:r>
          </w:p>
        </w:tc>
      </w:tr>
      <w:tr w:rsidR="00DA2A2B" w:rsidRPr="00554057" w14:paraId="5E7C9240" w14:textId="77777777" w:rsidTr="004D547E">
        <w:trPr>
          <w:trHeight w:val="399"/>
        </w:trPr>
        <w:tc>
          <w:tcPr>
            <w:tcW w:w="4138" w:type="dxa"/>
          </w:tcPr>
          <w:p w14:paraId="2145977E" w14:textId="77777777" w:rsidR="00DA2A2B" w:rsidRPr="00554057" w:rsidRDefault="00DA2A2B" w:rsidP="00DA2A2B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D17F77" w14:textId="4C24D667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(159,46</w:t>
            </w:r>
            <w:r w:rsidR="004C34B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139EAB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BAE6ED" w14:textId="7C70F18D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(143,906)</w:t>
            </w:r>
          </w:p>
        </w:tc>
        <w:tc>
          <w:tcPr>
            <w:tcW w:w="270" w:type="dxa"/>
          </w:tcPr>
          <w:p w14:paraId="353A060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7AEF" w14:textId="4CC5F6F0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(159,460)</w:t>
            </w:r>
          </w:p>
        </w:tc>
        <w:tc>
          <w:tcPr>
            <w:tcW w:w="270" w:type="dxa"/>
          </w:tcPr>
          <w:p w14:paraId="0349CE2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75C7BE" w14:textId="6E5C4DD3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(143,897)</w:t>
            </w:r>
          </w:p>
        </w:tc>
      </w:tr>
      <w:tr w:rsidR="00DA2A2B" w:rsidRPr="00554057" w14:paraId="2E5927FD" w14:textId="77777777" w:rsidTr="004D547E">
        <w:trPr>
          <w:trHeight w:val="399"/>
        </w:trPr>
        <w:tc>
          <w:tcPr>
            <w:tcW w:w="4138" w:type="dxa"/>
          </w:tcPr>
          <w:p w14:paraId="6C038401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DEC03A3" w14:textId="03F8FE4D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970,8</w:t>
            </w:r>
            <w:r w:rsidR="00D123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25465FF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5403CE1A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1,197,150</w:t>
            </w:r>
          </w:p>
        </w:tc>
        <w:tc>
          <w:tcPr>
            <w:tcW w:w="270" w:type="dxa"/>
          </w:tcPr>
          <w:p w14:paraId="4F1C9447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1375F" w14:textId="5214CDC4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959,812</w:t>
            </w:r>
          </w:p>
        </w:tc>
        <w:tc>
          <w:tcPr>
            <w:tcW w:w="270" w:type="dxa"/>
          </w:tcPr>
          <w:p w14:paraId="1065E73F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648B83D6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1,189,733</w:t>
            </w:r>
          </w:p>
        </w:tc>
      </w:tr>
    </w:tbl>
    <w:p w14:paraId="1CED2E28" w14:textId="77777777" w:rsidR="00903474" w:rsidRPr="00CB745D" w:rsidRDefault="009034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15"/>
        <w:gridCol w:w="275"/>
        <w:gridCol w:w="1087"/>
        <w:gridCol w:w="275"/>
        <w:gridCol w:w="1121"/>
        <w:gridCol w:w="258"/>
        <w:gridCol w:w="1179"/>
      </w:tblGrid>
      <w:tr w:rsidR="00395331" w:rsidRPr="00554057" w14:paraId="02EA5013" w14:textId="77777777" w:rsidTr="00CB745D">
        <w:tc>
          <w:tcPr>
            <w:tcW w:w="2212" w:type="pct"/>
          </w:tcPr>
          <w:p w14:paraId="60ABAB2A" w14:textId="77777777" w:rsidR="00395331" w:rsidRPr="00554057" w:rsidRDefault="00395331" w:rsidP="00D54C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2" w:type="pct"/>
            <w:gridSpan w:val="3"/>
          </w:tcPr>
          <w:p w14:paraId="34D25EB3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587B6D9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427E50B0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331" w:rsidRPr="00554057" w14:paraId="64210A32" w14:textId="77777777" w:rsidTr="00CB745D">
        <w:tc>
          <w:tcPr>
            <w:tcW w:w="2212" w:type="pct"/>
          </w:tcPr>
          <w:p w14:paraId="720E9E19" w14:textId="029A57F5" w:rsidR="00395331" w:rsidRPr="00554057" w:rsidRDefault="00395331" w:rsidP="00D54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34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225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25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3" w:type="pct"/>
          </w:tcPr>
          <w:p w14:paraId="35D423F0" w14:textId="46D5F9CE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6738C86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E2BE75" w14:textId="56C64527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AB156CF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5C27E8" w14:textId="5DF966E1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" w:type="pct"/>
          </w:tcPr>
          <w:p w14:paraId="3A73A78E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EFB5E0" w14:textId="685F3AAD" w:rsidR="00395331" w:rsidRPr="00554057" w:rsidRDefault="00642FCD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95331" w:rsidRPr="00554057" w14:paraId="64CF4CEA" w14:textId="77777777" w:rsidTr="00D54C60">
        <w:tc>
          <w:tcPr>
            <w:tcW w:w="2212" w:type="pct"/>
          </w:tcPr>
          <w:p w14:paraId="6291065E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70AE2BB2" w14:textId="77777777" w:rsidR="00395331" w:rsidRPr="00554057" w:rsidRDefault="00395331" w:rsidP="00D54C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A2B" w:rsidRPr="00554057" w14:paraId="5B73B1E3" w14:textId="77777777" w:rsidTr="00CB745D">
        <w:tc>
          <w:tcPr>
            <w:tcW w:w="2212" w:type="pct"/>
          </w:tcPr>
          <w:p w14:paraId="7FC69395" w14:textId="4EF789DC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5F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5F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015F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3" w:type="pct"/>
          </w:tcPr>
          <w:p w14:paraId="0018AE86" w14:textId="3D5A9F46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15,563</w:t>
            </w:r>
          </w:p>
        </w:tc>
        <w:tc>
          <w:tcPr>
            <w:tcW w:w="147" w:type="pct"/>
          </w:tcPr>
          <w:p w14:paraId="4DEBF3AA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EFA84F" w14:textId="409D7D94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(5,529)</w:t>
            </w:r>
          </w:p>
        </w:tc>
        <w:tc>
          <w:tcPr>
            <w:tcW w:w="147" w:type="pct"/>
          </w:tcPr>
          <w:p w14:paraId="5818C739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9FBE88" w14:textId="1D6A61B9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400E2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8" w:type="pct"/>
          </w:tcPr>
          <w:p w14:paraId="105D45AB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4677ED" w14:textId="6F990E85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(5,529)</w:t>
            </w:r>
          </w:p>
        </w:tc>
      </w:tr>
    </w:tbl>
    <w:p w14:paraId="60D13C4C" w14:textId="7A0C9CDD" w:rsidR="00D762E4" w:rsidRPr="00554057" w:rsidRDefault="00D762E4" w:rsidP="00165B9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45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EF2188C" w14:textId="15988C55" w:rsidR="00254786" w:rsidRPr="00554057" w:rsidRDefault="00254786" w:rsidP="0025478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5"/>
        <w:gridCol w:w="236"/>
        <w:gridCol w:w="1108"/>
        <w:gridCol w:w="241"/>
        <w:gridCol w:w="1081"/>
        <w:gridCol w:w="280"/>
        <w:gridCol w:w="1109"/>
      </w:tblGrid>
      <w:tr w:rsidR="00DA2A2B" w:rsidRPr="00554057" w14:paraId="111DB06A" w14:textId="77777777" w:rsidTr="00DA2A2B">
        <w:trPr>
          <w:trHeight w:val="385"/>
          <w:tblHeader/>
        </w:trPr>
        <w:tc>
          <w:tcPr>
            <w:tcW w:w="4230" w:type="dxa"/>
          </w:tcPr>
          <w:p w14:paraId="3F22BABE" w14:textId="77777777" w:rsidR="00DA2A2B" w:rsidRPr="00554057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7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A2B" w:rsidRPr="00554057" w14:paraId="1A7E4504" w14:textId="77777777" w:rsidTr="00DA2A2B">
        <w:trPr>
          <w:trHeight w:val="385"/>
          <w:tblHeader/>
        </w:trPr>
        <w:tc>
          <w:tcPr>
            <w:tcW w:w="4230" w:type="dxa"/>
          </w:tcPr>
          <w:p w14:paraId="6C4A6461" w14:textId="77777777" w:rsidR="00DA2A2B" w:rsidRPr="00554057" w:rsidRDefault="00DA2A2B" w:rsidP="00DA2A2B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163B860C" w14:textId="3A81D0A3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492419F" w14:textId="7777777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9EC1A45" w14:textId="74611F9F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71B8BB08" w14:textId="7777777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6EC0662" w14:textId="2100B666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37BDCDC5" w14:textId="7777777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8BD530" w14:textId="56A07991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A2A2B" w:rsidRPr="00554057" w14:paraId="6A3F87D1" w14:textId="77777777" w:rsidTr="00DA2A2B">
        <w:trPr>
          <w:trHeight w:val="385"/>
          <w:tblHeader/>
        </w:trPr>
        <w:tc>
          <w:tcPr>
            <w:tcW w:w="4230" w:type="dxa"/>
          </w:tcPr>
          <w:p w14:paraId="3B05962B" w14:textId="77777777" w:rsidR="00DA2A2B" w:rsidRPr="00554057" w:rsidRDefault="00DA2A2B" w:rsidP="00DA2A2B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F83241E" w14:textId="5F71E24D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50D6552" w14:textId="7777777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DF4CD22" w14:textId="36A7A796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336E8318" w14:textId="7777777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A7FF5E" w14:textId="7B9F70B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0" w:type="dxa"/>
          </w:tcPr>
          <w:p w14:paraId="14FC9636" w14:textId="77777777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1B6006" w14:textId="4E081F65" w:rsidR="00DA2A2B" w:rsidRPr="00554057" w:rsidRDefault="00DA2A2B" w:rsidP="00DA2A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2A2B" w:rsidRPr="00554057" w14:paraId="15D83999" w14:textId="77777777" w:rsidTr="00DA2A2B">
        <w:trPr>
          <w:trHeight w:val="399"/>
          <w:tblHeader/>
        </w:trPr>
        <w:tc>
          <w:tcPr>
            <w:tcW w:w="4230" w:type="dxa"/>
          </w:tcPr>
          <w:p w14:paraId="224A3B43" w14:textId="77777777" w:rsidR="00DA2A2B" w:rsidRPr="00554057" w:rsidRDefault="00DA2A2B" w:rsidP="00DA2A2B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70" w:type="dxa"/>
            <w:gridSpan w:val="7"/>
            <w:hideMark/>
          </w:tcPr>
          <w:p w14:paraId="15451235" w14:textId="77777777" w:rsidR="00DA2A2B" w:rsidRPr="00554057" w:rsidRDefault="00DA2A2B" w:rsidP="00DA2A2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A2B" w:rsidRPr="00554057" w14:paraId="09F50B95" w14:textId="77777777" w:rsidTr="00DA2A2B">
        <w:trPr>
          <w:trHeight w:val="399"/>
        </w:trPr>
        <w:tc>
          <w:tcPr>
            <w:tcW w:w="4230" w:type="dxa"/>
          </w:tcPr>
          <w:p w14:paraId="23265ADB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E42AAA7" w14:textId="051A1AE2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1,150,387</w:t>
            </w:r>
          </w:p>
        </w:tc>
        <w:tc>
          <w:tcPr>
            <w:tcW w:w="236" w:type="dxa"/>
          </w:tcPr>
          <w:p w14:paraId="6E99AEDE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8D67190" w14:textId="231EB8B0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1,680,430</w:t>
            </w:r>
          </w:p>
        </w:tc>
        <w:tc>
          <w:tcPr>
            <w:tcW w:w="241" w:type="dxa"/>
          </w:tcPr>
          <w:p w14:paraId="75CF5EFA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F7B8978" w14:textId="53BA091F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1,150,387</w:t>
            </w:r>
          </w:p>
        </w:tc>
        <w:tc>
          <w:tcPr>
            <w:tcW w:w="280" w:type="dxa"/>
          </w:tcPr>
          <w:p w14:paraId="315582C2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38860EDD" w14:textId="24BA5783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1,680,430</w:t>
            </w:r>
          </w:p>
        </w:tc>
      </w:tr>
      <w:tr w:rsidR="00DA2A2B" w:rsidRPr="00554057" w14:paraId="1CBCBAC1" w14:textId="77777777" w:rsidTr="00DA2A2B">
        <w:trPr>
          <w:trHeight w:val="399"/>
        </w:trPr>
        <w:tc>
          <w:tcPr>
            <w:tcW w:w="4230" w:type="dxa"/>
          </w:tcPr>
          <w:p w14:paraId="18C9F7B2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F3CDB55" w14:textId="6CFB4C62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7,929</w:t>
            </w:r>
          </w:p>
        </w:tc>
        <w:tc>
          <w:tcPr>
            <w:tcW w:w="236" w:type="dxa"/>
          </w:tcPr>
          <w:p w14:paraId="4CB71C47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7C4A5D0" w14:textId="159EFAB6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  <w:tc>
          <w:tcPr>
            <w:tcW w:w="241" w:type="dxa"/>
          </w:tcPr>
          <w:p w14:paraId="3E19E41F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513EA6" w14:textId="091B1AC0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7,929</w:t>
            </w:r>
          </w:p>
        </w:tc>
        <w:tc>
          <w:tcPr>
            <w:tcW w:w="280" w:type="dxa"/>
          </w:tcPr>
          <w:p w14:paraId="01DD216D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B581224" w14:textId="468791F1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</w:tr>
      <w:tr w:rsidR="00DA2A2B" w:rsidRPr="00554057" w14:paraId="37EAEA83" w14:textId="77777777" w:rsidTr="00DA2A2B">
        <w:trPr>
          <w:trHeight w:val="399"/>
        </w:trPr>
        <w:tc>
          <w:tcPr>
            <w:tcW w:w="4230" w:type="dxa"/>
          </w:tcPr>
          <w:p w14:paraId="0F553B7C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44C9101" w14:textId="5A6511B6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4,968</w:t>
            </w:r>
          </w:p>
        </w:tc>
        <w:tc>
          <w:tcPr>
            <w:tcW w:w="236" w:type="dxa"/>
          </w:tcPr>
          <w:p w14:paraId="58638650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D2498AE" w14:textId="66525EE5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  <w:tc>
          <w:tcPr>
            <w:tcW w:w="241" w:type="dxa"/>
          </w:tcPr>
          <w:p w14:paraId="00024174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95A487" w14:textId="6D10AC33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4,968</w:t>
            </w:r>
          </w:p>
        </w:tc>
        <w:tc>
          <w:tcPr>
            <w:tcW w:w="280" w:type="dxa"/>
          </w:tcPr>
          <w:p w14:paraId="14D5C16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768BB6B" w14:textId="4600166B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4,824</w:t>
            </w:r>
          </w:p>
        </w:tc>
      </w:tr>
      <w:tr w:rsidR="00DA2A2B" w:rsidRPr="00554057" w14:paraId="1FB5A1CC" w14:textId="77777777" w:rsidTr="00DA2A2B">
        <w:trPr>
          <w:trHeight w:val="399"/>
        </w:trPr>
        <w:tc>
          <w:tcPr>
            <w:tcW w:w="4230" w:type="dxa"/>
          </w:tcPr>
          <w:p w14:paraId="5BA7F752" w14:textId="4C6258F2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024B31D" w14:textId="43EEBDDB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89,609</w:t>
            </w:r>
          </w:p>
        </w:tc>
        <w:tc>
          <w:tcPr>
            <w:tcW w:w="236" w:type="dxa"/>
          </w:tcPr>
          <w:p w14:paraId="4AF85805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345594A7" w14:textId="1A864CF3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234A687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E57D68" w14:textId="7FCFFC5F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89,609</w:t>
            </w:r>
          </w:p>
        </w:tc>
        <w:tc>
          <w:tcPr>
            <w:tcW w:w="280" w:type="dxa"/>
          </w:tcPr>
          <w:p w14:paraId="2708DBFE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9EC779E" w14:textId="1CFF54A0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A2B" w:rsidRPr="00554057" w14:paraId="08644D18" w14:textId="77777777" w:rsidTr="00DA2A2B">
        <w:trPr>
          <w:trHeight w:val="399"/>
        </w:trPr>
        <w:tc>
          <w:tcPr>
            <w:tcW w:w="4230" w:type="dxa"/>
          </w:tcPr>
          <w:p w14:paraId="4A3379FB" w14:textId="77777777" w:rsidR="00DA2A2B" w:rsidRPr="00554057" w:rsidRDefault="00DA2A2B" w:rsidP="00DA2A2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73746" w14:textId="78ADACE7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1,252,89</w:t>
            </w:r>
            <w:r w:rsidR="00622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520356B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6FAE4487" w14:textId="2CB4770E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1,694,009</w:t>
            </w:r>
          </w:p>
        </w:tc>
        <w:tc>
          <w:tcPr>
            <w:tcW w:w="241" w:type="dxa"/>
          </w:tcPr>
          <w:p w14:paraId="0B87D639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200D3" w14:textId="414E5D61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1,252,89</w:t>
            </w:r>
            <w:r w:rsidR="00622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1A56A0BB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860E600" w14:textId="759092F1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1,694,009</w:t>
            </w:r>
          </w:p>
        </w:tc>
      </w:tr>
      <w:tr w:rsidR="00DA2A2B" w:rsidRPr="00554057" w14:paraId="3866DE44" w14:textId="77777777" w:rsidTr="00DA2A2B">
        <w:trPr>
          <w:trHeight w:val="399"/>
        </w:trPr>
        <w:tc>
          <w:tcPr>
            <w:tcW w:w="4230" w:type="dxa"/>
          </w:tcPr>
          <w:p w14:paraId="0AEE42F3" w14:textId="77777777" w:rsidR="00DA2A2B" w:rsidRPr="00554057" w:rsidRDefault="00DA2A2B" w:rsidP="00DA2A2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626A" w14:textId="0BD99D44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(73,99</w:t>
            </w:r>
            <w:r w:rsidR="00DE7E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283F92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31B8D53" w14:textId="3B9C6B51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  <w:tc>
          <w:tcPr>
            <w:tcW w:w="241" w:type="dxa"/>
          </w:tcPr>
          <w:p w14:paraId="230965FF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ADFF" w14:textId="6FE29353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(73,99</w:t>
            </w:r>
            <w:r w:rsidR="00DE7E1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B11D89E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AFFC17" w14:textId="44A2243B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(80,697)</w:t>
            </w:r>
          </w:p>
        </w:tc>
      </w:tr>
      <w:tr w:rsidR="00DA2A2B" w:rsidRPr="00554057" w14:paraId="27996E36" w14:textId="77777777" w:rsidTr="00DA2A2B">
        <w:trPr>
          <w:trHeight w:val="399"/>
        </w:trPr>
        <w:tc>
          <w:tcPr>
            <w:tcW w:w="4230" w:type="dxa"/>
          </w:tcPr>
          <w:p w14:paraId="5D699D5C" w14:textId="77777777" w:rsidR="00DA2A2B" w:rsidRPr="00554057" w:rsidRDefault="00DA2A2B" w:rsidP="00DA2A2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1E500" w14:textId="3D2D4D54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1,178,90</w:t>
            </w:r>
            <w:r w:rsidR="00597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56B1267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52484969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  <w:tc>
          <w:tcPr>
            <w:tcW w:w="241" w:type="dxa"/>
          </w:tcPr>
          <w:p w14:paraId="591191B7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0FEE27" w14:textId="2880FEB6" w:rsidR="00DA2A2B" w:rsidRPr="00554057" w:rsidRDefault="005A0C95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1,178,90</w:t>
            </w:r>
            <w:r w:rsidR="00597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08300B6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1F0AFC86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1,613,312</w:t>
            </w:r>
          </w:p>
        </w:tc>
      </w:tr>
    </w:tbl>
    <w:p w14:paraId="769399A7" w14:textId="77777777" w:rsidR="004D547E" w:rsidRPr="00554057" w:rsidRDefault="004D547E" w:rsidP="004D547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15"/>
        <w:gridCol w:w="236"/>
        <w:gridCol w:w="1108"/>
        <w:gridCol w:w="241"/>
        <w:gridCol w:w="1081"/>
        <w:gridCol w:w="280"/>
        <w:gridCol w:w="1069"/>
      </w:tblGrid>
      <w:tr w:rsidR="004D547E" w:rsidRPr="00554057" w14:paraId="3D21E77A" w14:textId="77777777" w:rsidTr="00CB745D">
        <w:trPr>
          <w:trHeight w:val="399"/>
        </w:trPr>
        <w:tc>
          <w:tcPr>
            <w:tcW w:w="4230" w:type="dxa"/>
          </w:tcPr>
          <w:p w14:paraId="177A846C" w14:textId="5D09E2EA" w:rsidR="004D547E" w:rsidRPr="00554057" w:rsidRDefault="004D547E" w:rsidP="004F7138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9A26C3"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</w:t>
            </w:r>
          </w:p>
          <w:p w14:paraId="5236D450" w14:textId="79E6F88E" w:rsidR="004D547E" w:rsidRPr="00554057" w:rsidRDefault="004D547E" w:rsidP="004F7138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 w:hanging="2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บัญชีต้นทุนขายสินค้าและการให้บริการ</w:t>
            </w: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1C7BD9EE" w14:textId="77777777" w:rsidR="004D547E" w:rsidRPr="00554057" w:rsidRDefault="004D547E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644345" w14:textId="77777777" w:rsidR="004D547E" w:rsidRPr="00554057" w:rsidRDefault="004D547E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F7596AA" w14:textId="77777777" w:rsidR="004D547E" w:rsidRPr="00554057" w:rsidRDefault="004D547E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A2B" w:rsidRPr="00554057" w14:paraId="481CBF34" w14:textId="77777777" w:rsidTr="00CB745D">
        <w:trPr>
          <w:trHeight w:val="399"/>
        </w:trPr>
        <w:tc>
          <w:tcPr>
            <w:tcW w:w="4230" w:type="dxa"/>
          </w:tcPr>
          <w:p w14:paraId="58BA067D" w14:textId="4CB869FD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90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5" w:type="dxa"/>
            <w:shd w:val="clear" w:color="auto" w:fill="auto"/>
          </w:tcPr>
          <w:p w14:paraId="7397DB13" w14:textId="395FEA22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BC56CC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0B5AA35C" w14:textId="0C706F28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2F39AC55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294FD4A" w14:textId="166F9C96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0" w:type="dxa"/>
          </w:tcPr>
          <w:p w14:paraId="38C5D381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84FCA9E" w14:textId="1A9C8C6D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A2A2B" w:rsidRPr="00554057" w14:paraId="3400B00A" w14:textId="77777777" w:rsidTr="00CB745D">
        <w:trPr>
          <w:trHeight w:val="399"/>
        </w:trPr>
        <w:tc>
          <w:tcPr>
            <w:tcW w:w="4230" w:type="dxa"/>
          </w:tcPr>
          <w:p w14:paraId="11E0036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9EEAA1B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A2B" w:rsidRPr="00554057" w14:paraId="0CC64CFC" w14:textId="77777777" w:rsidTr="00CB745D">
        <w:trPr>
          <w:trHeight w:val="399"/>
        </w:trPr>
        <w:tc>
          <w:tcPr>
            <w:tcW w:w="4230" w:type="dxa"/>
          </w:tcPr>
          <w:p w14:paraId="196E4E7F" w14:textId="3B432745" w:rsidR="00DA2A2B" w:rsidRPr="00CB745D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37C60FF7" w14:textId="04848555" w:rsidR="00DA2A2B" w:rsidRPr="00554057" w:rsidRDefault="003E7EA2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3,537,43</w:t>
            </w:r>
            <w:r w:rsidR="00DE7E1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45F488D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66F308D" w14:textId="01299C98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5,918,587</w:t>
            </w:r>
          </w:p>
        </w:tc>
        <w:tc>
          <w:tcPr>
            <w:tcW w:w="241" w:type="dxa"/>
          </w:tcPr>
          <w:p w14:paraId="42A65735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26C58C3" w14:textId="56CB3684" w:rsidR="00DA2A2B" w:rsidRPr="005C7612" w:rsidRDefault="005C7612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C7612">
              <w:rPr>
                <w:rFonts w:asciiTheme="majorBidi" w:hAnsiTheme="majorBidi" w:cstheme="majorBidi"/>
                <w:sz w:val="30"/>
                <w:szCs w:val="30"/>
              </w:rPr>
              <w:t>3,580,43</w:t>
            </w:r>
            <w:r w:rsidR="00DE7E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1195CF6A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B42CD2F" w14:textId="48A12A53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5,998,540</w:t>
            </w:r>
          </w:p>
        </w:tc>
      </w:tr>
      <w:tr w:rsidR="00DA2A2B" w:rsidRPr="00554057" w14:paraId="1D409C7E" w14:textId="77777777" w:rsidTr="00CB745D">
        <w:trPr>
          <w:trHeight w:val="399"/>
        </w:trPr>
        <w:tc>
          <w:tcPr>
            <w:tcW w:w="4230" w:type="dxa"/>
          </w:tcPr>
          <w:p w14:paraId="2E8408E9" w14:textId="176039E3" w:rsidR="00DA2A2B" w:rsidRPr="00CB745D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="0056644A" w:rsidRPr="00646061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(</w:t>
            </w:r>
            <w:r w:rsidR="0056644A"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กลับรายการ</w:t>
            </w:r>
            <w:r w:rsidR="0056644A" w:rsidRPr="00646061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)</w:t>
            </w:r>
            <w:r w:rsidR="0056644A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A569050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B1359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651FF59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2BDADC8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C0B131" w14:textId="77777777" w:rsidR="00DA2A2B" w:rsidRPr="005C7612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85A6EFB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0606647" w14:textId="77777777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A2B" w:rsidRPr="00554057" w14:paraId="192F69BF" w14:textId="77777777" w:rsidTr="00CB745D">
        <w:trPr>
          <w:trHeight w:val="399"/>
        </w:trPr>
        <w:tc>
          <w:tcPr>
            <w:tcW w:w="4230" w:type="dxa"/>
          </w:tcPr>
          <w:p w14:paraId="52C05A6D" w14:textId="3D98B475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9DA78" w14:textId="4DF751FF" w:rsidR="00DA2A2B" w:rsidRPr="00554057" w:rsidRDefault="005C7612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(6,70</w:t>
            </w:r>
            <w:r w:rsidR="00DE7E1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A1F0362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2D1C5FB" w14:textId="3469347B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3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37,360</w:t>
            </w:r>
          </w:p>
        </w:tc>
        <w:tc>
          <w:tcPr>
            <w:tcW w:w="241" w:type="dxa"/>
          </w:tcPr>
          <w:p w14:paraId="04A4FFEF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B2DD2" w14:textId="4F15B6D6" w:rsidR="00DA2A2B" w:rsidRPr="005C7612" w:rsidRDefault="005C7612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C7612">
              <w:rPr>
                <w:rFonts w:asciiTheme="majorBidi" w:hAnsiTheme="majorBidi" w:cstheme="majorBidi"/>
                <w:sz w:val="30"/>
                <w:szCs w:val="30"/>
              </w:rPr>
              <w:t>(6,70</w:t>
            </w:r>
            <w:r w:rsidR="00DE7E1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C761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67199B64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C6B3DD1" w14:textId="69E18180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37,360</w:t>
            </w:r>
          </w:p>
        </w:tc>
      </w:tr>
      <w:tr w:rsidR="00DA2A2B" w:rsidRPr="00554057" w14:paraId="30C120D2" w14:textId="77777777" w:rsidTr="00CB745D">
        <w:trPr>
          <w:trHeight w:val="399"/>
        </w:trPr>
        <w:tc>
          <w:tcPr>
            <w:tcW w:w="4230" w:type="dxa"/>
          </w:tcPr>
          <w:p w14:paraId="4AF890AA" w14:textId="77777777" w:rsidR="00DA2A2B" w:rsidRPr="00554057" w:rsidRDefault="00DA2A2B" w:rsidP="00DA2A2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2A027" w14:textId="44BF672F" w:rsidR="00DA2A2B" w:rsidRPr="00554057" w:rsidRDefault="003E7EA2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3,530,729</w:t>
            </w:r>
          </w:p>
        </w:tc>
        <w:tc>
          <w:tcPr>
            <w:tcW w:w="236" w:type="dxa"/>
          </w:tcPr>
          <w:p w14:paraId="7756BC33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EEE08" w14:textId="430F348B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5,955,947</w:t>
            </w:r>
          </w:p>
        </w:tc>
        <w:tc>
          <w:tcPr>
            <w:tcW w:w="241" w:type="dxa"/>
          </w:tcPr>
          <w:p w14:paraId="017E8C57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A9A81" w14:textId="5DCB6EEA" w:rsidR="00DA2A2B" w:rsidRPr="005C7612" w:rsidRDefault="005C7612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6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="00DE7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5C76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,72</w:t>
            </w:r>
            <w:r w:rsidR="000209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536629D8" w14:textId="77777777" w:rsidR="00DA2A2B" w:rsidRPr="00554057" w:rsidRDefault="00DA2A2B" w:rsidP="00DA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026E7" w14:textId="0B31F30E" w:rsidR="00DA2A2B" w:rsidRPr="00554057" w:rsidRDefault="00DA2A2B" w:rsidP="00DA2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6,035,900</w:t>
            </w:r>
          </w:p>
        </w:tc>
      </w:tr>
    </w:tbl>
    <w:p w14:paraId="546B181A" w14:textId="77777777" w:rsidR="009A26C3" w:rsidRPr="00554057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8B2981" w14:textId="7DB9DE93" w:rsidR="00B30C51" w:rsidRDefault="001E641E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344416" w:rsidRPr="00A02BFC">
        <w:rPr>
          <w:rFonts w:ascii="Angsana New" w:hAnsi="Angsana New" w:cs="Angsana New" w:hint="cs"/>
          <w:sz w:val="30"/>
          <w:szCs w:val="30"/>
        </w:rPr>
        <w:t>3</w:t>
      </w:r>
      <w:r w:rsidR="00344416" w:rsidRPr="00A02BFC">
        <w:rPr>
          <w:rFonts w:ascii="Angsana New" w:hAnsi="Angsana New" w:cs="Angsana New"/>
          <w:sz w:val="30"/>
          <w:szCs w:val="30"/>
        </w:rPr>
        <w:t>0</w:t>
      </w:r>
      <w:r w:rsidR="00344416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4441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E56CF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642FCD" w:rsidRPr="00554057">
        <w:rPr>
          <w:rFonts w:asciiTheme="majorBidi" w:hAnsiTheme="majorBidi" w:cstheme="majorBidi"/>
          <w:sz w:val="30"/>
          <w:szCs w:val="30"/>
          <w:lang w:val="en-GB"/>
        </w:rPr>
        <w:t>2566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22345B">
        <w:rPr>
          <w:rFonts w:asciiTheme="majorBidi" w:hAnsiTheme="majorBidi" w:cstheme="majorBidi"/>
          <w:sz w:val="30"/>
          <w:szCs w:val="30"/>
          <w:lang w:val="en-GB"/>
        </w:rPr>
        <w:t>848.1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2565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596</w:t>
      </w:r>
      <w:r w:rsidR="00306837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ล้านบาท)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FB03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2345B">
        <w:rPr>
          <w:rFonts w:asciiTheme="majorBidi" w:hAnsiTheme="majorBidi" w:cstheme="majorBidi"/>
          <w:sz w:val="30"/>
          <w:szCs w:val="30"/>
        </w:rPr>
        <w:t xml:space="preserve">2.34 </w:t>
      </w:r>
      <w:r w:rsidR="000209E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554057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2345B">
        <w:rPr>
          <w:rFonts w:asciiTheme="majorBidi" w:hAnsiTheme="majorBidi" w:cstheme="majorBidi"/>
          <w:sz w:val="30"/>
          <w:szCs w:val="30"/>
          <w:lang w:val="en-GB"/>
        </w:rPr>
        <w:t>6.</w:t>
      </w:r>
      <w:r w:rsidR="00622D4C">
        <w:rPr>
          <w:rFonts w:asciiTheme="majorBidi" w:hAnsiTheme="majorBidi" w:cstheme="majorBidi"/>
          <w:sz w:val="30"/>
          <w:szCs w:val="30"/>
          <w:lang w:val="en-GB"/>
        </w:rPr>
        <w:t>05</w:t>
      </w:r>
      <w:r w:rsidR="00F2674B" w:rsidRPr="0055405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2674B" w:rsidRPr="00554057">
        <w:rPr>
          <w:rFonts w:asciiTheme="majorBidi" w:hAnsiTheme="majorBidi" w:cstheme="majorBidi"/>
          <w:sz w:val="30"/>
          <w:szCs w:val="30"/>
          <w:cs/>
          <w:lang w:val="en-GB"/>
        </w:rPr>
        <w:t>ต่อปี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(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2565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0</w:t>
      </w:r>
      <w:r w:rsidR="005354EB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95</w:t>
      </w:r>
      <w:r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71E1B"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3</w:t>
      </w:r>
      <w:r w:rsidR="005354EB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642FCD" w:rsidRPr="00554057">
        <w:rPr>
          <w:rFonts w:asciiTheme="majorBidi" w:hAnsiTheme="majorBidi" w:cstheme="majorBidi"/>
          <w:i/>
          <w:iCs/>
          <w:sz w:val="30"/>
          <w:szCs w:val="30"/>
          <w:lang w:val="en-GB"/>
        </w:rPr>
        <w:t>45</w:t>
      </w:r>
      <w:r w:rsidR="00FB034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 w:rsidRPr="005540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554057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</w:t>
      </w:r>
      <w:r w:rsidR="00A4239A"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720AE49D" w14:textId="77777777" w:rsidR="00344416" w:rsidRDefault="00344416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EB4E" w14:textId="3CFA869C" w:rsidR="00344416" w:rsidRPr="00A4239A" w:rsidRDefault="00344416" w:rsidP="00FB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44416" w:rsidRPr="00A4239A" w:rsidSect="00187DB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13"/>
          <w:cols w:space="708"/>
          <w:titlePg/>
          <w:docGrid w:linePitch="360"/>
        </w:sectPr>
      </w:pPr>
    </w:p>
    <w:p w14:paraId="0DDE2A5E" w14:textId="372F0EB1" w:rsidR="00925F84" w:rsidRPr="00C400B7" w:rsidRDefault="00925F84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ที่ดิน อาคาร และอุปกรณ์</w:t>
      </w:r>
    </w:p>
    <w:p w14:paraId="54601A27" w14:textId="6062643F" w:rsidR="004D547E" w:rsidRDefault="004D547E" w:rsidP="004D547E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70"/>
        <w:gridCol w:w="1080"/>
        <w:gridCol w:w="270"/>
        <w:gridCol w:w="1080"/>
      </w:tblGrid>
      <w:tr w:rsidR="00344416" w:rsidRPr="00F00207" w14:paraId="53F065AE" w14:textId="77777777" w:rsidTr="00344416">
        <w:trPr>
          <w:trHeight w:val="385"/>
          <w:tblHeader/>
        </w:trPr>
        <w:tc>
          <w:tcPr>
            <w:tcW w:w="4392" w:type="dxa"/>
          </w:tcPr>
          <w:p w14:paraId="750022F2" w14:textId="77777777" w:rsidR="00344416" w:rsidRPr="00F00207" w:rsidRDefault="00344416" w:rsidP="00800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FB9BCDB" w14:textId="77777777" w:rsidR="00344416" w:rsidRPr="00F00207" w:rsidRDefault="00344416" w:rsidP="008007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38EDD8C" w14:textId="77777777" w:rsidR="00344416" w:rsidRPr="00F00207" w:rsidRDefault="00344416" w:rsidP="008007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AD62259" w14:textId="77777777" w:rsidR="00344416" w:rsidRPr="00F00207" w:rsidRDefault="00344416" w:rsidP="008007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4416" w:rsidRPr="00F00207" w14:paraId="6086FCD4" w14:textId="77777777" w:rsidTr="00344416">
        <w:trPr>
          <w:trHeight w:val="385"/>
        </w:trPr>
        <w:tc>
          <w:tcPr>
            <w:tcW w:w="4392" w:type="dxa"/>
          </w:tcPr>
          <w:p w14:paraId="4879AAA3" w14:textId="77777777" w:rsidR="00344416" w:rsidRPr="00F00207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11E9BBB7" w14:textId="586BEB06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ED31BFE" w14:textId="77777777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5C82D" w14:textId="187D2E84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3D2536" w14:textId="77777777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971AA" w14:textId="62589439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81A7A13" w14:textId="77777777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9F348" w14:textId="7D31BE68" w:rsidR="00344416" w:rsidRPr="00F00207" w:rsidRDefault="00344416" w:rsidP="008007E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44416" w:rsidRPr="00F00207" w14:paraId="2B3B4BE8" w14:textId="77777777" w:rsidTr="00344416">
        <w:trPr>
          <w:trHeight w:val="399"/>
        </w:trPr>
        <w:tc>
          <w:tcPr>
            <w:tcW w:w="4392" w:type="dxa"/>
          </w:tcPr>
          <w:p w14:paraId="359E2B9B" w14:textId="77777777" w:rsidR="00344416" w:rsidRPr="00F00207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hideMark/>
          </w:tcPr>
          <w:p w14:paraId="43CD04BB" w14:textId="77777777" w:rsidR="00344416" w:rsidRPr="00F00207" w:rsidRDefault="00344416" w:rsidP="008007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416" w:rsidRPr="00F00207" w14:paraId="007317C8" w14:textId="77777777" w:rsidTr="00344416">
        <w:trPr>
          <w:trHeight w:val="399"/>
        </w:trPr>
        <w:tc>
          <w:tcPr>
            <w:tcW w:w="4392" w:type="dxa"/>
          </w:tcPr>
          <w:p w14:paraId="1CDBD22F" w14:textId="77777777" w:rsidR="00344416" w:rsidRPr="00F00207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990" w:type="dxa"/>
            <w:shd w:val="clear" w:color="auto" w:fill="auto"/>
          </w:tcPr>
          <w:p w14:paraId="01ADA92E" w14:textId="32DC94A9" w:rsidR="00344416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14:paraId="7E400799" w14:textId="77777777" w:rsidR="00344416" w:rsidRPr="00E531D8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707A22" w14:textId="1625C857" w:rsidR="00344416" w:rsidRPr="00E531D8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936,426</w:t>
            </w:r>
          </w:p>
        </w:tc>
        <w:tc>
          <w:tcPr>
            <w:tcW w:w="270" w:type="dxa"/>
          </w:tcPr>
          <w:p w14:paraId="6B0A5D5D" w14:textId="77777777" w:rsidR="00344416" w:rsidRPr="00E531D8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CB219" w14:textId="11DB1BDA" w:rsidR="00344416" w:rsidRPr="00E531D8" w:rsidRDefault="005C7612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611,997</w:t>
            </w:r>
          </w:p>
        </w:tc>
        <w:tc>
          <w:tcPr>
            <w:tcW w:w="270" w:type="dxa"/>
          </w:tcPr>
          <w:p w14:paraId="07391F8F" w14:textId="77777777" w:rsidR="00344416" w:rsidRPr="00F00207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C6673" w14:textId="30A74C7E" w:rsidR="00344416" w:rsidRPr="00F00207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637,642</w:t>
            </w:r>
          </w:p>
        </w:tc>
      </w:tr>
      <w:tr w:rsidR="00344416" w:rsidRPr="00F00207" w14:paraId="19294AE9" w14:textId="77777777" w:rsidTr="00344416">
        <w:trPr>
          <w:trHeight w:val="399"/>
        </w:trPr>
        <w:tc>
          <w:tcPr>
            <w:tcW w:w="4392" w:type="dxa"/>
          </w:tcPr>
          <w:p w14:paraId="5A640A81" w14:textId="77777777" w:rsidR="00344416" w:rsidRPr="00F00207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60E91E" w14:textId="743A3A91" w:rsidR="00344416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1,859</w:t>
            </w:r>
          </w:p>
        </w:tc>
        <w:tc>
          <w:tcPr>
            <w:tcW w:w="270" w:type="dxa"/>
          </w:tcPr>
          <w:p w14:paraId="4EDBD49A" w14:textId="77777777" w:rsidR="00344416" w:rsidRPr="00E531D8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77F455" w14:textId="4745173B" w:rsidR="00344416" w:rsidRPr="00E531D8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11,342</w:t>
            </w:r>
          </w:p>
        </w:tc>
        <w:tc>
          <w:tcPr>
            <w:tcW w:w="270" w:type="dxa"/>
          </w:tcPr>
          <w:p w14:paraId="2EE5394C" w14:textId="77777777" w:rsidR="00344416" w:rsidRPr="00E531D8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D3D8F9" w14:textId="595BA79B" w:rsidR="00344416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1,833</w:t>
            </w:r>
          </w:p>
        </w:tc>
        <w:tc>
          <w:tcPr>
            <w:tcW w:w="270" w:type="dxa"/>
          </w:tcPr>
          <w:p w14:paraId="1C37A36C" w14:textId="77777777" w:rsidR="00344416" w:rsidRPr="00B45644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52D58" w14:textId="12B0B891" w:rsidR="00344416" w:rsidRPr="00B45644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11,273</w:t>
            </w:r>
          </w:p>
        </w:tc>
      </w:tr>
      <w:tr w:rsidR="00344416" w:rsidRPr="00F00207" w14:paraId="3D6825EF" w14:textId="77777777" w:rsidTr="00344416">
        <w:trPr>
          <w:trHeight w:val="399"/>
        </w:trPr>
        <w:tc>
          <w:tcPr>
            <w:tcW w:w="4392" w:type="dxa"/>
          </w:tcPr>
          <w:p w14:paraId="602B7A20" w14:textId="77777777" w:rsidR="00344416" w:rsidRPr="00F00207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B2F0F6" w14:textId="198DB344" w:rsidR="00344416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38D2E40F" w14:textId="77777777" w:rsidR="00344416" w:rsidRPr="00E531D8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83F35C" w14:textId="495EF7C6" w:rsidR="00344416" w:rsidRPr="00E531D8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3,131</w:t>
            </w:r>
          </w:p>
        </w:tc>
        <w:tc>
          <w:tcPr>
            <w:tcW w:w="270" w:type="dxa"/>
          </w:tcPr>
          <w:p w14:paraId="1A1BD715" w14:textId="77777777" w:rsidR="00344416" w:rsidRPr="00E531D8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16FF1F" w14:textId="206446FE" w:rsidR="00344416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42460E78" w14:textId="77777777" w:rsidR="00344416" w:rsidRPr="00B45644" w:rsidRDefault="00344416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A5F301" w14:textId="02F94FE2" w:rsidR="00344416" w:rsidRPr="00B45644" w:rsidRDefault="00344416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/>
                <w:sz w:val="30"/>
                <w:szCs w:val="30"/>
              </w:rPr>
              <w:t>3,131</w:t>
            </w:r>
          </w:p>
        </w:tc>
      </w:tr>
      <w:tr w:rsidR="00226573" w:rsidRPr="00F00207" w14:paraId="7DD07C6F" w14:textId="77777777" w:rsidTr="00344416">
        <w:trPr>
          <w:trHeight w:val="399"/>
        </w:trPr>
        <w:tc>
          <w:tcPr>
            <w:tcW w:w="4392" w:type="dxa"/>
          </w:tcPr>
          <w:p w14:paraId="5F8420FB" w14:textId="65252BFB" w:rsidR="00226573" w:rsidRPr="00F00207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582596" w14:textId="6C22FB23" w:rsidR="00226573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6D452" w14:textId="77777777" w:rsidR="00226573" w:rsidRPr="00E531D8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2C05AF" w14:textId="6CD7B4DF" w:rsidR="00226573" w:rsidRPr="00E531D8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  <w:tc>
          <w:tcPr>
            <w:tcW w:w="270" w:type="dxa"/>
          </w:tcPr>
          <w:p w14:paraId="5AE2F7BE" w14:textId="77777777" w:rsidR="00226573" w:rsidRPr="00E531D8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726D0" w14:textId="563AF9F3" w:rsidR="00226573" w:rsidRPr="00E531D8" w:rsidRDefault="0051058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A8DDE4" w14:textId="77777777" w:rsidR="00226573" w:rsidRPr="00B45644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555FB" w14:textId="5DC13D6C" w:rsidR="00226573" w:rsidRPr="00B45644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(253)</w:t>
            </w:r>
          </w:p>
        </w:tc>
      </w:tr>
      <w:tr w:rsidR="00226573" w:rsidRPr="00F00207" w14:paraId="6FE8C28E" w14:textId="77777777" w:rsidTr="004944F6">
        <w:trPr>
          <w:trHeight w:val="399"/>
        </w:trPr>
        <w:tc>
          <w:tcPr>
            <w:tcW w:w="4392" w:type="dxa"/>
          </w:tcPr>
          <w:p w14:paraId="4242B113" w14:textId="0EFE65B4" w:rsidR="00226573" w:rsidRPr="00F00207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F3007" w14:textId="5FFEA1CA" w:rsidR="00226573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(31,596)</w:t>
            </w:r>
          </w:p>
        </w:tc>
        <w:tc>
          <w:tcPr>
            <w:tcW w:w="270" w:type="dxa"/>
          </w:tcPr>
          <w:p w14:paraId="45822D06" w14:textId="77777777" w:rsidR="00226573" w:rsidRPr="00E531D8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0606AA" w14:textId="5114154A" w:rsidR="00226573" w:rsidRPr="00E531D8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(38,385)</w:t>
            </w:r>
          </w:p>
        </w:tc>
        <w:tc>
          <w:tcPr>
            <w:tcW w:w="270" w:type="dxa"/>
          </w:tcPr>
          <w:p w14:paraId="383A662D" w14:textId="77777777" w:rsidR="00226573" w:rsidRPr="00E531D8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6E8B97" w14:textId="49646B37" w:rsidR="00226573" w:rsidRPr="00E531D8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(18,6</w:t>
            </w:r>
            <w:r w:rsidR="00510583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270" w:type="dxa"/>
          </w:tcPr>
          <w:p w14:paraId="32EDDF05" w14:textId="77777777" w:rsidR="00226573" w:rsidRPr="00B45644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1A160" w14:textId="283052D6" w:rsidR="00226573" w:rsidRPr="00B45644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531D8">
              <w:rPr>
                <w:rFonts w:ascii="Angsana New" w:hAnsi="Angsana New" w:cs="Angsana New"/>
                <w:sz w:val="30"/>
                <w:szCs w:val="30"/>
              </w:rPr>
              <w:t>(22,148)</w:t>
            </w:r>
          </w:p>
        </w:tc>
      </w:tr>
      <w:tr w:rsidR="00226573" w:rsidRPr="00F00207" w14:paraId="3BBEF949" w14:textId="77777777" w:rsidTr="004944F6">
        <w:trPr>
          <w:trHeight w:val="399"/>
        </w:trPr>
        <w:tc>
          <w:tcPr>
            <w:tcW w:w="4392" w:type="dxa"/>
          </w:tcPr>
          <w:p w14:paraId="4F7CA3E4" w14:textId="0CA8D420" w:rsidR="00226573" w:rsidRPr="00F00207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1CC1B" w14:textId="66A294AF" w:rsidR="00226573" w:rsidRPr="00DA6001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60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849,344</w:t>
            </w:r>
          </w:p>
        </w:tc>
        <w:tc>
          <w:tcPr>
            <w:tcW w:w="270" w:type="dxa"/>
          </w:tcPr>
          <w:p w14:paraId="688FD3CA" w14:textId="77777777" w:rsidR="00226573" w:rsidRPr="00E531D8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CDE20" w14:textId="4AA5EAA0" w:rsidR="00226573" w:rsidRPr="00E531D8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912,261</w:t>
            </w:r>
          </w:p>
        </w:tc>
        <w:tc>
          <w:tcPr>
            <w:tcW w:w="270" w:type="dxa"/>
          </w:tcPr>
          <w:p w14:paraId="18A25821" w14:textId="77777777" w:rsidR="00226573" w:rsidRPr="00E531D8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BB00C" w14:textId="22CB601A" w:rsidR="00226573" w:rsidRPr="00DA6001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60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595,</w:t>
            </w:r>
            <w:r w:rsidR="005105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6C3D8FD4" w14:textId="77777777" w:rsidR="00226573" w:rsidRPr="00B45644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39F32" w14:textId="1F6C9096" w:rsidR="00226573" w:rsidRPr="00B45644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629,645</w:t>
            </w:r>
          </w:p>
        </w:tc>
      </w:tr>
      <w:tr w:rsidR="00226573" w:rsidRPr="001D520A" w14:paraId="1BFFBC6E" w14:textId="77777777" w:rsidTr="004944F6">
        <w:trPr>
          <w:trHeight w:val="399"/>
        </w:trPr>
        <w:tc>
          <w:tcPr>
            <w:tcW w:w="4392" w:type="dxa"/>
          </w:tcPr>
          <w:p w14:paraId="286E413C" w14:textId="73177A8C" w:rsidR="00226573" w:rsidRPr="00F00207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AF8F60" w14:textId="167B4D64" w:rsidR="00226573" w:rsidRPr="00B45644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C2D78" w14:textId="77777777" w:rsidR="00226573" w:rsidRPr="00B45644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091508" w14:textId="03D195B5" w:rsidR="00226573" w:rsidRPr="00B45644" w:rsidRDefault="00DA6001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878,576</w:t>
            </w:r>
          </w:p>
        </w:tc>
        <w:tc>
          <w:tcPr>
            <w:tcW w:w="270" w:type="dxa"/>
          </w:tcPr>
          <w:p w14:paraId="4078B5D6" w14:textId="77777777" w:rsidR="00226573" w:rsidRPr="00B45644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4BC17" w14:textId="35A0A38B" w:rsidR="00226573" w:rsidRPr="00B45644" w:rsidRDefault="00226573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0A707" w14:textId="77777777" w:rsidR="00226573" w:rsidRPr="00B45644" w:rsidRDefault="00226573" w:rsidP="0034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CE4AE4D" w14:textId="74756119" w:rsidR="00226573" w:rsidRPr="00B45644" w:rsidRDefault="00452FF8" w:rsidP="0034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611,997</w:t>
            </w:r>
          </w:p>
        </w:tc>
      </w:tr>
    </w:tbl>
    <w:p w14:paraId="39ACBB20" w14:textId="3293863B" w:rsidR="00344416" w:rsidRDefault="00344416" w:rsidP="004D547E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p w14:paraId="426B5688" w14:textId="46717381" w:rsidR="00297667" w:rsidRPr="00C400B7" w:rsidRDefault="00297667" w:rsidP="00E8792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ส่วนงานดำเนินง</w:t>
      </w:r>
      <w:r w:rsidR="00A92D47" w:rsidRPr="00C400B7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C400B7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60CB9823" w14:textId="2437BF92" w:rsidR="004278AC" w:rsidRPr="00C400B7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00B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0E8CC9" w14:textId="3ED94ACF" w:rsidR="00297667" w:rsidRPr="00C400B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52DD2976" w:rsidR="00297667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2FCD" w:rsidRPr="00C400B7">
        <w:rPr>
          <w:rFonts w:asciiTheme="majorBidi" w:hAnsiTheme="majorBidi" w:cstheme="majorBidi"/>
          <w:sz w:val="30"/>
          <w:szCs w:val="30"/>
        </w:rPr>
        <w:t>1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</w:rPr>
        <w:t>: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0260E6" w:rsidRPr="00C400B7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77CB4900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C400B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2FCD" w:rsidRPr="00C400B7">
        <w:rPr>
          <w:rFonts w:asciiTheme="majorBidi" w:hAnsiTheme="majorBidi" w:cstheme="majorBidi"/>
          <w:sz w:val="30"/>
          <w:szCs w:val="30"/>
        </w:rPr>
        <w:t>2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00B7">
        <w:rPr>
          <w:rFonts w:asciiTheme="majorBidi" w:hAnsiTheme="majorBidi" w:cstheme="majorBidi"/>
          <w:sz w:val="30"/>
          <w:szCs w:val="30"/>
        </w:rPr>
        <w:t>:</w:t>
      </w:r>
      <w:r w:rsidRPr="00C400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C400B7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C400B7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11D3255E" w14:textId="77777777" w:rsidR="00F01A5A" w:rsidRDefault="00F01A5A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5AA2D34" w14:textId="4C91D632" w:rsidR="00344416" w:rsidRPr="001D520A" w:rsidRDefault="00344416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344416" w:rsidRPr="001D520A" w:rsidSect="00E8792C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8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29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90"/>
      </w:tblGrid>
      <w:tr w:rsidR="00344416" w:rsidRPr="00E8597E" w14:paraId="0D17B4F4" w14:textId="77777777" w:rsidTr="008007E5">
        <w:trPr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5939B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3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D0C54A2" w14:textId="77777777" w:rsidR="00344416" w:rsidRPr="004B1FA8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44416" w:rsidRPr="00E8597E" w14:paraId="341C24B0" w14:textId="77777777" w:rsidTr="008007E5">
        <w:trPr>
          <w:trHeight w:val="353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85AFE8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B1E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65E0B70E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8945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1F91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97DCF20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C31D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E3C2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7A79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30" w:type="dxa"/>
            <w:gridSpan w:val="3"/>
            <w:vAlign w:val="bottom"/>
          </w:tcPr>
          <w:p w14:paraId="3DE92423" w14:textId="77777777" w:rsidR="00344416" w:rsidRPr="00E8597E" w:rsidRDefault="00344416" w:rsidP="008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90787" w:rsidRPr="00E8597E" w14:paraId="2D61D117" w14:textId="77777777" w:rsidTr="008007E5">
        <w:trPr>
          <w:trHeight w:val="24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</w:tcPr>
          <w:p w14:paraId="36B842D6" w14:textId="77777777" w:rsidR="00E90787" w:rsidRPr="00E8597E" w:rsidRDefault="00E90787" w:rsidP="00E90787">
            <w:pPr>
              <w:spacing w:line="240" w:lineRule="auto"/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EFD8" w14:textId="6CA2C394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2515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97AE1" w14:textId="439DDD4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0B49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F1F7" w14:textId="71CB7B32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9A14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A2CC" w14:textId="26422E6B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2210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6AE5" w14:textId="3333251E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BE0B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6039" w14:textId="4C23C3E5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C3555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E6FAC9" w14:textId="23553658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E2FC2FF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958592C" w14:textId="17128AAA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E90787" w:rsidRPr="00E8597E" w14:paraId="242AE181" w14:textId="77777777" w:rsidTr="008007E5">
        <w:trPr>
          <w:trHeight w:val="13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9F2C9C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3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17F1A91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90787" w:rsidRPr="00E8597E" w14:paraId="6F0D69C3" w14:textId="77777777" w:rsidTr="008007E5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C19C784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07C887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4B803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34242F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2E5CD16D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DB1ED6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C239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39CD50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865047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C281F2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FFE5B3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1BD420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A5B022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62E065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474693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C6B64F8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0787" w:rsidRPr="00E8597E" w14:paraId="6A8167F5" w14:textId="77777777" w:rsidTr="008007E5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09F5ECA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045C73" w14:textId="22B56C18" w:rsidR="00E90787" w:rsidRPr="00E8597E" w:rsidRDefault="008137EB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3,586,402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5B855E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18159B" w14:textId="6D4FCFF1" w:rsidR="00E90787" w:rsidRPr="00BF379A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6,094,029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3401A676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5BDDD3" w14:textId="49780F1B" w:rsidR="00E90787" w:rsidRPr="00E8597E" w:rsidRDefault="008137EB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49,784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9C323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A00D9A" w14:textId="1AFD1F70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65,457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369865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815786" w14:textId="062EDF36" w:rsidR="00E90787" w:rsidRPr="00E8597E" w:rsidRDefault="00DA6001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077AD5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001E56" w14:textId="7FE486BC" w:rsidR="00E90787" w:rsidRPr="00E8597E" w:rsidRDefault="00E90787" w:rsidP="004F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98A4BA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F46B75" w14:textId="36551507" w:rsidR="00E90787" w:rsidRPr="00E8597E" w:rsidRDefault="008137EB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3,636,186</w:t>
            </w:r>
          </w:p>
        </w:tc>
        <w:tc>
          <w:tcPr>
            <w:tcW w:w="270" w:type="dxa"/>
            <w:vAlign w:val="bottom"/>
          </w:tcPr>
          <w:p w14:paraId="12CB32F6" w14:textId="77777777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86EB779" w14:textId="6C0B2DC3" w:rsidR="00E90787" w:rsidRPr="00E8597E" w:rsidRDefault="00E90787" w:rsidP="00E90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6,159,486</w:t>
            </w:r>
          </w:p>
        </w:tc>
      </w:tr>
      <w:tr w:rsidR="008137EB" w:rsidRPr="00E8597E" w14:paraId="6E447010" w14:textId="77777777" w:rsidTr="008007E5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017E1B64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D88B1" w14:textId="221C44D4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A1E56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BD7A5" w14:textId="720EC46F" w:rsidR="008137EB" w:rsidRPr="00BF379A" w:rsidRDefault="008137EB" w:rsidP="0033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7BCCCC1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7CC99" w14:textId="26FE1BED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40E42B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E369D" w14:textId="077DF82D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21,413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01FB94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D2EBD" w14:textId="7DA259F6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(22,748)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6D78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86D0E" w14:textId="2F770394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(21,413)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DC7F5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0DEA7E" w14:textId="01978CD8" w:rsidR="008137EB" w:rsidRPr="00E8597E" w:rsidRDefault="008137EB" w:rsidP="0079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E9E553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50F7D3C" w14:textId="6317618E" w:rsidR="008137EB" w:rsidRPr="00E8597E" w:rsidRDefault="008137EB" w:rsidP="0079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137EB" w:rsidRPr="00E8597E" w14:paraId="7E6A06A1" w14:textId="77777777" w:rsidTr="008007E5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0D06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C78B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0701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99B3D" w14:textId="77777777" w:rsidR="008137EB" w:rsidRPr="00BF379A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3FE2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0C14E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49F1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7C8FC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5C03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64D194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099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18BC4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DAF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6BD366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99ED90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2C3B6A4E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7EB" w:rsidRPr="00E8597E" w14:paraId="5CC5D63E" w14:textId="77777777" w:rsidTr="008007E5">
        <w:trPr>
          <w:trHeight w:val="230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411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7A06F57B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045FA0" w14:textId="2861A8F4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3,586,435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6559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9DFAA6" w14:textId="085FCBB2" w:rsidR="008137EB" w:rsidRPr="00BF379A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6,094,029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7AB0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60773E" w14:textId="1246210E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72,499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866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EFE114" w14:textId="3B675354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96ED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9CFA0E" w14:textId="5A0DB580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(22,748)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E3F2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02944E" w14:textId="0611CEB2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(21,413)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4290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065A11" w14:textId="5A2FB30D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3,636,186</w:t>
            </w:r>
          </w:p>
        </w:tc>
        <w:tc>
          <w:tcPr>
            <w:tcW w:w="270" w:type="dxa"/>
            <w:vAlign w:val="bottom"/>
          </w:tcPr>
          <w:p w14:paraId="2BBA0A2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1B245B0E" w14:textId="79CE05D2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6,159,486</w:t>
            </w:r>
          </w:p>
        </w:tc>
      </w:tr>
      <w:tr w:rsidR="008137EB" w:rsidRPr="00E8597E" w14:paraId="7D2A9641" w14:textId="77777777" w:rsidTr="008007E5">
        <w:trPr>
          <w:trHeight w:val="57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B8DE2B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2FE2B3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18C70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7C40F" w14:textId="77777777" w:rsidR="008137EB" w:rsidRPr="00BF379A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45496AF6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992E5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93AAAE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079E5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52543C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6597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52F1A4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0CD806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C847E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7B6513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162EB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7D9CA31D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137EB" w:rsidRPr="00E8597E" w14:paraId="5BEEFAD8" w14:textId="77777777" w:rsidTr="008007E5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32C3B" w14:textId="5C6766F8" w:rsidR="008137EB" w:rsidRPr="00E8597E" w:rsidRDefault="0056644A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(ขาดทุน) </w:t>
            </w:r>
            <w:r w:rsidR="008137EB"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54AD92" w14:textId="061B65E0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(78,308)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93A79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90EE8C" w14:textId="13E60089" w:rsidR="008137EB" w:rsidRPr="00BF379A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178,924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A1C4E8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D201B" w14:textId="24A5DA1D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572D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D38370" w14:textId="12DB15AF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(506)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6637A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571E4F3" w14:textId="037961C8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90B9A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EEFE2A" w14:textId="6ABF5F9C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(74,643)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98EC2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6B245" w14:textId="0C1BAF7D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(55,580)</w:t>
            </w:r>
          </w:p>
        </w:tc>
        <w:tc>
          <w:tcPr>
            <w:tcW w:w="270" w:type="dxa"/>
            <w:vAlign w:val="bottom"/>
          </w:tcPr>
          <w:p w14:paraId="39F1DC6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EA1455F" w14:textId="0CD4C9BA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103,775</w:t>
            </w:r>
          </w:p>
        </w:tc>
      </w:tr>
      <w:tr w:rsidR="008137EB" w:rsidRPr="00E8597E" w14:paraId="05117964" w14:textId="77777777" w:rsidTr="008007E5">
        <w:trPr>
          <w:trHeight w:val="57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A062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6C317C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337FD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77CBDD" w14:textId="77777777" w:rsidR="008137EB" w:rsidRPr="00BF379A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4D4A6F1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15343C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819C9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62236D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F5F81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3C954E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38953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C174E9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EFA3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2F013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80AA52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912E61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137EB" w:rsidRPr="00E8597E" w14:paraId="74FC5CE9" w14:textId="77777777" w:rsidTr="008007E5">
        <w:trPr>
          <w:trHeight w:val="57"/>
        </w:trPr>
        <w:tc>
          <w:tcPr>
            <w:tcW w:w="42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6AA8EE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8DF5D65" w14:textId="795556CC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3,993,</w:t>
            </w:r>
            <w:r w:rsidR="005C06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0EC89A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E329EC7" w14:textId="48149477" w:rsidR="008137EB" w:rsidRPr="00E8597E" w:rsidRDefault="000209EF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4,995,751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4702023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31D0F71" w14:textId="72D0AAFD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225,515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E632BF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635BB48" w14:textId="0FAA9C19" w:rsidR="008137EB" w:rsidRPr="00E8597E" w:rsidRDefault="000209EF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left" w:pos="610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226,188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E703A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0044E51" w14:textId="79240BE9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9,332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3D4CF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ABEB43D" w14:textId="39AEE941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209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156272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6EAAE5" w14:textId="258C19D9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4,228,</w:t>
            </w:r>
            <w:r w:rsidR="005C06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1C9EFA38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19F206D2" w14:textId="75D444DC" w:rsidR="008137EB" w:rsidRPr="00E8597E" w:rsidRDefault="000209EF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5,221,197</w:t>
            </w:r>
          </w:p>
        </w:tc>
      </w:tr>
      <w:tr w:rsidR="008137EB" w:rsidRPr="00E8597E" w14:paraId="64178115" w14:textId="77777777" w:rsidTr="008007E5">
        <w:trPr>
          <w:trHeight w:val="404"/>
        </w:trPr>
        <w:tc>
          <w:tcPr>
            <w:tcW w:w="42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54072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3061B2C" w14:textId="3A6C09AA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2,253,</w:t>
            </w:r>
            <w:r w:rsidR="005C06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4D44F1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B5AC936" w14:textId="2C69FA4D" w:rsidR="008137EB" w:rsidRPr="00E8597E" w:rsidRDefault="000209EF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3,052,015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4E5F99B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5A572BF" w14:textId="429C02C8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221,421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FCF2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02A9C66" w14:textId="3250D8D9" w:rsidR="008137EB" w:rsidRPr="00E8597E" w:rsidRDefault="000209EF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220,010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BEECB7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8C0565" w14:textId="7FC7E2E0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(303,983)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7B029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FEDDEC7" w14:textId="0EDF7123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209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274,765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883B05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4CEBEC" w14:textId="1BF341B0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2,17</w:t>
            </w:r>
            <w:r w:rsidR="005C062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1,295</w:t>
            </w:r>
          </w:p>
        </w:tc>
        <w:tc>
          <w:tcPr>
            <w:tcW w:w="270" w:type="dxa"/>
            <w:vAlign w:val="bottom"/>
          </w:tcPr>
          <w:p w14:paraId="4E03884D" w14:textId="77777777" w:rsidR="008137EB" w:rsidRPr="00E8597E" w:rsidRDefault="008137EB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7890BFB5" w14:textId="4315BF9F" w:rsidR="008137EB" w:rsidRPr="00E8597E" w:rsidRDefault="000209EF" w:rsidP="0081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2,997,260</w:t>
            </w:r>
          </w:p>
        </w:tc>
      </w:tr>
    </w:tbl>
    <w:p w14:paraId="6D2CCE2A" w14:textId="77777777" w:rsidR="00D47A6F" w:rsidRPr="00EA5D9D" w:rsidRDefault="00D47A6F" w:rsidP="00D47A6F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93FF018" w14:textId="5D44F5EA" w:rsidR="00754984" w:rsidRDefault="0056644A" w:rsidP="00BD6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 </w:t>
      </w:r>
      <w:r w:rsidR="00754984"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2269865" w14:textId="77777777" w:rsidR="00EA5D9D" w:rsidRPr="00EA5D9D" w:rsidRDefault="00EA5D9D" w:rsidP="00F41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17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C36ADE9" w14:textId="399B095F" w:rsidR="00754984" w:rsidRPr="00B844D9" w:rsidRDefault="0056644A" w:rsidP="00BD6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</w:t>
      </w:r>
      <w:r w:rsidR="00754984"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</w:t>
      </w:r>
    </w:p>
    <w:p w14:paraId="7CC0197C" w14:textId="77777777" w:rsidR="00BD42BC" w:rsidRPr="001D520A" w:rsidRDefault="00BD42BC" w:rsidP="00F95BC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2970"/>
          <w:tab w:val="left" w:pos="3060"/>
        </w:tabs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F411E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B32DA59" w14:textId="36426172" w:rsidR="006D0480" w:rsidRPr="00961103" w:rsidRDefault="007C52D2" w:rsidP="00C420E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</w:rPr>
      </w:pPr>
      <w:r w:rsidRPr="00961103">
        <w:rPr>
          <w:rFonts w:asciiTheme="majorBidi" w:hAnsiTheme="majorBidi" w:cstheme="majorBidi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39725F47" w14:textId="77777777" w:rsidR="00D47A6F" w:rsidRPr="009343F1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0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9"/>
        <w:gridCol w:w="1620"/>
        <w:gridCol w:w="271"/>
        <w:gridCol w:w="1529"/>
      </w:tblGrid>
      <w:tr w:rsidR="00D47A6F" w:rsidRPr="00961103" w14:paraId="1EF1D057" w14:textId="77777777" w:rsidTr="00D47A6F">
        <w:trPr>
          <w:trHeight w:val="659"/>
          <w:tblHeader/>
        </w:trPr>
        <w:tc>
          <w:tcPr>
            <w:tcW w:w="3119" w:type="pct"/>
            <w:vAlign w:val="bottom"/>
          </w:tcPr>
          <w:p w14:paraId="73BDFEE8" w14:textId="576F2C53" w:rsidR="00D47A6F" w:rsidRPr="00961103" w:rsidRDefault="00D47A6F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209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6209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2FCD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91" w:type="pct"/>
            <w:vAlign w:val="bottom"/>
          </w:tcPr>
          <w:p w14:paraId="5AE8FB7F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370522A9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5B0F79F8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BC7115B" w14:textId="77777777" w:rsidR="00D47A6F" w:rsidRPr="00961103" w:rsidRDefault="00D47A6F" w:rsidP="004F7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D47A6F" w:rsidRPr="00961103" w14:paraId="2A1FF51D" w14:textId="77777777" w:rsidTr="00D47A6F">
        <w:trPr>
          <w:tblHeader/>
        </w:trPr>
        <w:tc>
          <w:tcPr>
            <w:tcW w:w="3119" w:type="pct"/>
          </w:tcPr>
          <w:p w14:paraId="3DD24BE2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pct"/>
            <w:gridSpan w:val="3"/>
          </w:tcPr>
          <w:p w14:paraId="47B5F25F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61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7A6F" w:rsidRPr="00961103" w14:paraId="0884EC1B" w14:textId="77777777" w:rsidTr="00D47A6F">
        <w:tc>
          <w:tcPr>
            <w:tcW w:w="3119" w:type="pct"/>
          </w:tcPr>
          <w:p w14:paraId="270B21C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vAlign w:val="bottom"/>
          </w:tcPr>
          <w:p w14:paraId="711B39F0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C8A8EF2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2A9A9CFA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0D9C3724" w14:textId="77777777" w:rsidTr="00D47A6F">
        <w:tc>
          <w:tcPr>
            <w:tcW w:w="3119" w:type="pct"/>
          </w:tcPr>
          <w:p w14:paraId="6E626DA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91" w:type="pct"/>
          </w:tcPr>
          <w:p w14:paraId="511548BA" w14:textId="14FCB9EA" w:rsidR="00D47A6F" w:rsidRPr="00961103" w:rsidRDefault="009343F1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7,330</w:t>
            </w:r>
          </w:p>
        </w:tc>
        <w:tc>
          <w:tcPr>
            <w:tcW w:w="149" w:type="pct"/>
          </w:tcPr>
          <w:p w14:paraId="3893F617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</w:tcPr>
          <w:p w14:paraId="1F54A720" w14:textId="4361543C" w:rsidR="00D47A6F" w:rsidRPr="00961103" w:rsidRDefault="009343F1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</w:tr>
      <w:tr w:rsidR="00D47A6F" w:rsidRPr="00961103" w14:paraId="130780CC" w14:textId="77777777" w:rsidTr="00D47A6F">
        <w:trPr>
          <w:trHeight w:val="179"/>
        </w:trPr>
        <w:tc>
          <w:tcPr>
            <w:tcW w:w="3119" w:type="pct"/>
          </w:tcPr>
          <w:p w14:paraId="3CFC229D" w14:textId="77777777" w:rsidR="00D47A6F" w:rsidRPr="009343F1" w:rsidRDefault="00D47A6F" w:rsidP="00961103">
            <w:pPr>
              <w:pStyle w:val="NoSpacing"/>
              <w:ind w:left="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pct"/>
            <w:tcBorders>
              <w:top w:val="double" w:sz="4" w:space="0" w:color="auto"/>
            </w:tcBorders>
          </w:tcPr>
          <w:p w14:paraId="2FC8C644" w14:textId="77777777" w:rsidR="00D47A6F" w:rsidRPr="00961103" w:rsidRDefault="00D47A6F" w:rsidP="004F71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46AE164" w14:textId="77777777" w:rsidR="00D47A6F" w:rsidRPr="00961103" w:rsidRDefault="00D47A6F" w:rsidP="004F7138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53558621" w14:textId="77777777" w:rsidR="00D47A6F" w:rsidRPr="00961103" w:rsidRDefault="00D47A6F" w:rsidP="004F71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7A6F" w:rsidRPr="00961103" w14:paraId="67FDBC91" w14:textId="77777777" w:rsidTr="00D47A6F">
        <w:tc>
          <w:tcPr>
            <w:tcW w:w="3119" w:type="pct"/>
          </w:tcPr>
          <w:p w14:paraId="21E4DFAA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</w:tcPr>
          <w:p w14:paraId="64653028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8F55F9A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8614E18" w14:textId="77777777" w:rsidR="00D47A6F" w:rsidRPr="00961103" w:rsidRDefault="00D47A6F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7A6F" w:rsidRPr="00961103" w14:paraId="62DFD45C" w14:textId="77777777" w:rsidTr="00D47A6F">
        <w:tc>
          <w:tcPr>
            <w:tcW w:w="3119" w:type="pct"/>
          </w:tcPr>
          <w:p w14:paraId="0C37FC51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1" w:type="pct"/>
          </w:tcPr>
          <w:p w14:paraId="5AD769A5" w14:textId="7CEF1966" w:rsidR="00D47A6F" w:rsidRPr="00961103" w:rsidRDefault="009343F1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36,746</w:t>
            </w:r>
          </w:p>
        </w:tc>
        <w:tc>
          <w:tcPr>
            <w:tcW w:w="149" w:type="pct"/>
          </w:tcPr>
          <w:p w14:paraId="14FCBDF4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3F0FF968" w14:textId="70A295B2" w:rsidR="00D47A6F" w:rsidRPr="00961103" w:rsidRDefault="009343F1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58,647</w:t>
            </w:r>
          </w:p>
        </w:tc>
      </w:tr>
      <w:tr w:rsidR="00D47A6F" w:rsidRPr="00961103" w14:paraId="36ED8961" w14:textId="77777777" w:rsidTr="00D47A6F">
        <w:tc>
          <w:tcPr>
            <w:tcW w:w="3119" w:type="pct"/>
          </w:tcPr>
          <w:p w14:paraId="3FE2B57F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56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1" w:type="pct"/>
          </w:tcPr>
          <w:p w14:paraId="7759AE70" w14:textId="1B93A139" w:rsidR="00D47A6F" w:rsidRPr="00961103" w:rsidRDefault="009B456B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2,831,987</w:t>
            </w:r>
          </w:p>
        </w:tc>
        <w:tc>
          <w:tcPr>
            <w:tcW w:w="149" w:type="pct"/>
          </w:tcPr>
          <w:p w14:paraId="4685EEB5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1B235E83" w14:textId="002CE8C5" w:rsidR="00D47A6F" w:rsidRPr="00961103" w:rsidRDefault="009B456B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2,831,987</w:t>
            </w:r>
          </w:p>
        </w:tc>
      </w:tr>
      <w:tr w:rsidR="00D47A6F" w:rsidRPr="00961103" w14:paraId="18714AE0" w14:textId="77777777" w:rsidTr="00D47A6F">
        <w:tc>
          <w:tcPr>
            <w:tcW w:w="3119" w:type="pct"/>
          </w:tcPr>
          <w:p w14:paraId="51BC1425" w14:textId="77777777" w:rsidR="00D47A6F" w:rsidRPr="00961103" w:rsidRDefault="00D47A6F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9C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91" w:type="pct"/>
          </w:tcPr>
          <w:p w14:paraId="375DBB57" w14:textId="431F0875" w:rsidR="00D47A6F" w:rsidRPr="0083486C" w:rsidRDefault="009829C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66,322</w:t>
            </w:r>
          </w:p>
        </w:tc>
        <w:tc>
          <w:tcPr>
            <w:tcW w:w="149" w:type="pct"/>
          </w:tcPr>
          <w:p w14:paraId="21E8C1AA" w14:textId="77777777" w:rsidR="00D47A6F" w:rsidRPr="0083486C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795A4E0D" w14:textId="46904521" w:rsidR="00D47A6F" w:rsidRPr="0083486C" w:rsidRDefault="009829C4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66,322</w:t>
            </w:r>
          </w:p>
        </w:tc>
      </w:tr>
      <w:tr w:rsidR="00D47A6F" w:rsidRPr="00961103" w14:paraId="4EE4275A" w14:textId="77777777" w:rsidTr="00D47A6F">
        <w:tc>
          <w:tcPr>
            <w:tcW w:w="3119" w:type="pct"/>
          </w:tcPr>
          <w:p w14:paraId="4D523A7B" w14:textId="457F1FB4" w:rsidR="00D47A6F" w:rsidRPr="00961103" w:rsidRDefault="00FB0349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1" w:type="pct"/>
          </w:tcPr>
          <w:p w14:paraId="669A68FB" w14:textId="771A3285" w:rsidR="00D47A6F" w:rsidRPr="00961103" w:rsidRDefault="009343F1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  <w:tc>
          <w:tcPr>
            <w:tcW w:w="149" w:type="pct"/>
          </w:tcPr>
          <w:p w14:paraId="4CBA5F64" w14:textId="77777777" w:rsidR="00D47A6F" w:rsidRPr="00961103" w:rsidRDefault="00D47A6F" w:rsidP="004F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1" w:type="pct"/>
          </w:tcPr>
          <w:p w14:paraId="24EA62FC" w14:textId="493A8CE1" w:rsidR="00D47A6F" w:rsidRPr="00961103" w:rsidRDefault="009343F1" w:rsidP="004F71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6,684</w:t>
            </w:r>
          </w:p>
        </w:tc>
      </w:tr>
      <w:tr w:rsidR="00961103" w:rsidRPr="00961103" w14:paraId="421E01AE" w14:textId="77777777" w:rsidTr="00386F1B">
        <w:tc>
          <w:tcPr>
            <w:tcW w:w="3119" w:type="pct"/>
          </w:tcPr>
          <w:p w14:paraId="21C67E51" w14:textId="77777777" w:rsidR="00961103" w:rsidRPr="00961103" w:rsidRDefault="00961103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29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763B3E5E" w:rsidR="00961103" w:rsidRPr="0083486C" w:rsidRDefault="009829C4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2,941,739</w:t>
            </w:r>
          </w:p>
        </w:tc>
        <w:tc>
          <w:tcPr>
            <w:tcW w:w="149" w:type="pct"/>
          </w:tcPr>
          <w:p w14:paraId="34B59D25" w14:textId="77777777" w:rsidR="00961103" w:rsidRPr="0083486C" w:rsidRDefault="00961103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5A528F" w14:textId="3EEE19D1" w:rsidR="00961103" w:rsidRPr="001A7D21" w:rsidRDefault="009829C4" w:rsidP="00961103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2,963,640</w:t>
            </w:r>
          </w:p>
        </w:tc>
      </w:tr>
    </w:tbl>
    <w:p w14:paraId="0429BC74" w14:textId="42648CA4" w:rsidR="004D0EC5" w:rsidRPr="009343F1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CF74EFF" w14:textId="09036E5A" w:rsidR="00FA0B41" w:rsidRDefault="00FA0B41" w:rsidP="004D0E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เงินปันผล</w:t>
      </w:r>
    </w:p>
    <w:p w14:paraId="63AD2771" w14:textId="3F55547C" w:rsidR="00FA0B41" w:rsidRDefault="00FA0B41" w:rsidP="00FA0B41">
      <w:pPr>
        <w:rPr>
          <w:rFonts w:cstheme="minorBidi"/>
          <w:lang w:val="th-TH"/>
        </w:rPr>
      </w:pPr>
    </w:p>
    <w:p w14:paraId="01F7026A" w14:textId="27FCC170" w:rsidR="00FA0B41" w:rsidRDefault="00165B9A" w:rsidP="00165B9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num" w:pos="720"/>
          <w:tab w:val="left" w:pos="900"/>
        </w:tabs>
        <w:spacing w:line="240" w:lineRule="auto"/>
        <w:ind w:left="360"/>
        <w:jc w:val="thaiDistribute"/>
        <w:rPr>
          <w:rFonts w:ascii="Segoe UI" w:hAnsi="Segoe UI" w:cs="Angsana New"/>
          <w:color w:val="242424"/>
          <w:sz w:val="30"/>
          <w:szCs w:val="30"/>
          <w:shd w:val="clear" w:color="auto" w:fill="FFFFFF"/>
        </w:rPr>
      </w:pPr>
      <w:r>
        <w:rPr>
          <w:rFonts w:asciiTheme="majorBidi" w:hAnsiTheme="majorBidi" w:cstheme="majorBidi"/>
          <w:sz w:val="30"/>
          <w:szCs w:val="30"/>
        </w:rPr>
        <w:t xml:space="preserve">   </w:t>
      </w:r>
      <w:r w:rsidR="00FA0B41" w:rsidRPr="00716EB5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FA0B41">
        <w:rPr>
          <w:rFonts w:ascii="Segoe UI" w:hAnsi="Segoe UI" w:cs="Angsana New"/>
          <w:color w:val="242424"/>
          <w:sz w:val="30"/>
          <w:szCs w:val="30"/>
          <w:shd w:val="clear" w:color="auto" w:fill="FFFFFF"/>
          <w:cs/>
        </w:rPr>
        <w:t>เงินปันผลที่บริษัทจ่ายให้ผู้ถือหุ้น มีดังนี้</w:t>
      </w:r>
    </w:p>
    <w:p w14:paraId="7C243B13" w14:textId="77777777" w:rsidR="00FA0B41" w:rsidRDefault="00FA0B41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FA0B41" w:rsidRPr="00E55466" w14:paraId="536B897A" w14:textId="77777777" w:rsidTr="00131F64">
        <w:trPr>
          <w:tblHeader/>
        </w:trPr>
        <w:tc>
          <w:tcPr>
            <w:tcW w:w="2880" w:type="dxa"/>
            <w:vAlign w:val="bottom"/>
          </w:tcPr>
          <w:p w14:paraId="14FB4C4E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7AB153F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495ABB3F" w14:textId="77777777" w:rsidR="00FA0B41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8CE43EB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5C1054A7" w14:textId="77777777" w:rsidR="00FA0B41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798C730A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1C2647D0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039DAFBD" w14:textId="77777777" w:rsidR="00FA0B41" w:rsidRPr="00E55466" w:rsidDel="00D43E7A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FA0B41" w:rsidRPr="00E55466" w14:paraId="4AB95D59" w14:textId="77777777" w:rsidTr="00131F64">
        <w:trPr>
          <w:tblHeader/>
        </w:trPr>
        <w:tc>
          <w:tcPr>
            <w:tcW w:w="2880" w:type="dxa"/>
          </w:tcPr>
          <w:p w14:paraId="5F85E06A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DFF2D35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317616E8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1A599528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9BBCEF5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34FF8C62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0B41" w:rsidRPr="00E55466" w14:paraId="585C2AB8" w14:textId="77777777" w:rsidTr="00131F64">
        <w:trPr>
          <w:tblHeader/>
        </w:trPr>
        <w:tc>
          <w:tcPr>
            <w:tcW w:w="2880" w:type="dxa"/>
          </w:tcPr>
          <w:p w14:paraId="443EFFB1" w14:textId="56EE1D1C" w:rsidR="00FA0B41" w:rsidRPr="00E55466" w:rsidRDefault="00165B9A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0B41"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F44A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F44A0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FE3F368" w14:textId="1F53D493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26FDA8E9" w14:textId="0B98C605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5" w:type="dxa"/>
          </w:tcPr>
          <w:p w14:paraId="6C45BB19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4A27A0B9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6D4DAFBF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</w:t>
            </w:r>
          </w:p>
        </w:tc>
      </w:tr>
      <w:tr w:rsidR="00FA0B41" w:rsidRPr="00E55466" w14:paraId="345B601F" w14:textId="77777777" w:rsidTr="00131F64">
        <w:trPr>
          <w:tblHeader/>
        </w:trPr>
        <w:tc>
          <w:tcPr>
            <w:tcW w:w="2880" w:type="dxa"/>
          </w:tcPr>
          <w:p w14:paraId="62DFCA41" w14:textId="02AB8667" w:rsidR="00FA0B41" w:rsidRPr="00E55466" w:rsidRDefault="00165B9A" w:rsidP="0016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  <w:tab w:val="left" w:pos="33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A0B41"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FA0B41"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0B41" w:rsidRPr="00A02B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0B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E5F11A8" w14:textId="216285B4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6" w:type="dxa"/>
          </w:tcPr>
          <w:p w14:paraId="60351F0A" w14:textId="0A9C7476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58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58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5558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5" w:type="dxa"/>
          </w:tcPr>
          <w:p w14:paraId="70F4A7A2" w14:textId="59F6F1F8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1" w:type="dxa"/>
          </w:tcPr>
          <w:p w14:paraId="74CFEC5B" w14:textId="77777777" w:rsidR="00FA0B41" w:rsidRPr="00E55466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67AB5EA9" w14:textId="4C7ED218" w:rsidR="00FA0B41" w:rsidRPr="006D1E21" w:rsidRDefault="00FA0B41" w:rsidP="0013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110.2</w:t>
            </w:r>
          </w:p>
        </w:tc>
      </w:tr>
    </w:tbl>
    <w:p w14:paraId="10885969" w14:textId="59DAC179" w:rsidR="00FA0B41" w:rsidRPr="00FA0B41" w:rsidRDefault="00FA0B41" w:rsidP="00BD6022">
      <w:pPr>
        <w:rPr>
          <w:rFonts w:cstheme="minorBidi"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41F4FC46" w14:textId="796C5B4B" w:rsidR="004D0EC5" w:rsidRDefault="004D0EC5" w:rsidP="004D0EC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color w:val="000000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6F8FCB0F" w14:textId="77777777" w:rsidR="004D0EC5" w:rsidRPr="004D0EC5" w:rsidRDefault="004D0EC5" w:rsidP="004D0EC5">
      <w:pPr>
        <w:rPr>
          <w:rFonts w:cstheme="minorBidi"/>
          <w:cs/>
          <w:lang w:val="th-TH"/>
        </w:rPr>
      </w:pPr>
    </w:p>
    <w:p w14:paraId="6EC3A014" w14:textId="7A72F059" w:rsidR="004D0EC5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B294D">
        <w:rPr>
          <w:rFonts w:asciiTheme="majorBidi" w:hAnsiTheme="majorBidi" w:cstheme="majorBidi"/>
          <w:sz w:val="30"/>
          <w:szCs w:val="30"/>
        </w:rPr>
        <w:t>31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B294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5B7083" w:rsidRPr="00632074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="005B7083">
        <w:rPr>
          <w:rFonts w:asciiTheme="majorBidi" w:hAnsiTheme="majorBidi" w:cstheme="majorBidi"/>
          <w:sz w:val="30"/>
          <w:szCs w:val="30"/>
        </w:rPr>
        <w:t xml:space="preserve"> </w:t>
      </w:r>
      <w:r w:rsidR="005B708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209FA" w:rsidRPr="00A02BFC">
        <w:rPr>
          <w:rFonts w:asciiTheme="majorBidi" w:hAnsiTheme="majorBidi" w:cstheme="majorBidi"/>
          <w:sz w:val="30"/>
          <w:szCs w:val="30"/>
        </w:rPr>
        <w:t>30</w:t>
      </w:r>
      <w:r w:rsidR="006209FA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209FA" w:rsidRPr="00632074">
        <w:rPr>
          <w:rFonts w:asciiTheme="majorBidi" w:hAnsiTheme="majorBidi" w:cstheme="majorBidi"/>
          <w:sz w:val="30"/>
          <w:szCs w:val="30"/>
          <w:cs/>
        </w:rPr>
        <w:t>ม</w:t>
      </w:r>
      <w:r w:rsidR="006209FA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6209FA"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083">
        <w:rPr>
          <w:rFonts w:asciiTheme="majorBidi" w:hAnsiTheme="majorBidi" w:cstheme="majorBidi"/>
          <w:sz w:val="30"/>
          <w:szCs w:val="30"/>
        </w:rPr>
        <w:t xml:space="preserve">2566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D550EDE" w14:textId="03283D09" w:rsidR="00795298" w:rsidRPr="009343F1" w:rsidRDefault="00795298" w:rsidP="004D0EC5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795298" w:rsidRPr="00632074" w14:paraId="5E77D41C" w14:textId="77777777" w:rsidTr="00C34661">
        <w:tc>
          <w:tcPr>
            <w:tcW w:w="3438" w:type="dxa"/>
            <w:hideMark/>
          </w:tcPr>
          <w:p w14:paraId="34C4338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5FAB828" w14:textId="68116429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95298" w:rsidRPr="00632074" w14:paraId="4BE42A85" w14:textId="77777777" w:rsidTr="00C34661">
        <w:tc>
          <w:tcPr>
            <w:tcW w:w="3438" w:type="dxa"/>
          </w:tcPr>
          <w:p w14:paraId="3611207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18784F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7CC562D" w14:textId="77777777" w:rsidR="00795298" w:rsidRPr="00632074" w:rsidRDefault="00795298" w:rsidP="00C3466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12D044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DCCAB54" w14:textId="77777777" w:rsidR="00795298" w:rsidRPr="00632074" w:rsidRDefault="00795298" w:rsidP="00C3466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D57B33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95298" w:rsidRPr="00632074" w14:paraId="6439A6BB" w14:textId="77777777" w:rsidTr="00C34661">
        <w:tc>
          <w:tcPr>
            <w:tcW w:w="3438" w:type="dxa"/>
          </w:tcPr>
          <w:p w14:paraId="0B4005BD" w14:textId="77777777" w:rsidR="00795298" w:rsidRPr="009343F1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</w:tcPr>
          <w:p w14:paraId="3228D9D6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298" w:rsidRPr="00632074" w14:paraId="647AEA28" w14:textId="77777777" w:rsidTr="00C34661">
        <w:tc>
          <w:tcPr>
            <w:tcW w:w="3438" w:type="dxa"/>
          </w:tcPr>
          <w:p w14:paraId="12BE326C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25A10E96" w14:textId="21CCEDF5" w:rsidR="00795298" w:rsidRPr="00632074" w:rsidRDefault="00BD0F41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61,974</w:t>
            </w:r>
          </w:p>
        </w:tc>
        <w:tc>
          <w:tcPr>
            <w:tcW w:w="360" w:type="dxa"/>
          </w:tcPr>
          <w:p w14:paraId="2EB9508F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543D0B" w14:textId="087A1EE8" w:rsidR="00795298" w:rsidRPr="00632074" w:rsidRDefault="00BD0F41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38B6803A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61F182" w14:textId="0519FC98" w:rsidR="00795298" w:rsidRPr="00632074" w:rsidRDefault="00BD0F41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18,475</w:t>
            </w:r>
          </w:p>
        </w:tc>
      </w:tr>
      <w:tr w:rsidR="00795298" w:rsidRPr="00632074" w14:paraId="6FE4EB7E" w14:textId="77777777" w:rsidTr="00C34661">
        <w:tc>
          <w:tcPr>
            <w:tcW w:w="3438" w:type="dxa"/>
          </w:tcPr>
          <w:p w14:paraId="5A75E9E1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789A4569" w14:textId="36816CA8" w:rsidR="00795298" w:rsidRPr="00632074" w:rsidRDefault="00BD0F41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34,268</w:t>
            </w:r>
          </w:p>
        </w:tc>
        <w:tc>
          <w:tcPr>
            <w:tcW w:w="360" w:type="dxa"/>
          </w:tcPr>
          <w:p w14:paraId="5165C3D5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6916E" w14:textId="787792C1" w:rsidR="00795298" w:rsidRPr="00632074" w:rsidRDefault="00BD0F41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24D5F4A4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16FC96" w14:textId="16F713E5" w:rsidR="00795298" w:rsidRPr="00632074" w:rsidRDefault="00BD0F41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77,767</w:t>
            </w:r>
          </w:p>
        </w:tc>
      </w:tr>
      <w:tr w:rsidR="00795298" w:rsidRPr="00632074" w14:paraId="68F6B7D3" w14:textId="77777777" w:rsidTr="00C34661">
        <w:tc>
          <w:tcPr>
            <w:tcW w:w="3438" w:type="dxa"/>
          </w:tcPr>
          <w:p w14:paraId="3C2B3B48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8E1265" w14:textId="77777777" w:rsidR="00795298" w:rsidRPr="00632074" w:rsidRDefault="00795298" w:rsidP="00C3466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649358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56AF8" w14:textId="1E45EEC0" w:rsidR="00795298" w:rsidRPr="00632074" w:rsidRDefault="00BD0F41" w:rsidP="005B7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550F5" w14:textId="77777777" w:rsidR="00795298" w:rsidRPr="00632074" w:rsidRDefault="00795298" w:rsidP="00C3466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4FAEEF" w14:textId="77777777" w:rsidR="00795298" w:rsidRPr="00632074" w:rsidRDefault="00795298" w:rsidP="00C34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0EC5" w:rsidRPr="00632074" w14:paraId="22438AF3" w14:textId="77777777" w:rsidTr="00301501">
        <w:tc>
          <w:tcPr>
            <w:tcW w:w="3438" w:type="dxa"/>
            <w:hideMark/>
          </w:tcPr>
          <w:p w14:paraId="14F40B2C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511BBC4" w14:textId="77777777" w:rsidR="00BD0F41" w:rsidRDefault="00BD0F41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5D4596" w14:textId="56D028A2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EC5" w:rsidRPr="00632074" w14:paraId="6AAF7280" w14:textId="77777777" w:rsidTr="00301501">
        <w:tc>
          <w:tcPr>
            <w:tcW w:w="3438" w:type="dxa"/>
          </w:tcPr>
          <w:p w14:paraId="14363EB5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010629A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0FA34DF1" w14:textId="77777777" w:rsidR="004D0EC5" w:rsidRPr="00632074" w:rsidRDefault="004D0EC5" w:rsidP="003015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F1DF89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81948C2" w14:textId="77777777" w:rsidR="004D0EC5" w:rsidRPr="00632074" w:rsidRDefault="004D0EC5" w:rsidP="003015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08EE6C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C5" w:rsidRPr="00632074" w14:paraId="02B7667D" w14:textId="77777777" w:rsidTr="00301501">
        <w:tc>
          <w:tcPr>
            <w:tcW w:w="3438" w:type="dxa"/>
          </w:tcPr>
          <w:p w14:paraId="67C89B3F" w14:textId="77777777" w:rsidR="004D0EC5" w:rsidRPr="009343F1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5"/>
          </w:tcPr>
          <w:p w14:paraId="15F8BEAB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0EC5" w:rsidRPr="00632074" w14:paraId="568E12E2" w14:textId="77777777" w:rsidTr="00301501">
        <w:tc>
          <w:tcPr>
            <w:tcW w:w="3438" w:type="dxa"/>
          </w:tcPr>
          <w:p w14:paraId="50E37E02" w14:textId="0B2BBEF9" w:rsidR="004D0EC5" w:rsidRPr="00632074" w:rsidRDefault="00A41597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97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2660033" w14:textId="06F3812F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49,700</w:t>
            </w:r>
          </w:p>
        </w:tc>
        <w:tc>
          <w:tcPr>
            <w:tcW w:w="360" w:type="dxa"/>
          </w:tcPr>
          <w:p w14:paraId="5E227D77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342F5F" w14:textId="51413DAB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(43,499)</w:t>
            </w:r>
          </w:p>
        </w:tc>
        <w:tc>
          <w:tcPr>
            <w:tcW w:w="270" w:type="dxa"/>
          </w:tcPr>
          <w:p w14:paraId="290A33FE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796115" w14:textId="06CD4382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6,201</w:t>
            </w:r>
          </w:p>
        </w:tc>
      </w:tr>
      <w:tr w:rsidR="004D0EC5" w:rsidRPr="00632074" w14:paraId="114846EE" w14:textId="77777777" w:rsidTr="00301501">
        <w:tc>
          <w:tcPr>
            <w:tcW w:w="3438" w:type="dxa"/>
          </w:tcPr>
          <w:p w14:paraId="2377410B" w14:textId="512FE753" w:rsidR="004D0EC5" w:rsidRPr="00632074" w:rsidRDefault="00A41597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31070DC7" w14:textId="114E8227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28,896</w:t>
            </w:r>
          </w:p>
        </w:tc>
        <w:tc>
          <w:tcPr>
            <w:tcW w:w="360" w:type="dxa"/>
          </w:tcPr>
          <w:p w14:paraId="76A84968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150AE0" w14:textId="2848A27A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43,499</w:t>
            </w:r>
          </w:p>
        </w:tc>
        <w:tc>
          <w:tcPr>
            <w:tcW w:w="270" w:type="dxa"/>
          </w:tcPr>
          <w:p w14:paraId="0F4F0307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33DA3D" w14:textId="258DCFEF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72,395</w:t>
            </w:r>
          </w:p>
        </w:tc>
      </w:tr>
      <w:tr w:rsidR="004D0EC5" w:rsidRPr="00632074" w14:paraId="4468CFE0" w14:textId="77777777" w:rsidTr="00301501">
        <w:tc>
          <w:tcPr>
            <w:tcW w:w="3438" w:type="dxa"/>
          </w:tcPr>
          <w:p w14:paraId="1CD5DA1A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1CCF6A" w14:textId="77777777" w:rsidR="004D0EC5" w:rsidRPr="00632074" w:rsidRDefault="004D0EC5" w:rsidP="0030150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4E09A6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4ED9D" w14:textId="058DE935" w:rsidR="004D0EC5" w:rsidRPr="00632074" w:rsidRDefault="00BD0F41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C5E61" w14:textId="77777777" w:rsidR="004D0EC5" w:rsidRPr="00632074" w:rsidRDefault="004D0EC5" w:rsidP="003015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AD6783" w14:textId="77777777" w:rsidR="004D0EC5" w:rsidRPr="00632074" w:rsidRDefault="004D0EC5" w:rsidP="00301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FBA290" w14:textId="77777777" w:rsidR="004D0EC5" w:rsidRPr="009343F1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982E26" w14:textId="77777777" w:rsidR="004D0EC5" w:rsidRPr="00632074" w:rsidRDefault="004D0EC5" w:rsidP="004D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1879CED9" w14:textId="140106F8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06750B0D" w14:textId="5335929E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9468746" w14:textId="31C05409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3A649B50" w14:textId="40A70ED3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</w:p>
    <w:p w14:paraId="63F0886C" w14:textId="1DAE73EC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8A1F2A9" w14:textId="07E713A4" w:rsidR="005A29B2" w:rsidRPr="00961103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</w:p>
    <w:p w14:paraId="46E930AD" w14:textId="7AFD3C3A" w:rsidR="005A29B2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lang w:val="th-TH"/>
        </w:rPr>
      </w:pPr>
    </w:p>
    <w:p w14:paraId="5FFC860A" w14:textId="77777777" w:rsidR="005A29B2" w:rsidRPr="00067F21" w:rsidRDefault="005A2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20"/>
          <w:szCs w:val="20"/>
          <w:cs/>
          <w:lang w:val="th-TH"/>
        </w:rPr>
      </w:pPr>
    </w:p>
    <w:p w14:paraId="6C325FE4" w14:textId="3919DB30" w:rsidR="00F7666E" w:rsidRPr="00632074" w:rsidRDefault="00F7666E" w:rsidP="00C4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F411ED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2B09" w14:textId="77777777" w:rsidR="00E4751F" w:rsidRDefault="00E4751F">
      <w:r>
        <w:separator/>
      </w:r>
    </w:p>
  </w:endnote>
  <w:endnote w:type="continuationSeparator" w:id="0">
    <w:p w14:paraId="7D083B29" w14:textId="77777777" w:rsidR="00E4751F" w:rsidRDefault="00E4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847B" w14:textId="737E8202" w:rsidR="003B1C03" w:rsidRPr="003E277A" w:rsidRDefault="003B1C03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0B294D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2491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BA8274" w14:textId="75510082" w:rsidR="00FA063F" w:rsidRPr="00FA063F" w:rsidRDefault="00187D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23D37FAE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87DB6">
      <w:rPr>
        <w:rFonts w:ascii="Angsana New" w:hAnsi="Angsana New"/>
        <w:noProof/>
        <w:sz w:val="30"/>
        <w:szCs w:val="30"/>
        <w:lang w:val="fr-FR"/>
      </w:rPr>
      <w:t>1417453 - 2023-Jun-FSA-The Steel -06t-Q2 (003)-V1.docx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B2BA8" w14:textId="41B522A1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1F987" w14:textId="77777777" w:rsidR="00E4751F" w:rsidRDefault="00E4751F">
      <w:r>
        <w:separator/>
      </w:r>
    </w:p>
  </w:footnote>
  <w:footnote w:type="continuationSeparator" w:id="0">
    <w:p w14:paraId="43124965" w14:textId="77777777" w:rsidR="00E4751F" w:rsidRDefault="00E47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03CC4" w14:textId="515F6902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3B1C03" w:rsidRPr="001D520A" w:rsidRDefault="003B1C0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05C8442" w14:textId="4521689A" w:rsidR="00523A6A" w:rsidRPr="001D520A" w:rsidRDefault="00523A6A" w:rsidP="00523A6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3B1C03" w:rsidRPr="00AA7C7B" w:rsidRDefault="003B1C0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E282" w14:textId="77777777" w:rsidR="001A7D21" w:rsidRPr="001D520A" w:rsidRDefault="001A7D21" w:rsidP="00D53B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0DE75E3" w14:textId="77777777" w:rsidR="001A7D21" w:rsidRPr="001D520A" w:rsidRDefault="001A7D21" w:rsidP="00D53B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251B7E2" w14:textId="77777777" w:rsidR="00903474" w:rsidRPr="001D520A" w:rsidRDefault="00903474" w:rsidP="00903474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22FF245" w14:textId="77777777" w:rsidR="001A7D21" w:rsidRPr="00903474" w:rsidRDefault="001A7D21" w:rsidP="00713C50">
    <w:pPr>
      <w:pStyle w:val="Header"/>
      <w:rPr>
        <w:rFonts w:ascii="Angsana New" w:hAnsi="Angsana New" w:cs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C123E28" w14:textId="77777777" w:rsidR="00344416" w:rsidRPr="001D520A" w:rsidRDefault="00344416" w:rsidP="0034441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659A13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B1C03" w:rsidRDefault="003B1C03" w:rsidP="00713C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2E74665" w14:textId="77777777" w:rsidR="00344416" w:rsidRPr="001D520A" w:rsidRDefault="00344416" w:rsidP="0034441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18E41883" w14:textId="77777777" w:rsidR="003B1C03" w:rsidRPr="008110EB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D845D92" w14:textId="77777777" w:rsidR="00344416" w:rsidRPr="001D520A" w:rsidRDefault="00344416" w:rsidP="0034441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283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8D7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B01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73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B9A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5E39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25D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2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6BA0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2E02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416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E7EA2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EC2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FF8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03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7D"/>
    <w:rsid w:val="004F27EE"/>
    <w:rsid w:val="004F2971"/>
    <w:rsid w:val="004F2988"/>
    <w:rsid w:val="004F2FA3"/>
    <w:rsid w:val="004F3823"/>
    <w:rsid w:val="004F39BB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583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BD9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45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44A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412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F53"/>
    <w:rsid w:val="005A0990"/>
    <w:rsid w:val="005A0C95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12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9FA"/>
    <w:rsid w:val="00620E1D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B8A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CA2"/>
    <w:rsid w:val="00645EA9"/>
    <w:rsid w:val="00645F68"/>
    <w:rsid w:val="00646061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988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49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B4B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71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C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ABE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C18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DC1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9C4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6DA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D4C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0F41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022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4BB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204B"/>
    <w:rsid w:val="00D12368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E1F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5A8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4F7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51F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6CD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4A04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5BC2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3C26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2023-08-02T08:02:00Z</cp:lastPrinted>
  <dcterms:created xsi:type="dcterms:W3CDTF">2023-08-11T07:18:00Z</dcterms:created>
  <dcterms:modified xsi:type="dcterms:W3CDTF">2023-08-11T07:18:00Z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