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4F4AD" w14:textId="64CF0220" w:rsidR="003E6A5C" w:rsidRPr="00EF652C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EF652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EF652C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EF652C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EF652C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EF652C" w:rsidRDefault="003E6A5C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77777777" w:rsidR="00C73EB3" w:rsidRPr="00EF652C" w:rsidRDefault="00C73EB3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198">
        <w:rPr>
          <w:rFonts w:asciiTheme="majorBidi" w:hAnsiTheme="majorBidi" w:cstheme="majorBidi"/>
          <w:sz w:val="30"/>
          <w:szCs w:val="30"/>
          <w:cs/>
          <w:lang w:bidi="th-TH"/>
        </w:rPr>
        <w:t>เงินให้กู้ยืม</w:t>
      </w:r>
    </w:p>
    <w:p w14:paraId="753453A6" w14:textId="77777777" w:rsidR="00827272" w:rsidRPr="00EF652C" w:rsidRDefault="00827272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2FC93E67" w14:textId="173314BA" w:rsidR="003659CA" w:rsidRPr="00D60A15" w:rsidRDefault="00111A9D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955336" w:rsidRPr="00EF652C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8068EE"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</w:p>
    <w:p w14:paraId="55526EFB" w14:textId="086BAE47" w:rsidR="00C54544" w:rsidRPr="00EF652C" w:rsidRDefault="00E277C7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EF652C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C21B386" w14:textId="51652AB7" w:rsidR="004B2A44" w:rsidRDefault="004B2A44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</w:t>
      </w:r>
      <w:r w:rsidR="005F6792">
        <w:rPr>
          <w:rFonts w:asciiTheme="majorBidi" w:hAnsiTheme="majorBidi" w:cstheme="majorBidi" w:hint="cs"/>
          <w:sz w:val="30"/>
          <w:szCs w:val="30"/>
          <w:cs/>
          <w:lang w:bidi="th-TH"/>
        </w:rPr>
        <w:t>งินปันผล</w:t>
      </w:r>
    </w:p>
    <w:p w14:paraId="3DC68709" w14:textId="6F135FA7" w:rsidR="003E44A6" w:rsidRPr="00EF652C" w:rsidRDefault="003E44A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5F6792">
        <w:rPr>
          <w:rFonts w:asciiTheme="majorBidi" w:hAnsiTheme="majorBidi" w:cstheme="majorBidi" w:hint="cs"/>
          <w:sz w:val="30"/>
          <w:szCs w:val="30"/>
          <w:cs/>
          <w:lang w:bidi="th-TH"/>
        </w:rPr>
        <w:t>ครื่องมือทางการเงิน</w:t>
      </w:r>
    </w:p>
    <w:p w14:paraId="33F10900" w14:textId="1703D763" w:rsidR="00083D96" w:rsidRDefault="00B1128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96AB59A" w14:textId="509059F0" w:rsidR="00DE417A" w:rsidRDefault="00DE417A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4DD1A15" w14:textId="77777777" w:rsidR="005D2FE9" w:rsidRDefault="005D2FE9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198">
        <w:rPr>
          <w:rFonts w:asciiTheme="majorBidi" w:hAnsiTheme="majorBidi" w:cstheme="majorBidi" w:hint="cs"/>
          <w:sz w:val="30"/>
          <w:szCs w:val="30"/>
          <w:cs/>
          <w:lang w:bidi="th-TH"/>
        </w:rPr>
        <w:t>การ</w:t>
      </w:r>
      <w:r w:rsidRPr="00921198">
        <w:rPr>
          <w:rFonts w:asciiTheme="majorBidi" w:hAnsiTheme="majorBidi" w:cstheme="majorBidi"/>
          <w:sz w:val="30"/>
          <w:szCs w:val="30"/>
          <w:cs/>
          <w:lang w:bidi="th-TH"/>
        </w:rPr>
        <w:t>จัดประเภทรายการใหม่</w:t>
      </w:r>
    </w:p>
    <w:p w14:paraId="4CD71CA9" w14:textId="77777777" w:rsidR="005D2FE9" w:rsidRPr="00EF652C" w:rsidRDefault="005D2FE9" w:rsidP="005D2FE9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4A09EEBE" w14:textId="77777777" w:rsidR="00083D96" w:rsidRPr="00EF652C" w:rsidRDefault="00083D96" w:rsidP="001E2BCB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7A18CDCE" w14:textId="77777777" w:rsidR="00385F4A" w:rsidRPr="00EF652C" w:rsidRDefault="00385F4A" w:rsidP="00467B6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49C4F6C" w14:textId="77777777" w:rsidR="002802E9" w:rsidRPr="00EF652C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B9FB82E" w14:textId="77777777" w:rsidR="003E6A5C" w:rsidRPr="00EF652C" w:rsidRDefault="003E6A5C" w:rsidP="00175E8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9697D4C" w14:textId="77777777" w:rsidR="00E00CA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EF652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763756D" w14:textId="7F468634" w:rsidR="00042D43" w:rsidRPr="00EF652C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EF652C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EF652C">
        <w:rPr>
          <w:rFonts w:asciiTheme="majorBidi" w:hAnsiTheme="majorBidi" w:cstheme="majorBidi"/>
          <w:sz w:val="30"/>
          <w:szCs w:val="30"/>
          <w:cs/>
        </w:rPr>
        <w:t>่</w:t>
      </w:r>
      <w:r w:rsidR="0043697A">
        <w:rPr>
          <w:rFonts w:asciiTheme="majorBidi" w:hAnsiTheme="majorBidi" w:cstheme="majorBidi"/>
          <w:sz w:val="30"/>
          <w:szCs w:val="30"/>
        </w:rPr>
        <w:t xml:space="preserve"> </w:t>
      </w:r>
      <w:r w:rsidR="004013F0">
        <w:rPr>
          <w:rFonts w:asciiTheme="majorBidi" w:hAnsiTheme="majorBidi" w:cstheme="majorBidi"/>
          <w:sz w:val="30"/>
          <w:szCs w:val="30"/>
        </w:rPr>
        <w:t xml:space="preserve">11 </w:t>
      </w:r>
      <w:r w:rsidR="004013F0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43697A">
        <w:rPr>
          <w:rFonts w:asciiTheme="majorBidi" w:hAnsiTheme="majorBidi" w:cstheme="majorBidi"/>
          <w:sz w:val="30"/>
          <w:szCs w:val="30"/>
        </w:rPr>
        <w:t>2566</w:t>
      </w:r>
    </w:p>
    <w:p w14:paraId="2D793AAC" w14:textId="77777777" w:rsidR="005709B2" w:rsidRPr="001F5AB4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u w:val="none"/>
          <w:lang w:val="en-US"/>
        </w:rPr>
      </w:pPr>
    </w:p>
    <w:p w14:paraId="1ECC951B" w14:textId="77777777" w:rsidR="003E6A5C" w:rsidRPr="00EF652C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EF652C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B0B82D4" w14:textId="0597D184" w:rsidR="00124D0C" w:rsidRPr="00EF652C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EF652C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EF652C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EF652C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EF652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EF652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</w:t>
      </w:r>
      <w:r w:rsidR="00D968E4"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767837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965E7"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        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43697A">
        <w:rPr>
          <w:rFonts w:asciiTheme="majorBidi" w:hAnsiTheme="majorBidi" w:cstheme="majorBidi"/>
          <w:sz w:val="30"/>
          <w:szCs w:val="30"/>
        </w:rPr>
        <w:t>5</w:t>
      </w:r>
    </w:p>
    <w:p w14:paraId="5766EB89" w14:textId="77777777" w:rsidR="002A3F2B" w:rsidRPr="00EF652C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2EC71D3E" w14:textId="6A2516EC" w:rsidR="00BE2731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F652C">
        <w:rPr>
          <w:rFonts w:asciiTheme="majorBidi" w:hAnsiTheme="majorBidi" w:cstheme="majorBidi"/>
          <w:sz w:val="30"/>
          <w:szCs w:val="30"/>
        </w:rPr>
        <w:t>31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43697A">
        <w:rPr>
          <w:rFonts w:asciiTheme="majorBidi" w:hAnsiTheme="majorBidi" w:cstheme="majorBidi"/>
          <w:sz w:val="30"/>
          <w:szCs w:val="30"/>
        </w:rPr>
        <w:t>5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BED4C94" w14:textId="1F96B608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22533" w14:textId="5FE9FCA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83EE" w14:textId="060B1A5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CC53" w14:textId="0D9474C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FD979" w14:textId="7956A3C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56182" w14:textId="140A80D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D4597" w14:textId="1C63A65F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24F5F" w14:textId="2BDBC69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DF827" w14:textId="1505C89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CE2DC" w14:textId="2FC7C68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7C9CA" w14:textId="11A50C5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9A3" w14:textId="56051F8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68809" w14:textId="77777777" w:rsidR="00545CCA" w:rsidRPr="00EF652C" w:rsidRDefault="00545CCA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25492" w14:textId="60F045CE" w:rsidR="008E1A74" w:rsidRPr="00EF652C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14F3E75C" w14:textId="7D6B2F5C" w:rsidR="003E6A5C" w:rsidRPr="00EF652C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EF652C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20"/>
          <w:szCs w:val="20"/>
          <w:lang w:val="en-US"/>
        </w:rPr>
      </w:pPr>
    </w:p>
    <w:p w14:paraId="02B9903B" w14:textId="5F32C4FF" w:rsidR="0075348D" w:rsidRPr="00EF652C" w:rsidRDefault="008068EE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 w:rsidRPr="00EF652C">
        <w:rPr>
          <w:rFonts w:asciiTheme="majorBidi" w:hAnsiTheme="majorBidi" w:cstheme="majorBidi"/>
          <w:b/>
          <w:spacing w:val="2"/>
          <w:sz w:val="30"/>
          <w:szCs w:val="30"/>
          <w:cs/>
        </w:rPr>
        <w:t>ไม่มีการเปลี่ยนแปลงความสัมพันธ์อย่างมีสาระสำคัญในบุคคลหรือกิจการที่เกี่ยวข้องกันในระหว่างงวด</w:t>
      </w:r>
    </w:p>
    <w:p w14:paraId="2213C776" w14:textId="7F0518F3" w:rsidR="007D50B3" w:rsidRDefault="007D50B3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20"/>
          <w:szCs w:val="20"/>
        </w:rPr>
      </w:pPr>
    </w:p>
    <w:tbl>
      <w:tblPr>
        <w:tblW w:w="94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2"/>
        <w:gridCol w:w="1108"/>
        <w:gridCol w:w="267"/>
        <w:gridCol w:w="1097"/>
        <w:gridCol w:w="267"/>
        <w:gridCol w:w="1078"/>
        <w:gridCol w:w="252"/>
        <w:gridCol w:w="1104"/>
      </w:tblGrid>
      <w:tr w:rsidR="001F5AB4" w14:paraId="3DC8B131" w14:textId="77777777" w:rsidTr="00183549">
        <w:trPr>
          <w:tblHeader/>
        </w:trPr>
        <w:tc>
          <w:tcPr>
            <w:tcW w:w="2250" w:type="pct"/>
            <w:hideMark/>
          </w:tcPr>
          <w:p w14:paraId="20C45DB0" w14:textId="77777777" w:rsidR="001F5AB4" w:rsidRDefault="001F5AB4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br w:type="page"/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4" w:type="pct"/>
            <w:gridSpan w:val="3"/>
            <w:hideMark/>
          </w:tcPr>
          <w:p w14:paraId="284AE51B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5C44112D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pct"/>
            <w:gridSpan w:val="3"/>
            <w:hideMark/>
          </w:tcPr>
          <w:p w14:paraId="3A53D96B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1F5AB4" w14:paraId="7B693525" w14:textId="77777777" w:rsidTr="001F5AB4">
        <w:trPr>
          <w:tblHeader/>
        </w:trPr>
        <w:tc>
          <w:tcPr>
            <w:tcW w:w="2250" w:type="pct"/>
            <w:hideMark/>
          </w:tcPr>
          <w:p w14:paraId="57427E0A" w14:textId="46F81BCB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89" w:type="pct"/>
          </w:tcPr>
          <w:p w14:paraId="2CEA2C49" w14:textId="16C925CC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2EB1C084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433532E" w14:textId="7C5EDD2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2" w:type="pct"/>
          </w:tcPr>
          <w:p w14:paraId="700AF3A2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6F318BA7" w14:textId="7058623E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4" w:type="pct"/>
          </w:tcPr>
          <w:p w14:paraId="5AC784F8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3450F50" w14:textId="228D9A34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1F5AB4" w14:paraId="2CCD3CD1" w14:textId="77777777" w:rsidTr="00183549">
        <w:trPr>
          <w:tblHeader/>
        </w:trPr>
        <w:tc>
          <w:tcPr>
            <w:tcW w:w="2250" w:type="pct"/>
          </w:tcPr>
          <w:p w14:paraId="0E28B86B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0" w:type="pct"/>
            <w:gridSpan w:val="7"/>
            <w:hideMark/>
          </w:tcPr>
          <w:p w14:paraId="4B378A9B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F5AB4" w14:paraId="0C6AAE74" w14:textId="77777777" w:rsidTr="00183549">
        <w:tc>
          <w:tcPr>
            <w:tcW w:w="2250" w:type="pct"/>
            <w:hideMark/>
          </w:tcPr>
          <w:p w14:paraId="58A2F5F7" w14:textId="77777777" w:rsidR="001F5AB4" w:rsidRDefault="001F5AB4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EC2EEFA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756DC64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51ADA2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A7F20BB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6A176997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F3AC6E2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CEC9DB3" w14:textId="77777777" w:rsidR="001F5AB4" w:rsidRDefault="001F5AB4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C3417" w14:paraId="64AA0E0E" w14:textId="77777777" w:rsidTr="00183549">
        <w:tc>
          <w:tcPr>
            <w:tcW w:w="2250" w:type="pct"/>
            <w:hideMark/>
          </w:tcPr>
          <w:p w14:paraId="73B3441F" w14:textId="77777777" w:rsidR="008C3417" w:rsidRDefault="008C3417" w:rsidP="008C34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3F494B01" w14:textId="3575301A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1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9CF3502" w14:textId="77777777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1D319127" w14:textId="6B58D2E4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1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19A4FBA" w14:textId="77777777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67F13BC7" w14:textId="5C8BB934" w:rsidR="008C3417" w:rsidRDefault="00F02F8C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1A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8,119</w:t>
            </w:r>
          </w:p>
        </w:tc>
        <w:tc>
          <w:tcPr>
            <w:tcW w:w="134" w:type="pct"/>
          </w:tcPr>
          <w:p w14:paraId="2C8F3DC0" w14:textId="77777777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0E40BD47" w14:textId="1EC1D61D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1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604</w:t>
            </w:r>
          </w:p>
        </w:tc>
      </w:tr>
      <w:tr w:rsidR="008C3417" w14:paraId="1A102600" w14:textId="77777777" w:rsidTr="00183549">
        <w:tc>
          <w:tcPr>
            <w:tcW w:w="2250" w:type="pct"/>
            <w:hideMark/>
          </w:tcPr>
          <w:p w14:paraId="6AEA10F1" w14:textId="77777777" w:rsidR="008C3417" w:rsidRDefault="008C3417" w:rsidP="008C34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9" w:type="pct"/>
          </w:tcPr>
          <w:p w14:paraId="3098CFEF" w14:textId="6BC31ECC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16DCA54" w14:textId="77777777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1BF7F5CC" w14:textId="031A9F86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29D6190" w14:textId="77777777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3AB48B9B" w14:textId="6BDB8C3F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C34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15,779</w:t>
            </w:r>
          </w:p>
        </w:tc>
        <w:tc>
          <w:tcPr>
            <w:tcW w:w="134" w:type="pct"/>
          </w:tcPr>
          <w:p w14:paraId="3B5C9F49" w14:textId="77777777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6B579586" w14:textId="6837AD15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1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3,178</w:t>
            </w:r>
          </w:p>
        </w:tc>
      </w:tr>
      <w:tr w:rsidR="008C3417" w14:paraId="70BDE559" w14:textId="77777777" w:rsidTr="00183549">
        <w:tc>
          <w:tcPr>
            <w:tcW w:w="2250" w:type="pct"/>
            <w:hideMark/>
          </w:tcPr>
          <w:p w14:paraId="788E8C43" w14:textId="77777777" w:rsidR="008C3417" w:rsidRDefault="008C3417" w:rsidP="008C34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0FA7E45F" w14:textId="378171A5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6F0D812" w14:textId="77777777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509DEFEC" w14:textId="09F8861A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60A1237" w14:textId="77777777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5B69ADE2" w14:textId="57DCB31C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00409225" w14:textId="77777777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48333D27" w14:textId="51AB4018" w:rsidR="008C3417" w:rsidRDefault="008C3417" w:rsidP="008C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1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122</w:t>
            </w:r>
          </w:p>
        </w:tc>
      </w:tr>
      <w:tr w:rsidR="008830D1" w14:paraId="4548FA62" w14:textId="77777777" w:rsidTr="00183549">
        <w:tc>
          <w:tcPr>
            <w:tcW w:w="2250" w:type="pct"/>
          </w:tcPr>
          <w:p w14:paraId="7B51A840" w14:textId="7A341C2E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9" w:type="pct"/>
          </w:tcPr>
          <w:p w14:paraId="06B09B43" w14:textId="56FECBD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040FE21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86218F3" w14:textId="0A8F7F41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663D768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3F4B5BF1" w14:textId="5768E6BB" w:rsidR="008830D1" w:rsidRPr="00711366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C341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9</w:t>
            </w:r>
            <w:r w:rsidRPr="008C34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C341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748</w:t>
            </w:r>
          </w:p>
        </w:tc>
        <w:tc>
          <w:tcPr>
            <w:tcW w:w="134" w:type="pct"/>
          </w:tcPr>
          <w:p w14:paraId="4912F801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7C114D4" w14:textId="3578AB83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9,877</w:t>
            </w:r>
          </w:p>
        </w:tc>
      </w:tr>
      <w:tr w:rsidR="008830D1" w14:paraId="18A189C6" w14:textId="77777777" w:rsidTr="00183549">
        <w:tc>
          <w:tcPr>
            <w:tcW w:w="2250" w:type="pct"/>
          </w:tcPr>
          <w:p w14:paraId="3407A84F" w14:textId="768D2BEB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89" w:type="pct"/>
          </w:tcPr>
          <w:p w14:paraId="24D0B551" w14:textId="6F0CD772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5C8BD5D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11589EE" w14:textId="5AB2187D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2592DBA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523C103C" w14:textId="61D22483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C341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357</w:t>
            </w:r>
          </w:p>
        </w:tc>
        <w:tc>
          <w:tcPr>
            <w:tcW w:w="134" w:type="pct"/>
          </w:tcPr>
          <w:p w14:paraId="6547BB91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BF3877D" w14:textId="2BC2E21D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830D1" w14:paraId="7C4ECB42" w14:textId="77777777" w:rsidTr="00183549">
        <w:tc>
          <w:tcPr>
            <w:tcW w:w="2250" w:type="pct"/>
            <w:hideMark/>
          </w:tcPr>
          <w:p w14:paraId="531C9449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9" w:type="pct"/>
          </w:tcPr>
          <w:p w14:paraId="0A7195DB" w14:textId="32A8070C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28EA429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753C9C2C" w14:textId="4B169C93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14037AD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07A4ACB6" w14:textId="625A2206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830D1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5</w:t>
            </w:r>
            <w:r w:rsidRPr="008830D1">
              <w:rPr>
                <w:rFonts w:asciiTheme="majorBidi" w:hAnsiTheme="majorBidi"/>
                <w:sz w:val="30"/>
                <w:szCs w:val="30"/>
                <w:lang w:val="en-US" w:eastAsia="en-US"/>
              </w:rPr>
              <w:t>,</w:t>
            </w:r>
            <w:r w:rsidRPr="008830D1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590</w:t>
            </w:r>
          </w:p>
        </w:tc>
        <w:tc>
          <w:tcPr>
            <w:tcW w:w="134" w:type="pct"/>
          </w:tcPr>
          <w:p w14:paraId="538272D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4E7BBEAD" w14:textId="5A84FC2C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1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8,542</w:t>
            </w:r>
          </w:p>
        </w:tc>
      </w:tr>
      <w:tr w:rsidR="00E3098B" w14:paraId="68A16650" w14:textId="77777777" w:rsidTr="00E24538">
        <w:tc>
          <w:tcPr>
            <w:tcW w:w="2250" w:type="pct"/>
          </w:tcPr>
          <w:p w14:paraId="205141F2" w14:textId="77777777" w:rsidR="00E3098B" w:rsidRDefault="00E3098B" w:rsidP="00E2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0D1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685B9A4F" w14:textId="77777777" w:rsidR="00E3098B" w:rsidRDefault="00E3098B" w:rsidP="00E24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D3BA7C9" w14:textId="77777777" w:rsidR="00E3098B" w:rsidRDefault="00E3098B" w:rsidP="00E24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4A090C1" w14:textId="77777777" w:rsidR="00E3098B" w:rsidRDefault="00E3098B" w:rsidP="00E24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EDE0192" w14:textId="77777777" w:rsidR="00E3098B" w:rsidRDefault="00E3098B" w:rsidP="00E24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55EF267D" w14:textId="77777777" w:rsidR="00E3098B" w:rsidRPr="008C3417" w:rsidRDefault="00E3098B" w:rsidP="00E24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8830D1">
              <w:rPr>
                <w:rFonts w:asciiTheme="majorBidi" w:hAnsiTheme="majorBidi"/>
                <w:sz w:val="30"/>
                <w:szCs w:val="30"/>
                <w:lang w:val="en-US" w:eastAsia="en-US"/>
              </w:rPr>
              <w:t>246</w:t>
            </w:r>
          </w:p>
        </w:tc>
        <w:tc>
          <w:tcPr>
            <w:tcW w:w="134" w:type="pct"/>
          </w:tcPr>
          <w:p w14:paraId="52A46B57" w14:textId="77777777" w:rsidR="00E3098B" w:rsidRDefault="00E3098B" w:rsidP="00E24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8B6D1F5" w14:textId="77777777" w:rsidR="00E3098B" w:rsidRDefault="00E3098B" w:rsidP="00E24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830D1" w14:paraId="468506A8" w14:textId="77777777" w:rsidTr="00183549">
        <w:trPr>
          <w:trHeight w:val="173"/>
        </w:trPr>
        <w:tc>
          <w:tcPr>
            <w:tcW w:w="2250" w:type="pct"/>
          </w:tcPr>
          <w:p w14:paraId="75D8B010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4E75737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0A09A72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F5D8823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23C76D0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54A6EA1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26E8C95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613F405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830D1" w14:paraId="30E1AAE9" w14:textId="77777777" w:rsidTr="00183549">
        <w:tc>
          <w:tcPr>
            <w:tcW w:w="2250" w:type="pct"/>
            <w:hideMark/>
          </w:tcPr>
          <w:p w14:paraId="785D46A0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D6B6209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B9CBB21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6C39BE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93FFE19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5703EC7B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C941DFF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94FAE61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830D1" w14:paraId="6ACF0906" w14:textId="77777777" w:rsidTr="00183549">
        <w:tc>
          <w:tcPr>
            <w:tcW w:w="2250" w:type="pct"/>
            <w:hideMark/>
          </w:tcPr>
          <w:p w14:paraId="5C668728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645BF38E" w14:textId="6753E045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C341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10</w:t>
            </w:r>
          </w:p>
        </w:tc>
        <w:tc>
          <w:tcPr>
            <w:tcW w:w="142" w:type="pct"/>
          </w:tcPr>
          <w:p w14:paraId="369B6940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03218DDA" w14:textId="51A0DFC3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17C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190</w:t>
            </w:r>
          </w:p>
        </w:tc>
        <w:tc>
          <w:tcPr>
            <w:tcW w:w="142" w:type="pct"/>
          </w:tcPr>
          <w:p w14:paraId="394B9041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22E9DFF7" w14:textId="0A1CCE3C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C341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10</w:t>
            </w:r>
          </w:p>
        </w:tc>
        <w:tc>
          <w:tcPr>
            <w:tcW w:w="134" w:type="pct"/>
          </w:tcPr>
          <w:p w14:paraId="0141C2C1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52D9062F" w14:textId="1B2A3A4A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17C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190</w:t>
            </w:r>
          </w:p>
        </w:tc>
      </w:tr>
      <w:tr w:rsidR="008830D1" w14:paraId="45E6CD69" w14:textId="77777777" w:rsidTr="00183549">
        <w:tc>
          <w:tcPr>
            <w:tcW w:w="2250" w:type="pct"/>
            <w:hideMark/>
          </w:tcPr>
          <w:p w14:paraId="239A0937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67605B5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769C388B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23231F1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AB2D7B9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A0AA0A1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4C14B2F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66E05F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830D1" w14:paraId="2D025444" w14:textId="77777777" w:rsidTr="00183549">
        <w:tc>
          <w:tcPr>
            <w:tcW w:w="2250" w:type="pct"/>
            <w:hideMark/>
          </w:tcPr>
          <w:p w14:paraId="42630D56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89" w:type="pct"/>
          </w:tcPr>
          <w:p w14:paraId="6D036E10" w14:textId="17CFB3D3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C341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19</w:t>
            </w:r>
            <w:r w:rsidRPr="008C34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C341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965</w:t>
            </w:r>
          </w:p>
        </w:tc>
        <w:tc>
          <w:tcPr>
            <w:tcW w:w="142" w:type="pct"/>
          </w:tcPr>
          <w:p w14:paraId="37A24324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66F68222" w14:textId="746F6CFE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24,361</w:t>
            </w:r>
          </w:p>
        </w:tc>
        <w:tc>
          <w:tcPr>
            <w:tcW w:w="142" w:type="pct"/>
          </w:tcPr>
          <w:p w14:paraId="19EB4C30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2D68E3F" w14:textId="710261C2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C341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19</w:t>
            </w:r>
            <w:r w:rsidRPr="008C34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C341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965</w:t>
            </w:r>
          </w:p>
        </w:tc>
        <w:tc>
          <w:tcPr>
            <w:tcW w:w="134" w:type="pct"/>
          </w:tcPr>
          <w:p w14:paraId="2C1C0BA9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4AF82723" w14:textId="42E53963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24,361</w:t>
            </w:r>
          </w:p>
        </w:tc>
      </w:tr>
      <w:tr w:rsidR="008830D1" w14:paraId="6C66BF07" w14:textId="77777777" w:rsidTr="00183549">
        <w:tc>
          <w:tcPr>
            <w:tcW w:w="2250" w:type="pct"/>
            <w:hideMark/>
          </w:tcPr>
          <w:p w14:paraId="4D67736B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3AAFD" w14:textId="163269B1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C341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65</w:t>
            </w:r>
          </w:p>
        </w:tc>
        <w:tc>
          <w:tcPr>
            <w:tcW w:w="142" w:type="pct"/>
          </w:tcPr>
          <w:p w14:paraId="31835A97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3732EB" w14:textId="52AB5CFF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17C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1,390</w:t>
            </w:r>
          </w:p>
        </w:tc>
        <w:tc>
          <w:tcPr>
            <w:tcW w:w="142" w:type="pct"/>
          </w:tcPr>
          <w:p w14:paraId="3BA90F9A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8638E" w14:textId="7B1901CB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C341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65</w:t>
            </w:r>
          </w:p>
        </w:tc>
        <w:tc>
          <w:tcPr>
            <w:tcW w:w="134" w:type="pct"/>
          </w:tcPr>
          <w:p w14:paraId="25A02BE9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13DA6" w14:textId="55F89EE4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17C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1,390</w:t>
            </w:r>
          </w:p>
        </w:tc>
      </w:tr>
      <w:tr w:rsidR="008830D1" w14:paraId="22241E8E" w14:textId="77777777" w:rsidTr="00183549">
        <w:tc>
          <w:tcPr>
            <w:tcW w:w="2250" w:type="pct"/>
            <w:hideMark/>
          </w:tcPr>
          <w:p w14:paraId="3CBB5273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56D69F" w14:textId="270D5C15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C341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20</w:t>
            </w:r>
            <w:r w:rsidRPr="008C34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C341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030</w:t>
            </w:r>
          </w:p>
        </w:tc>
        <w:tc>
          <w:tcPr>
            <w:tcW w:w="142" w:type="pct"/>
          </w:tcPr>
          <w:p w14:paraId="13749198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022332" w14:textId="20C822E4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FD7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25,751</w:t>
            </w:r>
          </w:p>
        </w:tc>
        <w:tc>
          <w:tcPr>
            <w:tcW w:w="142" w:type="pct"/>
          </w:tcPr>
          <w:p w14:paraId="3F0D3119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15057" w14:textId="6AFB395C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C341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20</w:t>
            </w:r>
            <w:r w:rsidRPr="008C34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C341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030</w:t>
            </w:r>
          </w:p>
        </w:tc>
        <w:tc>
          <w:tcPr>
            <w:tcW w:w="134" w:type="pct"/>
          </w:tcPr>
          <w:p w14:paraId="311405A7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29AECF" w14:textId="6422FA00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FD7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25,751</w:t>
            </w:r>
          </w:p>
        </w:tc>
      </w:tr>
      <w:tr w:rsidR="008830D1" w14:paraId="7932FAEF" w14:textId="77777777" w:rsidTr="00183549">
        <w:tc>
          <w:tcPr>
            <w:tcW w:w="2250" w:type="pct"/>
          </w:tcPr>
          <w:p w14:paraId="5EB501E1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5FBD7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236B3E8D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B59B9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9BDF86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E89D7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52AC676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C7009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830D1" w14:paraId="5B19429E" w14:textId="77777777" w:rsidTr="001F5AB4">
        <w:trPr>
          <w:trHeight w:val="80"/>
        </w:trPr>
        <w:tc>
          <w:tcPr>
            <w:tcW w:w="2250" w:type="pct"/>
            <w:hideMark/>
          </w:tcPr>
          <w:p w14:paraId="33D191CB" w14:textId="57E93DF4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09D2F30A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7CC2756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B1E3DFE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23D09D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5AAEA13E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786CAD33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C3D6A05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830D1" w14:paraId="4D025307" w14:textId="77777777" w:rsidTr="00183549">
        <w:tc>
          <w:tcPr>
            <w:tcW w:w="2250" w:type="pct"/>
            <w:hideMark/>
          </w:tcPr>
          <w:p w14:paraId="731D8A87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4F5842CC" w14:textId="2099BC6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1A6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203</w:t>
            </w:r>
          </w:p>
        </w:tc>
        <w:tc>
          <w:tcPr>
            <w:tcW w:w="142" w:type="pct"/>
          </w:tcPr>
          <w:p w14:paraId="0807595D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1CFC02AE" w14:textId="4EAB7ED9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640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</w:t>
            </w:r>
          </w:p>
        </w:tc>
        <w:tc>
          <w:tcPr>
            <w:tcW w:w="142" w:type="pct"/>
          </w:tcPr>
          <w:p w14:paraId="0AFF820A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072C6F49" w14:textId="66F507CE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1A6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203</w:t>
            </w:r>
          </w:p>
        </w:tc>
        <w:tc>
          <w:tcPr>
            <w:tcW w:w="134" w:type="pct"/>
          </w:tcPr>
          <w:p w14:paraId="4EB5F918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3621E2B0" w14:textId="4FEADF35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640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</w:t>
            </w:r>
          </w:p>
        </w:tc>
      </w:tr>
      <w:tr w:rsidR="008830D1" w14:paraId="3329E556" w14:textId="77777777" w:rsidTr="00183549">
        <w:tc>
          <w:tcPr>
            <w:tcW w:w="2250" w:type="pct"/>
            <w:hideMark/>
          </w:tcPr>
          <w:p w14:paraId="6A53BF51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29DF7CBD" w14:textId="7EC30F8C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DC1313A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778A84B7" w14:textId="37133F92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06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2,238</w:t>
            </w:r>
          </w:p>
        </w:tc>
        <w:tc>
          <w:tcPr>
            <w:tcW w:w="142" w:type="pct"/>
          </w:tcPr>
          <w:p w14:paraId="18124A0F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0AFD261" w14:textId="1073E8E9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44269E2B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188EA3AD" w14:textId="017751A1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06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2,238</w:t>
            </w:r>
          </w:p>
        </w:tc>
      </w:tr>
      <w:tr w:rsidR="008830D1" w14:paraId="70116D4E" w14:textId="77777777" w:rsidTr="00183549">
        <w:tc>
          <w:tcPr>
            <w:tcW w:w="2250" w:type="pct"/>
            <w:hideMark/>
          </w:tcPr>
          <w:p w14:paraId="694FE4A3" w14:textId="387441FB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1A67">
              <w:rPr>
                <w:rFonts w:asciiTheme="majorBidi" w:hAnsi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89" w:type="pct"/>
          </w:tcPr>
          <w:p w14:paraId="39033D99" w14:textId="1C3877CE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41A6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673</w:t>
            </w:r>
          </w:p>
        </w:tc>
        <w:tc>
          <w:tcPr>
            <w:tcW w:w="142" w:type="pct"/>
          </w:tcPr>
          <w:p w14:paraId="4C5EDE23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6E7CD076" w14:textId="0FCBB7A9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5562059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423DC50" w14:textId="442F45C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1A6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673</w:t>
            </w:r>
          </w:p>
        </w:tc>
        <w:tc>
          <w:tcPr>
            <w:tcW w:w="134" w:type="pct"/>
          </w:tcPr>
          <w:p w14:paraId="3EC7A4B5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0C067DB6" w14:textId="1C65A9A3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</w:tr>
      <w:tr w:rsidR="008830D1" w14:paraId="0FB0FFB4" w14:textId="77777777" w:rsidTr="00183549">
        <w:tc>
          <w:tcPr>
            <w:tcW w:w="2250" w:type="pct"/>
          </w:tcPr>
          <w:p w14:paraId="07F2F110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0E16AB8A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6BF790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A91EF78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B9CB774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2636D208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0243E2C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971D97B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830D1" w14:paraId="794758EA" w14:textId="77777777" w:rsidTr="00183549">
        <w:tc>
          <w:tcPr>
            <w:tcW w:w="2250" w:type="pct"/>
          </w:tcPr>
          <w:p w14:paraId="144E62D4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E32089A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080CE85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87F7E3C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E1AAD4B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6077185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3ECE837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2956B6F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830D1" w14:paraId="026024E8" w14:textId="77777777" w:rsidTr="00183549">
        <w:tc>
          <w:tcPr>
            <w:tcW w:w="2250" w:type="pct"/>
          </w:tcPr>
          <w:p w14:paraId="034D4498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64D39C9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BAEA133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56AEF75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2710B6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05CE8B11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FB9C43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4A894C4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830D1" w14:paraId="3460943D" w14:textId="77777777" w:rsidTr="00183549">
        <w:tc>
          <w:tcPr>
            <w:tcW w:w="2250" w:type="pct"/>
            <w:hideMark/>
          </w:tcPr>
          <w:p w14:paraId="656EFA90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5C1EE0" w14:textId="39CF6BFF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9" w:type="pct"/>
          </w:tcPr>
          <w:p w14:paraId="1A1976E8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DF35B9A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C0DFB0F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F655FAB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0F13E835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9BFFEDE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5A1344F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830D1" w14:paraId="088F3A30" w14:textId="77777777" w:rsidTr="00183549">
        <w:tc>
          <w:tcPr>
            <w:tcW w:w="2250" w:type="pct"/>
            <w:hideMark/>
          </w:tcPr>
          <w:p w14:paraId="7823C452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0F2F67AB" w14:textId="4694D334" w:rsidR="008830D1" w:rsidRDefault="00F02F8C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02F8C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</w:t>
            </w:r>
            <w:r w:rsidRPr="00F02F8C">
              <w:rPr>
                <w:rFonts w:asciiTheme="majorBidi" w:hAnsiTheme="majorBidi"/>
                <w:sz w:val="30"/>
                <w:szCs w:val="30"/>
                <w:lang w:val="en-US" w:eastAsia="en-US"/>
              </w:rPr>
              <w:t>,</w:t>
            </w:r>
            <w:r w:rsidRPr="00F02F8C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133</w:t>
            </w:r>
          </w:p>
        </w:tc>
        <w:tc>
          <w:tcPr>
            <w:tcW w:w="142" w:type="pct"/>
          </w:tcPr>
          <w:p w14:paraId="28A8B190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6AB09BC1" w14:textId="4294DAEA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2" w:type="pct"/>
          </w:tcPr>
          <w:p w14:paraId="14542F08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C9CF94E" w14:textId="78D32493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31C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</w:t>
            </w:r>
            <w:r w:rsidRPr="00D53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D531C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353</w:t>
            </w:r>
          </w:p>
        </w:tc>
        <w:tc>
          <w:tcPr>
            <w:tcW w:w="134" w:type="pct"/>
          </w:tcPr>
          <w:p w14:paraId="2D151667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1D094B02" w14:textId="207357A8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294</w:t>
            </w:r>
          </w:p>
        </w:tc>
      </w:tr>
      <w:tr w:rsidR="008830D1" w14:paraId="2F78ED65" w14:textId="77777777" w:rsidTr="00183549">
        <w:tc>
          <w:tcPr>
            <w:tcW w:w="2250" w:type="pct"/>
            <w:hideMark/>
          </w:tcPr>
          <w:p w14:paraId="79B7E839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9" w:type="pct"/>
          </w:tcPr>
          <w:p w14:paraId="1F54DA08" w14:textId="1F9ED44A" w:rsidR="008830D1" w:rsidRDefault="00F02F8C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02F8C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104</w:t>
            </w:r>
            <w:r w:rsidRPr="00F02F8C">
              <w:rPr>
                <w:rFonts w:asciiTheme="majorBidi" w:hAnsiTheme="majorBidi"/>
                <w:sz w:val="30"/>
                <w:szCs w:val="30"/>
                <w:lang w:val="en-US" w:eastAsia="en-US"/>
              </w:rPr>
              <w:t>,</w:t>
            </w:r>
            <w:r w:rsidRPr="00F02F8C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983</w:t>
            </w:r>
          </w:p>
        </w:tc>
        <w:tc>
          <w:tcPr>
            <w:tcW w:w="142" w:type="pct"/>
          </w:tcPr>
          <w:p w14:paraId="153D1A2F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6422362B" w14:textId="6B72D35F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E53B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105,909</w:t>
            </w:r>
          </w:p>
        </w:tc>
        <w:tc>
          <w:tcPr>
            <w:tcW w:w="142" w:type="pct"/>
          </w:tcPr>
          <w:p w14:paraId="0F84F933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B58CA61" w14:textId="05811CDE" w:rsidR="008830D1" w:rsidRDefault="00272A1B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1A6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104</w:t>
            </w:r>
            <w:r w:rsidRPr="007C41A6">
              <w:rPr>
                <w:rFonts w:asciiTheme="majorBidi" w:hAnsiTheme="majorBidi"/>
                <w:sz w:val="30"/>
                <w:szCs w:val="30"/>
                <w:lang w:val="en-US" w:eastAsia="en-US"/>
              </w:rPr>
              <w:t>,</w:t>
            </w:r>
            <w:r w:rsidRPr="007C41A6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983</w:t>
            </w:r>
          </w:p>
        </w:tc>
        <w:tc>
          <w:tcPr>
            <w:tcW w:w="134" w:type="pct"/>
          </w:tcPr>
          <w:p w14:paraId="1858D590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2305C590" w14:textId="22FE0F9D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E53B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105,909</w:t>
            </w:r>
          </w:p>
        </w:tc>
      </w:tr>
      <w:tr w:rsidR="008830D1" w14:paraId="3ACF72D8" w14:textId="77777777" w:rsidTr="00183549">
        <w:tc>
          <w:tcPr>
            <w:tcW w:w="2250" w:type="pct"/>
            <w:hideMark/>
          </w:tcPr>
          <w:p w14:paraId="4D380B7D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7A1DA568" w14:textId="3C86FBCA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531C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425</w:t>
            </w:r>
          </w:p>
        </w:tc>
        <w:tc>
          <w:tcPr>
            <w:tcW w:w="142" w:type="pct"/>
          </w:tcPr>
          <w:p w14:paraId="5E5F6F4E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0E3DEC2A" w14:textId="0B8DFBB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E53B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42" w:type="pct"/>
          </w:tcPr>
          <w:p w14:paraId="7899BF27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3D472857" w14:textId="7693B7AE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31C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425</w:t>
            </w:r>
          </w:p>
        </w:tc>
        <w:tc>
          <w:tcPr>
            <w:tcW w:w="134" w:type="pct"/>
          </w:tcPr>
          <w:p w14:paraId="6DE35E1B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469E1D1B" w14:textId="17F2F868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</w:t>
            </w:r>
          </w:p>
        </w:tc>
      </w:tr>
      <w:tr w:rsidR="008830D1" w14:paraId="1AD0A65B" w14:textId="77777777" w:rsidTr="00183549">
        <w:tc>
          <w:tcPr>
            <w:tcW w:w="2250" w:type="pct"/>
            <w:hideMark/>
          </w:tcPr>
          <w:p w14:paraId="4375A0BC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89" w:type="pct"/>
          </w:tcPr>
          <w:p w14:paraId="12A42517" w14:textId="763A7713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531C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5</w:t>
            </w:r>
            <w:r w:rsidRPr="00D53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D531C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440</w:t>
            </w:r>
          </w:p>
        </w:tc>
        <w:tc>
          <w:tcPr>
            <w:tcW w:w="142" w:type="pct"/>
          </w:tcPr>
          <w:p w14:paraId="3E2FA033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44218AE3" w14:textId="18A06DBD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009</w:t>
            </w:r>
          </w:p>
        </w:tc>
        <w:tc>
          <w:tcPr>
            <w:tcW w:w="142" w:type="pct"/>
          </w:tcPr>
          <w:p w14:paraId="55D9EF72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24C3BF1C" w14:textId="6253BD45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31C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5</w:t>
            </w:r>
            <w:r w:rsidRPr="00D53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D531C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366</w:t>
            </w:r>
          </w:p>
        </w:tc>
        <w:tc>
          <w:tcPr>
            <w:tcW w:w="134" w:type="pct"/>
          </w:tcPr>
          <w:p w14:paraId="04874EB9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55E3AF80" w14:textId="5D8E98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5,710</w:t>
            </w:r>
          </w:p>
        </w:tc>
      </w:tr>
      <w:tr w:rsidR="008830D1" w14:paraId="49B5903E" w14:textId="77777777" w:rsidTr="00183549">
        <w:tc>
          <w:tcPr>
            <w:tcW w:w="2250" w:type="pct"/>
            <w:hideMark/>
          </w:tcPr>
          <w:p w14:paraId="518AB744" w14:textId="77777777" w:rsidR="008830D1" w:rsidRDefault="008830D1" w:rsidP="00883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9" w:type="pct"/>
          </w:tcPr>
          <w:p w14:paraId="51A58D1C" w14:textId="510B6E92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531C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</w:t>
            </w:r>
            <w:r w:rsidRPr="00D53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D531C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977</w:t>
            </w:r>
          </w:p>
        </w:tc>
        <w:tc>
          <w:tcPr>
            <w:tcW w:w="142" w:type="pct"/>
          </w:tcPr>
          <w:p w14:paraId="57234A1B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7FDECCF7" w14:textId="28D038F3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2,787</w:t>
            </w:r>
          </w:p>
        </w:tc>
        <w:tc>
          <w:tcPr>
            <w:tcW w:w="142" w:type="pct"/>
          </w:tcPr>
          <w:p w14:paraId="216A13CC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D863A85" w14:textId="0BDF0D51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31C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</w:t>
            </w:r>
            <w:r w:rsidRPr="00D53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D531C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977</w:t>
            </w:r>
          </w:p>
        </w:tc>
        <w:tc>
          <w:tcPr>
            <w:tcW w:w="134" w:type="pct"/>
          </w:tcPr>
          <w:p w14:paraId="217FF01D" w14:textId="77777777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442B3C50" w14:textId="2B1698C4" w:rsidR="008830D1" w:rsidRDefault="008830D1" w:rsidP="0088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2,787</w:t>
            </w:r>
          </w:p>
        </w:tc>
      </w:tr>
    </w:tbl>
    <w:p w14:paraId="6DB4C04A" w14:textId="168DD6BE" w:rsidR="00470803" w:rsidRPr="00EF652C" w:rsidRDefault="00470803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74"/>
        <w:gridCol w:w="7"/>
        <w:gridCol w:w="258"/>
        <w:gridCol w:w="11"/>
        <w:gridCol w:w="1080"/>
        <w:gridCol w:w="9"/>
        <w:gridCol w:w="255"/>
        <w:gridCol w:w="1080"/>
        <w:gridCol w:w="260"/>
        <w:gridCol w:w="1174"/>
        <w:gridCol w:w="6"/>
      </w:tblGrid>
      <w:tr w:rsidR="00663CD7" w:rsidRPr="00EF652C" w14:paraId="3202A59F" w14:textId="77777777" w:rsidTr="00256CB8">
        <w:trPr>
          <w:tblHeader/>
        </w:trPr>
        <w:tc>
          <w:tcPr>
            <w:tcW w:w="2161" w:type="pct"/>
          </w:tcPr>
          <w:p w14:paraId="22E2B427" w14:textId="174280DE" w:rsidR="00663CD7" w:rsidRPr="00EF652C" w:rsidRDefault="00663CD7" w:rsidP="000C585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pct"/>
            <w:gridSpan w:val="6"/>
          </w:tcPr>
          <w:p w14:paraId="6E2608BE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</w:tcPr>
          <w:p w14:paraId="442A534A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4"/>
          </w:tcPr>
          <w:p w14:paraId="26CA17E0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5FA6" w:rsidRPr="00EF652C" w14:paraId="3D4D3299" w14:textId="77777777" w:rsidTr="00256CB8">
        <w:trPr>
          <w:tblHeader/>
        </w:trPr>
        <w:tc>
          <w:tcPr>
            <w:tcW w:w="2161" w:type="pct"/>
          </w:tcPr>
          <w:p w14:paraId="2A9895E9" w14:textId="6602313F" w:rsidR="00765FA6" w:rsidRPr="00EF652C" w:rsidRDefault="00765FA6" w:rsidP="00765F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1" w:type="pct"/>
            <w:gridSpan w:val="2"/>
          </w:tcPr>
          <w:p w14:paraId="3ABBDA9F" w14:textId="5CD5ED2A" w:rsidR="00765FA6" w:rsidRPr="00765FA6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  <w:gridSpan w:val="2"/>
          </w:tcPr>
          <w:p w14:paraId="53BECA7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96A4D1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5E1C299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5906D" w14:textId="5C0F85CD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9" w:type="pct"/>
          </w:tcPr>
          <w:p w14:paraId="2E32935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54C5B0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65FA6" w:rsidRPr="00EF652C" w14:paraId="2591E5F1" w14:textId="77777777" w:rsidTr="00256CB8">
        <w:trPr>
          <w:tblHeader/>
        </w:trPr>
        <w:tc>
          <w:tcPr>
            <w:tcW w:w="2161" w:type="pct"/>
          </w:tcPr>
          <w:p w14:paraId="559AF89D" w14:textId="477DDCA4" w:rsidR="00765FA6" w:rsidRPr="00EF652C" w:rsidRDefault="00765FA6" w:rsidP="00765F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1" w:type="pct"/>
            <w:gridSpan w:val="2"/>
          </w:tcPr>
          <w:p w14:paraId="3540817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gridSpan w:val="2"/>
          </w:tcPr>
          <w:p w14:paraId="06B48C2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772662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5AC69F4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D9DD0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11006AA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80727E2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65FA6" w:rsidRPr="00EF652C" w14:paraId="67E27A6A" w14:textId="77777777" w:rsidTr="00256CB8">
        <w:trPr>
          <w:tblHeader/>
        </w:trPr>
        <w:tc>
          <w:tcPr>
            <w:tcW w:w="2161" w:type="pct"/>
          </w:tcPr>
          <w:p w14:paraId="692F040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11"/>
          </w:tcPr>
          <w:p w14:paraId="4BBB34B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5FA6" w:rsidRPr="00EF652C" w14:paraId="34B20763" w14:textId="77777777" w:rsidTr="000C5850">
        <w:tc>
          <w:tcPr>
            <w:tcW w:w="2161" w:type="pct"/>
          </w:tcPr>
          <w:p w14:paraId="767F3335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08DC7E6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DE9081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FE8EED7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61F91A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24CFC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43B9A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836ADB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A6" w:rsidRPr="00EF652C" w14:paraId="0C833F96" w14:textId="77777777" w:rsidTr="000C5850">
        <w:tc>
          <w:tcPr>
            <w:tcW w:w="2161" w:type="pct"/>
          </w:tcPr>
          <w:p w14:paraId="2CD241A0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192C56BE" w14:textId="195D0E9C" w:rsidR="00765FA6" w:rsidRPr="00E54698" w:rsidRDefault="00852919" w:rsidP="00852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50872A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023D41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98BC175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97634" w14:textId="4CFD1AB2" w:rsidR="00765FA6" w:rsidRPr="0073162E" w:rsidRDefault="003D5A00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3,899</w:t>
            </w:r>
          </w:p>
        </w:tc>
        <w:tc>
          <w:tcPr>
            <w:tcW w:w="139" w:type="pct"/>
          </w:tcPr>
          <w:p w14:paraId="5188746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AE70A4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16,653</w:t>
            </w:r>
          </w:p>
        </w:tc>
      </w:tr>
      <w:tr w:rsidR="00D531C8" w:rsidRPr="00EF652C" w14:paraId="30934089" w14:textId="77777777" w:rsidTr="000C5850">
        <w:tc>
          <w:tcPr>
            <w:tcW w:w="2161" w:type="pct"/>
          </w:tcPr>
          <w:p w14:paraId="2B1B1F0E" w14:textId="35827B71" w:rsidR="00D531C8" w:rsidRPr="00EF652C" w:rsidRDefault="00D531C8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1C8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4A8320CB" w14:textId="304493A0" w:rsidR="00D531C8" w:rsidRPr="00E54698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144" w:type="pct"/>
            <w:gridSpan w:val="2"/>
          </w:tcPr>
          <w:p w14:paraId="238DFB3E" w14:textId="77777777" w:rsidR="00D531C8" w:rsidRPr="00EF652C" w:rsidRDefault="00D531C8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8EC37CB" w14:textId="0D71D8A5" w:rsidR="00D531C8" w:rsidRPr="00852919" w:rsidRDefault="00314164" w:rsidP="00852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</w:tcPr>
          <w:p w14:paraId="3925180D" w14:textId="77777777" w:rsidR="00D531C8" w:rsidRPr="00EF652C" w:rsidRDefault="00D531C8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187221" w14:textId="1CB3F1FD" w:rsidR="00D531C8" w:rsidRPr="0073162E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139" w:type="pct"/>
          </w:tcPr>
          <w:p w14:paraId="47DF39CC" w14:textId="77777777" w:rsidR="00D531C8" w:rsidRPr="00EF652C" w:rsidRDefault="00D531C8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9B930D5" w14:textId="00042356" w:rsidR="00D531C8" w:rsidRPr="00EF652C" w:rsidRDefault="00D531C8" w:rsidP="00D5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</w:tr>
      <w:tr w:rsidR="00765FA6" w:rsidRPr="00EF652C" w14:paraId="312E4960" w14:textId="77777777" w:rsidTr="000C5850">
        <w:tc>
          <w:tcPr>
            <w:tcW w:w="2161" w:type="pct"/>
          </w:tcPr>
          <w:p w14:paraId="222B0AAD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684556A0" w14:textId="22795FB8" w:rsidR="00765FA6" w:rsidRPr="00E54698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  <w:tc>
          <w:tcPr>
            <w:tcW w:w="144" w:type="pct"/>
            <w:gridSpan w:val="2"/>
          </w:tcPr>
          <w:p w14:paraId="471938C7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DA3FF6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36" w:type="pct"/>
          </w:tcPr>
          <w:p w14:paraId="078A462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B2D675" w14:textId="3A297EE6" w:rsidR="00765FA6" w:rsidRPr="0073162E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1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4A5B4D" w:rsidRPr="007C41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9" w:type="pct"/>
          </w:tcPr>
          <w:p w14:paraId="0DDA237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4905C3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765FA6" w:rsidRPr="00EF652C" w14:paraId="57EC5F65" w14:textId="77777777" w:rsidTr="000C5850">
        <w:tc>
          <w:tcPr>
            <w:tcW w:w="2161" w:type="pct"/>
          </w:tcPr>
          <w:p w14:paraId="57C1C5D5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F740A" w14:textId="4007FB7D" w:rsidR="00765FA6" w:rsidRPr="00771236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516</w:t>
            </w:r>
          </w:p>
        </w:tc>
        <w:tc>
          <w:tcPr>
            <w:tcW w:w="144" w:type="pct"/>
            <w:gridSpan w:val="2"/>
          </w:tcPr>
          <w:p w14:paraId="14A3808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7375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36" w:type="pct"/>
          </w:tcPr>
          <w:p w14:paraId="61625B65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5590F48" w14:textId="1BB0C3DD" w:rsidR="00765FA6" w:rsidRPr="004A5B4D" w:rsidRDefault="003D5A00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3D5A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4,283</w:t>
            </w:r>
          </w:p>
        </w:tc>
        <w:tc>
          <w:tcPr>
            <w:tcW w:w="139" w:type="pct"/>
          </w:tcPr>
          <w:p w14:paraId="14ABEB9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AB13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16,832</w:t>
            </w:r>
          </w:p>
        </w:tc>
      </w:tr>
      <w:tr w:rsidR="00765FA6" w:rsidRPr="00EF652C" w14:paraId="0351A6C3" w14:textId="77777777" w:rsidTr="000C5850">
        <w:tc>
          <w:tcPr>
            <w:tcW w:w="2161" w:type="pct"/>
          </w:tcPr>
          <w:p w14:paraId="2214812E" w14:textId="77777777" w:rsidR="00765FA6" w:rsidRPr="00EF652C" w:rsidRDefault="00765FA6" w:rsidP="00765F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7AC933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299304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9DCDDB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932A6D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37BCD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054F83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6C3744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A6" w:rsidRPr="00EF652C" w14:paraId="6E778F10" w14:textId="77777777" w:rsidTr="000C5850">
        <w:tc>
          <w:tcPr>
            <w:tcW w:w="2161" w:type="pct"/>
          </w:tcPr>
          <w:p w14:paraId="6E7732D2" w14:textId="77777777" w:rsidR="00765FA6" w:rsidRPr="00EF652C" w:rsidRDefault="00765FA6" w:rsidP="00765F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1" w:type="pct"/>
            <w:gridSpan w:val="2"/>
          </w:tcPr>
          <w:p w14:paraId="6DE5940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6CDD7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A79AB2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8A7A71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C333B2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A2E89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5C0BF4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A6" w:rsidRPr="00EF652C" w14:paraId="0DFFC089" w14:textId="77777777" w:rsidTr="000C5850">
        <w:tc>
          <w:tcPr>
            <w:tcW w:w="2161" w:type="pct"/>
          </w:tcPr>
          <w:p w14:paraId="7BB84B73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683377AE" w14:textId="1B574FDC" w:rsidR="00765FA6" w:rsidRPr="00333656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98346A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5C3917A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54C5B7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D5DFE96" w14:textId="1294BEA0" w:rsidR="00765FA6" w:rsidRPr="0073162E" w:rsidRDefault="003D5A00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6,599</w:t>
            </w:r>
          </w:p>
        </w:tc>
        <w:tc>
          <w:tcPr>
            <w:tcW w:w="139" w:type="pct"/>
          </w:tcPr>
          <w:p w14:paraId="09FC7AD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236D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2,300</w:t>
            </w:r>
          </w:p>
        </w:tc>
      </w:tr>
      <w:tr w:rsidR="00765FA6" w:rsidRPr="00EF652C" w14:paraId="49303D32" w14:textId="77777777" w:rsidTr="000C5850">
        <w:trPr>
          <w:trHeight w:val="46"/>
        </w:trPr>
        <w:tc>
          <w:tcPr>
            <w:tcW w:w="2161" w:type="pct"/>
          </w:tcPr>
          <w:p w14:paraId="278A121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E52A1C" w14:textId="7F9F625E" w:rsidR="00765FA6" w:rsidRPr="00852919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08D7CF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00E9D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1171D6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05C93" w14:textId="6BB6F869" w:rsidR="00765FA6" w:rsidRPr="0073162E" w:rsidRDefault="003D5A00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6,599</w:t>
            </w:r>
          </w:p>
        </w:tc>
        <w:tc>
          <w:tcPr>
            <w:tcW w:w="139" w:type="pct"/>
          </w:tcPr>
          <w:p w14:paraId="0A7C50E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8EED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2,300</w:t>
            </w:r>
          </w:p>
        </w:tc>
      </w:tr>
      <w:tr w:rsidR="00765FA6" w:rsidRPr="00EF652C" w14:paraId="11AFEA40" w14:textId="77777777" w:rsidTr="000C5850">
        <w:trPr>
          <w:trHeight w:val="46"/>
        </w:trPr>
        <w:tc>
          <w:tcPr>
            <w:tcW w:w="2161" w:type="pct"/>
          </w:tcPr>
          <w:p w14:paraId="5AA887B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E6C896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4DFCDD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8E7BAD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CF8BED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DBF644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275D32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333CC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5FA6" w:rsidRPr="00EF652C" w14:paraId="36F95411" w14:textId="77777777" w:rsidTr="000C5850">
        <w:trPr>
          <w:trHeight w:val="46"/>
        </w:trPr>
        <w:tc>
          <w:tcPr>
            <w:tcW w:w="2161" w:type="pct"/>
          </w:tcPr>
          <w:p w14:paraId="24BA5D1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1" w:type="pct"/>
            <w:gridSpan w:val="2"/>
          </w:tcPr>
          <w:p w14:paraId="1C90F10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F7C491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E0C576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1A832F25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5B44E8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1361BD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73D7C04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5FA6" w:rsidRPr="00EF652C" w14:paraId="2CA8264F" w14:textId="77777777" w:rsidTr="000C5850">
        <w:trPr>
          <w:trHeight w:val="46"/>
        </w:trPr>
        <w:tc>
          <w:tcPr>
            <w:tcW w:w="2161" w:type="pct"/>
          </w:tcPr>
          <w:p w14:paraId="1A591FA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682039AF" w14:textId="7B56D730" w:rsidR="00765FA6" w:rsidRPr="000C773F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144" w:type="pct"/>
            <w:gridSpan w:val="2"/>
          </w:tcPr>
          <w:p w14:paraId="3751DD9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5AAFD794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36" w:type="pct"/>
          </w:tcPr>
          <w:p w14:paraId="26EE392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C139F0E" w14:textId="1E53A81B" w:rsidR="00765FA6" w:rsidRPr="0073162E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139" w:type="pct"/>
          </w:tcPr>
          <w:p w14:paraId="37C9A8A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584DA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765FA6" w:rsidRPr="00EF652C" w14:paraId="245C6C73" w14:textId="77777777" w:rsidTr="000C5850">
        <w:trPr>
          <w:trHeight w:val="46"/>
        </w:trPr>
        <w:tc>
          <w:tcPr>
            <w:tcW w:w="2161" w:type="pct"/>
          </w:tcPr>
          <w:p w14:paraId="49D27D57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1F47E0" w14:textId="75EA13E0" w:rsidR="00765FA6" w:rsidRPr="000C773F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44" w:type="pct"/>
            <w:gridSpan w:val="2"/>
          </w:tcPr>
          <w:p w14:paraId="6A152AF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1E810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136" w:type="pct"/>
          </w:tcPr>
          <w:p w14:paraId="3249AD7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04442" w14:textId="052E51A4" w:rsidR="00765FA6" w:rsidRPr="0073162E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39" w:type="pct"/>
          </w:tcPr>
          <w:p w14:paraId="6C97814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655F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</w:tr>
      <w:tr w:rsidR="00765FA6" w:rsidRPr="00EF652C" w14:paraId="1B50A8EB" w14:textId="77777777" w:rsidTr="000C5850">
        <w:tc>
          <w:tcPr>
            <w:tcW w:w="2161" w:type="pct"/>
          </w:tcPr>
          <w:p w14:paraId="08B94675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46D09F57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C7DA63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B5E957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69928B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BB9B37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43E89A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E33FBD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A6" w:rsidRPr="00EF652C" w14:paraId="3A6F5A3C" w14:textId="77777777" w:rsidTr="000C5850">
        <w:tc>
          <w:tcPr>
            <w:tcW w:w="2161" w:type="pct"/>
          </w:tcPr>
          <w:p w14:paraId="46B5F53B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4D8DC5A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2E5779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82A5584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B1F8B7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36E86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97F189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4BDEB91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A6" w:rsidRPr="00EF652C" w14:paraId="5AC044E0" w14:textId="77777777" w:rsidTr="000C5850">
        <w:tc>
          <w:tcPr>
            <w:tcW w:w="2161" w:type="pct"/>
          </w:tcPr>
          <w:p w14:paraId="1FB3DFF4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52A3664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197E5C5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B569BF2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4A9638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5C69B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14F8CD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43DB9A6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A6" w:rsidRPr="00EF652C" w14:paraId="46179CCE" w14:textId="77777777" w:rsidTr="000C5850">
        <w:tc>
          <w:tcPr>
            <w:tcW w:w="2161" w:type="pct"/>
          </w:tcPr>
          <w:p w14:paraId="006CFBFE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31" w:type="pct"/>
            <w:gridSpan w:val="2"/>
          </w:tcPr>
          <w:p w14:paraId="700BF0B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1EE4E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40C63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9000FD5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6C238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99C31B5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82BDF04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A6" w:rsidRPr="00EF652C" w14:paraId="6DF61174" w14:textId="77777777" w:rsidTr="000C5850">
        <w:tc>
          <w:tcPr>
            <w:tcW w:w="2161" w:type="pct"/>
          </w:tcPr>
          <w:p w14:paraId="12E76A86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52EE486E" w14:textId="2B3A7DC4" w:rsidR="00765FA6" w:rsidRPr="00852919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A5D952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330CAC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1E0B9B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197DE" w14:textId="73DD1C35" w:rsidR="00765FA6" w:rsidRPr="0073162E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139" w:type="pct"/>
          </w:tcPr>
          <w:p w14:paraId="306BF93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943829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765FA6" w:rsidRPr="00EF652C" w14:paraId="167BD3E4" w14:textId="77777777" w:rsidTr="000C5850">
        <w:tc>
          <w:tcPr>
            <w:tcW w:w="2161" w:type="pct"/>
          </w:tcPr>
          <w:p w14:paraId="1408823C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2578EB46" w14:textId="500515A5" w:rsidR="00765FA6" w:rsidRPr="000C773F" w:rsidRDefault="00631F9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22,102</w:t>
            </w:r>
          </w:p>
        </w:tc>
        <w:tc>
          <w:tcPr>
            <w:tcW w:w="144" w:type="pct"/>
            <w:gridSpan w:val="2"/>
          </w:tcPr>
          <w:p w14:paraId="2AE6AE1A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EB1F4D5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21,575</w:t>
            </w:r>
          </w:p>
        </w:tc>
        <w:tc>
          <w:tcPr>
            <w:tcW w:w="136" w:type="pct"/>
          </w:tcPr>
          <w:p w14:paraId="3C0A83F8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758CD8" w14:textId="24E9609C" w:rsidR="00765FA6" w:rsidRPr="0073162E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22,088</w:t>
            </w:r>
          </w:p>
        </w:tc>
        <w:tc>
          <w:tcPr>
            <w:tcW w:w="139" w:type="pct"/>
          </w:tcPr>
          <w:p w14:paraId="0AA92CD0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728E23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21,575</w:t>
            </w:r>
          </w:p>
        </w:tc>
      </w:tr>
      <w:tr w:rsidR="00765FA6" w:rsidRPr="00EF652C" w14:paraId="53E74382" w14:textId="77777777" w:rsidTr="000C5850">
        <w:tc>
          <w:tcPr>
            <w:tcW w:w="2161" w:type="pct"/>
          </w:tcPr>
          <w:p w14:paraId="277C9F3B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56642" w14:textId="6C452272" w:rsidR="00765FA6" w:rsidRPr="00771236" w:rsidRDefault="00066EA0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6E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22,102</w:t>
            </w:r>
          </w:p>
        </w:tc>
        <w:tc>
          <w:tcPr>
            <w:tcW w:w="144" w:type="pct"/>
            <w:gridSpan w:val="2"/>
          </w:tcPr>
          <w:p w14:paraId="4B60EB4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F2C5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21,575</w:t>
            </w:r>
          </w:p>
        </w:tc>
        <w:tc>
          <w:tcPr>
            <w:tcW w:w="136" w:type="pct"/>
          </w:tcPr>
          <w:p w14:paraId="0CC57AE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097DBD" w14:textId="6E9232B7" w:rsidR="00765FA6" w:rsidRPr="0073162E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52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22,146</w:t>
            </w:r>
          </w:p>
        </w:tc>
        <w:tc>
          <w:tcPr>
            <w:tcW w:w="139" w:type="pct"/>
          </w:tcPr>
          <w:p w14:paraId="7A29728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ABD92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21,620</w:t>
            </w:r>
          </w:p>
        </w:tc>
      </w:tr>
      <w:tr w:rsidR="00765FA6" w:rsidRPr="00EF652C" w14:paraId="63D6979D" w14:textId="77777777" w:rsidTr="000C5850">
        <w:tc>
          <w:tcPr>
            <w:tcW w:w="2161" w:type="pct"/>
          </w:tcPr>
          <w:p w14:paraId="2974C2E1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7F64F32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ED0E89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F780FB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BFFF364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290C3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2C72985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D90B75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A6" w:rsidRPr="00EF652C" w14:paraId="30CCFAAE" w14:textId="77777777" w:rsidTr="00765FA6">
        <w:trPr>
          <w:trHeight w:val="80"/>
        </w:trPr>
        <w:tc>
          <w:tcPr>
            <w:tcW w:w="2161" w:type="pct"/>
          </w:tcPr>
          <w:p w14:paraId="684E8256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31" w:type="pct"/>
            <w:gridSpan w:val="2"/>
          </w:tcPr>
          <w:p w14:paraId="26EB16B4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3D2BBB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6789B3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BE7AC94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47F8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2E69F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A3FA7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A6" w:rsidRPr="00EF652C" w14:paraId="205F620F" w14:textId="77777777" w:rsidTr="000C5850">
        <w:tc>
          <w:tcPr>
            <w:tcW w:w="2161" w:type="pct"/>
          </w:tcPr>
          <w:p w14:paraId="42B9AF51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87828D" w14:textId="4FD0110B" w:rsidR="00765FA6" w:rsidRPr="00840396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1A84A0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02D544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06D7D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927DB0" w14:textId="5D8A388D" w:rsidR="00765FA6" w:rsidRPr="0073162E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3,567</w:t>
            </w:r>
          </w:p>
        </w:tc>
        <w:tc>
          <w:tcPr>
            <w:tcW w:w="139" w:type="pct"/>
          </w:tcPr>
          <w:p w14:paraId="41ECA014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DC6029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1,641</w:t>
            </w:r>
          </w:p>
        </w:tc>
      </w:tr>
      <w:tr w:rsidR="00765FA6" w:rsidRPr="00EF652C" w14:paraId="2412A995" w14:textId="77777777" w:rsidTr="000C5850">
        <w:tc>
          <w:tcPr>
            <w:tcW w:w="2161" w:type="pct"/>
          </w:tcPr>
          <w:p w14:paraId="06419A31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1DC4FAE2" w14:textId="287C4E18" w:rsidR="00765FA6" w:rsidRPr="00840396" w:rsidRDefault="00631F9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1,137</w:t>
            </w:r>
          </w:p>
        </w:tc>
        <w:tc>
          <w:tcPr>
            <w:tcW w:w="144" w:type="pct"/>
            <w:gridSpan w:val="2"/>
          </w:tcPr>
          <w:p w14:paraId="28D9629B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6A8981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</w:p>
        </w:tc>
        <w:tc>
          <w:tcPr>
            <w:tcW w:w="136" w:type="pct"/>
          </w:tcPr>
          <w:p w14:paraId="7CE09F7F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53BADB" w14:textId="7102164A" w:rsidR="00765FA6" w:rsidRPr="0073162E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2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1,137</w:t>
            </w:r>
          </w:p>
        </w:tc>
        <w:tc>
          <w:tcPr>
            <w:tcW w:w="139" w:type="pct"/>
          </w:tcPr>
          <w:p w14:paraId="373436CE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9274F1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1,552</w:t>
            </w:r>
          </w:p>
        </w:tc>
      </w:tr>
      <w:tr w:rsidR="00765FA6" w:rsidRPr="00EF652C" w14:paraId="7A96B153" w14:textId="77777777" w:rsidTr="000C5850">
        <w:tc>
          <w:tcPr>
            <w:tcW w:w="2161" w:type="pct"/>
          </w:tcPr>
          <w:p w14:paraId="7B008CBF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247080" w14:textId="312532FC" w:rsidR="00765FA6" w:rsidRPr="00711688" w:rsidRDefault="00066EA0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6E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1,137</w:t>
            </w:r>
          </w:p>
        </w:tc>
        <w:tc>
          <w:tcPr>
            <w:tcW w:w="144" w:type="pct"/>
            <w:gridSpan w:val="2"/>
          </w:tcPr>
          <w:p w14:paraId="13FCB4B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AEB97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36" w:type="pct"/>
          </w:tcPr>
          <w:p w14:paraId="2A0EA96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86C392" w14:textId="6879CAF1" w:rsidR="00765FA6" w:rsidRPr="0073162E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4,704</w:t>
            </w:r>
          </w:p>
        </w:tc>
        <w:tc>
          <w:tcPr>
            <w:tcW w:w="139" w:type="pct"/>
          </w:tcPr>
          <w:p w14:paraId="40096D04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7F60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3,193</w:t>
            </w:r>
          </w:p>
        </w:tc>
      </w:tr>
      <w:tr w:rsidR="00765FA6" w:rsidRPr="00EF652C" w14:paraId="4AD3800D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021DB93D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495804D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0BEA857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D4CE23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98FB5F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45B2D5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1EA5BE2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D3EA62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A6" w:rsidRPr="00EF652C" w14:paraId="3194847B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2EE45362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</w:tcPr>
          <w:p w14:paraId="085F963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6129DF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43BCD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8B14ED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A5EC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83D07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E03D1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A6" w:rsidRPr="00EF652C" w14:paraId="2CFE2F13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29AB3675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854DCD4" w14:textId="116ED990" w:rsidR="00765FA6" w:rsidRPr="000F7F42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5AA87EF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1AB9C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5567D35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E39A3" w14:textId="3C96DC44" w:rsidR="00765FA6" w:rsidRPr="0073162E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139" w:type="pct"/>
          </w:tcPr>
          <w:p w14:paraId="26C604D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B3C7A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1,265</w:t>
            </w:r>
          </w:p>
        </w:tc>
      </w:tr>
      <w:tr w:rsidR="00765FA6" w:rsidRPr="00EF652C" w14:paraId="330BD57F" w14:textId="77777777" w:rsidTr="00333DE3">
        <w:trPr>
          <w:gridAfter w:val="1"/>
          <w:wAfter w:w="3" w:type="pct"/>
        </w:trPr>
        <w:tc>
          <w:tcPr>
            <w:tcW w:w="2161" w:type="pct"/>
          </w:tcPr>
          <w:p w14:paraId="2E60BF99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0A3264D" w14:textId="68DB4DC8" w:rsidR="00765FA6" w:rsidRPr="000F7F42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2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</w:p>
        </w:tc>
        <w:tc>
          <w:tcPr>
            <w:tcW w:w="142" w:type="pct"/>
            <w:gridSpan w:val="2"/>
          </w:tcPr>
          <w:p w14:paraId="1E012A0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B5D7B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41" w:type="pct"/>
            <w:gridSpan w:val="2"/>
          </w:tcPr>
          <w:p w14:paraId="3420348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8D1F93" w14:textId="6D6783ED" w:rsidR="00765FA6" w:rsidRPr="0073162E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2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</w:p>
        </w:tc>
        <w:tc>
          <w:tcPr>
            <w:tcW w:w="139" w:type="pct"/>
          </w:tcPr>
          <w:p w14:paraId="0B012B2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E0A44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765FA6" w:rsidRPr="00EF652C" w14:paraId="60CE0380" w14:textId="77777777" w:rsidTr="00333DE3">
        <w:trPr>
          <w:gridAfter w:val="1"/>
          <w:wAfter w:w="3" w:type="pct"/>
        </w:trPr>
        <w:tc>
          <w:tcPr>
            <w:tcW w:w="2161" w:type="pct"/>
          </w:tcPr>
          <w:p w14:paraId="680A3377" w14:textId="77777777" w:rsidR="00765FA6" w:rsidRPr="00333DE3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3D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A653D43" w14:textId="229D13F1" w:rsidR="00765FA6" w:rsidRPr="000F7F42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52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</w:p>
        </w:tc>
        <w:tc>
          <w:tcPr>
            <w:tcW w:w="142" w:type="pct"/>
            <w:gridSpan w:val="2"/>
          </w:tcPr>
          <w:p w14:paraId="48EC15C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D008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41" w:type="pct"/>
            <w:gridSpan w:val="2"/>
          </w:tcPr>
          <w:p w14:paraId="21D96D6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774D1" w14:textId="3F1C8BFE" w:rsidR="00765FA6" w:rsidRPr="0073162E" w:rsidRDefault="00852919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2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1,488</w:t>
            </w:r>
          </w:p>
        </w:tc>
        <w:tc>
          <w:tcPr>
            <w:tcW w:w="139" w:type="pct"/>
          </w:tcPr>
          <w:p w14:paraId="295952B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2C5FED4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1,659</w:t>
            </w:r>
          </w:p>
        </w:tc>
      </w:tr>
    </w:tbl>
    <w:p w14:paraId="2540E980" w14:textId="77777777" w:rsidR="00765FA6" w:rsidRDefault="00765FA6" w:rsidP="00333D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82"/>
        </w:tabs>
        <w:spacing w:after="0" w:line="240" w:lineRule="auto"/>
        <w:ind w:left="-108" w:right="-81"/>
      </w:pPr>
    </w:p>
    <w:p w14:paraId="384DA6C6" w14:textId="77777777" w:rsidR="00765FA6" w:rsidRDefault="00765FA6" w:rsidP="00333D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82"/>
        </w:tabs>
        <w:spacing w:after="0" w:line="240" w:lineRule="auto"/>
        <w:ind w:left="-108" w:right="-81"/>
      </w:pPr>
    </w:p>
    <w:p w14:paraId="2822C94E" w14:textId="77777777" w:rsidR="00765FA6" w:rsidRDefault="00765FA6" w:rsidP="00333D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82"/>
        </w:tabs>
        <w:spacing w:after="0" w:line="240" w:lineRule="auto"/>
        <w:ind w:left="-108" w:right="-81"/>
      </w:pPr>
    </w:p>
    <w:p w14:paraId="3ECCF2ED" w14:textId="77777777" w:rsidR="00765FA6" w:rsidRDefault="00765FA6" w:rsidP="00333D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82"/>
        </w:tabs>
        <w:spacing w:after="0" w:line="240" w:lineRule="auto"/>
        <w:ind w:left="-108" w:right="-81"/>
      </w:pPr>
    </w:p>
    <w:p w14:paraId="2461303D" w14:textId="4981A85E" w:rsidR="00CE7C38" w:rsidRPr="006515C3" w:rsidRDefault="00CE7C38" w:rsidP="00333D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82"/>
        </w:tabs>
        <w:spacing w:after="0" w:line="240" w:lineRule="auto"/>
        <w:ind w:left="-108" w:right="-81"/>
        <w:rPr>
          <w:lang w:val="en-US"/>
        </w:rPr>
      </w:pPr>
      <w:r>
        <w:br w:type="page"/>
      </w:r>
    </w:p>
    <w:p w14:paraId="0E2B4E92" w14:textId="5960F7D7" w:rsidR="00497F2F" w:rsidRPr="00EF652C" w:rsidRDefault="003E6A5C" w:rsidP="00497F2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08BCB7E6" w14:textId="288FC1C9" w:rsidR="00DC7A82" w:rsidRPr="00EF652C" w:rsidRDefault="00DC7A82" w:rsidP="00DC7A82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870583" w:rsidRPr="00EF652C" w14:paraId="1C1C7CC0" w14:textId="77777777" w:rsidTr="000C5850">
        <w:trPr>
          <w:tblHeader/>
        </w:trPr>
        <w:tc>
          <w:tcPr>
            <w:tcW w:w="1831" w:type="pct"/>
          </w:tcPr>
          <w:p w14:paraId="3A50C4C2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79920B1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887F473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72B9CAEC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5CAAB632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FA6" w:rsidRPr="00EF652C" w14:paraId="77FACEAB" w14:textId="77777777" w:rsidTr="000C5850">
        <w:trPr>
          <w:tblHeader/>
        </w:trPr>
        <w:tc>
          <w:tcPr>
            <w:tcW w:w="1831" w:type="pct"/>
          </w:tcPr>
          <w:p w14:paraId="0BEA8A6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FCC2AD2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169383DF" w14:textId="7C36EB5E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3436C3B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3FF7583" w14:textId="621D60A5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A4BEC3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DB2F590" w14:textId="6490B175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55839CD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256E07" w14:textId="4F846E4E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65FA6" w:rsidRPr="00EF652C" w14:paraId="77A0A7A0" w14:textId="77777777" w:rsidTr="000C5850">
        <w:trPr>
          <w:tblHeader/>
        </w:trPr>
        <w:tc>
          <w:tcPr>
            <w:tcW w:w="1831" w:type="pct"/>
          </w:tcPr>
          <w:p w14:paraId="6BD764F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1483DE7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6" w:type="pct"/>
          </w:tcPr>
          <w:p w14:paraId="0B7BA45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15CFDF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86D9F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5B63F91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2558FCC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61E6CC1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31629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65FA6" w:rsidRPr="00EF652C" w14:paraId="05F0FE83" w14:textId="77777777" w:rsidTr="000C5850">
        <w:trPr>
          <w:tblHeader/>
        </w:trPr>
        <w:tc>
          <w:tcPr>
            <w:tcW w:w="1831" w:type="pct"/>
          </w:tcPr>
          <w:p w14:paraId="694BA4B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15FB5A4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66C3F092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5FA6" w:rsidRPr="00EF652C" w14:paraId="668F2B99" w14:textId="77777777" w:rsidTr="000C5850">
        <w:tc>
          <w:tcPr>
            <w:tcW w:w="1831" w:type="pct"/>
          </w:tcPr>
          <w:p w14:paraId="0960A98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6" w:type="pct"/>
          </w:tcPr>
          <w:p w14:paraId="5C5473E3" w14:textId="5826D920" w:rsidR="00765FA6" w:rsidRPr="00340DCF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2EEEAF1F" w14:textId="0BA88AC6" w:rsidR="00765FA6" w:rsidRPr="00E0452E" w:rsidRDefault="00E0452E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145" w:type="pct"/>
            <w:shd w:val="clear" w:color="auto" w:fill="auto"/>
          </w:tcPr>
          <w:p w14:paraId="15C10212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791CCB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45" w:type="pct"/>
            <w:shd w:val="clear" w:color="auto" w:fill="auto"/>
          </w:tcPr>
          <w:p w14:paraId="495270B0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AB9DAB6" w14:textId="5910D6E9" w:rsidR="00765FA6" w:rsidRPr="00EF652C" w:rsidRDefault="003D5A00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4,283</w:t>
            </w:r>
          </w:p>
        </w:tc>
        <w:tc>
          <w:tcPr>
            <w:tcW w:w="145" w:type="pct"/>
          </w:tcPr>
          <w:p w14:paraId="470882F6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</w:tcPr>
          <w:p w14:paraId="2C94E12C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16,832</w:t>
            </w:r>
          </w:p>
        </w:tc>
      </w:tr>
      <w:tr w:rsidR="00765FA6" w:rsidRPr="00EF652C" w14:paraId="6377D530" w14:textId="77777777" w:rsidTr="000C5850">
        <w:tc>
          <w:tcPr>
            <w:tcW w:w="1831" w:type="pct"/>
          </w:tcPr>
          <w:p w14:paraId="1D888BE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6" w:type="pct"/>
          </w:tcPr>
          <w:p w14:paraId="1A6B4E3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1A58501" w14:textId="0348DFA0" w:rsidR="00765FA6" w:rsidRPr="004D585D" w:rsidRDefault="004D585D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6,420,</w:t>
            </w:r>
            <w:r w:rsidR="00E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1002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5" w:type="pct"/>
            <w:shd w:val="clear" w:color="auto" w:fill="auto"/>
          </w:tcPr>
          <w:p w14:paraId="65EC4117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38A055E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6,145,189</w:t>
            </w:r>
          </w:p>
        </w:tc>
        <w:tc>
          <w:tcPr>
            <w:tcW w:w="145" w:type="pct"/>
            <w:shd w:val="clear" w:color="auto" w:fill="auto"/>
          </w:tcPr>
          <w:p w14:paraId="50FCC435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0C001606" w14:textId="163603EB" w:rsidR="00765FA6" w:rsidRPr="00EF652C" w:rsidRDefault="00274DE7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6,41</w:t>
            </w:r>
            <w:r w:rsidR="003D5A00">
              <w:rPr>
                <w:rFonts w:asciiTheme="majorBidi" w:hAnsiTheme="majorBidi" w:cstheme="majorBidi"/>
                <w:sz w:val="30"/>
                <w:szCs w:val="30"/>
              </w:rPr>
              <w:t>7,258</w:t>
            </w:r>
          </w:p>
        </w:tc>
        <w:tc>
          <w:tcPr>
            <w:tcW w:w="145" w:type="pct"/>
          </w:tcPr>
          <w:p w14:paraId="7A59A5D0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C3B2142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6,133,626</w:t>
            </w:r>
          </w:p>
        </w:tc>
      </w:tr>
      <w:tr w:rsidR="00765FA6" w:rsidRPr="00EF652C" w14:paraId="1B0CEAD0" w14:textId="77777777" w:rsidTr="000C5850">
        <w:tc>
          <w:tcPr>
            <w:tcW w:w="1831" w:type="pct"/>
          </w:tcPr>
          <w:p w14:paraId="073A8814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6B83217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20A8710F" w14:textId="03D69A95" w:rsidR="00765FA6" w:rsidRPr="00EF652C" w:rsidRDefault="004D585D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6,421,01</w:t>
            </w:r>
            <w:r w:rsidR="001002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79060C36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80F638F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6,145,505</w:t>
            </w:r>
          </w:p>
        </w:tc>
        <w:tc>
          <w:tcPr>
            <w:tcW w:w="145" w:type="pct"/>
            <w:shd w:val="clear" w:color="auto" w:fill="auto"/>
          </w:tcPr>
          <w:p w14:paraId="016B4D2E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0C7C844D" w14:textId="0D6C21BA" w:rsidR="00765FA6" w:rsidRPr="00EF652C" w:rsidRDefault="004A5B4D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6,421,541</w:t>
            </w:r>
          </w:p>
        </w:tc>
        <w:tc>
          <w:tcPr>
            <w:tcW w:w="145" w:type="pct"/>
          </w:tcPr>
          <w:p w14:paraId="1FEC465B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4653E1DE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6,150,458</w:t>
            </w:r>
          </w:p>
        </w:tc>
      </w:tr>
      <w:tr w:rsidR="00765FA6" w:rsidRPr="00EF652C" w14:paraId="4FF0DB8A" w14:textId="77777777" w:rsidTr="000C5850">
        <w:trPr>
          <w:trHeight w:val="803"/>
        </w:trPr>
        <w:tc>
          <w:tcPr>
            <w:tcW w:w="1831" w:type="pct"/>
          </w:tcPr>
          <w:p w14:paraId="5998F19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B7951B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56" w:type="pct"/>
          </w:tcPr>
          <w:p w14:paraId="5841099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A631F86" w14:textId="77777777" w:rsidR="00765FA6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8AD9B" w14:textId="094F0F5F" w:rsidR="004D585D" w:rsidRPr="00017B1A" w:rsidRDefault="004D585D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(255,528)</w:t>
            </w:r>
          </w:p>
        </w:tc>
        <w:tc>
          <w:tcPr>
            <w:tcW w:w="145" w:type="pct"/>
            <w:shd w:val="clear" w:color="auto" w:fill="auto"/>
          </w:tcPr>
          <w:p w14:paraId="17C8FA6A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43B6597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B5045B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(227,452)</w:t>
            </w:r>
          </w:p>
        </w:tc>
        <w:tc>
          <w:tcPr>
            <w:tcW w:w="145" w:type="pct"/>
            <w:shd w:val="clear" w:color="auto" w:fill="auto"/>
          </w:tcPr>
          <w:p w14:paraId="4C75013B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EC96C88" w14:textId="77777777" w:rsidR="00765FA6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BD1D09" w14:textId="3D9B26AC" w:rsidR="004A5B4D" w:rsidRPr="00EF652C" w:rsidRDefault="004A5B4D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(248,42</w:t>
            </w:r>
            <w:r w:rsidR="00DB0A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50FABA0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537EC4B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70EAE9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(220,350)</w:t>
            </w:r>
          </w:p>
        </w:tc>
      </w:tr>
      <w:tr w:rsidR="00765FA6" w:rsidRPr="00EF652C" w14:paraId="37C91A6C" w14:textId="77777777" w:rsidTr="000C5850">
        <w:tc>
          <w:tcPr>
            <w:tcW w:w="1831" w:type="pct"/>
          </w:tcPr>
          <w:p w14:paraId="6623106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6" w:type="pct"/>
          </w:tcPr>
          <w:p w14:paraId="6A382B82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A0501" w14:textId="01103865" w:rsidR="00765FA6" w:rsidRPr="00100299" w:rsidRDefault="00E0452E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2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6,165,</w:t>
            </w:r>
            <w:r w:rsidR="004D585D" w:rsidRPr="001002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100299" w:rsidRPr="001002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37CEA49F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E3684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5" w:type="pct"/>
            <w:shd w:val="clear" w:color="auto" w:fill="auto"/>
          </w:tcPr>
          <w:p w14:paraId="23CE15C2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588F9" w14:textId="2B46ED82" w:rsidR="00765FA6" w:rsidRPr="00EF652C" w:rsidRDefault="004A5B4D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6,173,11</w:t>
            </w:r>
            <w:r w:rsidR="00DB0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F04759A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92050D1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5,930,108</w:t>
            </w:r>
          </w:p>
        </w:tc>
      </w:tr>
      <w:tr w:rsidR="00765FA6" w:rsidRPr="00EF652C" w14:paraId="311AE2CD" w14:textId="77777777" w:rsidTr="000C5850">
        <w:tc>
          <w:tcPr>
            <w:tcW w:w="1831" w:type="pct"/>
          </w:tcPr>
          <w:p w14:paraId="3907796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pct"/>
          </w:tcPr>
          <w:p w14:paraId="6ECA1C6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5AB11C32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93969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404CBF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11838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5F049E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501E0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9CB6B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A6" w:rsidRPr="00EF652C" w14:paraId="7D1795E9" w14:textId="77777777" w:rsidTr="000C5850">
        <w:tc>
          <w:tcPr>
            <w:tcW w:w="1831" w:type="pct"/>
          </w:tcPr>
          <w:p w14:paraId="6F7B952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731612B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30D8178C" w14:textId="7947A836" w:rsidR="00765FA6" w:rsidRPr="00100299" w:rsidRDefault="00E0452E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00299">
              <w:rPr>
                <w:rFonts w:asciiTheme="majorBidi" w:hAnsiTheme="majorBidi" w:cstheme="majorBidi"/>
                <w:sz w:val="30"/>
                <w:szCs w:val="30"/>
              </w:rPr>
              <w:t>6,018,</w:t>
            </w:r>
            <w:r w:rsidR="004D585D" w:rsidRPr="00100299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145" w:type="pct"/>
          </w:tcPr>
          <w:p w14:paraId="6D0C2A73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6C580C1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5,762,413</w:t>
            </w:r>
          </w:p>
        </w:tc>
        <w:tc>
          <w:tcPr>
            <w:tcW w:w="145" w:type="pct"/>
          </w:tcPr>
          <w:p w14:paraId="61E93312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A5913E7" w14:textId="6D68B018" w:rsidR="00765FA6" w:rsidRPr="00EF652C" w:rsidRDefault="004A5B4D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6,026,32</w:t>
            </w:r>
            <w:r w:rsidR="00DB0A7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565D610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5F4644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5,777,301</w:t>
            </w:r>
          </w:p>
        </w:tc>
      </w:tr>
      <w:tr w:rsidR="00765FA6" w:rsidRPr="00EF652C" w14:paraId="1991C2DB" w14:textId="77777777" w:rsidTr="000C5850">
        <w:tc>
          <w:tcPr>
            <w:tcW w:w="1831" w:type="pct"/>
          </w:tcPr>
          <w:p w14:paraId="0CDF0B7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63C7F64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940BD8B" w14:textId="4841CD33" w:rsidR="00765FA6" w:rsidRPr="00100299" w:rsidRDefault="00E0452E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02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146,786</w:t>
            </w:r>
          </w:p>
        </w:tc>
        <w:tc>
          <w:tcPr>
            <w:tcW w:w="145" w:type="pct"/>
          </w:tcPr>
          <w:p w14:paraId="13B4419C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545B56C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155,640</w:t>
            </w:r>
          </w:p>
        </w:tc>
        <w:tc>
          <w:tcPr>
            <w:tcW w:w="145" w:type="pct"/>
          </w:tcPr>
          <w:p w14:paraId="5E4DA91A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45D457A" w14:textId="3625A40F" w:rsidR="00765FA6" w:rsidRPr="00EF652C" w:rsidRDefault="004A5B4D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146,786</w:t>
            </w:r>
          </w:p>
        </w:tc>
        <w:tc>
          <w:tcPr>
            <w:tcW w:w="145" w:type="pct"/>
          </w:tcPr>
          <w:p w14:paraId="693F3CE6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A102CC1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152,807</w:t>
            </w:r>
          </w:p>
        </w:tc>
      </w:tr>
      <w:tr w:rsidR="00765FA6" w:rsidRPr="00EF652C" w14:paraId="1FCEAB7E" w14:textId="77777777" w:rsidTr="000C5850">
        <w:tc>
          <w:tcPr>
            <w:tcW w:w="1831" w:type="pct"/>
          </w:tcPr>
          <w:p w14:paraId="07ECFDC4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29CFF024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293C67CD" w14:textId="4209CA87" w:rsidR="00765FA6" w:rsidRPr="00100299" w:rsidRDefault="00E0452E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02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6,165,</w:t>
            </w:r>
            <w:r w:rsidR="004D585D" w:rsidRPr="001002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100299" w:rsidRPr="001002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5" w:type="pct"/>
          </w:tcPr>
          <w:p w14:paraId="0D66EB55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05ED6C6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5" w:type="pct"/>
          </w:tcPr>
          <w:p w14:paraId="11623AEE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07B7D81" w14:textId="672EBFF6" w:rsidR="00765FA6" w:rsidRPr="00EF652C" w:rsidRDefault="004A5B4D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6,173,11</w:t>
            </w:r>
            <w:r w:rsidR="00DB0A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5" w:type="pct"/>
          </w:tcPr>
          <w:p w14:paraId="1C8A6474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43C7E87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5,930,108</w:t>
            </w:r>
          </w:p>
        </w:tc>
      </w:tr>
    </w:tbl>
    <w:p w14:paraId="54BD0DC7" w14:textId="0522B576" w:rsidR="00107DFE" w:rsidRDefault="00107DFE" w:rsidP="00497F2F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8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57"/>
        <w:gridCol w:w="1170"/>
        <w:gridCol w:w="270"/>
        <w:gridCol w:w="1080"/>
        <w:gridCol w:w="180"/>
        <w:gridCol w:w="1084"/>
        <w:gridCol w:w="178"/>
        <w:gridCol w:w="1168"/>
      </w:tblGrid>
      <w:tr w:rsidR="00765FA6" w14:paraId="63CBD98E" w14:textId="77777777" w:rsidTr="00765FA6">
        <w:trPr>
          <w:cantSplit/>
          <w:tblHeader/>
        </w:trPr>
        <w:tc>
          <w:tcPr>
            <w:tcW w:w="4257" w:type="dxa"/>
            <w:vAlign w:val="bottom"/>
            <w:hideMark/>
          </w:tcPr>
          <w:p w14:paraId="02E60AD2" w14:textId="77777777" w:rsidR="00765FA6" w:rsidRDefault="00765FA6" w:rsidP="0018354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4E39D3FC" w14:textId="77777777" w:rsidR="00765FA6" w:rsidRDefault="00765FA6" w:rsidP="001835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B863F25" w14:textId="77777777" w:rsidR="00765FA6" w:rsidRDefault="00765FA6" w:rsidP="001835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8313BB2" w14:textId="77777777" w:rsidR="00765FA6" w:rsidRDefault="00765FA6" w:rsidP="001835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65FA6" w14:paraId="2983DF56" w14:textId="77777777" w:rsidTr="00765FA6">
        <w:trPr>
          <w:cantSplit/>
          <w:tblHeader/>
        </w:trPr>
        <w:tc>
          <w:tcPr>
            <w:tcW w:w="4257" w:type="dxa"/>
            <w:vAlign w:val="bottom"/>
            <w:hideMark/>
          </w:tcPr>
          <w:p w14:paraId="1E65F7C7" w14:textId="43057B71" w:rsidR="00765FA6" w:rsidRDefault="00765FA6" w:rsidP="0018354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</w:tcPr>
          <w:p w14:paraId="48DF42F1" w14:textId="04C8C0A6" w:rsidR="00765FA6" w:rsidRPr="00765FA6" w:rsidRDefault="00765FA6" w:rsidP="001835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</w:tcPr>
          <w:p w14:paraId="3817F37D" w14:textId="77777777" w:rsidR="00765FA6" w:rsidRPr="0031004F" w:rsidRDefault="00765FA6" w:rsidP="001835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E4D762" w14:textId="66A2BAE9" w:rsidR="00765FA6" w:rsidRPr="0031004F" w:rsidRDefault="00765FA6" w:rsidP="0018354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2B277D54" w14:textId="77777777" w:rsidR="00765FA6" w:rsidRPr="0031004F" w:rsidRDefault="00765FA6" w:rsidP="001835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24FFD83C" w14:textId="7349B2F8" w:rsidR="00765FA6" w:rsidRPr="0031004F" w:rsidRDefault="00765FA6" w:rsidP="0018354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06172BAD" w14:textId="77777777" w:rsidR="00765FA6" w:rsidRPr="0031004F" w:rsidRDefault="00765FA6" w:rsidP="001835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1F32FF7" w14:textId="41EC4B64" w:rsidR="00765FA6" w:rsidRPr="0031004F" w:rsidRDefault="00765FA6" w:rsidP="001835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</w:tr>
      <w:tr w:rsidR="00765FA6" w14:paraId="6378EFD0" w14:textId="77777777" w:rsidTr="00765FA6">
        <w:trPr>
          <w:cantSplit/>
          <w:tblHeader/>
        </w:trPr>
        <w:tc>
          <w:tcPr>
            <w:tcW w:w="4257" w:type="dxa"/>
            <w:vAlign w:val="bottom"/>
          </w:tcPr>
          <w:p w14:paraId="431BC075" w14:textId="77777777" w:rsidR="00765FA6" w:rsidRDefault="00765FA6" w:rsidP="0018354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AB316A8" w14:textId="77777777" w:rsidR="00765FA6" w:rsidRDefault="00765FA6" w:rsidP="001835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D585D" w14:paraId="42ABABF9" w14:textId="77777777" w:rsidTr="00765FA6">
        <w:trPr>
          <w:cantSplit/>
          <w:trHeight w:val="60"/>
        </w:trPr>
        <w:tc>
          <w:tcPr>
            <w:tcW w:w="4257" w:type="dxa"/>
            <w:hideMark/>
          </w:tcPr>
          <w:p w14:paraId="3194F506" w14:textId="77777777" w:rsidR="004D585D" w:rsidRPr="00DD39CA" w:rsidRDefault="004D585D" w:rsidP="004D585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DD39C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A88C7B0" w14:textId="669F13F1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28,076</w:t>
            </w:r>
          </w:p>
        </w:tc>
        <w:tc>
          <w:tcPr>
            <w:tcW w:w="270" w:type="dxa"/>
          </w:tcPr>
          <w:p w14:paraId="2C6182FB" w14:textId="77777777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33EA9B12" w14:textId="1F22417B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4,485</w:t>
            </w:r>
          </w:p>
        </w:tc>
        <w:tc>
          <w:tcPr>
            <w:tcW w:w="180" w:type="dxa"/>
          </w:tcPr>
          <w:p w14:paraId="4A4BCABE" w14:textId="77777777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58ADC69F" w14:textId="4F7FC680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28,076</w:t>
            </w:r>
          </w:p>
        </w:tc>
        <w:tc>
          <w:tcPr>
            <w:tcW w:w="178" w:type="dxa"/>
          </w:tcPr>
          <w:p w14:paraId="1DA9954F" w14:textId="77777777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hideMark/>
          </w:tcPr>
          <w:p w14:paraId="0DD1BF7C" w14:textId="3D353B9B" w:rsidR="004D585D" w:rsidRDefault="004D585D" w:rsidP="004D58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4,484</w:t>
            </w:r>
          </w:p>
        </w:tc>
      </w:tr>
      <w:tr w:rsidR="004D585D" w14:paraId="60D52732" w14:textId="77777777" w:rsidTr="00765FA6">
        <w:trPr>
          <w:cantSplit/>
        </w:trPr>
        <w:tc>
          <w:tcPr>
            <w:tcW w:w="4257" w:type="dxa"/>
            <w:hideMark/>
          </w:tcPr>
          <w:p w14:paraId="4EF14493" w14:textId="77777777" w:rsidR="004D585D" w:rsidRPr="00DD39CA" w:rsidRDefault="004D585D" w:rsidP="004D585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DD39C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0A26E" w14:textId="7FCCF564" w:rsidR="004D585D" w:rsidRDefault="004D585D" w:rsidP="00D83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C4266E" w14:textId="77777777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034D50" w14:textId="521099E1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(80)</w:t>
            </w:r>
          </w:p>
        </w:tc>
        <w:tc>
          <w:tcPr>
            <w:tcW w:w="180" w:type="dxa"/>
          </w:tcPr>
          <w:p w14:paraId="75B9B992" w14:textId="77777777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10920" w14:textId="0B505BC9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359810D4" w14:textId="77777777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A66C4" w14:textId="33F5C9AA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D585D" w14:paraId="2B96817A" w14:textId="77777777" w:rsidTr="00765FA6">
        <w:trPr>
          <w:cantSplit/>
        </w:trPr>
        <w:tc>
          <w:tcPr>
            <w:tcW w:w="4257" w:type="dxa"/>
            <w:hideMark/>
          </w:tcPr>
          <w:p w14:paraId="6C4D99A1" w14:textId="77777777" w:rsidR="004D585D" w:rsidRDefault="004D585D" w:rsidP="004D585D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BA7FA" w14:textId="74EEEC4B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28,076</w:t>
            </w:r>
          </w:p>
        </w:tc>
        <w:tc>
          <w:tcPr>
            <w:tcW w:w="270" w:type="dxa"/>
          </w:tcPr>
          <w:p w14:paraId="723810A3" w14:textId="77777777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E32FED" w14:textId="3F6ACF77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4,405</w:t>
            </w:r>
          </w:p>
        </w:tc>
        <w:tc>
          <w:tcPr>
            <w:tcW w:w="180" w:type="dxa"/>
          </w:tcPr>
          <w:p w14:paraId="05B29AE7" w14:textId="77777777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D3083" w14:textId="34025B89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28,076</w:t>
            </w:r>
          </w:p>
        </w:tc>
        <w:tc>
          <w:tcPr>
            <w:tcW w:w="178" w:type="dxa"/>
          </w:tcPr>
          <w:p w14:paraId="396AEBF4" w14:textId="77777777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EACBBA" w14:textId="60E435B3" w:rsidR="004D585D" w:rsidRDefault="004D585D" w:rsidP="004D5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4,484</w:t>
            </w:r>
          </w:p>
        </w:tc>
      </w:tr>
    </w:tbl>
    <w:p w14:paraId="1F982A8A" w14:textId="2BA4AC3A" w:rsidR="00765FA6" w:rsidRDefault="00765FA6" w:rsidP="00497F2F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5915DC4" w14:textId="24C6F934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05300EF" w14:textId="0B57776A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58CE5E4" w14:textId="795C2F83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097A162" w14:textId="04041550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BB25FC7" w14:textId="7511143B" w:rsidR="00765FA6" w:rsidRDefault="00765FA6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B420B74" w14:textId="654ADBE0" w:rsidR="00765FA6" w:rsidRDefault="00765FA6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3E20C47" w14:textId="77777777" w:rsidR="00765FA6" w:rsidRDefault="00765FA6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D5A1E57" w14:textId="77777777" w:rsidR="00765FA6" w:rsidRDefault="00765FA6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3CCC406" w14:textId="77777777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5"/>
        <w:gridCol w:w="1171"/>
        <w:gridCol w:w="274"/>
        <w:gridCol w:w="1170"/>
        <w:gridCol w:w="273"/>
        <w:gridCol w:w="1170"/>
        <w:gridCol w:w="273"/>
        <w:gridCol w:w="1157"/>
      </w:tblGrid>
      <w:tr w:rsidR="0043697A" w:rsidRPr="00D033CA" w14:paraId="68CC16C8" w14:textId="77777777" w:rsidTr="00742A90">
        <w:trPr>
          <w:trHeight w:val="299"/>
        </w:trPr>
        <w:tc>
          <w:tcPr>
            <w:tcW w:w="2069" w:type="pct"/>
          </w:tcPr>
          <w:p w14:paraId="43B7934A" w14:textId="77777777" w:rsidR="0043697A" w:rsidRPr="00D033C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749A44C3" w14:textId="77777777" w:rsidR="0043697A" w:rsidRPr="00D033CA" w:rsidRDefault="0043697A" w:rsidP="00742A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5D4CE699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6A375BDD" w14:textId="77777777" w:rsidR="0043697A" w:rsidRPr="00D033CA" w:rsidRDefault="0043697A" w:rsidP="00742A90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65FA6" w:rsidRPr="00D033CA" w14:paraId="1B095D94" w14:textId="77777777" w:rsidTr="00742A90">
        <w:trPr>
          <w:trHeight w:val="299"/>
        </w:trPr>
        <w:tc>
          <w:tcPr>
            <w:tcW w:w="2069" w:type="pct"/>
          </w:tcPr>
          <w:p w14:paraId="00DE554D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6C7B208B" w14:textId="1214A0A6" w:rsidR="00765FA6" w:rsidRPr="0043697A" w:rsidRDefault="00765FA6" w:rsidP="00765FA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sz w:val="30"/>
                <w:szCs w:val="30"/>
                <w:lang w:val="x-none" w:eastAsia="x-none" w:bidi="th-TH"/>
              </w:rPr>
            </w:pPr>
            <w:r w:rsidRPr="00E0452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Pr="00E045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4A9C6FD4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E7AFCA4" w14:textId="5AEBAF2F" w:rsidR="00765FA6" w:rsidRPr="00D033CA" w:rsidRDefault="00765FA6" w:rsidP="00765FA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lang w:val="x-none" w:eastAsia="x-none" w:bidi="th-TH"/>
              </w:rPr>
            </w:pPr>
            <w:r w:rsidRPr="00E0452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7F3B1D9B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9EBB13B" w14:textId="5D1EB409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01FAE9E5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11EBB848" w14:textId="21154477" w:rsidR="00765FA6" w:rsidRPr="00D033CA" w:rsidRDefault="00765FA6" w:rsidP="00765FA6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65FA6" w:rsidRPr="00D033CA" w14:paraId="00F43F20" w14:textId="77777777" w:rsidTr="00742A90">
        <w:trPr>
          <w:trHeight w:val="299"/>
        </w:trPr>
        <w:tc>
          <w:tcPr>
            <w:tcW w:w="2069" w:type="pct"/>
          </w:tcPr>
          <w:p w14:paraId="7892ED44" w14:textId="2767F876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37A53826" w14:textId="054F309C" w:rsidR="00765FA6" w:rsidRPr="0043697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5867D9C1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31993B0" w14:textId="42EDC10C" w:rsidR="00765FA6" w:rsidRPr="0043697A" w:rsidRDefault="00765FA6" w:rsidP="00765FA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33CA">
              <w:rPr>
                <w:rFonts w:ascii="Angsana New" w:hAnsi="Angsana New" w:hint="cs"/>
                <w:b w:val="0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eastAsia="x-none" w:bidi="th-TH"/>
              </w:rPr>
              <w:t>5</w:t>
            </w:r>
          </w:p>
        </w:tc>
        <w:tc>
          <w:tcPr>
            <w:tcW w:w="146" w:type="pct"/>
          </w:tcPr>
          <w:p w14:paraId="274380DC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3B33B0E" w14:textId="4556500D" w:rsidR="00765FA6" w:rsidRPr="0043697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6DED7EB2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4B22611C" w14:textId="7AA25D5D" w:rsidR="00765FA6" w:rsidRPr="0043697A" w:rsidRDefault="00765FA6" w:rsidP="00765FA6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x-none" w:bidi="th-TH"/>
              </w:rPr>
              <w:t>5</w:t>
            </w:r>
          </w:p>
        </w:tc>
      </w:tr>
      <w:tr w:rsidR="00765FA6" w:rsidRPr="00D033CA" w14:paraId="521CB165" w14:textId="77777777" w:rsidTr="00742A90">
        <w:trPr>
          <w:trHeight w:val="299"/>
        </w:trPr>
        <w:tc>
          <w:tcPr>
            <w:tcW w:w="2069" w:type="pct"/>
          </w:tcPr>
          <w:p w14:paraId="35265AD5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1B777DAA" w14:textId="77777777" w:rsidR="00765FA6" w:rsidRPr="00D033CA" w:rsidRDefault="00765FA6" w:rsidP="00765FA6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65FA6" w:rsidRPr="00D033CA" w14:paraId="292030C6" w14:textId="77777777" w:rsidTr="00742A90">
        <w:trPr>
          <w:trHeight w:val="299"/>
        </w:trPr>
        <w:tc>
          <w:tcPr>
            <w:tcW w:w="2069" w:type="pct"/>
          </w:tcPr>
          <w:p w14:paraId="31CE4E97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52A9BF63" w14:textId="77777777" w:rsidR="00765FA6" w:rsidRPr="00D033CA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5200C36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98145E3" w14:textId="77777777" w:rsidR="00765FA6" w:rsidRPr="00D033CA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F63003C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40CF7C8" w14:textId="77777777" w:rsidR="00765FA6" w:rsidRPr="00D033CA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8A8268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CB9A5F2" w14:textId="77777777" w:rsidR="00765FA6" w:rsidRPr="00D033CA" w:rsidRDefault="00765FA6" w:rsidP="00765F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5FA6" w:rsidRPr="00D033CA" w14:paraId="27BCA68D" w14:textId="77777777" w:rsidTr="00742A90">
        <w:trPr>
          <w:trHeight w:val="299"/>
        </w:trPr>
        <w:tc>
          <w:tcPr>
            <w:tcW w:w="2069" w:type="pct"/>
          </w:tcPr>
          <w:p w14:paraId="52FBD925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22C649A5" w14:textId="60F6790B" w:rsidR="00765FA6" w:rsidRPr="00F32915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146" w:type="pct"/>
          </w:tcPr>
          <w:p w14:paraId="2C03F351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E9A42FE" w14:textId="203D3EE8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6" w:type="pct"/>
          </w:tcPr>
          <w:p w14:paraId="6F08D892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1695220" w14:textId="659B8C1F" w:rsidR="00765FA6" w:rsidRPr="00FC21D8" w:rsidRDefault="003D5A00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4,283</w:t>
            </w:r>
          </w:p>
        </w:tc>
        <w:tc>
          <w:tcPr>
            <w:tcW w:w="146" w:type="pct"/>
          </w:tcPr>
          <w:p w14:paraId="00805D7C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78F18F0" w14:textId="1D7872BB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9,24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65FA6" w:rsidRPr="00D033CA" w14:paraId="7DE46F79" w14:textId="77777777" w:rsidTr="00742A90">
        <w:tc>
          <w:tcPr>
            <w:tcW w:w="2069" w:type="pct"/>
          </w:tcPr>
          <w:p w14:paraId="0B4E3BBA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53561381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3719E6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64E964D1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CDA514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442D379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B78F52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701DF68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5FA6" w:rsidRPr="00D033CA" w14:paraId="363B28F2" w14:textId="77777777" w:rsidTr="00742A90">
        <w:tc>
          <w:tcPr>
            <w:tcW w:w="2069" w:type="pct"/>
          </w:tcPr>
          <w:p w14:paraId="3F956BDE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625807AD" w14:textId="6A8E9760" w:rsidR="00765FA6" w:rsidRPr="00F32915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62B647E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9BB1E26" w14:textId="5055487E" w:rsidR="00765FA6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0A80729F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CB9F6EE" w14:textId="39C5BB42" w:rsidR="00765FA6" w:rsidRPr="00FC21D8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542F902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5576E9B" w14:textId="243B6C3F" w:rsidR="00765FA6" w:rsidRPr="001D70E3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2,933</w:t>
            </w:r>
          </w:p>
        </w:tc>
      </w:tr>
      <w:tr w:rsidR="00765FA6" w:rsidRPr="00D033CA" w14:paraId="7BB5EC37" w14:textId="77777777" w:rsidTr="00742A90">
        <w:tc>
          <w:tcPr>
            <w:tcW w:w="2069" w:type="pct"/>
          </w:tcPr>
          <w:p w14:paraId="169E907A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5C195383" w14:textId="7B522BCB" w:rsidR="00765FA6" w:rsidRPr="00F32915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2A5B576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A2F46C9" w14:textId="6D3D07B0" w:rsidR="00765FA6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2BB5B78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8B0EB41" w14:textId="71ADAE03" w:rsidR="00765FA6" w:rsidRPr="00FC21D8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63DDC3B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E367F14" w14:textId="24347B2E" w:rsidR="00765FA6" w:rsidRPr="001D70E3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3,316</w:t>
            </w:r>
          </w:p>
        </w:tc>
      </w:tr>
      <w:tr w:rsidR="00765FA6" w:rsidRPr="00D033CA" w14:paraId="742D7AFE" w14:textId="77777777" w:rsidTr="00742A90">
        <w:tc>
          <w:tcPr>
            <w:tcW w:w="2069" w:type="pct"/>
          </w:tcPr>
          <w:p w14:paraId="0D3404E7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1FACBC68" w14:textId="1A66F67F" w:rsidR="00765FA6" w:rsidRPr="00F32915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0C494E2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090774B" w14:textId="58D8C250" w:rsidR="00765FA6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13D663D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B8824E0" w14:textId="2EF99D88" w:rsidR="00765FA6" w:rsidRPr="00FC21D8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0FB82BC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BD34C92" w14:textId="4BDF816F" w:rsidR="00765FA6" w:rsidRPr="001D70E3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5FA6" w:rsidRPr="00D033CA" w14:paraId="3885E87C" w14:textId="77777777" w:rsidTr="00742A90">
        <w:tc>
          <w:tcPr>
            <w:tcW w:w="2069" w:type="pct"/>
          </w:tcPr>
          <w:p w14:paraId="0FD44927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5E071FC7" w14:textId="7B0B2167" w:rsidR="00765FA6" w:rsidRPr="00F32915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25B017D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854FD58" w14:textId="2B189772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F87BFC8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5D538F1" w14:textId="391D285F" w:rsidR="00765FA6" w:rsidRPr="00FC21D8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FF654DB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822578F" w14:textId="2B90D369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</w:tr>
      <w:tr w:rsidR="00765FA6" w:rsidRPr="00D033CA" w14:paraId="29DB1F55" w14:textId="77777777" w:rsidTr="00742A90">
        <w:tc>
          <w:tcPr>
            <w:tcW w:w="2069" w:type="pct"/>
          </w:tcPr>
          <w:p w14:paraId="0434A73B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02F2A" w14:textId="6AA775D9" w:rsidR="00765FA6" w:rsidRPr="00F32915" w:rsidRDefault="00F10188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516</w:t>
            </w:r>
          </w:p>
        </w:tc>
        <w:tc>
          <w:tcPr>
            <w:tcW w:w="146" w:type="pct"/>
          </w:tcPr>
          <w:p w14:paraId="691E48F4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9E1ABA8" w14:textId="232B4C89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46" w:type="pct"/>
          </w:tcPr>
          <w:p w14:paraId="71831EE6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E4559B6" w14:textId="2354CDE4" w:rsidR="00765FA6" w:rsidRPr="00DC46CF" w:rsidRDefault="003D5A00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4,283</w:t>
            </w:r>
          </w:p>
        </w:tc>
        <w:tc>
          <w:tcPr>
            <w:tcW w:w="146" w:type="pct"/>
          </w:tcPr>
          <w:p w14:paraId="558F7435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7B69EDF7" w14:textId="7B1CC77E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D17">
              <w:rPr>
                <w:rFonts w:ascii="Angsana New" w:hAnsi="Angsana New"/>
                <w:b/>
                <w:bCs/>
                <w:sz w:val="30"/>
                <w:szCs w:val="30"/>
              </w:rPr>
              <w:t>16,832</w:t>
            </w:r>
          </w:p>
        </w:tc>
      </w:tr>
      <w:tr w:rsidR="00765FA6" w:rsidRPr="00D033CA" w14:paraId="580ED39A" w14:textId="77777777" w:rsidTr="00742A90">
        <w:tc>
          <w:tcPr>
            <w:tcW w:w="2069" w:type="pct"/>
          </w:tcPr>
          <w:p w14:paraId="564DCA6E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015BD3E7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DCF4A6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9A252D5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7350821A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29C1FA5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76F50D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0A3D427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5FA6" w:rsidRPr="00D033CA" w14:paraId="33D2AF09" w14:textId="77777777" w:rsidTr="00742A90">
        <w:tc>
          <w:tcPr>
            <w:tcW w:w="2069" w:type="pct"/>
          </w:tcPr>
          <w:p w14:paraId="4BD8A977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51EA10FF" w14:textId="146800CF" w:rsidR="00765FA6" w:rsidRPr="00F32915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5,065,</w:t>
            </w:r>
            <w:r w:rsidR="00F40768">
              <w:rPr>
                <w:rFonts w:ascii="Angsana New" w:hAnsi="Angsana New"/>
                <w:sz w:val="30"/>
                <w:szCs w:val="30"/>
                <w:lang w:val="en-US"/>
              </w:rPr>
              <w:t>955</w:t>
            </w:r>
          </w:p>
        </w:tc>
        <w:tc>
          <w:tcPr>
            <w:tcW w:w="146" w:type="pct"/>
          </w:tcPr>
          <w:p w14:paraId="1B9AED84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196A37E" w14:textId="4E51889E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4,782,779</w:t>
            </w:r>
          </w:p>
        </w:tc>
        <w:tc>
          <w:tcPr>
            <w:tcW w:w="146" w:type="pct"/>
          </w:tcPr>
          <w:p w14:paraId="2B0AD7A4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9FF7143" w14:textId="6FD6BECE" w:rsidR="00765FA6" w:rsidRPr="00DC46CF" w:rsidRDefault="003D5A00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5,069,820</w:t>
            </w:r>
          </w:p>
        </w:tc>
        <w:tc>
          <w:tcPr>
            <w:tcW w:w="146" w:type="pct"/>
          </w:tcPr>
          <w:p w14:paraId="37A90A81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B04D7AB" w14:textId="3721A678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4,778,835</w:t>
            </w:r>
          </w:p>
        </w:tc>
      </w:tr>
      <w:tr w:rsidR="00765FA6" w:rsidRPr="00D033CA" w14:paraId="409BFC09" w14:textId="77777777" w:rsidTr="00742A90">
        <w:tc>
          <w:tcPr>
            <w:tcW w:w="2069" w:type="pct"/>
          </w:tcPr>
          <w:p w14:paraId="3491C61C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5769F1D8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6FC4DC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8DFFA25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8C4F8F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8D4ECED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9220FA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eastAsia="x-none" w:bidi="th-TH"/>
              </w:rPr>
            </w:pPr>
          </w:p>
        </w:tc>
        <w:tc>
          <w:tcPr>
            <w:tcW w:w="618" w:type="pct"/>
          </w:tcPr>
          <w:p w14:paraId="300811B4" w14:textId="77777777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5FA6" w:rsidRPr="00D033CA" w14:paraId="5421BEEF" w14:textId="77777777" w:rsidTr="00742A90">
        <w:tc>
          <w:tcPr>
            <w:tcW w:w="2069" w:type="pct"/>
          </w:tcPr>
          <w:p w14:paraId="3B20B059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701A2051" w14:textId="085E3CD3" w:rsidR="00765FA6" w:rsidRPr="00F32915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669,</w:t>
            </w:r>
            <w:r w:rsidR="00F40768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146" w:type="pct"/>
          </w:tcPr>
          <w:p w14:paraId="3556C966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D791F33" w14:textId="0D6BAAD5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817,923</w:t>
            </w:r>
          </w:p>
        </w:tc>
        <w:tc>
          <w:tcPr>
            <w:tcW w:w="146" w:type="pct"/>
          </w:tcPr>
          <w:p w14:paraId="0AAEDCDE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15BF55B" w14:textId="24D938C7" w:rsidR="00765FA6" w:rsidRPr="00DC46CF" w:rsidRDefault="00BD6C38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669,605</w:t>
            </w:r>
          </w:p>
        </w:tc>
        <w:tc>
          <w:tcPr>
            <w:tcW w:w="146" w:type="pct"/>
          </w:tcPr>
          <w:p w14:paraId="6FE0938D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5896CDB" w14:textId="017E26CE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817,604</w:t>
            </w:r>
          </w:p>
        </w:tc>
      </w:tr>
      <w:tr w:rsidR="00765FA6" w:rsidRPr="00D033CA" w14:paraId="744F90D5" w14:textId="77777777" w:rsidTr="00742A90">
        <w:tc>
          <w:tcPr>
            <w:tcW w:w="2069" w:type="pct"/>
          </w:tcPr>
          <w:p w14:paraId="2DA6CB90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72DC2D00" w14:textId="4B981645" w:rsidR="00765FA6" w:rsidRPr="00F32915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76,784</w:t>
            </w:r>
          </w:p>
        </w:tc>
        <w:tc>
          <w:tcPr>
            <w:tcW w:w="146" w:type="pct"/>
          </w:tcPr>
          <w:p w14:paraId="03B7431A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895F7B7" w14:textId="76433ED5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145,943</w:t>
            </w:r>
          </w:p>
        </w:tc>
        <w:tc>
          <w:tcPr>
            <w:tcW w:w="146" w:type="pct"/>
          </w:tcPr>
          <w:p w14:paraId="1C4CF4F5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F5E2DCD" w14:textId="26B515E1" w:rsidR="00765FA6" w:rsidRPr="00DC46CF" w:rsidRDefault="00BD6C38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76,774</w:t>
            </w:r>
          </w:p>
        </w:tc>
        <w:tc>
          <w:tcPr>
            <w:tcW w:w="146" w:type="pct"/>
          </w:tcPr>
          <w:p w14:paraId="6B0FE04B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B1CA0BE" w14:textId="1A2E492D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145,879</w:t>
            </w:r>
          </w:p>
        </w:tc>
      </w:tr>
      <w:tr w:rsidR="00765FA6" w:rsidRPr="00D033CA" w14:paraId="0CEA7A9A" w14:textId="77777777" w:rsidTr="00742A90">
        <w:tc>
          <w:tcPr>
            <w:tcW w:w="2069" w:type="pct"/>
          </w:tcPr>
          <w:p w14:paraId="2B74263A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1EB59D0" w14:textId="1AB4AC07" w:rsidR="00765FA6" w:rsidRPr="00F32915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27,187</w:t>
            </w:r>
          </w:p>
        </w:tc>
        <w:tc>
          <w:tcPr>
            <w:tcW w:w="146" w:type="pct"/>
          </w:tcPr>
          <w:p w14:paraId="5CE132C3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6655781" w14:textId="6316DED8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96,195</w:t>
            </w:r>
          </w:p>
        </w:tc>
        <w:tc>
          <w:tcPr>
            <w:tcW w:w="146" w:type="pct"/>
          </w:tcPr>
          <w:p w14:paraId="38DAC296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B67BC59" w14:textId="34A3C0DA" w:rsidR="00765FA6" w:rsidRPr="00DC46CF" w:rsidRDefault="00BD6C38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27,184</w:t>
            </w:r>
          </w:p>
        </w:tc>
        <w:tc>
          <w:tcPr>
            <w:tcW w:w="146" w:type="pct"/>
          </w:tcPr>
          <w:p w14:paraId="15B18398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61208DA" w14:textId="0915E219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96,136</w:t>
            </w:r>
          </w:p>
        </w:tc>
      </w:tr>
      <w:tr w:rsidR="00BD6C38" w:rsidRPr="00D033CA" w14:paraId="7EDD7C1E" w14:textId="77777777" w:rsidTr="00742A90">
        <w:tc>
          <w:tcPr>
            <w:tcW w:w="2069" w:type="pct"/>
          </w:tcPr>
          <w:p w14:paraId="1A6E0C89" w14:textId="77777777" w:rsidR="00BD6C38" w:rsidRPr="00D033CA" w:rsidRDefault="00BD6C38" w:rsidP="00BD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AE3AC27" w14:textId="7B9AF4B4" w:rsidR="00BD6C38" w:rsidRPr="00F32915" w:rsidRDefault="004D585D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74,643</w:t>
            </w:r>
          </w:p>
        </w:tc>
        <w:tc>
          <w:tcPr>
            <w:tcW w:w="146" w:type="pct"/>
          </w:tcPr>
          <w:p w14:paraId="5B50197A" w14:textId="77777777" w:rsidR="00BD6C38" w:rsidRPr="00D033CA" w:rsidRDefault="00BD6C38" w:rsidP="00BD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AEE37D6" w14:textId="05ACC077" w:rsidR="00BD6C38" w:rsidRPr="00D033CA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36,738</w:t>
            </w:r>
          </w:p>
        </w:tc>
        <w:tc>
          <w:tcPr>
            <w:tcW w:w="146" w:type="pct"/>
          </w:tcPr>
          <w:p w14:paraId="0FE0D068" w14:textId="77777777" w:rsidR="00BD6C38" w:rsidRPr="00D033CA" w:rsidRDefault="00BD6C38" w:rsidP="00BD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EA7DA15" w14:textId="37133DA2" w:rsidR="00BD6C38" w:rsidRPr="00DC46CF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74,619</w:t>
            </w:r>
          </w:p>
        </w:tc>
        <w:tc>
          <w:tcPr>
            <w:tcW w:w="146" w:type="pct"/>
          </w:tcPr>
          <w:p w14:paraId="4866293A" w14:textId="77777777" w:rsidR="00BD6C38" w:rsidRPr="00D033CA" w:rsidRDefault="00BD6C38" w:rsidP="00BD6C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248687F" w14:textId="4A800B11" w:rsidR="00BD6C38" w:rsidRPr="00D033CA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36,696</w:t>
            </w:r>
          </w:p>
        </w:tc>
      </w:tr>
      <w:tr w:rsidR="00BD6C38" w:rsidRPr="00D033CA" w14:paraId="13D03066" w14:textId="77777777" w:rsidTr="00742A90">
        <w:tc>
          <w:tcPr>
            <w:tcW w:w="2069" w:type="pct"/>
          </w:tcPr>
          <w:p w14:paraId="11EF7CA5" w14:textId="77777777" w:rsidR="00BD6C38" w:rsidRPr="00D033CA" w:rsidRDefault="00BD6C38" w:rsidP="00BD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B8D6F3A" w14:textId="26C08783" w:rsidR="00BD6C38" w:rsidRPr="00F32915" w:rsidRDefault="004D585D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199,86</w:t>
            </w:r>
            <w:r w:rsidR="0010029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6BF0E121" w14:textId="77777777" w:rsidR="00BD6C38" w:rsidRPr="00D033CA" w:rsidRDefault="00BD6C38" w:rsidP="00BD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2F99FC2" w14:textId="3AFD62FF" w:rsidR="00BD6C38" w:rsidRPr="00D033CA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4,347</w:t>
            </w:r>
          </w:p>
        </w:tc>
        <w:tc>
          <w:tcPr>
            <w:tcW w:w="146" w:type="pct"/>
          </w:tcPr>
          <w:p w14:paraId="0D729731" w14:textId="77777777" w:rsidR="00BD6C38" w:rsidRPr="00D033CA" w:rsidRDefault="00BD6C38" w:rsidP="00BD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01EF1BF" w14:textId="6BED267C" w:rsidR="00BD6C38" w:rsidRPr="00DC46CF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192,755</w:t>
            </w:r>
          </w:p>
        </w:tc>
        <w:tc>
          <w:tcPr>
            <w:tcW w:w="146" w:type="pct"/>
          </w:tcPr>
          <w:p w14:paraId="3E2CCFAE" w14:textId="77777777" w:rsidR="00BD6C38" w:rsidRPr="00D033CA" w:rsidRDefault="00BD6C38" w:rsidP="00BD6C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8280EE4" w14:textId="75CFCC58" w:rsidR="00BD6C38" w:rsidRPr="00D033CA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4,335</w:t>
            </w:r>
          </w:p>
        </w:tc>
      </w:tr>
      <w:tr w:rsidR="00BD6C38" w:rsidRPr="00D033CA" w14:paraId="4227841E" w14:textId="77777777" w:rsidTr="00742A90">
        <w:tc>
          <w:tcPr>
            <w:tcW w:w="2069" w:type="pct"/>
          </w:tcPr>
          <w:p w14:paraId="34DD7E4A" w14:textId="77777777" w:rsidR="00BD6C38" w:rsidRPr="00D033CA" w:rsidRDefault="00BD6C38" w:rsidP="00BD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3042B06E" w14:textId="29072165" w:rsidR="00BD6C38" w:rsidRPr="00F32915" w:rsidRDefault="004D585D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101,671</w:t>
            </w:r>
          </w:p>
        </w:tc>
        <w:tc>
          <w:tcPr>
            <w:tcW w:w="146" w:type="pct"/>
          </w:tcPr>
          <w:p w14:paraId="097733BF" w14:textId="77777777" w:rsidR="00BD6C38" w:rsidRPr="00D033CA" w:rsidRDefault="00BD6C38" w:rsidP="00BD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D08DA50" w14:textId="10FBE022" w:rsidR="00BD6C38" w:rsidRPr="00D033CA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17,464</w:t>
            </w:r>
          </w:p>
        </w:tc>
        <w:tc>
          <w:tcPr>
            <w:tcW w:w="146" w:type="pct"/>
          </w:tcPr>
          <w:p w14:paraId="17AC042F" w14:textId="77777777" w:rsidR="00BD6C38" w:rsidRPr="00D033CA" w:rsidRDefault="00BD6C38" w:rsidP="00BD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D293FBD" w14:textId="03EA4F06" w:rsidR="00BD6C38" w:rsidRPr="00DC46CF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101,659</w:t>
            </w:r>
          </w:p>
        </w:tc>
        <w:tc>
          <w:tcPr>
            <w:tcW w:w="146" w:type="pct"/>
          </w:tcPr>
          <w:p w14:paraId="727F0621" w14:textId="77777777" w:rsidR="00BD6C38" w:rsidRPr="00D033CA" w:rsidRDefault="00BD6C38" w:rsidP="00BD6C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0E1B2357" w14:textId="73CD8D7D" w:rsidR="00BD6C38" w:rsidRPr="00D033CA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17,439</w:t>
            </w:r>
          </w:p>
        </w:tc>
      </w:tr>
      <w:tr w:rsidR="00765FA6" w:rsidRPr="00D033CA" w14:paraId="0853F27F" w14:textId="77777777" w:rsidTr="00742A90">
        <w:tc>
          <w:tcPr>
            <w:tcW w:w="2069" w:type="pct"/>
          </w:tcPr>
          <w:p w14:paraId="01043FA1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B09B6F7" w14:textId="1DD57E7E" w:rsidR="00765FA6" w:rsidRPr="00F32915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204,839</w:t>
            </w:r>
          </w:p>
        </w:tc>
        <w:tc>
          <w:tcPr>
            <w:tcW w:w="146" w:type="pct"/>
          </w:tcPr>
          <w:p w14:paraId="5EBCF367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1D29B50" w14:textId="015AD980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243,800</w:t>
            </w:r>
          </w:p>
        </w:tc>
        <w:tc>
          <w:tcPr>
            <w:tcW w:w="146" w:type="pct"/>
          </w:tcPr>
          <w:p w14:paraId="579D029C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D79FD81" w14:textId="75EFB355" w:rsidR="00765FA6" w:rsidRPr="00DC46CF" w:rsidRDefault="00BD6C38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204,842</w:t>
            </w:r>
          </w:p>
        </w:tc>
        <w:tc>
          <w:tcPr>
            <w:tcW w:w="146" w:type="pct"/>
          </w:tcPr>
          <w:p w14:paraId="0BFF07BF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1D8E19C" w14:textId="09B3B656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236,702</w:t>
            </w:r>
          </w:p>
        </w:tc>
      </w:tr>
      <w:tr w:rsidR="00765FA6" w:rsidRPr="00D033CA" w14:paraId="2AC083BC" w14:textId="77777777" w:rsidTr="00742A90">
        <w:tc>
          <w:tcPr>
            <w:tcW w:w="2069" w:type="pct"/>
          </w:tcPr>
          <w:p w14:paraId="178A96EE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CE30E" w14:textId="4CF23882" w:rsidR="00765FA6" w:rsidRPr="0095067C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6,420,</w:t>
            </w:r>
            <w:r w:rsidR="00E05F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  <w:r w:rsidR="001002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46" w:type="pct"/>
          </w:tcPr>
          <w:p w14:paraId="612F6B92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33EB7EC" w14:textId="31A39A14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40B3">
              <w:rPr>
                <w:rFonts w:ascii="Angsana New" w:hAnsi="Angsana New"/>
                <w:b/>
                <w:bCs/>
                <w:sz w:val="30"/>
                <w:szCs w:val="30"/>
              </w:rPr>
              <w:t>6,145,18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822CA8D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9C159C3" w14:textId="1CE8989F" w:rsidR="00765FA6" w:rsidRPr="00DC46CF" w:rsidRDefault="00274DE7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6,41</w:t>
            </w:r>
            <w:r w:rsidR="003D5A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7,258</w:t>
            </w:r>
          </w:p>
        </w:tc>
        <w:tc>
          <w:tcPr>
            <w:tcW w:w="146" w:type="pct"/>
          </w:tcPr>
          <w:p w14:paraId="099D862E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7B313B65" w14:textId="25A7D1C3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7D39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133,626</w:t>
            </w:r>
          </w:p>
        </w:tc>
      </w:tr>
      <w:tr w:rsidR="00765FA6" w:rsidRPr="00D033CA" w14:paraId="06D59B99" w14:textId="77777777" w:rsidTr="00742A90">
        <w:tc>
          <w:tcPr>
            <w:tcW w:w="2069" w:type="pct"/>
          </w:tcPr>
          <w:p w14:paraId="368A8875" w14:textId="77777777" w:rsidR="00765FA6" w:rsidRPr="00D033CA" w:rsidRDefault="00765FA6" w:rsidP="00765FA6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7BA1BD14" w14:textId="77777777" w:rsidR="00765FA6" w:rsidRPr="00D033CA" w:rsidRDefault="00765FA6" w:rsidP="00765F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lang w:eastAsia="x-none"/>
              </w:rPr>
              <w:t xml:space="preserve">     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27A5F" w14:textId="77777777" w:rsidR="00765FA6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B382D65" w14:textId="6D5FA506" w:rsidR="004D585D" w:rsidRPr="00F32915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(255,528)</w:t>
            </w:r>
          </w:p>
        </w:tc>
        <w:tc>
          <w:tcPr>
            <w:tcW w:w="146" w:type="pct"/>
          </w:tcPr>
          <w:p w14:paraId="45325B4D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4FA946A" w14:textId="77777777" w:rsidR="00765FA6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724F63C" w14:textId="2C1C819F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(227,452)</w:t>
            </w:r>
          </w:p>
        </w:tc>
        <w:tc>
          <w:tcPr>
            <w:tcW w:w="146" w:type="pct"/>
          </w:tcPr>
          <w:p w14:paraId="600746DE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1A32B39" w14:textId="77777777" w:rsidR="00765FA6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FA0394" w14:textId="66F0BECF" w:rsidR="00BD6C38" w:rsidRPr="00DC46CF" w:rsidRDefault="00BD6C38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(248,42</w:t>
            </w:r>
            <w:r w:rsidR="00DB0A7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16681850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CD4354C" w14:textId="77777777" w:rsidR="00765FA6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B744C1" w14:textId="340D80EC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(220,350)</w:t>
            </w:r>
          </w:p>
        </w:tc>
      </w:tr>
      <w:tr w:rsidR="00765FA6" w:rsidRPr="00D033CA" w14:paraId="00C87CB5" w14:textId="77777777" w:rsidTr="00742A90">
        <w:tc>
          <w:tcPr>
            <w:tcW w:w="2069" w:type="pct"/>
          </w:tcPr>
          <w:p w14:paraId="4BBEFD3F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62A5B" w14:textId="17814066" w:rsidR="00765FA6" w:rsidRPr="00F32915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6,164,97</w:t>
            </w:r>
            <w:r w:rsidR="001002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7C93E868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147C7A7" w14:textId="5CA585CE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5,917,737</w:t>
            </w:r>
          </w:p>
        </w:tc>
        <w:tc>
          <w:tcPr>
            <w:tcW w:w="146" w:type="pct"/>
          </w:tcPr>
          <w:p w14:paraId="49C344D5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334802F" w14:textId="123C035E" w:rsidR="00765FA6" w:rsidRPr="00DC46CF" w:rsidRDefault="00274DE7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6,16</w:t>
            </w:r>
            <w:r w:rsidR="003D5A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8,832</w:t>
            </w:r>
          </w:p>
        </w:tc>
        <w:tc>
          <w:tcPr>
            <w:tcW w:w="146" w:type="pct"/>
          </w:tcPr>
          <w:p w14:paraId="70267EFC" w14:textId="77777777" w:rsidR="00765FA6" w:rsidRPr="00D033CA" w:rsidRDefault="00765FA6" w:rsidP="00765F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0FE289AD" w14:textId="0517AF2F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7D39">
              <w:rPr>
                <w:rFonts w:ascii="Angsana New" w:hAnsi="Angsana New"/>
                <w:b/>
                <w:bCs/>
                <w:sz w:val="30"/>
                <w:szCs w:val="30"/>
              </w:rPr>
              <w:t>5,9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13,276</w:t>
            </w:r>
          </w:p>
        </w:tc>
      </w:tr>
      <w:tr w:rsidR="00765FA6" w:rsidRPr="00D033CA" w14:paraId="6414EDEC" w14:textId="77777777" w:rsidTr="00742A90">
        <w:tc>
          <w:tcPr>
            <w:tcW w:w="2069" w:type="pct"/>
          </w:tcPr>
          <w:p w14:paraId="2664CA7A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86FEF" w14:textId="40547234" w:rsidR="00765FA6" w:rsidRPr="00F32915" w:rsidRDefault="004D585D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6,165,48</w:t>
            </w:r>
            <w:r w:rsidR="001002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55AAD8FC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65323BD" w14:textId="550B0FE5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6" w:type="pct"/>
          </w:tcPr>
          <w:p w14:paraId="0E8EBFE9" w14:textId="77777777" w:rsidR="00765FA6" w:rsidRPr="00D033CA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565149B" w14:textId="2E02D513" w:rsidR="00765FA6" w:rsidRPr="00DC46CF" w:rsidRDefault="00BD6C38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6,173,11</w:t>
            </w:r>
            <w:r w:rsidR="00DB0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61D4324F" w14:textId="77777777" w:rsidR="00765FA6" w:rsidRPr="00D033CA" w:rsidRDefault="00765FA6" w:rsidP="00765FA6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49ADCCA" w14:textId="78A8628E" w:rsidR="00765FA6" w:rsidRPr="00D033CA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D17">
              <w:rPr>
                <w:rFonts w:ascii="Angsana New" w:hAnsi="Angsana New"/>
                <w:b/>
                <w:bCs/>
                <w:sz w:val="30"/>
                <w:szCs w:val="30"/>
              </w:rPr>
              <w:t>5,9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30,108</w:t>
            </w:r>
          </w:p>
        </w:tc>
      </w:tr>
    </w:tbl>
    <w:p w14:paraId="42459B4B" w14:textId="68551407" w:rsidR="00A72C5C" w:rsidRDefault="00A72C5C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48AB52B" w14:textId="44503366" w:rsidR="0043697A" w:rsidRPr="00EF652C" w:rsidRDefault="00A72C5C" w:rsidP="00A72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1D188651" w14:textId="5F5C35A8" w:rsidR="00C52B01" w:rsidRPr="00EF652C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14:paraId="6F835B59" w14:textId="0C3864FE" w:rsidR="00EB3C4C" w:rsidRPr="00EF652C" w:rsidRDefault="00EB3C4C" w:rsidP="00EB3C4C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814"/>
        <w:gridCol w:w="899"/>
        <w:gridCol w:w="272"/>
        <w:gridCol w:w="899"/>
        <w:gridCol w:w="940"/>
        <w:gridCol w:w="239"/>
        <w:gridCol w:w="901"/>
        <w:gridCol w:w="272"/>
        <w:gridCol w:w="884"/>
        <w:gridCol w:w="298"/>
        <w:gridCol w:w="958"/>
      </w:tblGrid>
      <w:tr w:rsidR="00FA2A1E" w:rsidRPr="00EF652C" w14:paraId="376848AE" w14:textId="77777777" w:rsidTr="00753C22">
        <w:tc>
          <w:tcPr>
            <w:tcW w:w="1020" w:type="pct"/>
          </w:tcPr>
          <w:p w14:paraId="035718FA" w14:textId="77777777" w:rsidR="00FA2A1E" w:rsidRPr="00EF652C" w:rsidRDefault="00FA2A1E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39" w:type="pct"/>
          </w:tcPr>
          <w:p w14:paraId="3F65D6D5" w14:textId="77777777" w:rsidR="00FA2A1E" w:rsidRPr="00EF652C" w:rsidRDefault="00FA2A1E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40EF8311" w14:textId="77777777" w:rsidR="00FA2A1E" w:rsidRPr="00EF652C" w:rsidRDefault="00FA2A1E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22" w:type="pct"/>
            <w:gridSpan w:val="3"/>
          </w:tcPr>
          <w:p w14:paraId="3F840D46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7FE1810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pct"/>
            <w:gridSpan w:val="3"/>
          </w:tcPr>
          <w:p w14:paraId="79EDEB49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FA6" w:rsidRPr="00EF652C" w14:paraId="11B56C74" w14:textId="77777777" w:rsidTr="00753C22">
        <w:tc>
          <w:tcPr>
            <w:tcW w:w="1020" w:type="pct"/>
          </w:tcPr>
          <w:p w14:paraId="36B90A1C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73C5B84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3EF660AF" w14:textId="77777777" w:rsidR="00765FA6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  <w:p w14:paraId="146E0F54" w14:textId="25BCBFC5" w:rsidR="00765FA6" w:rsidRPr="00765FA6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5D4EC54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31F4569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7" w:type="pct"/>
          </w:tcPr>
          <w:p w14:paraId="22D09873" w14:textId="77777777" w:rsidR="00765FA6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  <w:p w14:paraId="063F1F81" w14:textId="37753BB6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14:paraId="3EA85C46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5BE8BD0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AA96A7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380E97C3" w14:textId="77777777" w:rsidR="00765FA6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  <w:p w14:paraId="1667F31F" w14:textId="22E0DCBF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61" w:type="pct"/>
          </w:tcPr>
          <w:p w14:paraId="2CE6A96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7FDB6A7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B54DD2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65FA6" w:rsidRPr="00EF652C" w14:paraId="42D46ED1" w14:textId="77777777" w:rsidTr="00753C22">
        <w:tc>
          <w:tcPr>
            <w:tcW w:w="1020" w:type="pct"/>
          </w:tcPr>
          <w:p w14:paraId="780E4999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572A59E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5" w:type="pct"/>
          </w:tcPr>
          <w:p w14:paraId="0EC805B5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A8F9DD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2A7E81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507" w:type="pct"/>
          </w:tcPr>
          <w:p w14:paraId="5E7FE57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6B93E784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24259D8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2181CB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0212F4A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1" w:type="pct"/>
          </w:tcPr>
          <w:p w14:paraId="2C3F449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2362920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65FA6" w:rsidRPr="00EF652C" w14:paraId="4A4B18B2" w14:textId="77777777" w:rsidTr="00753C22">
        <w:tc>
          <w:tcPr>
            <w:tcW w:w="1020" w:type="pct"/>
          </w:tcPr>
          <w:p w14:paraId="6AAC189F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67397DA7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23964D1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4" w:type="pct"/>
            <w:gridSpan w:val="7"/>
          </w:tcPr>
          <w:p w14:paraId="5818CBB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C38" w:rsidRPr="00EF652C" w14:paraId="709E1B8F" w14:textId="77777777" w:rsidTr="00753C22">
        <w:tc>
          <w:tcPr>
            <w:tcW w:w="1020" w:type="pct"/>
          </w:tcPr>
          <w:p w14:paraId="63B268CC" w14:textId="77777777" w:rsidR="00BD6C38" w:rsidRPr="00EF652C" w:rsidRDefault="00BD6C38" w:rsidP="00BD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9" w:type="pct"/>
          </w:tcPr>
          <w:p w14:paraId="4E6B4C60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14:paraId="055DD8CB" w14:textId="3F1BCBA8" w:rsidR="00BD6C38" w:rsidRPr="008C4451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 w:rsidR="00F46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44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7.7</w:t>
            </w:r>
          </w:p>
        </w:tc>
        <w:tc>
          <w:tcPr>
            <w:tcW w:w="147" w:type="pct"/>
          </w:tcPr>
          <w:p w14:paraId="7C529605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07523974" w14:textId="31360387" w:rsidR="00BD6C38" w:rsidRPr="006F3442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8.0</w:t>
            </w:r>
          </w:p>
        </w:tc>
        <w:tc>
          <w:tcPr>
            <w:tcW w:w="507" w:type="pct"/>
          </w:tcPr>
          <w:p w14:paraId="7872BF86" w14:textId="000EE33D" w:rsidR="00BD6C38" w:rsidRPr="00F83707" w:rsidRDefault="004329BF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223,612</w:t>
            </w:r>
          </w:p>
        </w:tc>
        <w:tc>
          <w:tcPr>
            <w:tcW w:w="129" w:type="pct"/>
          </w:tcPr>
          <w:p w14:paraId="652A7435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28B91143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121,623</w:t>
            </w:r>
          </w:p>
        </w:tc>
        <w:tc>
          <w:tcPr>
            <w:tcW w:w="147" w:type="pct"/>
          </w:tcPr>
          <w:p w14:paraId="5ED8026B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1FE19CDD" w14:textId="08D36F08" w:rsidR="00BD6C38" w:rsidRPr="00F83707" w:rsidRDefault="004329BF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223,612</w:t>
            </w:r>
          </w:p>
        </w:tc>
        <w:tc>
          <w:tcPr>
            <w:tcW w:w="161" w:type="pct"/>
          </w:tcPr>
          <w:p w14:paraId="2D4B8388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501C98E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121,623</w:t>
            </w:r>
          </w:p>
        </w:tc>
      </w:tr>
      <w:tr w:rsidR="00BD6C38" w:rsidRPr="00EF652C" w14:paraId="40672F6B" w14:textId="77777777" w:rsidTr="00753C22">
        <w:tc>
          <w:tcPr>
            <w:tcW w:w="1020" w:type="pct"/>
          </w:tcPr>
          <w:p w14:paraId="7C942805" w14:textId="77777777" w:rsidR="00BD6C38" w:rsidRPr="00EF652C" w:rsidRDefault="00BD6C38" w:rsidP="00BD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39" w:type="pct"/>
          </w:tcPr>
          <w:p w14:paraId="5AD03762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00E99647" w14:textId="6B147843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14:paraId="1C36D5F2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7EBA6892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507" w:type="pct"/>
          </w:tcPr>
          <w:p w14:paraId="504AB591" w14:textId="60D564FE" w:rsidR="00BD6C38" w:rsidRPr="00F83707" w:rsidRDefault="004329BF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129" w:type="pct"/>
          </w:tcPr>
          <w:p w14:paraId="5D245BF5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56E8AF80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47" w:type="pct"/>
          </w:tcPr>
          <w:p w14:paraId="37A1B81D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5220F89E" w14:textId="2EF2B5FA" w:rsidR="00BD6C38" w:rsidRPr="00F83707" w:rsidRDefault="004329BF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161" w:type="pct"/>
          </w:tcPr>
          <w:p w14:paraId="55EE9532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CDE8A2A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BD6C38" w:rsidRPr="00EF652C" w14:paraId="4041159F" w14:textId="77777777" w:rsidTr="00753C22">
        <w:tc>
          <w:tcPr>
            <w:tcW w:w="1020" w:type="pct"/>
          </w:tcPr>
          <w:p w14:paraId="5193049F" w14:textId="77777777" w:rsidR="00BD6C38" w:rsidRPr="00EF652C" w:rsidRDefault="00BD6C38" w:rsidP="00BD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39" w:type="pct"/>
          </w:tcPr>
          <w:p w14:paraId="10251F0E" w14:textId="56598A42" w:rsidR="00BD6C38" w:rsidRPr="00340DCF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485" w:type="pct"/>
          </w:tcPr>
          <w:p w14:paraId="7B252703" w14:textId="0B569EA6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14:paraId="5B569081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22F28CCA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4E0FF8C0" w14:textId="763891E7" w:rsidR="00BD6C38" w:rsidRPr="00F83707" w:rsidRDefault="004329BF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129" w:type="pct"/>
          </w:tcPr>
          <w:p w14:paraId="55C6AFA5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424D3B3C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47" w:type="pct"/>
          </w:tcPr>
          <w:p w14:paraId="27E65506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4A58940E" w14:textId="433ED84C" w:rsidR="00BD6C38" w:rsidRPr="00F83707" w:rsidRDefault="004329BF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161" w:type="pct"/>
          </w:tcPr>
          <w:p w14:paraId="4334C4DD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A711BB7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BD6C38" w:rsidRPr="00EF652C" w14:paraId="0ACB2EFE" w14:textId="77777777" w:rsidTr="00753C22">
        <w:tc>
          <w:tcPr>
            <w:tcW w:w="1020" w:type="pct"/>
          </w:tcPr>
          <w:p w14:paraId="1BE73BF2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39" w:type="pct"/>
          </w:tcPr>
          <w:p w14:paraId="10F37BD3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7E1F703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CE121E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1699F58C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2B6DBDDF" w14:textId="7BECD1C5" w:rsidR="00BD6C38" w:rsidRPr="00F83707" w:rsidRDefault="004329BF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224,602</w:t>
            </w:r>
          </w:p>
        </w:tc>
        <w:tc>
          <w:tcPr>
            <w:tcW w:w="129" w:type="pct"/>
          </w:tcPr>
          <w:p w14:paraId="2C19EED4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79EBF42F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122,613</w:t>
            </w:r>
          </w:p>
        </w:tc>
        <w:tc>
          <w:tcPr>
            <w:tcW w:w="147" w:type="pct"/>
          </w:tcPr>
          <w:p w14:paraId="6C039F9D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</w:tcPr>
          <w:p w14:paraId="620F43A4" w14:textId="383D2AD8" w:rsidR="00BD6C38" w:rsidRPr="00F83707" w:rsidRDefault="004329BF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224,602</w:t>
            </w:r>
          </w:p>
        </w:tc>
        <w:tc>
          <w:tcPr>
            <w:tcW w:w="161" w:type="pct"/>
          </w:tcPr>
          <w:p w14:paraId="7EA2E349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49F65943" w14:textId="77777777" w:rsidR="00BD6C38" w:rsidRPr="00EF652C" w:rsidRDefault="00BD6C38" w:rsidP="00BD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122,613</w:t>
            </w:r>
          </w:p>
        </w:tc>
      </w:tr>
    </w:tbl>
    <w:p w14:paraId="1128CD96" w14:textId="77777777" w:rsidR="005068CF" w:rsidRPr="00EF652C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2FF6092" w14:textId="4796A9C5" w:rsidR="00D05185" w:rsidRPr="00EF652C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8612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286120" w:rsidRPr="0028612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8612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67B43" w:rsidRPr="0028612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86120" w:rsidRPr="00286120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286120" w:rsidRPr="0028612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Pr="0028612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C11BDDE" w14:textId="688EE68E" w:rsidR="00CA10D8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8"/>
        <w:gridCol w:w="1032"/>
        <w:gridCol w:w="270"/>
        <w:gridCol w:w="1003"/>
        <w:gridCol w:w="275"/>
        <w:gridCol w:w="1076"/>
        <w:gridCol w:w="243"/>
        <w:gridCol w:w="1093"/>
      </w:tblGrid>
      <w:tr w:rsidR="00765FA6" w:rsidRPr="00F463CA" w14:paraId="2944F617" w14:textId="77777777" w:rsidTr="00183549">
        <w:tc>
          <w:tcPr>
            <w:tcW w:w="2333" w:type="pct"/>
          </w:tcPr>
          <w:p w14:paraId="38D4C3C7" w14:textId="77777777" w:rsidR="00765FA6" w:rsidRPr="00F463CA" w:rsidRDefault="00765FA6" w:rsidP="001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3"/>
          </w:tcPr>
          <w:p w14:paraId="55676F6D" w14:textId="77777777" w:rsidR="00765FA6" w:rsidRPr="00F463CA" w:rsidRDefault="00765FA6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7C2A8308" w14:textId="77777777" w:rsidR="00765FA6" w:rsidRPr="00F463CA" w:rsidRDefault="00765FA6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8" w:type="pct"/>
            <w:gridSpan w:val="3"/>
          </w:tcPr>
          <w:p w14:paraId="05F1D354" w14:textId="77777777" w:rsidR="00765FA6" w:rsidRPr="00F463CA" w:rsidRDefault="00765FA6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65FA6" w:rsidRPr="00F463CA" w14:paraId="71AB2106" w14:textId="77777777" w:rsidTr="00183549">
        <w:tc>
          <w:tcPr>
            <w:tcW w:w="2333" w:type="pct"/>
          </w:tcPr>
          <w:p w14:paraId="55A18926" w14:textId="77777777" w:rsidR="00765FA6" w:rsidRPr="00F463CA" w:rsidRDefault="00765FA6" w:rsidP="001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31176ADF" w14:textId="2135062C" w:rsidR="00765FA6" w:rsidRPr="00F463CA" w:rsidRDefault="00765FA6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8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6A6BAE59" w14:textId="77777777" w:rsidR="00765FA6" w:rsidRPr="00F463CA" w:rsidRDefault="00765FA6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400C7528" w14:textId="01F342CA" w:rsidR="00765FA6" w:rsidRPr="00F463CA" w:rsidRDefault="00765FA6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8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</w:tcPr>
          <w:p w14:paraId="38F75DCB" w14:textId="77777777" w:rsidR="00765FA6" w:rsidRPr="00F463CA" w:rsidRDefault="00765FA6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04D5FB8F" w14:textId="3AB1384F" w:rsidR="00765FA6" w:rsidRPr="00F463CA" w:rsidRDefault="00765FA6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8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0" w:type="pct"/>
          </w:tcPr>
          <w:p w14:paraId="20204304" w14:textId="77777777" w:rsidR="00765FA6" w:rsidRPr="00F463CA" w:rsidRDefault="00765FA6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0B7AE6C" w14:textId="559CAE2F" w:rsidR="00765FA6" w:rsidRPr="00F463CA" w:rsidRDefault="00765FA6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8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765FA6" w:rsidRPr="00F463CA" w14:paraId="0DEE8D89" w14:textId="77777777" w:rsidTr="00183549">
        <w:trPr>
          <w:trHeight w:val="299"/>
        </w:trPr>
        <w:tc>
          <w:tcPr>
            <w:tcW w:w="2333" w:type="pct"/>
          </w:tcPr>
          <w:p w14:paraId="4D1EE16F" w14:textId="77777777" w:rsidR="00765FA6" w:rsidRPr="00F463CA" w:rsidRDefault="00765FA6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67" w:type="pct"/>
            <w:gridSpan w:val="7"/>
          </w:tcPr>
          <w:p w14:paraId="34BB3BB6" w14:textId="77777777" w:rsidR="00765FA6" w:rsidRPr="00F463CA" w:rsidRDefault="00765FA6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329BF" w:rsidRPr="00F463CA" w14:paraId="3CFF410E" w14:textId="77777777" w:rsidTr="00183549">
        <w:tc>
          <w:tcPr>
            <w:tcW w:w="2333" w:type="pct"/>
          </w:tcPr>
          <w:p w14:paraId="13B88123" w14:textId="77777777" w:rsidR="004329BF" w:rsidRPr="00F463C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1" w:type="pct"/>
          </w:tcPr>
          <w:p w14:paraId="283ED051" w14:textId="3EA17E32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122,613</w:t>
            </w:r>
          </w:p>
        </w:tc>
        <w:tc>
          <w:tcPr>
            <w:tcW w:w="144" w:type="pct"/>
          </w:tcPr>
          <w:p w14:paraId="0CCA7A89" w14:textId="77777777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4ECB9BB5" w14:textId="569FF23C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79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65,536</w:t>
            </w:r>
          </w:p>
        </w:tc>
        <w:tc>
          <w:tcPr>
            <w:tcW w:w="147" w:type="pct"/>
          </w:tcPr>
          <w:p w14:paraId="74214299" w14:textId="77777777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3B04CB3D" w14:textId="7FE6E27A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122,613</w:t>
            </w:r>
          </w:p>
        </w:tc>
        <w:tc>
          <w:tcPr>
            <w:tcW w:w="130" w:type="pct"/>
          </w:tcPr>
          <w:p w14:paraId="41F5AD1D" w14:textId="77777777" w:rsidR="004329BF" w:rsidRPr="00182A2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08FF1618" w14:textId="6FE19E6A" w:rsidR="004329BF" w:rsidRPr="00F463C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79,536</w:t>
            </w:r>
          </w:p>
        </w:tc>
      </w:tr>
      <w:tr w:rsidR="004329BF" w:rsidRPr="00F463CA" w14:paraId="6ACCBCCB" w14:textId="77777777" w:rsidTr="00183549">
        <w:tc>
          <w:tcPr>
            <w:tcW w:w="2333" w:type="pct"/>
          </w:tcPr>
          <w:p w14:paraId="276F819E" w14:textId="77777777" w:rsidR="004329BF" w:rsidRPr="00F463C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1" w:type="pct"/>
          </w:tcPr>
          <w:p w14:paraId="7BCC4178" w14:textId="1DDB7531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167,</w:t>
            </w:r>
            <w:r w:rsidR="00B0774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501</w:t>
            </w:r>
          </w:p>
        </w:tc>
        <w:tc>
          <w:tcPr>
            <w:tcW w:w="144" w:type="pct"/>
          </w:tcPr>
          <w:p w14:paraId="65F885D6" w14:textId="77777777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0A335CA7" w14:textId="59232608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328,748</w:t>
            </w:r>
          </w:p>
        </w:tc>
        <w:tc>
          <w:tcPr>
            <w:tcW w:w="147" w:type="pct"/>
          </w:tcPr>
          <w:p w14:paraId="6F763A72" w14:textId="77777777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25AD2811" w14:textId="06C51A16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167,</w:t>
            </w:r>
            <w:r w:rsidR="00B0774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501</w:t>
            </w:r>
          </w:p>
        </w:tc>
        <w:tc>
          <w:tcPr>
            <w:tcW w:w="130" w:type="pct"/>
          </w:tcPr>
          <w:p w14:paraId="7EE6E95E" w14:textId="77777777" w:rsidR="004329BF" w:rsidRPr="00F463C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7B93A924" w14:textId="063D2B10" w:rsidR="004329BF" w:rsidRPr="00F463C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328,748</w:t>
            </w:r>
          </w:p>
        </w:tc>
      </w:tr>
      <w:tr w:rsidR="004329BF" w:rsidRPr="00F463CA" w14:paraId="0830A70F" w14:textId="77777777" w:rsidTr="00183549">
        <w:tc>
          <w:tcPr>
            <w:tcW w:w="2333" w:type="pct"/>
          </w:tcPr>
          <w:p w14:paraId="4B73952E" w14:textId="77777777" w:rsidR="004329BF" w:rsidRPr="00F463C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51" w:type="pct"/>
          </w:tcPr>
          <w:p w14:paraId="2C2EF308" w14:textId="6A155011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(65,</w:t>
            </w:r>
            <w:r w:rsidR="00B0774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B0774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4" w:type="pct"/>
          </w:tcPr>
          <w:p w14:paraId="202E5446" w14:textId="77777777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C63B728" w14:textId="4DBE4E0D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(279,097)</w:t>
            </w:r>
          </w:p>
        </w:tc>
        <w:tc>
          <w:tcPr>
            <w:tcW w:w="147" w:type="pct"/>
          </w:tcPr>
          <w:p w14:paraId="08763614" w14:textId="77777777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3A0547C0" w14:textId="72022D30" w:rsidR="004329BF" w:rsidRPr="00337915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(65,</w:t>
            </w:r>
            <w:r w:rsidR="00B0774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B0774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30" w:type="pct"/>
          </w:tcPr>
          <w:p w14:paraId="779E6A36" w14:textId="77777777" w:rsidR="004329BF" w:rsidRPr="00F463C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135D952D" w14:textId="51579D52" w:rsidR="004329BF" w:rsidRPr="00F463C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(282,097)</w:t>
            </w:r>
          </w:p>
        </w:tc>
      </w:tr>
      <w:tr w:rsidR="004329BF" w:rsidRPr="00F463CA" w14:paraId="3F25F610" w14:textId="77777777" w:rsidTr="00183549">
        <w:tc>
          <w:tcPr>
            <w:tcW w:w="2333" w:type="pct"/>
          </w:tcPr>
          <w:p w14:paraId="4D859768" w14:textId="77777777" w:rsidR="004329BF" w:rsidRPr="00767B43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190E4A06" w14:textId="04DF0496" w:rsidR="004329BF" w:rsidRPr="00F463C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224,602</w:t>
            </w:r>
          </w:p>
        </w:tc>
        <w:tc>
          <w:tcPr>
            <w:tcW w:w="144" w:type="pct"/>
          </w:tcPr>
          <w:p w14:paraId="543A8878" w14:textId="77777777" w:rsidR="004329BF" w:rsidRPr="00F463C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4923796" w14:textId="5E7B1818" w:rsidR="004329BF" w:rsidRPr="00182A2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115,187</w:t>
            </w:r>
          </w:p>
        </w:tc>
        <w:tc>
          <w:tcPr>
            <w:tcW w:w="147" w:type="pct"/>
          </w:tcPr>
          <w:p w14:paraId="586B6715" w14:textId="77777777" w:rsidR="004329BF" w:rsidRPr="00F463C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E788E" w14:textId="29904DEB" w:rsidR="004329BF" w:rsidRPr="00F463C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224,602</w:t>
            </w:r>
          </w:p>
        </w:tc>
        <w:tc>
          <w:tcPr>
            <w:tcW w:w="130" w:type="pct"/>
          </w:tcPr>
          <w:p w14:paraId="6243B6F3" w14:textId="77777777" w:rsidR="004329BF" w:rsidRPr="00F463C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E8089" w14:textId="5FEC59FC" w:rsidR="004329BF" w:rsidRPr="00182A2A" w:rsidRDefault="004329BF" w:rsidP="00432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126,187</w:t>
            </w:r>
          </w:p>
        </w:tc>
      </w:tr>
    </w:tbl>
    <w:p w14:paraId="4D2FB438" w14:textId="3A21B1FE" w:rsidR="00765FA6" w:rsidRDefault="00765FA6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3F36768" w14:textId="77777777" w:rsidR="000F4876" w:rsidRDefault="000F4876">
      <w:r>
        <w:br w:type="page"/>
      </w:r>
    </w:p>
    <w:p w14:paraId="377490EA" w14:textId="24C02391" w:rsidR="003222A8" w:rsidRPr="008B0406" w:rsidRDefault="00AD06D8" w:rsidP="008B040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B040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สินค้าคงเหลือ   </w:t>
      </w:r>
    </w:p>
    <w:p w14:paraId="44E21696" w14:textId="60E80EAE" w:rsidR="00EB3C4C" w:rsidRPr="00EF652C" w:rsidRDefault="00EB3C4C" w:rsidP="00EB3C4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F15815" w:rsidRPr="00EF652C" w14:paraId="68D6AF4E" w14:textId="77777777" w:rsidTr="00753C22">
        <w:trPr>
          <w:tblHeader/>
        </w:trPr>
        <w:tc>
          <w:tcPr>
            <w:tcW w:w="4050" w:type="dxa"/>
          </w:tcPr>
          <w:p w14:paraId="35D4479D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CC34DE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14F287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42A902A1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5FA6" w:rsidRPr="00EF652C" w14:paraId="728200BE" w14:textId="77777777" w:rsidTr="00753C22">
        <w:trPr>
          <w:tblHeader/>
        </w:trPr>
        <w:tc>
          <w:tcPr>
            <w:tcW w:w="4050" w:type="dxa"/>
          </w:tcPr>
          <w:p w14:paraId="0F1034DB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87026" w14:textId="378E0865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538363A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292F5A0" w14:textId="0B17EA00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AE5F3EA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B03FE" w14:textId="44CB5B82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0" w:type="dxa"/>
          </w:tcPr>
          <w:p w14:paraId="3164F2A7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8BDC02C" w14:textId="4FACD62C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65FA6" w:rsidRPr="00EF652C" w14:paraId="7C8D40DB" w14:textId="77777777" w:rsidTr="00753C22">
        <w:trPr>
          <w:tblHeader/>
        </w:trPr>
        <w:tc>
          <w:tcPr>
            <w:tcW w:w="4050" w:type="dxa"/>
          </w:tcPr>
          <w:p w14:paraId="00637209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A843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4" w:type="dxa"/>
          </w:tcPr>
          <w:p w14:paraId="4E4FB7C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34A4E88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4B39DFC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C09992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1CD06BC1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2C28C4E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65FA6" w:rsidRPr="00EF652C" w14:paraId="28DBB5AC" w14:textId="77777777" w:rsidTr="00753C22">
        <w:tc>
          <w:tcPr>
            <w:tcW w:w="4050" w:type="dxa"/>
          </w:tcPr>
          <w:p w14:paraId="51FE1E6D" w14:textId="77777777" w:rsidR="00765FA6" w:rsidRPr="00EF652C" w:rsidRDefault="00765FA6" w:rsidP="00765F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130" w:type="dxa"/>
            <w:gridSpan w:val="8"/>
          </w:tcPr>
          <w:p w14:paraId="1CE218BC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5FA6" w:rsidRPr="00EF652C" w14:paraId="570AB20B" w14:textId="77777777" w:rsidTr="00753C22">
        <w:tc>
          <w:tcPr>
            <w:tcW w:w="4050" w:type="dxa"/>
          </w:tcPr>
          <w:p w14:paraId="0FD54501" w14:textId="77777777" w:rsidR="00765FA6" w:rsidRPr="00EF652C" w:rsidRDefault="00765FA6" w:rsidP="00765F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03C4EFB7" w14:textId="0A2D2D23" w:rsidR="00765FA6" w:rsidRPr="00EF652C" w:rsidRDefault="004329BF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</w:t>
            </w:r>
            <w:r w:rsidR="005955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8,06</w:t>
            </w:r>
            <w:r w:rsidR="00DB0A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4" w:type="dxa"/>
          </w:tcPr>
          <w:p w14:paraId="352CE35F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61B8D94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3,589,295</w:t>
            </w:r>
          </w:p>
        </w:tc>
        <w:tc>
          <w:tcPr>
            <w:tcW w:w="270" w:type="dxa"/>
          </w:tcPr>
          <w:p w14:paraId="3A1326FB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B3837" w14:textId="4D2F7803" w:rsidR="00765FA6" w:rsidRPr="00EF652C" w:rsidRDefault="0059559F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3,497,77</w:t>
            </w:r>
            <w:r w:rsidR="00BA36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5" w:type="dxa"/>
            <w:gridSpan w:val="2"/>
          </w:tcPr>
          <w:p w14:paraId="0E383EF8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1ED47149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3,586,879</w:t>
            </w:r>
          </w:p>
        </w:tc>
      </w:tr>
      <w:tr w:rsidR="00765FA6" w:rsidRPr="00EF652C" w14:paraId="1EA857D8" w14:textId="77777777" w:rsidTr="00753C22">
        <w:tc>
          <w:tcPr>
            <w:tcW w:w="4050" w:type="dxa"/>
          </w:tcPr>
          <w:p w14:paraId="505D367F" w14:textId="77777777" w:rsidR="00765FA6" w:rsidRPr="00EF652C" w:rsidRDefault="00765FA6" w:rsidP="00765F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0928F" w14:textId="713B7F2A" w:rsidR="00765FA6" w:rsidRPr="00EF652C" w:rsidRDefault="004329BF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217,960</w:t>
            </w:r>
          </w:p>
        </w:tc>
        <w:tc>
          <w:tcPr>
            <w:tcW w:w="264" w:type="dxa"/>
          </w:tcPr>
          <w:p w14:paraId="68034B6B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12F0C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89,370</w:t>
            </w:r>
          </w:p>
        </w:tc>
        <w:tc>
          <w:tcPr>
            <w:tcW w:w="270" w:type="dxa"/>
          </w:tcPr>
          <w:p w14:paraId="4E26BDC5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B0350" w14:textId="1D4684C4" w:rsidR="00765FA6" w:rsidRPr="00EF652C" w:rsidRDefault="0059559F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217,960</w:t>
            </w:r>
          </w:p>
        </w:tc>
        <w:tc>
          <w:tcPr>
            <w:tcW w:w="265" w:type="dxa"/>
            <w:gridSpan w:val="2"/>
          </w:tcPr>
          <w:p w14:paraId="3BCAD83F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6CDF6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89,370</w:t>
            </w:r>
          </w:p>
        </w:tc>
      </w:tr>
      <w:tr w:rsidR="00765FA6" w:rsidRPr="00EF652C" w14:paraId="6B7C2107" w14:textId="77777777" w:rsidTr="00753C22">
        <w:tc>
          <w:tcPr>
            <w:tcW w:w="4050" w:type="dxa"/>
          </w:tcPr>
          <w:p w14:paraId="3B3ECE83" w14:textId="77777777" w:rsidR="00765FA6" w:rsidRPr="00EF652C" w:rsidRDefault="00765FA6" w:rsidP="00765F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557A5" w14:textId="1B7E2DDA" w:rsidR="00765FA6" w:rsidRPr="00EF652C" w:rsidRDefault="004329BF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3,726,02</w:t>
            </w:r>
            <w:r w:rsidR="00DB0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5D804FE6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6073E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3,678,665</w:t>
            </w:r>
          </w:p>
        </w:tc>
        <w:tc>
          <w:tcPr>
            <w:tcW w:w="270" w:type="dxa"/>
          </w:tcPr>
          <w:p w14:paraId="16D0A374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B4905" w14:textId="7E48D855" w:rsidR="00765FA6" w:rsidRPr="00EF652C" w:rsidRDefault="0059559F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3,715,730</w:t>
            </w:r>
          </w:p>
        </w:tc>
        <w:tc>
          <w:tcPr>
            <w:tcW w:w="265" w:type="dxa"/>
            <w:gridSpan w:val="2"/>
          </w:tcPr>
          <w:p w14:paraId="7ACD2146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2802E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3,676,249</w:t>
            </w:r>
          </w:p>
        </w:tc>
      </w:tr>
      <w:tr w:rsidR="00765FA6" w:rsidRPr="00EF652C" w14:paraId="3F2C2066" w14:textId="77777777" w:rsidTr="00753C22">
        <w:tc>
          <w:tcPr>
            <w:tcW w:w="4050" w:type="dxa"/>
          </w:tcPr>
          <w:p w14:paraId="140BEBDA" w14:textId="77777777" w:rsidR="00765FA6" w:rsidRPr="00EF652C" w:rsidRDefault="00765FA6" w:rsidP="00765F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3C9A9" w14:textId="16B11C50" w:rsidR="00765FA6" w:rsidRPr="00EF652C" w:rsidRDefault="0059559F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(175,125)</w:t>
            </w:r>
          </w:p>
        </w:tc>
        <w:tc>
          <w:tcPr>
            <w:tcW w:w="264" w:type="dxa"/>
          </w:tcPr>
          <w:p w14:paraId="173C2C78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2A36C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(131,255)</w:t>
            </w:r>
          </w:p>
        </w:tc>
        <w:tc>
          <w:tcPr>
            <w:tcW w:w="270" w:type="dxa"/>
          </w:tcPr>
          <w:p w14:paraId="00C47068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8F72A" w14:textId="68B617C0" w:rsidR="00765FA6" w:rsidRPr="00EF652C" w:rsidRDefault="0059559F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(175,125)</w:t>
            </w:r>
          </w:p>
        </w:tc>
        <w:tc>
          <w:tcPr>
            <w:tcW w:w="265" w:type="dxa"/>
            <w:gridSpan w:val="2"/>
          </w:tcPr>
          <w:p w14:paraId="57CEAE45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07242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(131,255)</w:t>
            </w:r>
          </w:p>
        </w:tc>
      </w:tr>
      <w:tr w:rsidR="00765FA6" w:rsidRPr="00EF652C" w14:paraId="7C0CCAA9" w14:textId="77777777" w:rsidTr="00753C22">
        <w:tc>
          <w:tcPr>
            <w:tcW w:w="4050" w:type="dxa"/>
          </w:tcPr>
          <w:p w14:paraId="1AE3BB67" w14:textId="77777777" w:rsidR="00765FA6" w:rsidRPr="00EF652C" w:rsidRDefault="00765FA6" w:rsidP="00765F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929CC" w14:textId="6414309A" w:rsidR="00765FA6" w:rsidRPr="00EF652C" w:rsidRDefault="0059559F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3,550,90</w:t>
            </w:r>
            <w:r w:rsidR="00DB0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4" w:type="dxa"/>
          </w:tcPr>
          <w:p w14:paraId="67E5469B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29DCB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3,547,410</w:t>
            </w:r>
          </w:p>
        </w:tc>
        <w:tc>
          <w:tcPr>
            <w:tcW w:w="270" w:type="dxa"/>
          </w:tcPr>
          <w:p w14:paraId="67FC6DC1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B6C5D" w14:textId="346E28EB" w:rsidR="00765FA6" w:rsidRPr="00EF652C" w:rsidRDefault="0059559F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3,540,605</w:t>
            </w:r>
          </w:p>
        </w:tc>
        <w:tc>
          <w:tcPr>
            <w:tcW w:w="265" w:type="dxa"/>
            <w:gridSpan w:val="2"/>
          </w:tcPr>
          <w:p w14:paraId="0349112B" w14:textId="77777777" w:rsidR="00765FA6" w:rsidRPr="00EF652C" w:rsidRDefault="00765FA6" w:rsidP="0076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448E2" w14:textId="77777777" w:rsidR="00765FA6" w:rsidRPr="00EF652C" w:rsidRDefault="00765FA6" w:rsidP="00765F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3,544,994</w:t>
            </w:r>
          </w:p>
        </w:tc>
      </w:tr>
    </w:tbl>
    <w:p w14:paraId="670BC695" w14:textId="77777777" w:rsidR="008F7B4E" w:rsidRDefault="008F7B4E" w:rsidP="008F7B4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66"/>
        <w:gridCol w:w="1080"/>
        <w:gridCol w:w="240"/>
        <w:gridCol w:w="25"/>
        <w:gridCol w:w="1089"/>
      </w:tblGrid>
      <w:tr w:rsidR="008F7B4E" w:rsidRPr="00A83A64" w14:paraId="56498870" w14:textId="77777777" w:rsidTr="008F7B4E">
        <w:trPr>
          <w:tblHeader/>
        </w:trPr>
        <w:tc>
          <w:tcPr>
            <w:tcW w:w="4050" w:type="dxa"/>
          </w:tcPr>
          <w:p w14:paraId="49CE3F8F" w14:textId="77777777" w:rsidR="008F7B4E" w:rsidRPr="00A83A64" w:rsidRDefault="008F7B4E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8692D57" w14:textId="77777777" w:rsidR="008F7B4E" w:rsidRPr="00A83A64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45FD14A8" w14:textId="77777777" w:rsidR="008F7B4E" w:rsidRPr="00A83A64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4"/>
          </w:tcPr>
          <w:p w14:paraId="190E57C3" w14:textId="77777777" w:rsidR="008F7B4E" w:rsidRPr="00A83A64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F7B4E" w:rsidRPr="009C797F" w14:paraId="75BB2918" w14:textId="77777777" w:rsidTr="008F7B4E">
        <w:trPr>
          <w:tblHeader/>
        </w:trPr>
        <w:tc>
          <w:tcPr>
            <w:tcW w:w="4050" w:type="dxa"/>
          </w:tcPr>
          <w:p w14:paraId="5E041E28" w14:textId="77777777" w:rsidR="008F7B4E" w:rsidRPr="00A83A64" w:rsidRDefault="008F7B4E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5CCD4" w14:textId="1470DE69" w:rsidR="008F7B4E" w:rsidRPr="009C797F" w:rsidRDefault="008F7B4E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7C8FDB38" w14:textId="77777777" w:rsidR="008F7B4E" w:rsidRPr="00A83A64" w:rsidRDefault="008F7B4E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D9FD5D" w14:textId="4F1EFDBC" w:rsidR="008F7B4E" w:rsidRPr="009C797F" w:rsidRDefault="008F7B4E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6" w:type="dxa"/>
          </w:tcPr>
          <w:p w14:paraId="06D9A2BE" w14:textId="77777777" w:rsidR="008F7B4E" w:rsidRPr="00A83A64" w:rsidRDefault="008F7B4E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451136" w14:textId="736C39DC" w:rsidR="008F7B4E" w:rsidRPr="009C797F" w:rsidRDefault="008F7B4E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0" w:type="dxa"/>
          </w:tcPr>
          <w:p w14:paraId="02B23BAF" w14:textId="77777777" w:rsidR="008F7B4E" w:rsidRPr="00A83A64" w:rsidRDefault="008F7B4E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AA84DBE" w14:textId="33E65826" w:rsidR="008F7B4E" w:rsidRPr="009C797F" w:rsidRDefault="008F7B4E" w:rsidP="001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8F7B4E" w:rsidRPr="00A83A64" w14:paraId="0F99FBF4" w14:textId="77777777" w:rsidTr="008F7B4E">
        <w:trPr>
          <w:trHeight w:val="20"/>
        </w:trPr>
        <w:tc>
          <w:tcPr>
            <w:tcW w:w="4050" w:type="dxa"/>
          </w:tcPr>
          <w:p w14:paraId="282481F6" w14:textId="77777777" w:rsidR="008F7B4E" w:rsidRPr="00A83A64" w:rsidRDefault="008F7B4E" w:rsidP="00183549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1B9A757D" w14:textId="77777777" w:rsidR="008F7B4E" w:rsidRPr="00A83A64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7B4E" w:rsidRPr="00A83A64" w14:paraId="12A6B1F8" w14:textId="77777777" w:rsidTr="008F7B4E">
        <w:trPr>
          <w:trHeight w:val="20"/>
        </w:trPr>
        <w:tc>
          <w:tcPr>
            <w:tcW w:w="4050" w:type="dxa"/>
          </w:tcPr>
          <w:p w14:paraId="21637451" w14:textId="77777777" w:rsidR="008F7B4E" w:rsidRDefault="008F7B4E" w:rsidP="00183549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7F72157F" w14:textId="77777777" w:rsidR="008F7B4E" w:rsidRPr="00A83A64" w:rsidRDefault="008F7B4E" w:rsidP="00183549">
            <w:pPr>
              <w:pStyle w:val="acctfourfigures"/>
              <w:tabs>
                <w:tab w:val="decimal" w:pos="882"/>
              </w:tabs>
              <w:spacing w:line="240" w:lineRule="auto"/>
              <w:ind w:right="-108" w:firstLine="7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proofErr w:type="gramStart"/>
            <w:r w:rsidRPr="00E34B1E">
              <w:rPr>
                <w:rFonts w:asciiTheme="majorBidi" w:hAnsiTheme="majorBidi" w:cstheme="majorBidi"/>
                <w:b/>
                <w:color w:val="FFFFFF" w:themeColor="background1"/>
                <w:sz w:val="10"/>
                <w:szCs w:val="10"/>
              </w:rPr>
              <w:t>.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บัญชีต้นทุนขายสำหรับ</w:t>
            </w:r>
            <w:proofErr w:type="gramEnd"/>
          </w:p>
          <w:p w14:paraId="56AFB3AE" w14:textId="77777777" w:rsidR="008F7B4E" w:rsidRPr="00A83A64" w:rsidRDefault="008F7B4E" w:rsidP="00183549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หก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7A15B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2D8CEE82" w14:textId="77777777" w:rsidR="008F7B4E" w:rsidRPr="00A83A64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B4E" w:rsidRPr="001B3065" w14:paraId="34FEE096" w14:textId="77777777" w:rsidTr="008F7B4E">
        <w:trPr>
          <w:trHeight w:val="20"/>
        </w:trPr>
        <w:tc>
          <w:tcPr>
            <w:tcW w:w="4050" w:type="dxa"/>
          </w:tcPr>
          <w:p w14:paraId="2006282D" w14:textId="77777777" w:rsidR="008F7B4E" w:rsidRPr="00A83A64" w:rsidRDefault="008F7B4E" w:rsidP="008F7B4E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left" w:pos="436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3FF8DA" w14:textId="21910E5A" w:rsidR="008F7B4E" w:rsidRPr="00A83A64" w:rsidRDefault="0059559F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16,863,73</w:t>
            </w:r>
            <w:r w:rsidR="0088171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4" w:type="dxa"/>
          </w:tcPr>
          <w:p w14:paraId="5C3A8701" w14:textId="77777777" w:rsidR="008F7B4E" w:rsidRPr="00A83A64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4C5A19F6" w14:textId="1F6B652A" w:rsidR="008F7B4E" w:rsidRPr="001B3065" w:rsidRDefault="008F7B4E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18,578,364</w:t>
            </w:r>
          </w:p>
        </w:tc>
        <w:tc>
          <w:tcPr>
            <w:tcW w:w="266" w:type="dxa"/>
          </w:tcPr>
          <w:p w14:paraId="37A2E216" w14:textId="77777777" w:rsidR="008F7B4E" w:rsidRPr="0058777F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C83929" w14:textId="3F5D64B4" w:rsidR="008F7B4E" w:rsidRPr="0059559F" w:rsidRDefault="0059559F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59F">
              <w:rPr>
                <w:rFonts w:asciiTheme="majorBidi" w:hAnsiTheme="majorBidi" w:cstheme="majorBidi"/>
                <w:sz w:val="30"/>
                <w:szCs w:val="30"/>
              </w:rPr>
              <w:t>16,873,49</w:t>
            </w:r>
            <w:r w:rsidR="008817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5" w:type="dxa"/>
            <w:gridSpan w:val="2"/>
          </w:tcPr>
          <w:p w14:paraId="6245CB8F" w14:textId="77777777" w:rsidR="008F7B4E" w:rsidRPr="00A83A64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2A9F1BEB" w14:textId="349070BA" w:rsidR="008F7B4E" w:rsidRPr="001B3065" w:rsidRDefault="008F7B4E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777F">
              <w:rPr>
                <w:rFonts w:asciiTheme="majorBidi" w:hAnsiTheme="majorBidi" w:cstheme="majorBidi"/>
                <w:sz w:val="30"/>
                <w:szCs w:val="30"/>
              </w:rPr>
              <w:t>18,577,147</w:t>
            </w:r>
          </w:p>
        </w:tc>
      </w:tr>
      <w:tr w:rsidR="008F7B4E" w:rsidRPr="001B3065" w14:paraId="62F33548" w14:textId="77777777" w:rsidTr="008F7B4E">
        <w:tc>
          <w:tcPr>
            <w:tcW w:w="4050" w:type="dxa"/>
          </w:tcPr>
          <w:p w14:paraId="30FAA8A5" w14:textId="77777777" w:rsidR="008F7B4E" w:rsidRDefault="008F7B4E" w:rsidP="008F7B4E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left" w:pos="436"/>
                <w:tab w:val="left" w:pos="612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  <w:p w14:paraId="1B2486BA" w14:textId="77777777" w:rsidR="008F7B4E" w:rsidRPr="00A83A64" w:rsidRDefault="008F7B4E" w:rsidP="008F7B4E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16DE4F" w14:textId="77777777" w:rsidR="008F7B4E" w:rsidRPr="0059559F" w:rsidRDefault="008F7B4E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349A1" w14:textId="24CE0887" w:rsidR="0059559F" w:rsidRPr="0059559F" w:rsidRDefault="0059559F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59F">
              <w:rPr>
                <w:rFonts w:asciiTheme="majorBidi" w:hAnsiTheme="majorBidi" w:cstheme="majorBidi"/>
                <w:sz w:val="30"/>
                <w:szCs w:val="30"/>
              </w:rPr>
              <w:t>43,870</w:t>
            </w:r>
          </w:p>
        </w:tc>
        <w:tc>
          <w:tcPr>
            <w:tcW w:w="264" w:type="dxa"/>
          </w:tcPr>
          <w:p w14:paraId="1EAC7D88" w14:textId="77777777" w:rsidR="008F7B4E" w:rsidRPr="00A83A64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2D49A67" w14:textId="77777777" w:rsidR="008F7B4E" w:rsidRPr="0058777F" w:rsidRDefault="008F7B4E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12579C74" w14:textId="01342DED" w:rsidR="008F7B4E" w:rsidRPr="001B3065" w:rsidRDefault="008F7B4E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69,932</w:t>
            </w:r>
          </w:p>
        </w:tc>
        <w:tc>
          <w:tcPr>
            <w:tcW w:w="266" w:type="dxa"/>
          </w:tcPr>
          <w:p w14:paraId="4619D360" w14:textId="77777777" w:rsidR="008F7B4E" w:rsidRPr="0058777F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F7961F" w14:textId="77777777" w:rsidR="008F7B4E" w:rsidRPr="0059559F" w:rsidRDefault="008F7B4E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114005" w14:textId="499C9834" w:rsidR="0059559F" w:rsidRPr="0059559F" w:rsidRDefault="0059559F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59F">
              <w:rPr>
                <w:rFonts w:asciiTheme="majorBidi" w:hAnsiTheme="majorBidi" w:cstheme="majorBidi"/>
                <w:sz w:val="30"/>
                <w:szCs w:val="30"/>
              </w:rPr>
              <w:t>43,870</w:t>
            </w:r>
          </w:p>
        </w:tc>
        <w:tc>
          <w:tcPr>
            <w:tcW w:w="265" w:type="dxa"/>
            <w:gridSpan w:val="2"/>
          </w:tcPr>
          <w:p w14:paraId="5ED1B3BD" w14:textId="77777777" w:rsidR="008F7B4E" w:rsidRPr="00A83A64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7D364A26" w14:textId="77777777" w:rsidR="008F7B4E" w:rsidRPr="0058777F" w:rsidRDefault="008F7B4E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42D1A" w14:textId="26C78BFE" w:rsidR="008F7B4E" w:rsidRPr="001B3065" w:rsidRDefault="008F7B4E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69,932</w:t>
            </w:r>
          </w:p>
        </w:tc>
      </w:tr>
      <w:tr w:rsidR="008F7B4E" w:rsidRPr="001B3065" w14:paraId="3E1F6FE6" w14:textId="77777777" w:rsidTr="008F7B4E">
        <w:tc>
          <w:tcPr>
            <w:tcW w:w="4050" w:type="dxa"/>
          </w:tcPr>
          <w:p w14:paraId="274FE84B" w14:textId="77777777" w:rsidR="008F7B4E" w:rsidRPr="00A83A64" w:rsidRDefault="008F7B4E" w:rsidP="008F7B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F569E" w14:textId="40DB7517" w:rsidR="008F7B4E" w:rsidRPr="0059559F" w:rsidRDefault="0059559F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5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16,907,60</w:t>
            </w:r>
            <w:r w:rsidR="0088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4" w:type="dxa"/>
          </w:tcPr>
          <w:p w14:paraId="78FACF46" w14:textId="77777777" w:rsidR="008F7B4E" w:rsidRPr="00A83A64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EB581" w14:textId="2ADF2D29" w:rsidR="008F7B4E" w:rsidRPr="001B3065" w:rsidRDefault="008F7B4E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18,648,296</w:t>
            </w:r>
          </w:p>
        </w:tc>
        <w:tc>
          <w:tcPr>
            <w:tcW w:w="266" w:type="dxa"/>
          </w:tcPr>
          <w:p w14:paraId="08B5E01F" w14:textId="77777777" w:rsidR="008F7B4E" w:rsidRPr="0058777F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3B8F6" w14:textId="163D1CC1" w:rsidR="008F7B4E" w:rsidRPr="0059559F" w:rsidRDefault="0059559F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5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16,917,36</w:t>
            </w:r>
            <w:r w:rsidR="0088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5" w:type="dxa"/>
            <w:gridSpan w:val="2"/>
          </w:tcPr>
          <w:p w14:paraId="40BB9BF2" w14:textId="77777777" w:rsidR="008F7B4E" w:rsidRPr="00A83A64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A5FF0" w14:textId="00DCFA26" w:rsidR="008F7B4E" w:rsidRPr="001B3065" w:rsidRDefault="008F7B4E" w:rsidP="008F7B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877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18,647,079</w:t>
            </w:r>
          </w:p>
        </w:tc>
      </w:tr>
    </w:tbl>
    <w:p w14:paraId="5714B22E" w14:textId="77777777" w:rsidR="008F7B4E" w:rsidRDefault="008F7B4E" w:rsidP="008F7B4E">
      <w:pPr>
        <w:rPr>
          <w:rFonts w:asciiTheme="majorBidi" w:hAnsiTheme="majorBidi" w:cstheme="majorBidi"/>
          <w:sz w:val="30"/>
          <w:szCs w:val="30"/>
        </w:rPr>
      </w:pPr>
    </w:p>
    <w:p w14:paraId="28714BF5" w14:textId="2F5D801C" w:rsidR="00CD766E" w:rsidRPr="00EF652C" w:rsidRDefault="00CD766E" w:rsidP="00CD766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lang w:val="en-US"/>
        </w:rPr>
        <w:br w:type="page"/>
      </w:r>
    </w:p>
    <w:p w14:paraId="2D783E4C" w14:textId="3164A7ED" w:rsidR="00603F2D" w:rsidRPr="00EF652C" w:rsidRDefault="00E53A76" w:rsidP="00D411DA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</w:t>
      </w:r>
      <w:r w:rsidR="00FF5D8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น</w:t>
      </w:r>
      <w:r w:rsidR="008F4383"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บริษัทร่ว</w:t>
      </w:r>
      <w:r w:rsidR="00D06A6A"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ม</w:t>
      </w:r>
    </w:p>
    <w:p w14:paraId="468397B0" w14:textId="77777777" w:rsidR="009D4FAD" w:rsidRPr="000F4876" w:rsidRDefault="009D4FAD" w:rsidP="009D4FA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BB0B8CB" w14:textId="77777777" w:rsidR="0093767F" w:rsidRPr="00EF652C" w:rsidRDefault="0093767F" w:rsidP="0093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EF652C">
        <w:rPr>
          <w:rFonts w:asciiTheme="majorBidi" w:hAnsiTheme="majorBidi" w:cstheme="majorBidi"/>
          <w:sz w:val="30"/>
          <w:szCs w:val="30"/>
        </w:rPr>
        <w:t xml:space="preserve"> 22 </w:t>
      </w:r>
      <w:r w:rsidRPr="00EF652C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F652C">
        <w:rPr>
          <w:rFonts w:asciiTheme="majorBidi" w:hAnsiTheme="majorBidi" w:cstheme="majorBidi"/>
          <w:sz w:val="30"/>
          <w:szCs w:val="30"/>
        </w:rPr>
        <w:t xml:space="preserve"> 2565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บริษัท เน็คซ์ แคปปิตอล จำกัด (มหาชน) ซึ่งเป็นบริษัทร่วมของกลุ่มบริษัทออก</w:t>
      </w:r>
      <w:r w:rsidRPr="00EF652C">
        <w:rPr>
          <w:rFonts w:asciiTheme="majorBidi" w:hAnsiTheme="majorBidi" w:cstheme="majorBidi"/>
          <w:sz w:val="30"/>
          <w:szCs w:val="30"/>
        </w:rPr>
        <w:br/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หุ้นสามัญเพิ่มทุนเป็นจำนวน </w:t>
      </w:r>
      <w:r w:rsidRPr="00EF652C">
        <w:rPr>
          <w:rFonts w:asciiTheme="majorBidi" w:hAnsiTheme="majorBidi" w:cstheme="majorBidi"/>
          <w:sz w:val="30"/>
          <w:szCs w:val="30"/>
        </w:rPr>
        <w:t xml:space="preserve">225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ล้านบาท (หุ้นสามัญจำนวน </w:t>
      </w:r>
      <w:r w:rsidRPr="00EF652C">
        <w:rPr>
          <w:rFonts w:asciiTheme="majorBidi" w:hAnsiTheme="majorBidi" w:cstheme="majorBidi"/>
          <w:sz w:val="30"/>
          <w:szCs w:val="30"/>
        </w:rPr>
        <w:t xml:space="preserve">450 </w:t>
      </w:r>
      <w:r w:rsidRPr="00EF652C">
        <w:rPr>
          <w:rFonts w:asciiTheme="majorBidi" w:hAnsiTheme="majorBidi" w:cstheme="majorBidi"/>
          <w:sz w:val="30"/>
          <w:szCs w:val="30"/>
          <w:cs/>
        </w:rPr>
        <w:t>ล้านหุ้น มูลค่าหุ้นละ</w:t>
      </w:r>
      <w:r w:rsidRPr="00EF652C">
        <w:rPr>
          <w:rFonts w:asciiTheme="majorBidi" w:hAnsiTheme="majorBidi" w:cstheme="majorBidi"/>
          <w:sz w:val="30"/>
          <w:szCs w:val="30"/>
        </w:rPr>
        <w:t xml:space="preserve"> 0.5 </w:t>
      </w:r>
      <w:r w:rsidRPr="00EF652C">
        <w:rPr>
          <w:rFonts w:asciiTheme="majorBidi" w:hAnsiTheme="majorBidi" w:cstheme="majorBidi"/>
          <w:sz w:val="30"/>
          <w:szCs w:val="30"/>
          <w:cs/>
        </w:rPr>
        <w:t>บาท) โดยจัดสรรแก่</w:t>
      </w:r>
      <w:r w:rsidRPr="00EF652C">
        <w:rPr>
          <w:rFonts w:asciiTheme="majorBidi" w:hAnsiTheme="majorBidi" w:cstheme="majorBidi"/>
          <w:sz w:val="30"/>
          <w:szCs w:val="30"/>
          <w:cs/>
        </w:rPr>
        <w:br/>
        <w:t xml:space="preserve">ผู้ถือหุ้นเดิมตามสัดส่วน ในการประชุมคณะกรรมการของบริษัทเมื่อวันที่  </w:t>
      </w:r>
      <w:r w:rsidRPr="00EF652C">
        <w:rPr>
          <w:rFonts w:asciiTheme="majorBidi" w:hAnsiTheme="majorBidi" w:cstheme="majorBidi"/>
          <w:sz w:val="30"/>
          <w:szCs w:val="30"/>
        </w:rPr>
        <w:t xml:space="preserve">6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EF652C">
        <w:rPr>
          <w:rFonts w:asciiTheme="majorBidi" w:hAnsiTheme="majorBidi" w:cstheme="majorBidi"/>
          <w:sz w:val="30"/>
          <w:szCs w:val="30"/>
        </w:rPr>
        <w:t>2565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ที่ประชุมมีมติอนุมัติให้บริษัทเข้าทำการซื้อหุ้นเพิ่มทุนเกินสิทธิจำนวนไม่เกิน </w:t>
      </w:r>
      <w:r w:rsidRPr="00EF652C">
        <w:rPr>
          <w:rFonts w:asciiTheme="majorBidi" w:hAnsiTheme="majorBidi" w:cstheme="majorBidi"/>
          <w:sz w:val="30"/>
          <w:szCs w:val="30"/>
        </w:rPr>
        <w:t xml:space="preserve">78.03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ล้านหุ้นคิดเป็นจำนวนเงินไม่เกิน </w:t>
      </w:r>
      <w:r w:rsidRPr="00EF652C">
        <w:rPr>
          <w:rFonts w:asciiTheme="majorBidi" w:hAnsiTheme="majorBidi" w:cstheme="majorBidi"/>
          <w:sz w:val="30"/>
          <w:szCs w:val="30"/>
        </w:rPr>
        <w:t xml:space="preserve">351.13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บริษัทได้ซื้อหุ้นเพิ่มทุนดังกล่าวจำนวน </w:t>
      </w:r>
      <w:r w:rsidRPr="00EF652C">
        <w:rPr>
          <w:rFonts w:asciiTheme="majorBidi" w:hAnsiTheme="majorBidi" w:cstheme="majorBidi"/>
          <w:sz w:val="30"/>
          <w:szCs w:val="30"/>
        </w:rPr>
        <w:t xml:space="preserve">124.17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ล้านหุ้น ในราคาหุ้นละ </w:t>
      </w:r>
      <w:r w:rsidRPr="00EF652C">
        <w:rPr>
          <w:rFonts w:asciiTheme="majorBidi" w:hAnsiTheme="majorBidi" w:cstheme="majorBidi"/>
          <w:sz w:val="30"/>
          <w:szCs w:val="30"/>
        </w:rPr>
        <w:t xml:space="preserve">4.5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เป็นจำนวนเงินรวมทั้งสิ้น </w:t>
      </w:r>
      <w:r w:rsidRPr="00EF652C">
        <w:rPr>
          <w:rFonts w:asciiTheme="majorBidi" w:hAnsiTheme="majorBidi" w:cstheme="majorBidi"/>
          <w:sz w:val="30"/>
          <w:szCs w:val="30"/>
        </w:rPr>
        <w:t xml:space="preserve">558.77 </w:t>
      </w:r>
      <w:r w:rsidRPr="00EF652C">
        <w:rPr>
          <w:rFonts w:asciiTheme="majorBidi" w:hAnsiTheme="majorBidi" w:cstheme="majorBidi"/>
          <w:sz w:val="30"/>
          <w:szCs w:val="30"/>
          <w:cs/>
        </w:rPr>
        <w:t>ล้านบาท ทำให้กลุ่มบริษัทมีส่วนได้เสียในบริษัทนี้เพิ่มขึ้นจากร้อยละ</w:t>
      </w:r>
      <w:r w:rsidRPr="00EF652C">
        <w:rPr>
          <w:rFonts w:asciiTheme="majorBidi" w:hAnsiTheme="majorBidi" w:cstheme="majorBidi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26.67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เป็นร้อยละ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26.98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ผลต่างระหว่างจำนวนเงินที่จ่ายกับมูลค่าตามบัญชีของสินทรัพย์สุทธิส่วนที่เป็นของกลุ่มบริษัทที่ได้มา ณ วันที่ซื้อเงินลงทุน รวมอยู่ในมูลค่าตามบัญชีของเงินลงทุนในบริษัทร่วมในงบการเงินรวมเป็นจำนวนเงิน 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>558.77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</w:t>
      </w:r>
    </w:p>
    <w:p w14:paraId="772353DA" w14:textId="77777777" w:rsidR="00861037" w:rsidRPr="00EF652C" w:rsidRDefault="00861037" w:rsidP="0086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B3C19B4" w14:textId="2860B371" w:rsidR="005A094F" w:rsidRDefault="005A094F" w:rsidP="005A09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กลุ่มบริษัทได้ว่าจ้างผู้ประเมินราคาอิสระเพื่อทำการประเมินมูลค่ายุติธรรมของธุรกิจ ณ วันที่ซื้อ โดยกลุ่มบริษัทได้รับรายงานการประเมินที่เสร็จสมบูรณ์แล้วลงวันที่ </w:t>
      </w:r>
      <w:r>
        <w:rPr>
          <w:rFonts w:ascii="Angsana New" w:hAnsi="Angsana New" w:hint="cs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 w:hint="cs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 xml:space="preserve">จากผู้ประเมินราคาอิสระดังกล่าวแล้ว ซึ่งส่งผลให้กลุ่มบริษัทรับรู้ค่าความนิยมจำนวน </w:t>
      </w:r>
      <w:r>
        <w:rPr>
          <w:rFonts w:ascii="Angsana New" w:hAnsi="Angsana New" w:hint="cs"/>
          <w:sz w:val="30"/>
          <w:szCs w:val="30"/>
        </w:rPr>
        <w:t xml:space="preserve">5.07 </w:t>
      </w:r>
      <w:r>
        <w:rPr>
          <w:rFonts w:ascii="Angsana New" w:hAnsi="Angsana New" w:hint="cs"/>
          <w:sz w:val="30"/>
          <w:szCs w:val="30"/>
          <w:cs/>
        </w:rPr>
        <w:t>ล้านบาท เป็นส่วนหนึ่งของเงินลงทุนในบริษัทร่วมตามวิธี</w:t>
      </w:r>
      <w:r w:rsidR="00F4697C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ส่วนได้เสียในงบแสดงฐานะการเงินรวม</w:t>
      </w:r>
    </w:p>
    <w:p w14:paraId="720337F6" w14:textId="77777777" w:rsidR="004F4ADE" w:rsidRPr="007909FF" w:rsidRDefault="004F4ADE" w:rsidP="00790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111C1" w14:textId="537C0E8E" w:rsidR="00AC591F" w:rsidRPr="00EF652C" w:rsidRDefault="00C674EF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B83029C" w14:textId="77777777" w:rsidR="00AC591F" w:rsidRPr="00EF652C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4094C" w14:textId="77777777" w:rsidR="000F4876" w:rsidRDefault="000F4876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Pr="00950A13">
        <w:rPr>
          <w:rFonts w:ascii="Angsana New" w:hAnsi="Angsana New"/>
          <w:sz w:val="30"/>
          <w:szCs w:val="30"/>
          <w:cs/>
        </w:rPr>
        <w:t>กลุ่มบริษัทมี</w:t>
      </w:r>
      <w:r>
        <w:rPr>
          <w:rFonts w:ascii="Angsana New" w:hAnsi="Angsana New"/>
          <w:sz w:val="30"/>
          <w:szCs w:val="30"/>
        </w:rPr>
        <w:t xml:space="preserve"> 2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ส่วนงานที่รายงาน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ซึ่งเป็นหน่วยงานธุรกิจที่สำคัญของกลุ่มบริษัทที่</w:t>
      </w:r>
      <w:r w:rsidRPr="00950A13">
        <w:rPr>
          <w:rFonts w:ascii="Angsana New" w:hAnsi="Angsana New" w:hint="cs"/>
          <w:sz w:val="30"/>
          <w:szCs w:val="30"/>
          <w:cs/>
        </w:rPr>
        <w:t>มี</w:t>
      </w:r>
      <w:r w:rsidRPr="00950A13">
        <w:rPr>
          <w:rFonts w:ascii="Angsana New" w:hAnsi="Angsana New"/>
          <w:sz w:val="30"/>
          <w:szCs w:val="30"/>
          <w:cs/>
        </w:rPr>
        <w:t>สินค้าและ</w:t>
      </w:r>
      <w:r w:rsidRPr="00950A13">
        <w:rPr>
          <w:rFonts w:ascii="Angsana New" w:hAnsi="Angsana New" w:hint="cs"/>
          <w:sz w:val="30"/>
          <w:szCs w:val="30"/>
          <w:cs/>
        </w:rPr>
        <w:t>การ</w:t>
      </w:r>
      <w:r w:rsidRPr="00950A13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1657749" w14:textId="77777777" w:rsidR="000F4876" w:rsidRPr="00950A13" w:rsidRDefault="000F4876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C9DFAB8" w14:textId="77777777" w:rsidR="000F4876" w:rsidRPr="00E96C75" w:rsidRDefault="000F4876" w:rsidP="000F4876">
      <w:pPr>
        <w:pStyle w:val="ListParagraph"/>
        <w:numPr>
          <w:ilvl w:val="0"/>
          <w:numId w:val="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96C7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96C75">
        <w:rPr>
          <w:rFonts w:ascii="Angsana New" w:hAnsi="Angsana New"/>
          <w:sz w:val="30"/>
          <w:szCs w:val="30"/>
        </w:rPr>
        <w:t>1</w:t>
      </w:r>
      <w:r w:rsidRPr="00E96C75">
        <w:rPr>
          <w:rFonts w:ascii="Angsana New" w:hAnsi="Angsana New"/>
          <w:sz w:val="30"/>
          <w:szCs w:val="30"/>
          <w:cs/>
        </w:rPr>
        <w:t xml:space="preserve"> ขายอุปกรณ์คอมพิวเตอร์</w:t>
      </w:r>
      <w:r w:rsidRPr="00E96C75">
        <w:rPr>
          <w:rFonts w:ascii="Angsana New" w:hAnsi="Angsana New" w:hint="cs"/>
          <w:sz w:val="30"/>
          <w:szCs w:val="30"/>
          <w:cs/>
        </w:rPr>
        <w:t xml:space="preserve"> อุปกรณ์สื่อสาร และให้บริการ</w:t>
      </w:r>
    </w:p>
    <w:p w14:paraId="13A83E76" w14:textId="77777777" w:rsidR="000F4876" w:rsidRPr="00E96C75" w:rsidRDefault="000F4876" w:rsidP="000F4876">
      <w:pPr>
        <w:pStyle w:val="ListParagraph"/>
        <w:numPr>
          <w:ilvl w:val="0"/>
          <w:numId w:val="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96C7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96C75">
        <w:rPr>
          <w:rFonts w:ascii="Angsana New" w:hAnsi="Angsana New"/>
          <w:sz w:val="30"/>
          <w:szCs w:val="30"/>
        </w:rPr>
        <w:t>2</w:t>
      </w:r>
      <w:r w:rsidRPr="00E96C75">
        <w:rPr>
          <w:rFonts w:ascii="Angsana New" w:hAnsi="Angsana New"/>
          <w:sz w:val="30"/>
          <w:szCs w:val="30"/>
          <w:cs/>
        </w:rPr>
        <w:t xml:space="preserve"> </w:t>
      </w:r>
      <w:r w:rsidRPr="00E96C75">
        <w:rPr>
          <w:rFonts w:ascii="Angsana New" w:hAnsi="Angsana New"/>
          <w:color w:val="000000"/>
          <w:sz w:val="30"/>
          <w:szCs w:val="30"/>
          <w:cs/>
          <w:lang w:val="en-GB"/>
        </w:rPr>
        <w:t>การให้บริการ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อื่นๆ การค้าปลีกและการให้บริการเช่าพื้นที่ค้าปลีกผ่านช่องทางอิเล็กทรอนิกส์</w:t>
      </w:r>
    </w:p>
    <w:p w14:paraId="3870F1A3" w14:textId="77777777" w:rsidR="000F4876" w:rsidRPr="00950A13" w:rsidRDefault="000F4876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  <w:cs/>
        </w:rPr>
      </w:pPr>
    </w:p>
    <w:p w14:paraId="5FF2B99A" w14:textId="77777777" w:rsidR="000F4876" w:rsidRDefault="000F4876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ผลการดำเนินงาน</w:t>
      </w:r>
      <w:r w:rsidRPr="00950A13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950A13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</w:t>
      </w:r>
      <w:r w:rsidRPr="00950A13">
        <w:rPr>
          <w:rFonts w:ascii="Angsana New" w:hAnsi="Angsana New" w:hint="cs"/>
          <w:sz w:val="30"/>
          <w:szCs w:val="30"/>
          <w:cs/>
        </w:rPr>
        <w:t>ภายในและสอบทานโดยผู้มีอำนาจตัดสินใจสูงสุดด้านการดำเนินงานของกลุ่มบริษัท</w:t>
      </w:r>
      <w:r w:rsidRPr="00950A13">
        <w:rPr>
          <w:rFonts w:ascii="Angsana New" w:hAnsi="Angsana New" w:hint="cs"/>
          <w:sz w:val="30"/>
          <w:szCs w:val="30"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50A13">
        <w:rPr>
          <w:rFonts w:ascii="Angsana New" w:hAnsi="Angsana New" w:hint="cs"/>
          <w:sz w:val="30"/>
          <w:szCs w:val="30"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C448A6C" w14:textId="4C7F388F" w:rsidR="00E7616D" w:rsidRPr="00EF652C" w:rsidRDefault="00E7616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277AA" w14:textId="77777777" w:rsidR="00F1501D" w:rsidRPr="00EF652C" w:rsidRDefault="00F1501D" w:rsidP="00D60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F1501D" w:rsidRPr="00EF652C" w:rsidSect="0092119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tbl>
      <w:tblPr>
        <w:tblW w:w="14220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4050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440"/>
        <w:gridCol w:w="270"/>
        <w:gridCol w:w="1440"/>
      </w:tblGrid>
      <w:tr w:rsidR="008F7B4E" w14:paraId="50AB43A7" w14:textId="77777777" w:rsidTr="00183549">
        <w:trPr>
          <w:trHeight w:val="420"/>
          <w:tblHeader/>
        </w:trPr>
        <w:tc>
          <w:tcPr>
            <w:tcW w:w="4050" w:type="dxa"/>
          </w:tcPr>
          <w:p w14:paraId="18F80A50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70" w:type="dxa"/>
            <w:gridSpan w:val="11"/>
          </w:tcPr>
          <w:p w14:paraId="7EB068A3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F7B4E" w14:paraId="56AEABBA" w14:textId="77777777" w:rsidTr="00183549">
        <w:trPr>
          <w:trHeight w:val="420"/>
          <w:tblHeader/>
        </w:trPr>
        <w:tc>
          <w:tcPr>
            <w:tcW w:w="4050" w:type="dxa"/>
            <w:noWrap/>
            <w:vAlign w:val="bottom"/>
          </w:tcPr>
          <w:p w14:paraId="554F430C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hideMark/>
          </w:tcPr>
          <w:p w14:paraId="5CCBF3FB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5BCF1C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hideMark/>
          </w:tcPr>
          <w:p w14:paraId="3825205E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577CA9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E560FF3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8F7B4E" w14:paraId="39B142B4" w14:textId="77777777" w:rsidTr="008F7B4E">
        <w:trPr>
          <w:trHeight w:val="420"/>
          <w:tblHeader/>
        </w:trPr>
        <w:tc>
          <w:tcPr>
            <w:tcW w:w="4050" w:type="dxa"/>
            <w:noWrap/>
            <w:vAlign w:val="bottom"/>
            <w:hideMark/>
          </w:tcPr>
          <w:p w14:paraId="05FEDF3B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B079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2B079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1DC69A0D" w14:textId="49F1B143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710A05D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E5001B" w14:textId="4B20E59C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341CA01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EF32B3" w14:textId="040EE01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C78C88F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B2E407" w14:textId="0C42C263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9E29E5C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E203A4" w14:textId="673D64C0" w:rsidR="008F7B4E" w:rsidRPr="002B079C" w:rsidRDefault="0055253A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AB28AB6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8043AF" w14:textId="4EEECA9E" w:rsidR="008F7B4E" w:rsidRPr="002B079C" w:rsidRDefault="0055253A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8F7B4E" w14:paraId="6B271434" w14:textId="77777777" w:rsidTr="00183549">
        <w:trPr>
          <w:trHeight w:val="362"/>
          <w:tblHeader/>
        </w:trPr>
        <w:tc>
          <w:tcPr>
            <w:tcW w:w="4050" w:type="dxa"/>
          </w:tcPr>
          <w:p w14:paraId="6058BAB9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70" w:type="dxa"/>
            <w:gridSpan w:val="11"/>
            <w:hideMark/>
          </w:tcPr>
          <w:p w14:paraId="4700220C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07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B079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F7B4E" w14:paraId="3DD34909" w14:textId="77777777" w:rsidTr="00183549">
        <w:trPr>
          <w:trHeight w:val="420"/>
        </w:trPr>
        <w:tc>
          <w:tcPr>
            <w:tcW w:w="4050" w:type="dxa"/>
            <w:hideMark/>
          </w:tcPr>
          <w:p w14:paraId="553EF3AB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B07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350" w:type="dxa"/>
            <w:vAlign w:val="bottom"/>
          </w:tcPr>
          <w:p w14:paraId="6B16CCCC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4BB9A9B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C2706C0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3AB071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8FBDD5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728BF8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7058AC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06A56F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058331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86CFE8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E2E0B4" w14:textId="77777777" w:rsidR="008F7B4E" w:rsidRPr="002B079C" w:rsidRDefault="008F7B4E" w:rsidP="001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F7B4E" w14:paraId="41411097" w14:textId="77777777" w:rsidTr="00183549">
        <w:trPr>
          <w:trHeight w:val="420"/>
        </w:trPr>
        <w:tc>
          <w:tcPr>
            <w:tcW w:w="4050" w:type="dxa"/>
            <w:hideMark/>
          </w:tcPr>
          <w:p w14:paraId="6DA5AA9E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078F7320" w14:textId="442F8080" w:rsidR="008F7B4E" w:rsidRPr="002B079C" w:rsidRDefault="00223902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17,608,748</w:t>
            </w:r>
          </w:p>
        </w:tc>
        <w:tc>
          <w:tcPr>
            <w:tcW w:w="270" w:type="dxa"/>
            <w:vAlign w:val="bottom"/>
          </w:tcPr>
          <w:p w14:paraId="254052B1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2FB10F64" w14:textId="10117AC4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36A846EC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B58C2C" w14:textId="0B436157" w:rsidR="008F7B4E" w:rsidRPr="002B079C" w:rsidRDefault="00223902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36,695</w:t>
            </w:r>
          </w:p>
        </w:tc>
        <w:tc>
          <w:tcPr>
            <w:tcW w:w="270" w:type="dxa"/>
            <w:vAlign w:val="bottom"/>
          </w:tcPr>
          <w:p w14:paraId="7FCF55E9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501FDB6E" w14:textId="712E7B66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7131FAAD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6AB862" w14:textId="279F0BB4" w:rsidR="008F7B4E" w:rsidRPr="002B079C" w:rsidRDefault="0088171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71E">
              <w:rPr>
                <w:rFonts w:ascii="Angsana New" w:hAnsi="Angsana New"/>
                <w:color w:val="000000"/>
                <w:sz w:val="30"/>
                <w:szCs w:val="30"/>
              </w:rPr>
              <w:t>17,645,443</w:t>
            </w:r>
          </w:p>
        </w:tc>
        <w:tc>
          <w:tcPr>
            <w:tcW w:w="270" w:type="dxa"/>
            <w:vAlign w:val="bottom"/>
          </w:tcPr>
          <w:p w14:paraId="0A30530F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7AEF168D" w14:textId="1974380B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19,550,392</w:t>
            </w:r>
          </w:p>
        </w:tc>
      </w:tr>
      <w:tr w:rsidR="008F7B4E" w14:paraId="3A241D8C" w14:textId="77777777" w:rsidTr="00183549">
        <w:trPr>
          <w:cantSplit/>
          <w:trHeight w:val="420"/>
        </w:trPr>
        <w:tc>
          <w:tcPr>
            <w:tcW w:w="4050" w:type="dxa"/>
            <w:hideMark/>
          </w:tcPr>
          <w:p w14:paraId="782643F3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9ABF9" w14:textId="0656EFF2" w:rsidR="008F7B4E" w:rsidRPr="002B079C" w:rsidRDefault="00223902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8,828</w:t>
            </w:r>
          </w:p>
        </w:tc>
        <w:tc>
          <w:tcPr>
            <w:tcW w:w="270" w:type="dxa"/>
            <w:vAlign w:val="bottom"/>
          </w:tcPr>
          <w:p w14:paraId="61176278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98EE7" w14:textId="42875D2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8,514</w:t>
            </w:r>
          </w:p>
        </w:tc>
        <w:tc>
          <w:tcPr>
            <w:tcW w:w="270" w:type="dxa"/>
            <w:vAlign w:val="bottom"/>
          </w:tcPr>
          <w:p w14:paraId="2A5C10AE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8B81B" w14:textId="4EE088EA" w:rsidR="008F7B4E" w:rsidRPr="002B079C" w:rsidRDefault="00223902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20,262</w:t>
            </w:r>
          </w:p>
        </w:tc>
        <w:tc>
          <w:tcPr>
            <w:tcW w:w="270" w:type="dxa"/>
            <w:vAlign w:val="bottom"/>
          </w:tcPr>
          <w:p w14:paraId="68BBB5EE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3F484D" w14:textId="1A896D6A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11,300</w:t>
            </w:r>
          </w:p>
        </w:tc>
        <w:tc>
          <w:tcPr>
            <w:tcW w:w="270" w:type="dxa"/>
            <w:vAlign w:val="bottom"/>
          </w:tcPr>
          <w:p w14:paraId="0AC5677A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F5AF5" w14:textId="69C1B588" w:rsidR="008F7B4E" w:rsidRPr="002B079C" w:rsidRDefault="00223902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29,090</w:t>
            </w:r>
          </w:p>
        </w:tc>
        <w:tc>
          <w:tcPr>
            <w:tcW w:w="270" w:type="dxa"/>
            <w:vAlign w:val="bottom"/>
          </w:tcPr>
          <w:p w14:paraId="17F14638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F8453" w14:textId="22120168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19,814</w:t>
            </w:r>
          </w:p>
        </w:tc>
      </w:tr>
      <w:tr w:rsidR="008F7B4E" w14:paraId="483971F9" w14:textId="77777777" w:rsidTr="00183549">
        <w:trPr>
          <w:trHeight w:val="420"/>
        </w:trPr>
        <w:tc>
          <w:tcPr>
            <w:tcW w:w="4050" w:type="dxa"/>
            <w:hideMark/>
          </w:tcPr>
          <w:p w14:paraId="168E62F2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6A4A5" w14:textId="17AE92DE" w:rsidR="008F7B4E" w:rsidRPr="002B079C" w:rsidRDefault="00223902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17,617,576</w:t>
            </w:r>
          </w:p>
        </w:tc>
        <w:tc>
          <w:tcPr>
            <w:tcW w:w="270" w:type="dxa"/>
            <w:vAlign w:val="bottom"/>
          </w:tcPr>
          <w:p w14:paraId="359739C4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8FD65E" w14:textId="4385CC4F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19,520,761</w:t>
            </w:r>
          </w:p>
        </w:tc>
        <w:tc>
          <w:tcPr>
            <w:tcW w:w="270" w:type="dxa"/>
            <w:vAlign w:val="bottom"/>
          </w:tcPr>
          <w:p w14:paraId="7A1F9688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EDD10" w14:textId="2130C8F9" w:rsidR="008F7B4E" w:rsidRPr="002B079C" w:rsidRDefault="00223902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56,957</w:t>
            </w:r>
          </w:p>
        </w:tc>
        <w:tc>
          <w:tcPr>
            <w:tcW w:w="270" w:type="dxa"/>
            <w:vAlign w:val="bottom"/>
          </w:tcPr>
          <w:p w14:paraId="08D379D2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F519F3" w14:textId="513D694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49,445</w:t>
            </w:r>
          </w:p>
        </w:tc>
        <w:tc>
          <w:tcPr>
            <w:tcW w:w="270" w:type="dxa"/>
            <w:vAlign w:val="bottom"/>
          </w:tcPr>
          <w:p w14:paraId="5CF13CA4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056B7" w14:textId="6FE66FBF" w:rsidR="008F7B4E" w:rsidRPr="002B079C" w:rsidRDefault="00223902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17,674,533</w:t>
            </w:r>
          </w:p>
        </w:tc>
        <w:tc>
          <w:tcPr>
            <w:tcW w:w="270" w:type="dxa"/>
            <w:vAlign w:val="bottom"/>
          </w:tcPr>
          <w:p w14:paraId="60FB7CFA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F65C23" w14:textId="74B659BE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19,570,206</w:t>
            </w:r>
          </w:p>
        </w:tc>
      </w:tr>
      <w:tr w:rsidR="008F7B4E" w14:paraId="59F430F1" w14:textId="77777777" w:rsidTr="00183549">
        <w:trPr>
          <w:trHeight w:val="420"/>
        </w:trPr>
        <w:tc>
          <w:tcPr>
            <w:tcW w:w="4050" w:type="dxa"/>
            <w:hideMark/>
          </w:tcPr>
          <w:p w14:paraId="5ED62D54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5E17B" w14:textId="1EBA010F" w:rsidR="008F7B4E" w:rsidRPr="002B079C" w:rsidRDefault="00223902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(8,828)</w:t>
            </w:r>
          </w:p>
        </w:tc>
        <w:tc>
          <w:tcPr>
            <w:tcW w:w="270" w:type="dxa"/>
            <w:vAlign w:val="bottom"/>
          </w:tcPr>
          <w:p w14:paraId="65F81016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E051D" w14:textId="1AF1522E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(8,514)</w:t>
            </w:r>
          </w:p>
        </w:tc>
        <w:tc>
          <w:tcPr>
            <w:tcW w:w="270" w:type="dxa"/>
            <w:vAlign w:val="bottom"/>
          </w:tcPr>
          <w:p w14:paraId="7B6723AA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033F5" w14:textId="27707EAC" w:rsidR="008F7B4E" w:rsidRPr="002B079C" w:rsidRDefault="00223902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(20,262)</w:t>
            </w:r>
          </w:p>
        </w:tc>
        <w:tc>
          <w:tcPr>
            <w:tcW w:w="270" w:type="dxa"/>
            <w:vAlign w:val="bottom"/>
          </w:tcPr>
          <w:p w14:paraId="546619F1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E0784" w14:textId="6822B990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(11,300)</w:t>
            </w:r>
          </w:p>
        </w:tc>
        <w:tc>
          <w:tcPr>
            <w:tcW w:w="270" w:type="dxa"/>
            <w:vAlign w:val="bottom"/>
          </w:tcPr>
          <w:p w14:paraId="0B735269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D3892" w14:textId="3F36ECB1" w:rsidR="008F7B4E" w:rsidRPr="002B079C" w:rsidRDefault="00223902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(29,090)</w:t>
            </w:r>
          </w:p>
        </w:tc>
        <w:tc>
          <w:tcPr>
            <w:tcW w:w="270" w:type="dxa"/>
            <w:vAlign w:val="bottom"/>
          </w:tcPr>
          <w:p w14:paraId="7BE01C3E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8633E" w14:textId="4C0B8CA9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(19,814)</w:t>
            </w:r>
          </w:p>
        </w:tc>
      </w:tr>
      <w:tr w:rsidR="008F7B4E" w14:paraId="759D298E" w14:textId="77777777" w:rsidTr="00183549">
        <w:trPr>
          <w:trHeight w:val="420"/>
        </w:trPr>
        <w:tc>
          <w:tcPr>
            <w:tcW w:w="4050" w:type="dxa"/>
            <w:vAlign w:val="bottom"/>
            <w:hideMark/>
          </w:tcPr>
          <w:p w14:paraId="08066B37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BD267" w14:textId="73442B1B" w:rsidR="008F7B4E" w:rsidRPr="002B079C" w:rsidRDefault="00223902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2390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17,608,748</w:t>
            </w:r>
          </w:p>
        </w:tc>
        <w:tc>
          <w:tcPr>
            <w:tcW w:w="270" w:type="dxa"/>
            <w:vAlign w:val="bottom"/>
          </w:tcPr>
          <w:p w14:paraId="6CD3A6D0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B35AE6" w14:textId="5C12B716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11B2DB3C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150AF" w14:textId="7B8C0DE3" w:rsidR="008F7B4E" w:rsidRPr="002B079C" w:rsidRDefault="00223902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2390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36,695</w:t>
            </w:r>
          </w:p>
        </w:tc>
        <w:tc>
          <w:tcPr>
            <w:tcW w:w="270" w:type="dxa"/>
            <w:vAlign w:val="bottom"/>
          </w:tcPr>
          <w:p w14:paraId="02D112C9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CA47E4" w14:textId="01396FE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5034C960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E46AA" w14:textId="7FD2CA98" w:rsidR="008F7B4E" w:rsidRPr="00247116" w:rsidRDefault="0088171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17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17,645,443</w:t>
            </w:r>
          </w:p>
        </w:tc>
        <w:tc>
          <w:tcPr>
            <w:tcW w:w="270" w:type="dxa"/>
            <w:vAlign w:val="bottom"/>
          </w:tcPr>
          <w:p w14:paraId="6889929D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CA8D58" w14:textId="52796FAF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471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19,550,392</w:t>
            </w:r>
          </w:p>
        </w:tc>
      </w:tr>
      <w:tr w:rsidR="008F7B4E" w14:paraId="4C8207E1" w14:textId="77777777" w:rsidTr="00183549">
        <w:trPr>
          <w:trHeight w:val="420"/>
        </w:trPr>
        <w:tc>
          <w:tcPr>
            <w:tcW w:w="4050" w:type="dxa"/>
          </w:tcPr>
          <w:p w14:paraId="29501C75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607ADE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D563943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DFBC66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B5A36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D0BC8F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DE85DA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C1D61C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3FC8D0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07A8D6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E4C1FB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F2826B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F7B4E" w14:paraId="09B3772F" w14:textId="77777777" w:rsidTr="00183549">
        <w:trPr>
          <w:trHeight w:val="420"/>
        </w:trPr>
        <w:tc>
          <w:tcPr>
            <w:tcW w:w="4050" w:type="dxa"/>
            <w:vAlign w:val="bottom"/>
            <w:hideMark/>
          </w:tcPr>
          <w:p w14:paraId="337527BE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vAlign w:val="bottom"/>
          </w:tcPr>
          <w:p w14:paraId="3082782B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848E2CA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3118B4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8D8981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E10B15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72E9B6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7CD716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545D62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8F2BC7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F4D75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9B4504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F7B4E" w14:paraId="5EAD0301" w14:textId="77777777" w:rsidTr="00183549">
        <w:trPr>
          <w:trHeight w:val="420"/>
        </w:trPr>
        <w:tc>
          <w:tcPr>
            <w:tcW w:w="4050" w:type="dxa"/>
            <w:hideMark/>
          </w:tcPr>
          <w:p w14:paraId="44EFF98D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vAlign w:val="bottom"/>
          </w:tcPr>
          <w:p w14:paraId="454567E5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AF9595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0A435A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5C6C5D0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9F889D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48D6E2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6892DD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D6FE4E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1E6BDE5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0FBF94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3354BE2" w14:textId="77777777" w:rsidR="008F7B4E" w:rsidRPr="002B079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23902" w14:paraId="0DF588F4" w14:textId="77777777" w:rsidTr="00183549">
        <w:trPr>
          <w:trHeight w:val="420"/>
        </w:trPr>
        <w:tc>
          <w:tcPr>
            <w:tcW w:w="4050" w:type="dxa"/>
            <w:hideMark/>
          </w:tcPr>
          <w:p w14:paraId="2E591867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09F57F" w14:textId="05A87BA9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17,608,748</w:t>
            </w:r>
          </w:p>
        </w:tc>
        <w:tc>
          <w:tcPr>
            <w:tcW w:w="270" w:type="dxa"/>
            <w:vAlign w:val="bottom"/>
          </w:tcPr>
          <w:p w14:paraId="381BC6F4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AC52DD" w14:textId="369DD650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19F3A20F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CCEA6" w14:textId="60338FBB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36,695</w:t>
            </w:r>
          </w:p>
        </w:tc>
        <w:tc>
          <w:tcPr>
            <w:tcW w:w="270" w:type="dxa"/>
            <w:vAlign w:val="bottom"/>
          </w:tcPr>
          <w:p w14:paraId="44B08ECC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2EF71" w14:textId="2EE1EDED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228898E5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E50AC" w14:textId="2F202279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71E">
              <w:rPr>
                <w:rFonts w:ascii="Angsana New" w:hAnsi="Angsana New"/>
                <w:color w:val="000000"/>
                <w:sz w:val="30"/>
                <w:szCs w:val="30"/>
              </w:rPr>
              <w:t>17,645,443</w:t>
            </w:r>
          </w:p>
        </w:tc>
        <w:tc>
          <w:tcPr>
            <w:tcW w:w="270" w:type="dxa"/>
            <w:vAlign w:val="bottom"/>
          </w:tcPr>
          <w:p w14:paraId="5649BB43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1DF04" w14:textId="7E82C124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color w:val="000000"/>
                <w:sz w:val="30"/>
                <w:szCs w:val="30"/>
              </w:rPr>
              <w:t>19,550,392</w:t>
            </w:r>
          </w:p>
        </w:tc>
      </w:tr>
      <w:tr w:rsidR="00223902" w14:paraId="7A1C5511" w14:textId="77777777" w:rsidTr="00183549">
        <w:trPr>
          <w:trHeight w:val="420"/>
        </w:trPr>
        <w:tc>
          <w:tcPr>
            <w:tcW w:w="4050" w:type="dxa"/>
            <w:vAlign w:val="bottom"/>
            <w:hideMark/>
          </w:tcPr>
          <w:p w14:paraId="1F93ACB8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55CB88" w14:textId="2A4CDBBB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2390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17,608,748</w:t>
            </w:r>
          </w:p>
        </w:tc>
        <w:tc>
          <w:tcPr>
            <w:tcW w:w="270" w:type="dxa"/>
            <w:vAlign w:val="bottom"/>
          </w:tcPr>
          <w:p w14:paraId="196E258E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A389E2" w14:textId="5E506B36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69ED8003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4D5EB" w14:textId="4E2DD759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2390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36,695</w:t>
            </w:r>
          </w:p>
        </w:tc>
        <w:tc>
          <w:tcPr>
            <w:tcW w:w="270" w:type="dxa"/>
            <w:vAlign w:val="bottom"/>
          </w:tcPr>
          <w:p w14:paraId="6C9F889C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48CC9F" w14:textId="17641D01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66DEC4A7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B3328" w14:textId="72CCE6E1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17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17,645,443</w:t>
            </w:r>
          </w:p>
        </w:tc>
        <w:tc>
          <w:tcPr>
            <w:tcW w:w="270" w:type="dxa"/>
            <w:vAlign w:val="bottom"/>
          </w:tcPr>
          <w:p w14:paraId="13563C02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48CE39" w14:textId="08A88D5F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19,550,392</w:t>
            </w:r>
          </w:p>
        </w:tc>
      </w:tr>
      <w:tr w:rsidR="00223902" w14:paraId="15C4CC70" w14:textId="77777777" w:rsidTr="00183549">
        <w:trPr>
          <w:trHeight w:val="420"/>
        </w:trPr>
        <w:tc>
          <w:tcPr>
            <w:tcW w:w="4050" w:type="dxa"/>
          </w:tcPr>
          <w:p w14:paraId="2BF870D4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0D2E08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5ABF1E1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6AF9B7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FAA511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9B50E0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7A5C3B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312421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43DC4E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677FC4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9D5D77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178135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23902" w14:paraId="2086852B" w14:textId="77777777" w:rsidTr="00183549">
        <w:trPr>
          <w:trHeight w:val="420"/>
        </w:trPr>
        <w:tc>
          <w:tcPr>
            <w:tcW w:w="4050" w:type="dxa"/>
          </w:tcPr>
          <w:p w14:paraId="39E393AB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AA4DCB0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1B33669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3B3841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E9F4D8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762FD80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A3FB3A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CE9D736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F1DEE7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0104CF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223837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D37D9B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23902" w14:paraId="689A7DA4" w14:textId="77777777" w:rsidTr="00183549">
        <w:trPr>
          <w:trHeight w:val="420"/>
        </w:trPr>
        <w:tc>
          <w:tcPr>
            <w:tcW w:w="4050" w:type="dxa"/>
          </w:tcPr>
          <w:p w14:paraId="63AF7EA3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E9A2002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9CAE309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74C934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57B02D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0E717B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24724C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74195B1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18771A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9DE515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6A18CA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45E621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23902" w14:paraId="06191870" w14:textId="77777777" w:rsidTr="00183549">
        <w:trPr>
          <w:trHeight w:val="420"/>
        </w:trPr>
        <w:tc>
          <w:tcPr>
            <w:tcW w:w="4050" w:type="dxa"/>
          </w:tcPr>
          <w:p w14:paraId="09D2EDE0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BFC5010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9985DAA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4E134F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477B4B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451AB90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2F7973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52E4DA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226240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201009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13FA7E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7D89B7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23902" w14:paraId="4C6ADB2F" w14:textId="77777777" w:rsidTr="00183549">
        <w:trPr>
          <w:trHeight w:val="420"/>
        </w:trPr>
        <w:tc>
          <w:tcPr>
            <w:tcW w:w="4050" w:type="dxa"/>
            <w:hideMark/>
          </w:tcPr>
          <w:p w14:paraId="0BCB23D5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B0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350" w:type="dxa"/>
            <w:vAlign w:val="bottom"/>
          </w:tcPr>
          <w:p w14:paraId="0B2A5D20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4357AF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87C437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7F64B2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A46DE19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C35255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F3A340F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EC1198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6BCE82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DE2658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71E4FF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23902" w14:paraId="0EC4FD8A" w14:textId="77777777" w:rsidTr="00183549">
        <w:trPr>
          <w:trHeight w:val="420"/>
        </w:trPr>
        <w:tc>
          <w:tcPr>
            <w:tcW w:w="4050" w:type="dxa"/>
            <w:hideMark/>
          </w:tcPr>
          <w:p w14:paraId="3A677E07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37" w:hanging="13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สินค้าเทคโนโลยีคอมพิวเตอร์ ระบบสารสนเทศ และอุปกรณ์สื่อสารต่างๆ</w:t>
            </w:r>
          </w:p>
        </w:tc>
        <w:tc>
          <w:tcPr>
            <w:tcW w:w="1350" w:type="dxa"/>
            <w:vAlign w:val="bottom"/>
          </w:tcPr>
          <w:p w14:paraId="2F5AB839" w14:textId="16A2359A" w:rsidR="00223902" w:rsidRPr="002B079C" w:rsidRDefault="009E1248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17,604,304</w:t>
            </w:r>
          </w:p>
        </w:tc>
        <w:tc>
          <w:tcPr>
            <w:tcW w:w="270" w:type="dxa"/>
            <w:vAlign w:val="bottom"/>
          </w:tcPr>
          <w:p w14:paraId="465A28D7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BDD9A8C" w14:textId="74669D3E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19,499,042</w:t>
            </w:r>
          </w:p>
        </w:tc>
        <w:tc>
          <w:tcPr>
            <w:tcW w:w="270" w:type="dxa"/>
            <w:vAlign w:val="bottom"/>
          </w:tcPr>
          <w:p w14:paraId="4F7EA98D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3B6502" w14:textId="2590EACD" w:rsidR="00223902" w:rsidRPr="002B079C" w:rsidRDefault="009E1248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9ECEF4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15761639" w14:textId="54241BAC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3F494B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EBB21E" w14:textId="6207D3A5" w:rsidR="00223902" w:rsidRPr="002B079C" w:rsidRDefault="009E1248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17,604,304</w:t>
            </w:r>
          </w:p>
        </w:tc>
        <w:tc>
          <w:tcPr>
            <w:tcW w:w="270" w:type="dxa"/>
            <w:vAlign w:val="bottom"/>
          </w:tcPr>
          <w:p w14:paraId="491CE3B8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7458D3DF" w14:textId="3CC55090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19,499,042</w:t>
            </w:r>
          </w:p>
        </w:tc>
      </w:tr>
      <w:tr w:rsidR="00223902" w14:paraId="77075E75" w14:textId="77777777" w:rsidTr="00183549">
        <w:trPr>
          <w:trHeight w:val="420"/>
        </w:trPr>
        <w:tc>
          <w:tcPr>
            <w:tcW w:w="4050" w:type="dxa"/>
            <w:hideMark/>
          </w:tcPr>
          <w:p w14:paraId="363F3D6C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42B1B" w14:textId="30F441E6" w:rsidR="00223902" w:rsidRPr="002B079C" w:rsidRDefault="009E1248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4,444</w:t>
            </w:r>
          </w:p>
        </w:tc>
        <w:tc>
          <w:tcPr>
            <w:tcW w:w="270" w:type="dxa"/>
            <w:vAlign w:val="bottom"/>
          </w:tcPr>
          <w:p w14:paraId="0D96809B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D06CF5" w14:textId="0B1F53AA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13,205</w:t>
            </w:r>
          </w:p>
        </w:tc>
        <w:tc>
          <w:tcPr>
            <w:tcW w:w="270" w:type="dxa"/>
            <w:vAlign w:val="bottom"/>
          </w:tcPr>
          <w:p w14:paraId="13F0EB1E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7897E5" w14:textId="5B4158B2" w:rsidR="00223902" w:rsidRPr="002B079C" w:rsidRDefault="009E1248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36,695</w:t>
            </w:r>
          </w:p>
        </w:tc>
        <w:tc>
          <w:tcPr>
            <w:tcW w:w="270" w:type="dxa"/>
            <w:vAlign w:val="bottom"/>
          </w:tcPr>
          <w:p w14:paraId="5967F64B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08DBE" w14:textId="149C0D20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072A541F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9CF2C" w14:textId="7690791F" w:rsidR="00223902" w:rsidRPr="002B079C" w:rsidRDefault="009E1248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41,139</w:t>
            </w:r>
          </w:p>
        </w:tc>
        <w:tc>
          <w:tcPr>
            <w:tcW w:w="270" w:type="dxa"/>
            <w:vAlign w:val="bottom"/>
          </w:tcPr>
          <w:p w14:paraId="0DBDC7BE" w14:textId="77777777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A48822" w14:textId="26F2A3AF" w:rsidR="00223902" w:rsidRPr="002B079C" w:rsidRDefault="00223902" w:rsidP="0022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51,350</w:t>
            </w:r>
          </w:p>
        </w:tc>
      </w:tr>
      <w:tr w:rsidR="009E1248" w14:paraId="2E11D79D" w14:textId="77777777" w:rsidTr="00183549">
        <w:trPr>
          <w:trHeight w:val="420"/>
        </w:trPr>
        <w:tc>
          <w:tcPr>
            <w:tcW w:w="4050" w:type="dxa"/>
            <w:vAlign w:val="bottom"/>
            <w:hideMark/>
          </w:tcPr>
          <w:p w14:paraId="70BFB419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6D1E31" w14:textId="435420FA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2390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17,608,748</w:t>
            </w:r>
          </w:p>
        </w:tc>
        <w:tc>
          <w:tcPr>
            <w:tcW w:w="270" w:type="dxa"/>
            <w:vAlign w:val="bottom"/>
          </w:tcPr>
          <w:p w14:paraId="462C020F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57E57F" w14:textId="49FDB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440C1021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D39769" w14:textId="25743FA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2390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36,695</w:t>
            </w:r>
          </w:p>
        </w:tc>
        <w:tc>
          <w:tcPr>
            <w:tcW w:w="270" w:type="dxa"/>
            <w:vAlign w:val="bottom"/>
          </w:tcPr>
          <w:p w14:paraId="59644D51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F702C6" w14:textId="4DBDFF84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5A326AC7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373014" w14:textId="614D0F88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17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17,645,443</w:t>
            </w:r>
          </w:p>
        </w:tc>
        <w:tc>
          <w:tcPr>
            <w:tcW w:w="270" w:type="dxa"/>
            <w:vAlign w:val="bottom"/>
          </w:tcPr>
          <w:p w14:paraId="6F3C5CA9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9BBA0B9" w14:textId="645840B0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19,550,392</w:t>
            </w:r>
          </w:p>
        </w:tc>
      </w:tr>
      <w:tr w:rsidR="009E1248" w14:paraId="10EE5B9D" w14:textId="77777777" w:rsidTr="00183549">
        <w:trPr>
          <w:trHeight w:val="420"/>
        </w:trPr>
        <w:tc>
          <w:tcPr>
            <w:tcW w:w="4050" w:type="dxa"/>
          </w:tcPr>
          <w:p w14:paraId="7D8965FE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1AB7D0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B0A67D3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3DEB83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80BCC2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D632D9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69768B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F55F74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5BBE61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A375E3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EE7FD2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AA8CF5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E1248" w14:paraId="20D7E133" w14:textId="77777777" w:rsidTr="00183549">
        <w:trPr>
          <w:trHeight w:val="420"/>
        </w:trPr>
        <w:tc>
          <w:tcPr>
            <w:tcW w:w="4050" w:type="dxa"/>
            <w:hideMark/>
          </w:tcPr>
          <w:p w14:paraId="233D49E3" w14:textId="77777777" w:rsidR="009E1248" w:rsidRPr="0091310E" w:rsidRDefault="009E1248" w:rsidP="009E1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9131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vAlign w:val="bottom"/>
          </w:tcPr>
          <w:p w14:paraId="0148579F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F560D2F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44942D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F547F4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4D65208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15B015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410F1CA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18BC42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FAFCB4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BD5F3B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FB2C1B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E1248" w14:paraId="44DA9CBB" w14:textId="77777777" w:rsidTr="00183549">
        <w:trPr>
          <w:trHeight w:val="420"/>
        </w:trPr>
        <w:tc>
          <w:tcPr>
            <w:tcW w:w="4050" w:type="dxa"/>
            <w:hideMark/>
          </w:tcPr>
          <w:p w14:paraId="14E72FC1" w14:textId="77777777" w:rsidR="009E1248" w:rsidRPr="0091310E" w:rsidRDefault="009E1248" w:rsidP="009E1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91310E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vAlign w:val="bottom"/>
          </w:tcPr>
          <w:p w14:paraId="041FCADF" w14:textId="4A8DF034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1248">
              <w:rPr>
                <w:rFonts w:ascii="Angsana New" w:hAnsi="Angsana New"/>
                <w:color w:val="000000"/>
                <w:sz w:val="30"/>
                <w:szCs w:val="30"/>
              </w:rPr>
              <w:t>17,608,748</w:t>
            </w:r>
          </w:p>
        </w:tc>
        <w:tc>
          <w:tcPr>
            <w:tcW w:w="270" w:type="dxa"/>
            <w:vAlign w:val="bottom"/>
          </w:tcPr>
          <w:p w14:paraId="52B672A0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3C584502" w14:textId="57E35033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215C323F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007087" w14:textId="67486898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E9DC7C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36BC5B09" w14:textId="505E351F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FD47E0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9BB53E2" w14:textId="37F0F58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1248">
              <w:rPr>
                <w:rFonts w:ascii="Angsana New" w:hAnsi="Angsana New"/>
                <w:color w:val="000000"/>
                <w:sz w:val="30"/>
                <w:szCs w:val="30"/>
              </w:rPr>
              <w:t>17,608,748</w:t>
            </w:r>
          </w:p>
        </w:tc>
        <w:tc>
          <w:tcPr>
            <w:tcW w:w="270" w:type="dxa"/>
            <w:vAlign w:val="bottom"/>
          </w:tcPr>
          <w:p w14:paraId="228DFA84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3BD065B5" w14:textId="7073F450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color w:val="000000"/>
                <w:sz w:val="30"/>
                <w:szCs w:val="30"/>
              </w:rPr>
              <w:t>19,512,247</w:t>
            </w:r>
          </w:p>
        </w:tc>
      </w:tr>
      <w:tr w:rsidR="009E1248" w14:paraId="20649728" w14:textId="77777777" w:rsidTr="00183549">
        <w:trPr>
          <w:trHeight w:val="420"/>
        </w:trPr>
        <w:tc>
          <w:tcPr>
            <w:tcW w:w="4050" w:type="dxa"/>
            <w:hideMark/>
          </w:tcPr>
          <w:p w14:paraId="11BB92D2" w14:textId="77777777" w:rsidR="009E1248" w:rsidRPr="0091310E" w:rsidRDefault="009E1248" w:rsidP="009E1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91310E">
              <w:rPr>
                <w:rFonts w:ascii="Angsana New" w:hAnsi="Angsana New" w:hint="cs"/>
                <w:sz w:val="30"/>
                <w:szCs w:val="30"/>
                <w:cs/>
              </w:rPr>
              <w:t>ตลอดช่วงระยะเวลาหนึ่ง</w:t>
            </w:r>
          </w:p>
        </w:tc>
        <w:tc>
          <w:tcPr>
            <w:tcW w:w="1350" w:type="dxa"/>
            <w:vAlign w:val="bottom"/>
          </w:tcPr>
          <w:p w14:paraId="63FC3071" w14:textId="4244DFBF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DB5B0E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66411986" w14:textId="021D830E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A7D2A08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C25483" w14:textId="7DB908CB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1248">
              <w:rPr>
                <w:rFonts w:ascii="Angsana New" w:hAnsi="Angsana New"/>
                <w:color w:val="000000"/>
                <w:sz w:val="30"/>
                <w:szCs w:val="30"/>
              </w:rPr>
              <w:t>36,695</w:t>
            </w:r>
          </w:p>
        </w:tc>
        <w:tc>
          <w:tcPr>
            <w:tcW w:w="270" w:type="dxa"/>
            <w:vAlign w:val="bottom"/>
          </w:tcPr>
          <w:p w14:paraId="60311D19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57363D6B" w14:textId="3C5E4B9C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56DF1CF1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66390B" w14:textId="66609DF4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1248">
              <w:rPr>
                <w:rFonts w:ascii="Angsana New" w:hAnsi="Angsana New"/>
                <w:color w:val="000000"/>
                <w:sz w:val="30"/>
                <w:szCs w:val="30"/>
              </w:rPr>
              <w:t>36,695</w:t>
            </w:r>
          </w:p>
        </w:tc>
        <w:tc>
          <w:tcPr>
            <w:tcW w:w="270" w:type="dxa"/>
            <w:vAlign w:val="bottom"/>
          </w:tcPr>
          <w:p w14:paraId="14A73FA1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6F40B4CA" w14:textId="199A0E74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38,145</w:t>
            </w:r>
          </w:p>
        </w:tc>
      </w:tr>
      <w:tr w:rsidR="009E1248" w14:paraId="52373714" w14:textId="77777777" w:rsidTr="00183549">
        <w:trPr>
          <w:trHeight w:val="420"/>
        </w:trPr>
        <w:tc>
          <w:tcPr>
            <w:tcW w:w="4050" w:type="dxa"/>
            <w:hideMark/>
          </w:tcPr>
          <w:p w14:paraId="4E07910D" w14:textId="77777777" w:rsidR="009E1248" w:rsidRPr="0091310E" w:rsidRDefault="009E1248" w:rsidP="009E1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9131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54906B" w14:textId="43EA5EFE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2390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17,608,748</w:t>
            </w:r>
          </w:p>
        </w:tc>
        <w:tc>
          <w:tcPr>
            <w:tcW w:w="270" w:type="dxa"/>
            <w:vAlign w:val="bottom"/>
          </w:tcPr>
          <w:p w14:paraId="2E35138B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3B7797" w14:textId="0A6D9AEA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1567A942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D514CE" w14:textId="29DCB62F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2390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36,695</w:t>
            </w:r>
          </w:p>
        </w:tc>
        <w:tc>
          <w:tcPr>
            <w:tcW w:w="270" w:type="dxa"/>
            <w:vAlign w:val="bottom"/>
          </w:tcPr>
          <w:p w14:paraId="3D8BF5C8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D60D66B" w14:textId="0043B8AD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470E9BC4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7A8054" w14:textId="2DEDD076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17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17,645,443</w:t>
            </w:r>
          </w:p>
        </w:tc>
        <w:tc>
          <w:tcPr>
            <w:tcW w:w="270" w:type="dxa"/>
            <w:vAlign w:val="bottom"/>
          </w:tcPr>
          <w:p w14:paraId="7499CCFC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59E1C6" w14:textId="4AE680E8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19,550,392</w:t>
            </w:r>
          </w:p>
        </w:tc>
      </w:tr>
      <w:tr w:rsidR="009E1248" w14:paraId="30E50160" w14:textId="77777777" w:rsidTr="00183549">
        <w:trPr>
          <w:trHeight w:val="420"/>
        </w:trPr>
        <w:tc>
          <w:tcPr>
            <w:tcW w:w="4050" w:type="dxa"/>
          </w:tcPr>
          <w:p w14:paraId="2B48E56A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95E39C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F4991D1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6BD6F8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22ABFA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52C8563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061290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02F1DB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054CB5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5C6FD5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3AFB12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BEC054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E1248" w14:paraId="5786CDA9" w14:textId="77777777" w:rsidTr="00183549">
        <w:trPr>
          <w:trHeight w:val="420"/>
        </w:trPr>
        <w:tc>
          <w:tcPr>
            <w:tcW w:w="4050" w:type="dxa"/>
            <w:noWrap/>
            <w:vAlign w:val="bottom"/>
            <w:hideMark/>
          </w:tcPr>
          <w:p w14:paraId="5C7295D1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lang w:val="en-GB"/>
              </w:rPr>
              <w:t xml:space="preserve"> (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ขาดทุน) ตามส่วนงาน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2EA6561" w14:textId="513B17E6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241,478</w:t>
            </w:r>
          </w:p>
        </w:tc>
        <w:tc>
          <w:tcPr>
            <w:tcW w:w="270" w:type="dxa"/>
            <w:vAlign w:val="bottom"/>
          </w:tcPr>
          <w:p w14:paraId="6540125A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60CF7E9" w14:textId="225B5BF6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510,385</w:t>
            </w:r>
          </w:p>
        </w:tc>
        <w:tc>
          <w:tcPr>
            <w:tcW w:w="270" w:type="dxa"/>
            <w:vAlign w:val="bottom"/>
          </w:tcPr>
          <w:p w14:paraId="1A8F9118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0BE0B55" w14:textId="42D7A8EE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(1,218)</w:t>
            </w:r>
          </w:p>
        </w:tc>
        <w:tc>
          <w:tcPr>
            <w:tcW w:w="270" w:type="dxa"/>
            <w:vAlign w:val="bottom"/>
          </w:tcPr>
          <w:p w14:paraId="65C56589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0D538AC" w14:textId="5C6227BF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(18,517)</w:t>
            </w:r>
          </w:p>
        </w:tc>
        <w:tc>
          <w:tcPr>
            <w:tcW w:w="270" w:type="dxa"/>
            <w:vAlign w:val="bottom"/>
          </w:tcPr>
          <w:p w14:paraId="6EEBFAA5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DFB75D0" w14:textId="2FDE6460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4BFC">
              <w:rPr>
                <w:rFonts w:ascii="Angsana New" w:hAnsi="Angsana New"/>
                <w:color w:val="000000"/>
                <w:sz w:val="30"/>
                <w:szCs w:val="30"/>
              </w:rPr>
              <w:t>240,260</w:t>
            </w:r>
          </w:p>
        </w:tc>
        <w:tc>
          <w:tcPr>
            <w:tcW w:w="270" w:type="dxa"/>
            <w:vAlign w:val="bottom"/>
          </w:tcPr>
          <w:p w14:paraId="62E39FBA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1738374" w14:textId="6391B72E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491,868</w:t>
            </w:r>
          </w:p>
        </w:tc>
      </w:tr>
      <w:tr w:rsidR="009E1248" w14:paraId="0D8089E6" w14:textId="77777777" w:rsidTr="00183549">
        <w:trPr>
          <w:trHeight w:val="420"/>
        </w:trPr>
        <w:tc>
          <w:tcPr>
            <w:tcW w:w="4050" w:type="dxa"/>
          </w:tcPr>
          <w:p w14:paraId="698CA209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3124B6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5A341C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8DCF6A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5B0D04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0F47CB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41FB9C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5E4060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D87F44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971CC3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371C23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3F4680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E1248" w14:paraId="6870B1A4" w14:textId="77777777" w:rsidTr="00183549">
        <w:trPr>
          <w:trHeight w:val="420"/>
        </w:trPr>
        <w:tc>
          <w:tcPr>
            <w:tcW w:w="4050" w:type="dxa"/>
          </w:tcPr>
          <w:p w14:paraId="1736F787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C2A7A6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A64838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62D8009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959E22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E02F0F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7A0879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A3E25F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303D3D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2AA2820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D21ABC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58603C" w14:textId="77777777" w:rsidR="009E1248" w:rsidRPr="002B079C" w:rsidRDefault="009E1248" w:rsidP="009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48CE2FA4" w14:textId="58AD474D" w:rsidR="008F7B4E" w:rsidRDefault="008F7B4E"/>
    <w:p w14:paraId="0A9533FC" w14:textId="77777777" w:rsidR="008F7B4E" w:rsidRDefault="008F7B4E"/>
    <w:p w14:paraId="62E72618" w14:textId="77777777" w:rsidR="008F7B4E" w:rsidRDefault="008F7B4E"/>
    <w:tbl>
      <w:tblPr>
        <w:tblpPr w:leftFromText="180" w:rightFromText="180" w:vertAnchor="text" w:tblpY="-10"/>
        <w:tblW w:w="14580" w:type="dxa"/>
        <w:tblLayout w:type="fixed"/>
        <w:tblLook w:val="00A0" w:firstRow="1" w:lastRow="0" w:firstColumn="1" w:lastColumn="0" w:noHBand="0" w:noVBand="0"/>
      </w:tblPr>
      <w:tblGrid>
        <w:gridCol w:w="3960"/>
        <w:gridCol w:w="1530"/>
        <w:gridCol w:w="270"/>
        <w:gridCol w:w="1530"/>
        <w:gridCol w:w="270"/>
        <w:gridCol w:w="1530"/>
        <w:gridCol w:w="270"/>
        <w:gridCol w:w="1530"/>
        <w:gridCol w:w="360"/>
        <w:gridCol w:w="1530"/>
        <w:gridCol w:w="270"/>
        <w:gridCol w:w="1530"/>
      </w:tblGrid>
      <w:tr w:rsidR="000101A7" w:rsidRPr="00625DE9" w14:paraId="0B901564" w14:textId="77777777" w:rsidTr="000101A7">
        <w:trPr>
          <w:trHeight w:val="4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1E96A6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620" w:type="dxa"/>
            <w:gridSpan w:val="11"/>
            <w:tcBorders>
              <w:top w:val="nil"/>
              <w:left w:val="nil"/>
              <w:right w:val="nil"/>
            </w:tcBorders>
          </w:tcPr>
          <w:p w14:paraId="2D8612E8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101A7" w:rsidRPr="00625DE9" w14:paraId="475A5C87" w14:textId="77777777" w:rsidTr="000101A7">
        <w:trPr>
          <w:trHeight w:val="4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915F44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3100878D" w14:textId="77777777" w:rsidR="000101A7" w:rsidRPr="00D60BD8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7C5CE983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137736C3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5F7C872B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8F7B4E" w:rsidRPr="00625DE9" w14:paraId="36864E50" w14:textId="77777777" w:rsidTr="000101A7">
        <w:trPr>
          <w:trHeight w:val="420"/>
          <w:tblHeader/>
        </w:trPr>
        <w:tc>
          <w:tcPr>
            <w:tcW w:w="3960" w:type="dxa"/>
            <w:tcBorders>
              <w:top w:val="nil"/>
              <w:left w:val="nil"/>
            </w:tcBorders>
            <w:noWrap/>
            <w:vAlign w:val="bottom"/>
          </w:tcPr>
          <w:p w14:paraId="709C9410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1E90EAB" w14:textId="26B01950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24E47C7B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C8843A9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298A773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55CC6C2" w14:textId="18E8F932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0341F478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44C59F7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tcBorders>
              <w:top w:val="nil"/>
            </w:tcBorders>
          </w:tcPr>
          <w:p w14:paraId="50241F51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4D234F4" w14:textId="051510DB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5F4635E7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38EC0C7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F7B4E" w:rsidRPr="00625DE9" w14:paraId="5581E4FF" w14:textId="77777777" w:rsidTr="000101A7">
        <w:trPr>
          <w:trHeight w:val="420"/>
          <w:tblHeader/>
        </w:trPr>
        <w:tc>
          <w:tcPr>
            <w:tcW w:w="3960" w:type="dxa"/>
            <w:tcBorders>
              <w:top w:val="nil"/>
              <w:left w:val="nil"/>
            </w:tcBorders>
            <w:noWrap/>
            <w:vAlign w:val="bottom"/>
          </w:tcPr>
          <w:p w14:paraId="5977197E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919ED16" w14:textId="4A9FC5F0" w:rsidR="008F7B4E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02A93791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0C56F99" w14:textId="3E80B4F8" w:rsidR="008F7B4E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215703B9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2369119" w14:textId="69ACD2DB" w:rsidR="008F7B4E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22692B19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7A72EB5" w14:textId="4D4000F7" w:rsidR="008F7B4E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360" w:type="dxa"/>
            <w:tcBorders>
              <w:top w:val="nil"/>
            </w:tcBorders>
          </w:tcPr>
          <w:p w14:paraId="23B79A51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5A7D09E" w14:textId="02E3B84C" w:rsidR="008F7B4E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21FB2A45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B916FFC" w14:textId="4D0B5C28" w:rsidR="008F7B4E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8F7B4E" w:rsidRPr="00625DE9" w14:paraId="55CDA6CA" w14:textId="77777777" w:rsidTr="000101A7">
        <w:trPr>
          <w:trHeight w:val="362"/>
          <w:tblHeader/>
        </w:trPr>
        <w:tc>
          <w:tcPr>
            <w:tcW w:w="3960" w:type="dxa"/>
            <w:tcBorders>
              <w:left w:val="nil"/>
            </w:tcBorders>
          </w:tcPr>
          <w:p w14:paraId="733AEB4B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20" w:type="dxa"/>
            <w:gridSpan w:val="11"/>
            <w:shd w:val="clear" w:color="auto" w:fill="auto"/>
          </w:tcPr>
          <w:p w14:paraId="36618239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7B4E" w:rsidRPr="00625DE9" w14:paraId="45A85D92" w14:textId="77777777" w:rsidTr="000101A7">
        <w:trPr>
          <w:trHeight w:val="420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4D84644E" w14:textId="77777777" w:rsidR="008F7B4E" w:rsidRPr="000A798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B08E4C4" w14:textId="03C81950" w:rsidR="008F7B4E" w:rsidRPr="000A7989" w:rsidRDefault="009E1248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10,381,841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3D2AA3" w14:textId="77777777" w:rsidR="008F7B4E" w:rsidRPr="000A798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8999DBB" w14:textId="154385C5" w:rsidR="008F7B4E" w:rsidRPr="000A798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450C11" w14:textId="77777777" w:rsidR="008F7B4E" w:rsidRPr="000A798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BECA8D7" w14:textId="14D9839B" w:rsidR="008F7B4E" w:rsidRPr="000A7989" w:rsidRDefault="00A94BFC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4BFC">
              <w:rPr>
                <w:rFonts w:ascii="Angsana New" w:hAnsi="Angsana New"/>
                <w:color w:val="000000"/>
                <w:sz w:val="30"/>
                <w:szCs w:val="30"/>
              </w:rPr>
              <w:t>16,021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161094" w14:textId="77777777" w:rsidR="008F7B4E" w:rsidRPr="000A798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686DAC0" w14:textId="0CC18815" w:rsidR="008F7B4E" w:rsidRPr="000A798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21,863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14:paraId="0E82E18D" w14:textId="77777777" w:rsidR="008F7B4E" w:rsidRPr="000A798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E13A3FB" w14:textId="5E2A1A06" w:rsidR="008F7B4E" w:rsidRPr="000A7989" w:rsidRDefault="009E1248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10,397,862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286B224" w14:textId="77777777" w:rsidR="008F7B4E" w:rsidRPr="000A798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46D06BD" w14:textId="10F5D7D4" w:rsidR="008F7B4E" w:rsidRPr="000A798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9,953,894</w:t>
            </w:r>
          </w:p>
        </w:tc>
      </w:tr>
      <w:tr w:rsidR="008F7B4E" w:rsidRPr="00625DE9" w14:paraId="76D5153C" w14:textId="77777777" w:rsidTr="000101A7">
        <w:trPr>
          <w:trHeight w:val="420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671A8CDE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หนี้สินส่วนงาน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09B10E5" w14:textId="23DCDA88" w:rsidR="008F7B4E" w:rsidRPr="00625DE9" w:rsidRDefault="0088171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71E">
              <w:rPr>
                <w:rFonts w:ascii="Angsana New" w:hAnsi="Angsana New"/>
                <w:color w:val="000000"/>
                <w:sz w:val="30"/>
                <w:szCs w:val="30"/>
              </w:rPr>
              <w:t>9,689,564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E3D86A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AF22F54" w14:textId="0451B6B3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8,759,232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0E8023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F56714A" w14:textId="345222D2" w:rsidR="008F7B4E" w:rsidRPr="00625DE9" w:rsidRDefault="00A94BFC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4BFC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451507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F446BD0" w14:textId="266785DD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486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14:paraId="1EE8BBDE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17BFB0E" w14:textId="287CAC2D" w:rsidR="008F7B4E" w:rsidRPr="00625DE9" w:rsidRDefault="0088171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71E">
              <w:rPr>
                <w:rFonts w:ascii="Angsana New" w:hAnsi="Angsana New"/>
                <w:color w:val="000000"/>
                <w:sz w:val="30"/>
                <w:szCs w:val="30"/>
              </w:rPr>
              <w:t>9,689,630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5B25E5" w14:textId="77777777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FC9ABE9" w14:textId="4FD203AF" w:rsidR="008F7B4E" w:rsidRPr="00625DE9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8,759,718</w:t>
            </w:r>
          </w:p>
        </w:tc>
      </w:tr>
    </w:tbl>
    <w:p w14:paraId="273F0A98" w14:textId="77777777" w:rsidR="004D2056" w:rsidRDefault="004D2056" w:rsidP="00251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763370" w14:textId="6A38FC97" w:rsidR="000101A7" w:rsidRPr="00EF652C" w:rsidRDefault="000101A7" w:rsidP="00251EA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101A7" w:rsidRPr="00EF652C" w:rsidSect="00BE4C50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75DB365" w14:textId="7B3E2F01" w:rsidR="003176A2" w:rsidRPr="00051C4E" w:rsidRDefault="003176A2" w:rsidP="00051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6503"/>
        <w:gridCol w:w="1242"/>
        <w:gridCol w:w="242"/>
        <w:gridCol w:w="1242"/>
      </w:tblGrid>
      <w:tr w:rsidR="00051C4E" w:rsidRPr="00EF652C" w14:paraId="438F3F94" w14:textId="77777777" w:rsidTr="00CC5CC8">
        <w:trPr>
          <w:tblHeader/>
        </w:trPr>
        <w:tc>
          <w:tcPr>
            <w:tcW w:w="6505" w:type="dxa"/>
            <w:shd w:val="clear" w:color="auto" w:fill="auto"/>
          </w:tcPr>
          <w:p w14:paraId="50136BF3" w14:textId="73D27FF0" w:rsidR="00051C4E" w:rsidRPr="00051C4E" w:rsidRDefault="00C4051A" w:rsidP="00C40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51C4E" w:rsidRPr="00051C4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2724" w:type="dxa"/>
            <w:gridSpan w:val="3"/>
          </w:tcPr>
          <w:p w14:paraId="11D2157E" w14:textId="549DDAF8" w:rsidR="00051C4E" w:rsidRPr="00EF652C" w:rsidRDefault="00051C4E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1C4E" w:rsidRPr="00EF652C" w14:paraId="1FB33042" w14:textId="77777777" w:rsidTr="005D288E">
        <w:trPr>
          <w:tblHeader/>
        </w:trPr>
        <w:tc>
          <w:tcPr>
            <w:tcW w:w="6505" w:type="dxa"/>
          </w:tcPr>
          <w:p w14:paraId="50C1F488" w14:textId="224E21DC" w:rsidR="00051C4E" w:rsidRPr="00051C4E" w:rsidRDefault="00C4051A" w:rsidP="00C40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51C4E" w:rsidRPr="00051C4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F7B4E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="00051C4E" w:rsidRPr="00051C4E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เ</w:t>
            </w:r>
            <w:r w:rsidR="00051C4E" w:rsidRPr="00051C4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="00051C4E" w:rsidRPr="00AC0D5E">
              <w:rPr>
                <w:rFonts w:asciiTheme="majorBidi" w:hAnsi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8F7B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="008F7B4E" w:rsidRPr="005A094F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0" w:type="dxa"/>
          </w:tcPr>
          <w:p w14:paraId="3BCEE551" w14:textId="0DCF3F64" w:rsidR="00051C4E" w:rsidRPr="00EF652C" w:rsidRDefault="00051C4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0B401B16" w14:textId="77777777" w:rsidR="00051C4E" w:rsidRPr="00EF652C" w:rsidRDefault="00051C4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55BD97C" w14:textId="6B896DD5" w:rsidR="00051C4E" w:rsidRPr="00EF652C" w:rsidRDefault="00051C4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051C4E" w:rsidRPr="00EF652C" w14:paraId="0F42A559" w14:textId="77777777" w:rsidTr="00D87895">
        <w:trPr>
          <w:tblHeader/>
        </w:trPr>
        <w:tc>
          <w:tcPr>
            <w:tcW w:w="6505" w:type="dxa"/>
          </w:tcPr>
          <w:p w14:paraId="03580C66" w14:textId="69704EC6" w:rsidR="00051C4E" w:rsidRPr="00EF652C" w:rsidRDefault="00051C4E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24" w:type="dxa"/>
            <w:gridSpan w:val="3"/>
          </w:tcPr>
          <w:p w14:paraId="39B5D1E9" w14:textId="3F4DA637" w:rsidR="00051C4E" w:rsidRPr="00EF652C" w:rsidRDefault="00051C4E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C4E" w:rsidRPr="00EF652C" w14:paraId="01254B7D" w14:textId="77777777" w:rsidTr="005B3AFB">
        <w:trPr>
          <w:trHeight w:val="227"/>
        </w:trPr>
        <w:tc>
          <w:tcPr>
            <w:tcW w:w="6505" w:type="dxa"/>
          </w:tcPr>
          <w:p w14:paraId="7BD58454" w14:textId="5FE1D4E2" w:rsidR="00051C4E" w:rsidRPr="00EF652C" w:rsidRDefault="00051C4E" w:rsidP="00051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 w:firstLine="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40" w:type="dxa"/>
            <w:shd w:val="clear" w:color="auto" w:fill="auto"/>
          </w:tcPr>
          <w:p w14:paraId="49429309" w14:textId="5A932077" w:rsidR="00051C4E" w:rsidRPr="00EF652C" w:rsidRDefault="00F41384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413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240,260</w:t>
            </w:r>
          </w:p>
        </w:tc>
        <w:tc>
          <w:tcPr>
            <w:tcW w:w="242" w:type="dxa"/>
          </w:tcPr>
          <w:p w14:paraId="1A0F9850" w14:textId="77777777" w:rsidR="00051C4E" w:rsidRPr="00EF652C" w:rsidRDefault="00051C4E" w:rsidP="00F7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52F8F2" w14:textId="742844BA" w:rsidR="00051C4E" w:rsidRPr="00EF652C" w:rsidRDefault="00286120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491,868</w:t>
            </w:r>
          </w:p>
        </w:tc>
      </w:tr>
      <w:tr w:rsidR="00051C4E" w:rsidRPr="00EF652C" w14:paraId="36221F0D" w14:textId="77777777" w:rsidTr="0007383B">
        <w:trPr>
          <w:trHeight w:val="182"/>
        </w:trPr>
        <w:tc>
          <w:tcPr>
            <w:tcW w:w="6505" w:type="dxa"/>
          </w:tcPr>
          <w:p w14:paraId="66E3EA27" w14:textId="7574B1CB" w:rsidR="00051C4E" w:rsidRPr="00EF652C" w:rsidRDefault="00051C4E" w:rsidP="00F7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240" w:type="dxa"/>
            <w:shd w:val="clear" w:color="auto" w:fill="auto"/>
          </w:tcPr>
          <w:p w14:paraId="509AB9B3" w14:textId="7EC5BDFB" w:rsidR="00051C4E" w:rsidRPr="00EF652C" w:rsidRDefault="00F41384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1384">
              <w:rPr>
                <w:rFonts w:asciiTheme="majorBidi" w:hAnsiTheme="majorBidi" w:cstheme="majorBidi"/>
                <w:sz w:val="30"/>
                <w:szCs w:val="30"/>
              </w:rPr>
              <w:t>(2,181)</w:t>
            </w:r>
          </w:p>
        </w:tc>
        <w:tc>
          <w:tcPr>
            <w:tcW w:w="242" w:type="dxa"/>
          </w:tcPr>
          <w:p w14:paraId="5AD2F891" w14:textId="77777777" w:rsidR="00051C4E" w:rsidRPr="00EF652C" w:rsidRDefault="00051C4E" w:rsidP="00F7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96CC22" w14:textId="2FB1A784" w:rsidR="00051C4E" w:rsidRPr="00EF652C" w:rsidRDefault="00286120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051C4E" w:rsidRPr="00EF652C" w14:paraId="68771FB1" w14:textId="77777777" w:rsidTr="00EF7043">
        <w:trPr>
          <w:trHeight w:val="281"/>
        </w:trPr>
        <w:tc>
          <w:tcPr>
            <w:tcW w:w="6505" w:type="dxa"/>
          </w:tcPr>
          <w:p w14:paraId="7A057A27" w14:textId="07A1CF4E" w:rsidR="00051C4E" w:rsidRPr="00EF652C" w:rsidRDefault="00051C4E" w:rsidP="00051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 w:firstLine="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40" w:type="dxa"/>
            <w:shd w:val="clear" w:color="auto" w:fill="auto"/>
          </w:tcPr>
          <w:p w14:paraId="3F2C15C4" w14:textId="77777777" w:rsidR="00051C4E" w:rsidRPr="00EF652C" w:rsidRDefault="00051C4E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194BD3C0" w14:textId="77777777" w:rsidR="00051C4E" w:rsidRPr="00EF652C" w:rsidRDefault="00051C4E" w:rsidP="00F7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073489" w14:textId="77777777" w:rsidR="00051C4E" w:rsidRPr="00EF652C" w:rsidRDefault="00051C4E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51C4E" w:rsidRPr="00EF652C" w14:paraId="16BA2B61" w14:textId="77777777" w:rsidTr="00525834">
        <w:trPr>
          <w:trHeight w:val="227"/>
        </w:trPr>
        <w:tc>
          <w:tcPr>
            <w:tcW w:w="6505" w:type="dxa"/>
          </w:tcPr>
          <w:p w14:paraId="159D5967" w14:textId="032DA9DD" w:rsidR="00051C4E" w:rsidRPr="00051C4E" w:rsidRDefault="00051C4E" w:rsidP="00051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- ส่วนแบ่งกำไรในเงินลงทุนในบริษัทร่วม</w:t>
            </w:r>
          </w:p>
        </w:tc>
        <w:tc>
          <w:tcPr>
            <w:tcW w:w="1240" w:type="dxa"/>
            <w:shd w:val="clear" w:color="auto" w:fill="auto"/>
          </w:tcPr>
          <w:p w14:paraId="2C9C3364" w14:textId="03FA437B" w:rsidR="00051C4E" w:rsidRPr="00EF652C" w:rsidRDefault="00F41384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13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45,797</w:t>
            </w:r>
          </w:p>
        </w:tc>
        <w:tc>
          <w:tcPr>
            <w:tcW w:w="242" w:type="dxa"/>
          </w:tcPr>
          <w:p w14:paraId="7F6C41D1" w14:textId="77777777" w:rsidR="00051C4E" w:rsidRPr="00EF652C" w:rsidRDefault="00051C4E" w:rsidP="00F7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62789F" w14:textId="52CDA8C3" w:rsidR="00051C4E" w:rsidRPr="00EF652C" w:rsidRDefault="00286120" w:rsidP="00051C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17,273</w:t>
            </w:r>
          </w:p>
        </w:tc>
      </w:tr>
      <w:tr w:rsidR="00051C4E" w:rsidRPr="00EF652C" w14:paraId="1DDE42A2" w14:textId="77777777" w:rsidTr="0069612B">
        <w:tc>
          <w:tcPr>
            <w:tcW w:w="6505" w:type="dxa"/>
          </w:tcPr>
          <w:p w14:paraId="50AF24E9" w14:textId="753504DB" w:rsidR="00051C4E" w:rsidRPr="00EF652C" w:rsidRDefault="00051C4E" w:rsidP="00051C4E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7E8F7" w14:textId="425E46F8" w:rsidR="00051C4E" w:rsidRPr="00EF652C" w:rsidRDefault="00F41384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13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283,876</w:t>
            </w:r>
          </w:p>
        </w:tc>
        <w:tc>
          <w:tcPr>
            <w:tcW w:w="242" w:type="dxa"/>
          </w:tcPr>
          <w:p w14:paraId="18214245" w14:textId="77777777" w:rsidR="00051C4E" w:rsidRPr="00EF652C" w:rsidRDefault="00051C4E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EF8122E" w14:textId="141B06AD" w:rsidR="00051C4E" w:rsidRPr="00EF652C" w:rsidRDefault="00286120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509,172</w:t>
            </w:r>
          </w:p>
        </w:tc>
      </w:tr>
    </w:tbl>
    <w:p w14:paraId="72AF051C" w14:textId="77777777" w:rsidR="003176A2" w:rsidRPr="00EF652C" w:rsidRDefault="003176A2" w:rsidP="0031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720"/>
        <w:gridCol w:w="1242"/>
        <w:gridCol w:w="242"/>
        <w:gridCol w:w="1242"/>
        <w:gridCol w:w="242"/>
        <w:gridCol w:w="1242"/>
        <w:gridCol w:w="242"/>
        <w:gridCol w:w="1176"/>
      </w:tblGrid>
      <w:tr w:rsidR="003176A2" w:rsidRPr="00EF652C" w14:paraId="6340D9DC" w14:textId="77777777" w:rsidTr="00915E28">
        <w:trPr>
          <w:tblHeader/>
        </w:trPr>
        <w:tc>
          <w:tcPr>
            <w:tcW w:w="2880" w:type="dxa"/>
            <w:shd w:val="clear" w:color="auto" w:fill="auto"/>
          </w:tcPr>
          <w:p w14:paraId="3F63EF38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77DD0E7B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76818E66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176A2" w:rsidRPr="00EF652C" w14:paraId="5421E9A0" w14:textId="77777777" w:rsidTr="00915E28">
        <w:trPr>
          <w:tblHeader/>
        </w:trPr>
        <w:tc>
          <w:tcPr>
            <w:tcW w:w="2880" w:type="dxa"/>
            <w:shd w:val="clear" w:color="auto" w:fill="auto"/>
          </w:tcPr>
          <w:p w14:paraId="49F2C209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010AA971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1113032F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216DDF38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0F192EB7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F7B4E" w:rsidRPr="00EF652C" w14:paraId="55AF3C3A" w14:textId="77777777" w:rsidTr="00915E28">
        <w:trPr>
          <w:tblHeader/>
        </w:trPr>
        <w:tc>
          <w:tcPr>
            <w:tcW w:w="2880" w:type="dxa"/>
          </w:tcPr>
          <w:p w14:paraId="340C77BB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5D59FF92" w14:textId="77777777" w:rsidR="008F7B4E" w:rsidRPr="00EF652C" w:rsidRDefault="008F7B4E" w:rsidP="008F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880A7EC" w14:textId="6BF56217" w:rsidR="008F7B4E" w:rsidRPr="00EF652C" w:rsidRDefault="008F7B4E" w:rsidP="008F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  <w:p w14:paraId="60AE7E8C" w14:textId="3D40581A" w:rsidR="008F7B4E" w:rsidRPr="00EF652C" w:rsidRDefault="008F7B4E" w:rsidP="008F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21399A07" w14:textId="77777777" w:rsidR="008F7B4E" w:rsidRPr="00EF652C" w:rsidRDefault="008F7B4E" w:rsidP="008F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9D6B7DD" w14:textId="48F09E75" w:rsidR="008F7B4E" w:rsidRPr="00EF652C" w:rsidRDefault="008F7B4E" w:rsidP="008F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7D587166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B5A146E" w14:textId="77777777" w:rsidR="008F7B4E" w:rsidRPr="00EF652C" w:rsidRDefault="008F7B4E" w:rsidP="008F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  <w:p w14:paraId="45034745" w14:textId="59CE91EE" w:rsidR="008F7B4E" w:rsidRPr="00EF652C" w:rsidRDefault="008F7B4E" w:rsidP="008F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29D20D97" w14:textId="77777777" w:rsidR="008F7B4E" w:rsidRPr="00EF652C" w:rsidRDefault="008F7B4E" w:rsidP="008F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A60266E" w14:textId="1B6C8D54" w:rsidR="008F7B4E" w:rsidRPr="00EF652C" w:rsidRDefault="008F7B4E" w:rsidP="008F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F7B4E" w:rsidRPr="00EF652C" w14:paraId="17F6968F" w14:textId="77777777" w:rsidTr="00915E28">
        <w:trPr>
          <w:tblHeader/>
        </w:trPr>
        <w:tc>
          <w:tcPr>
            <w:tcW w:w="2880" w:type="dxa"/>
          </w:tcPr>
          <w:p w14:paraId="3EA6570F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0E66BA10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15FCA299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7B4E" w:rsidRPr="00EF652C" w14:paraId="24155A10" w14:textId="77777777" w:rsidTr="00915E28">
        <w:trPr>
          <w:trHeight w:val="227"/>
        </w:trPr>
        <w:tc>
          <w:tcPr>
            <w:tcW w:w="2880" w:type="dxa"/>
          </w:tcPr>
          <w:p w14:paraId="69FAB0A8" w14:textId="77777777" w:rsidR="008F7B4E" w:rsidRPr="00EF652C" w:rsidRDefault="008F7B4E" w:rsidP="008F7B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0" w:type="dxa"/>
          </w:tcPr>
          <w:p w14:paraId="51580C86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9E5554F" w14:textId="4CBFD936" w:rsidR="008F7B4E" w:rsidRPr="009E1248" w:rsidRDefault="009E1248" w:rsidP="008F7B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10,397,862</w:t>
            </w:r>
          </w:p>
        </w:tc>
        <w:tc>
          <w:tcPr>
            <w:tcW w:w="242" w:type="dxa"/>
            <w:shd w:val="clear" w:color="auto" w:fill="auto"/>
          </w:tcPr>
          <w:p w14:paraId="2E068F5E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CB6D08E" w14:textId="5F950112" w:rsidR="008F7B4E" w:rsidRPr="00EF652C" w:rsidRDefault="008F7B4E" w:rsidP="008F7B4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9,953,894</w:t>
            </w:r>
          </w:p>
        </w:tc>
        <w:tc>
          <w:tcPr>
            <w:tcW w:w="242" w:type="dxa"/>
            <w:shd w:val="clear" w:color="auto" w:fill="auto"/>
          </w:tcPr>
          <w:p w14:paraId="1C6BB566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6B1ACD6A" w14:textId="57B5F8FE" w:rsidR="008F7B4E" w:rsidRPr="00EF652C" w:rsidRDefault="0088171E" w:rsidP="008F7B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1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9,689,630</w:t>
            </w:r>
          </w:p>
        </w:tc>
        <w:tc>
          <w:tcPr>
            <w:tcW w:w="242" w:type="dxa"/>
          </w:tcPr>
          <w:p w14:paraId="7E4740A8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0E8875A1" w14:textId="17809795" w:rsidR="008F7B4E" w:rsidRPr="00EF652C" w:rsidRDefault="008F7B4E" w:rsidP="008F7B4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8,759,718</w:t>
            </w:r>
          </w:p>
        </w:tc>
      </w:tr>
      <w:tr w:rsidR="008F7B4E" w:rsidRPr="00EF652C" w14:paraId="56553D90" w14:textId="77777777" w:rsidTr="00915E28">
        <w:trPr>
          <w:trHeight w:val="182"/>
        </w:trPr>
        <w:tc>
          <w:tcPr>
            <w:tcW w:w="2880" w:type="dxa"/>
          </w:tcPr>
          <w:p w14:paraId="622CD09B" w14:textId="77777777" w:rsidR="008F7B4E" w:rsidRPr="00EF652C" w:rsidRDefault="008F7B4E" w:rsidP="008F7B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0" w:type="dxa"/>
          </w:tcPr>
          <w:p w14:paraId="6C4BBE5F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D32A37" w14:textId="24C357FC" w:rsidR="008F7B4E" w:rsidRPr="00EF652C" w:rsidRDefault="009E1248" w:rsidP="008F7B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158,764</w:t>
            </w:r>
          </w:p>
        </w:tc>
        <w:tc>
          <w:tcPr>
            <w:tcW w:w="242" w:type="dxa"/>
            <w:shd w:val="clear" w:color="auto" w:fill="auto"/>
          </w:tcPr>
          <w:p w14:paraId="30074271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218CC750" w14:textId="4DC6274A" w:rsidR="008F7B4E" w:rsidRPr="00EF652C" w:rsidRDefault="008F7B4E" w:rsidP="008F7B4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102,127</w:t>
            </w:r>
          </w:p>
        </w:tc>
        <w:tc>
          <w:tcPr>
            <w:tcW w:w="242" w:type="dxa"/>
            <w:shd w:val="clear" w:color="auto" w:fill="auto"/>
          </w:tcPr>
          <w:p w14:paraId="30C70EDF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F924D70" w14:textId="554F11AB" w:rsidR="008F7B4E" w:rsidRPr="00EF652C" w:rsidRDefault="00B9489C" w:rsidP="008F7B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489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42" w:type="dxa"/>
          </w:tcPr>
          <w:p w14:paraId="0AB1A605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C3AC99C" w14:textId="38F6E7D9" w:rsidR="008F7B4E" w:rsidRPr="00EF652C" w:rsidRDefault="008F7B4E" w:rsidP="008F7B4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8F7B4E" w:rsidRPr="00EF652C" w14:paraId="13C0F69D" w14:textId="77777777" w:rsidTr="00915E28">
        <w:trPr>
          <w:trHeight w:val="281"/>
        </w:trPr>
        <w:tc>
          <w:tcPr>
            <w:tcW w:w="2880" w:type="dxa"/>
          </w:tcPr>
          <w:p w14:paraId="1F2799A0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0" w:type="dxa"/>
          </w:tcPr>
          <w:p w14:paraId="4D3D6092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46AEABE3" w14:textId="5DD42BCA" w:rsidR="008F7B4E" w:rsidRPr="00EF652C" w:rsidRDefault="009E1248" w:rsidP="008F7B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3,258,267</w:t>
            </w:r>
          </w:p>
        </w:tc>
        <w:tc>
          <w:tcPr>
            <w:tcW w:w="242" w:type="dxa"/>
            <w:shd w:val="clear" w:color="auto" w:fill="auto"/>
          </w:tcPr>
          <w:p w14:paraId="3604FE0E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789329B6" w14:textId="630F31AA" w:rsidR="008F7B4E" w:rsidRPr="00EF652C" w:rsidRDefault="008F7B4E" w:rsidP="008F7B4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3,189,37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2" w:type="dxa"/>
            <w:shd w:val="clear" w:color="auto" w:fill="auto"/>
          </w:tcPr>
          <w:p w14:paraId="40B42806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A70403A" w14:textId="6486AE52" w:rsidR="008F7B4E" w:rsidRPr="00EF652C" w:rsidRDefault="0088171E" w:rsidP="008F7B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263,87</w:t>
            </w:r>
            <w:r w:rsidR="002239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2" w:type="dxa"/>
          </w:tcPr>
          <w:p w14:paraId="1F5CC6F1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6" w:type="dxa"/>
          </w:tcPr>
          <w:p w14:paraId="4548C52C" w14:textId="11BFBFE0" w:rsidR="008F7B4E" w:rsidRPr="00EF652C" w:rsidRDefault="008F7B4E" w:rsidP="008F7B4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380,839</w:t>
            </w:r>
          </w:p>
        </w:tc>
      </w:tr>
      <w:tr w:rsidR="008F7B4E" w:rsidRPr="00EF652C" w14:paraId="4F3729F7" w14:textId="77777777" w:rsidTr="00915E28">
        <w:tc>
          <w:tcPr>
            <w:tcW w:w="2880" w:type="dxa"/>
          </w:tcPr>
          <w:p w14:paraId="6CC19F67" w14:textId="77777777" w:rsidR="008F7B4E" w:rsidRPr="00EF652C" w:rsidRDefault="008F7B4E" w:rsidP="008F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5B0D1F5D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910D3" w14:textId="34AED1A5" w:rsidR="008F7B4E" w:rsidRPr="00AD7993" w:rsidRDefault="009E1248" w:rsidP="008F7B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13,814,893</w:t>
            </w:r>
          </w:p>
        </w:tc>
        <w:tc>
          <w:tcPr>
            <w:tcW w:w="242" w:type="dxa"/>
            <w:shd w:val="clear" w:color="auto" w:fill="auto"/>
          </w:tcPr>
          <w:p w14:paraId="3C87208E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8C061" w14:textId="38A41AEA" w:rsidR="008F7B4E" w:rsidRPr="00EF652C" w:rsidRDefault="008F7B4E" w:rsidP="008F7B4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13,245,39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2" w:type="dxa"/>
            <w:shd w:val="clear" w:color="auto" w:fill="auto"/>
          </w:tcPr>
          <w:p w14:paraId="2FF90615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B19FC" w14:textId="60C677F4" w:rsidR="008F7B4E" w:rsidRPr="00EF652C" w:rsidRDefault="0088171E" w:rsidP="008F7B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8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9,953,53</w:t>
            </w:r>
            <w:r w:rsidR="002239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2" w:type="dxa"/>
          </w:tcPr>
          <w:p w14:paraId="4AD0C7E4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6914CAC" w14:textId="5B0E5792" w:rsidR="008F7B4E" w:rsidRPr="00EF652C" w:rsidRDefault="008F7B4E" w:rsidP="008F7B4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9,140,599</w:t>
            </w:r>
          </w:p>
        </w:tc>
      </w:tr>
    </w:tbl>
    <w:p w14:paraId="7EC7F02C" w14:textId="6AEE2119" w:rsidR="00FF6F71" w:rsidRPr="004F4ADE" w:rsidRDefault="00FF6F71" w:rsidP="004F4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477234D9" w14:textId="69C8B353" w:rsidR="00765F00" w:rsidRDefault="00765F00" w:rsidP="00051C4E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452A6453" w14:textId="77777777" w:rsidR="00765F00" w:rsidRPr="008E76D8" w:rsidRDefault="00765F00" w:rsidP="00765F00">
      <w:pPr>
        <w:pStyle w:val="block"/>
        <w:tabs>
          <w:tab w:val="left" w:pos="10170"/>
        </w:tabs>
        <w:spacing w:after="0" w:line="240" w:lineRule="auto"/>
        <w:ind w:left="0" w:right="418"/>
        <w:jc w:val="both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40"/>
        <w:gridCol w:w="1066"/>
        <w:gridCol w:w="231"/>
        <w:gridCol w:w="1152"/>
      </w:tblGrid>
      <w:tr w:rsidR="00765F00" w:rsidRPr="008E76D8" w14:paraId="42CCE4E9" w14:textId="77777777" w:rsidTr="00D57322">
        <w:trPr>
          <w:tblHeader/>
        </w:trPr>
        <w:tc>
          <w:tcPr>
            <w:tcW w:w="3600" w:type="dxa"/>
            <w:vAlign w:val="bottom"/>
          </w:tcPr>
          <w:p w14:paraId="065790E2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85DE193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4A3BC6F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4880EE14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53A4392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73EE465" w14:textId="77777777" w:rsidR="00765F00" w:rsidRPr="008E76D8" w:rsidDel="00D43E7A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65F00" w:rsidRPr="008E76D8" w14:paraId="50D3BBCD" w14:textId="77777777" w:rsidTr="00D57322">
        <w:trPr>
          <w:tblHeader/>
        </w:trPr>
        <w:tc>
          <w:tcPr>
            <w:tcW w:w="3600" w:type="dxa"/>
          </w:tcPr>
          <w:p w14:paraId="49769FFA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6E411C9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8B2F4C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4A26A4D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5D4D0D5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05C5272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5F00" w:rsidRPr="008E76D8" w14:paraId="4154D004" w14:textId="77777777" w:rsidTr="00D57322">
        <w:tc>
          <w:tcPr>
            <w:tcW w:w="3600" w:type="dxa"/>
          </w:tcPr>
          <w:p w14:paraId="65D87FE3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DAF0E31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7FC048C3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EB44E50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62D1513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8E54B6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5F00" w:rsidRPr="008E76D8" w14:paraId="7C51D92D" w14:textId="77777777" w:rsidTr="00D57322">
        <w:tc>
          <w:tcPr>
            <w:tcW w:w="3600" w:type="dxa"/>
          </w:tcPr>
          <w:p w14:paraId="6DBCF3B4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04DE40D2" w14:textId="03D62CEF" w:rsidR="00765F00" w:rsidRPr="008E76D8" w:rsidRDefault="00020A13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5D6978A7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324679A2" w14:textId="4B21D0B2" w:rsidR="00765F00" w:rsidRPr="008E76D8" w:rsidRDefault="00577687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0.52</w:t>
            </w:r>
          </w:p>
        </w:tc>
        <w:tc>
          <w:tcPr>
            <w:tcW w:w="231" w:type="dxa"/>
          </w:tcPr>
          <w:p w14:paraId="54B502F5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3F594E" w14:textId="2BA56187" w:rsidR="00765F00" w:rsidRPr="008E76D8" w:rsidRDefault="00577687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440.63</w:t>
            </w:r>
          </w:p>
        </w:tc>
      </w:tr>
      <w:tr w:rsidR="00765F00" w:rsidRPr="008E76D8" w14:paraId="3E8DB26E" w14:textId="77777777" w:rsidTr="00D57322">
        <w:tc>
          <w:tcPr>
            <w:tcW w:w="3600" w:type="dxa"/>
          </w:tcPr>
          <w:p w14:paraId="6B059D5D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172E91A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40656F13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E630392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78CBF73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99563A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00" w:rsidRPr="008E76D8" w14:paraId="79F9547A" w14:textId="77777777" w:rsidTr="00D57322">
        <w:tc>
          <w:tcPr>
            <w:tcW w:w="3600" w:type="dxa"/>
          </w:tcPr>
          <w:p w14:paraId="5D030B1D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58CE399D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7A853351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30EB138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5B1A8DB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A7A888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F00" w:rsidRPr="008E76D8" w14:paraId="74595641" w14:textId="77777777" w:rsidTr="00D57322">
        <w:tc>
          <w:tcPr>
            <w:tcW w:w="3600" w:type="dxa"/>
          </w:tcPr>
          <w:p w14:paraId="6D2ABBD0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1B73FF32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4C11D28B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62C6ECDF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0.52</w:t>
            </w:r>
          </w:p>
        </w:tc>
        <w:tc>
          <w:tcPr>
            <w:tcW w:w="231" w:type="dxa"/>
          </w:tcPr>
          <w:p w14:paraId="047A00B4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79BD20" w14:textId="77777777" w:rsidR="00765F00" w:rsidRPr="008E76D8" w:rsidRDefault="00765F00" w:rsidP="00D5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440.6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28FE7710" w14:textId="77777777" w:rsidR="00765F00" w:rsidRPr="00765F00" w:rsidRDefault="00765F00" w:rsidP="00765F00">
      <w:pPr>
        <w:rPr>
          <w:lang w:val="th-TH" w:eastAsia="x-none"/>
        </w:rPr>
      </w:pPr>
    </w:p>
    <w:p w14:paraId="011E02D7" w14:textId="775FA1FB" w:rsidR="00765F00" w:rsidRPr="00765F00" w:rsidRDefault="00765F00" w:rsidP="00765F00">
      <w:pPr>
        <w:rPr>
          <w:lang w:val="th-TH" w:eastAsia="x-none"/>
        </w:rPr>
      </w:pPr>
      <w:r>
        <w:rPr>
          <w:cs/>
          <w:lang w:val="th-TH" w:eastAsia="x-none"/>
        </w:rPr>
        <w:br w:type="page"/>
      </w:r>
    </w:p>
    <w:p w14:paraId="746735AA" w14:textId="65882150" w:rsidR="00051C4E" w:rsidRDefault="00B245AD" w:rsidP="00051C4E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272F698" w14:textId="77777777" w:rsidR="006E78D4" w:rsidRPr="006E78D4" w:rsidRDefault="006E78D4" w:rsidP="006E78D4">
      <w:pPr>
        <w:rPr>
          <w:sz w:val="30"/>
          <w:szCs w:val="30"/>
          <w:lang w:eastAsia="x-none"/>
        </w:rPr>
      </w:pPr>
    </w:p>
    <w:p w14:paraId="56694484" w14:textId="3CA90709" w:rsidR="00A837DE" w:rsidRPr="00DB7C7F" w:rsidRDefault="00A837DE" w:rsidP="00DB7C7F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F765D10" w14:textId="426E3EE3" w:rsidR="00FD32DB" w:rsidRPr="00EF652C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EF652C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EF652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EF652C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2B9967F" w14:textId="3A0B8D7F" w:rsidR="00FF6F71" w:rsidRPr="00051C4E" w:rsidRDefault="00FF6F7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9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2"/>
        <w:gridCol w:w="1083"/>
        <w:gridCol w:w="240"/>
        <w:gridCol w:w="1289"/>
        <w:gridCol w:w="236"/>
        <w:gridCol w:w="853"/>
        <w:gridCol w:w="236"/>
        <w:gridCol w:w="844"/>
        <w:gridCol w:w="236"/>
        <w:gridCol w:w="844"/>
        <w:gridCol w:w="236"/>
        <w:gridCol w:w="848"/>
        <w:gridCol w:w="927"/>
        <w:gridCol w:w="20"/>
      </w:tblGrid>
      <w:tr w:rsidR="002442A9" w:rsidRPr="00EF652C" w14:paraId="0055607F" w14:textId="77777777" w:rsidTr="00753C22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075A4C87" w14:textId="5755D42D" w:rsidR="002442A9" w:rsidRPr="00EF652C" w:rsidRDefault="002442A9" w:rsidP="00753C2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870" w:type="dxa"/>
            <w:gridSpan w:val="12"/>
          </w:tcPr>
          <w:p w14:paraId="2E369DED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442A9" w:rsidRPr="00EF652C" w14:paraId="2D99723F" w14:textId="77777777" w:rsidTr="00753C22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6663A1FB" w14:textId="77777777" w:rsidR="002442A9" w:rsidRPr="00EF652C" w:rsidRDefault="002442A9" w:rsidP="00753C2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99" w:type="dxa"/>
            <w:gridSpan w:val="5"/>
            <w:vAlign w:val="bottom"/>
          </w:tcPr>
          <w:p w14:paraId="1749FCB8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C70DB3D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935" w:type="dxa"/>
            <w:gridSpan w:val="6"/>
          </w:tcPr>
          <w:p w14:paraId="60977612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442A9" w:rsidRPr="00EF652C" w14:paraId="424C5F5E" w14:textId="77777777" w:rsidTr="00753C22">
        <w:trPr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72C0AF54" w14:textId="61C99DA8" w:rsidR="002442A9" w:rsidRPr="00EF652C" w:rsidRDefault="002442A9" w:rsidP="00753C22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65131E8D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987FCF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0FF446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3BEEF1C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58BDAC57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7F897206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84A03" w14:textId="77777777" w:rsidR="002442A9" w:rsidRPr="00EF652C" w:rsidRDefault="002442A9" w:rsidP="00753C2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86C3C6B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B569ADA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47F901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4CC67ABF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55FCF6B" w14:textId="77777777" w:rsidR="002442A9" w:rsidRPr="00EF652C" w:rsidRDefault="002442A9" w:rsidP="00753C2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77A53A7F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8" w:type="dxa"/>
            <w:vAlign w:val="bottom"/>
          </w:tcPr>
          <w:p w14:paraId="18C21971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65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6956CEE7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442A9" w:rsidRPr="00EF652C" w14:paraId="745DF009" w14:textId="77777777" w:rsidTr="00753C22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</w:tcPr>
          <w:p w14:paraId="06F35EC3" w14:textId="77777777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870" w:type="dxa"/>
            <w:gridSpan w:val="12"/>
          </w:tcPr>
          <w:p w14:paraId="41870880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442A9" w:rsidRPr="00EF652C" w14:paraId="292854CC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52CE8BCB" w14:textId="5117D025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F7B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8F7B4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4" w:type="dxa"/>
          </w:tcPr>
          <w:p w14:paraId="58D5D4C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0643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D21FD09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F4EE53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2E67DEDD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DD8FB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BE01C22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A3E8FE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E2E2B4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3FBFF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04B4AA99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2015BB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2A9" w:rsidRPr="00EF652C" w14:paraId="2395A162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0B49DD5F" w14:textId="77777777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2BBE2F06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1EC4C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970110F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4B5592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41EBC2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25C0D1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5631427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8EA2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20C50D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85D3B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218199A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319B082E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77549C9D" w14:textId="77777777" w:rsidTr="00753C22">
        <w:trPr>
          <w:trHeight w:val="227"/>
        </w:trPr>
        <w:tc>
          <w:tcPr>
            <w:tcW w:w="2064" w:type="dxa"/>
            <w:shd w:val="clear" w:color="auto" w:fill="auto"/>
          </w:tcPr>
          <w:p w14:paraId="3E5CE9D2" w14:textId="33DB551E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0D82E02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DD065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A49F65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7CA92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371D11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6F920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3432B8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E9D16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F1343D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1DB33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2B72373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7BC8C06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22E5B9A1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04093C75" w14:textId="12F5BF6A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084" w:type="dxa"/>
          </w:tcPr>
          <w:p w14:paraId="71610D12" w14:textId="04DF5922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3F711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3E140AA" w14:textId="33FF74E1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2148">
              <w:rPr>
                <w:rFonts w:asciiTheme="majorBidi" w:hAnsiTheme="majorBidi" w:cstheme="majorBidi"/>
                <w:sz w:val="28"/>
                <w:szCs w:val="28"/>
              </w:rPr>
              <w:t>67,163</w:t>
            </w:r>
          </w:p>
        </w:tc>
        <w:tc>
          <w:tcPr>
            <w:tcW w:w="236" w:type="dxa"/>
            <w:shd w:val="clear" w:color="auto" w:fill="auto"/>
          </w:tcPr>
          <w:p w14:paraId="137A890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EE7D87D" w14:textId="59D2E294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2148">
              <w:rPr>
                <w:rFonts w:asciiTheme="majorBidi" w:hAnsiTheme="majorBidi" w:cstheme="majorBidi"/>
                <w:sz w:val="28"/>
                <w:szCs w:val="28"/>
              </w:rPr>
              <w:t>67,163</w:t>
            </w:r>
          </w:p>
        </w:tc>
        <w:tc>
          <w:tcPr>
            <w:tcW w:w="236" w:type="dxa"/>
          </w:tcPr>
          <w:p w14:paraId="7F69126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CF478FF" w14:textId="0154B1F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2148">
              <w:rPr>
                <w:rFonts w:asciiTheme="majorBidi" w:hAnsiTheme="majorBidi" w:cstheme="majorBidi"/>
                <w:sz w:val="28"/>
                <w:szCs w:val="28"/>
              </w:rPr>
              <w:t>67,163</w:t>
            </w:r>
          </w:p>
        </w:tc>
        <w:tc>
          <w:tcPr>
            <w:tcW w:w="236" w:type="dxa"/>
          </w:tcPr>
          <w:p w14:paraId="49D2BEA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E8FBCA" w14:textId="7DB6BFB8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10362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2DFAFBE5" w14:textId="1CC5A71C" w:rsidR="00D83B31" w:rsidRPr="00EF652C" w:rsidRDefault="00D83B31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109E45BA" w14:textId="128AB666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2148">
              <w:rPr>
                <w:rFonts w:asciiTheme="majorBidi" w:hAnsiTheme="majorBidi" w:cstheme="majorBidi"/>
                <w:sz w:val="28"/>
                <w:szCs w:val="28"/>
              </w:rPr>
              <w:t>67,163</w:t>
            </w:r>
          </w:p>
        </w:tc>
      </w:tr>
      <w:tr w:rsidR="00D83B31" w:rsidRPr="00EF652C" w14:paraId="3E480226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5758496D" w14:textId="6E84125C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084" w:type="dxa"/>
            <w:vAlign w:val="bottom"/>
          </w:tcPr>
          <w:p w14:paraId="7105C119" w14:textId="5BC1532C" w:rsidR="00D83B31" w:rsidRPr="00EF652C" w:rsidRDefault="00D83B31" w:rsidP="00124B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26,398</w:t>
            </w:r>
          </w:p>
        </w:tc>
        <w:tc>
          <w:tcPr>
            <w:tcW w:w="236" w:type="dxa"/>
          </w:tcPr>
          <w:p w14:paraId="04CDC88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591D068" w14:textId="22A0B3A6" w:rsidR="00D83B31" w:rsidRPr="00EF652C" w:rsidRDefault="00D83B31" w:rsidP="007D2B7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F513EE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60A4563" w14:textId="0A18BA0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B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26,398</w:t>
            </w:r>
          </w:p>
        </w:tc>
        <w:tc>
          <w:tcPr>
            <w:tcW w:w="236" w:type="dxa"/>
          </w:tcPr>
          <w:p w14:paraId="1314BC16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D8058A8" w14:textId="71A56666" w:rsidR="00D83B31" w:rsidRPr="00EF652C" w:rsidRDefault="00D83B31" w:rsidP="007D2B77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D5F58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E3832DA" w14:textId="7156384F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83B31">
              <w:rPr>
                <w:rFonts w:asciiTheme="majorBidi" w:hAnsiTheme="majorBidi" w:cstheme="majorBidi"/>
                <w:sz w:val="28"/>
                <w:szCs w:val="28"/>
              </w:rPr>
              <w:t>26,398</w:t>
            </w:r>
          </w:p>
        </w:tc>
        <w:tc>
          <w:tcPr>
            <w:tcW w:w="236" w:type="dxa"/>
          </w:tcPr>
          <w:p w14:paraId="3D0398A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E03449C" w14:textId="13BB2636" w:rsidR="00D83B31" w:rsidRPr="00EF652C" w:rsidRDefault="00D83B31" w:rsidP="007D2B77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6E6BF2A1" w14:textId="0DB5B4AC" w:rsidR="00D83B31" w:rsidRPr="00F5121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B31">
              <w:rPr>
                <w:rFonts w:asciiTheme="majorBidi" w:hAnsiTheme="majorBidi" w:cstheme="majorBidi"/>
                <w:sz w:val="28"/>
                <w:szCs w:val="28"/>
              </w:rPr>
              <w:t>26,398</w:t>
            </w:r>
          </w:p>
        </w:tc>
      </w:tr>
      <w:tr w:rsidR="00D83B31" w:rsidRPr="00EF652C" w14:paraId="6355A6F3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45CDA48C" w14:textId="77777777" w:rsidR="00D83B31" w:rsidRPr="006E78D4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084" w:type="dxa"/>
            <w:vAlign w:val="bottom"/>
          </w:tcPr>
          <w:p w14:paraId="7D2E7475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7A36B864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0" w:type="dxa"/>
            <w:shd w:val="clear" w:color="auto" w:fill="auto"/>
          </w:tcPr>
          <w:p w14:paraId="204CD954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3F3A2EE0" w14:textId="77777777" w:rsidR="00D83B31" w:rsidRPr="006E78D4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6252C87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4B2A1920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2912B18D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4D32284B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18409652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00D38FCD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</w:tcPr>
          <w:p w14:paraId="4F404DF0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70FADF4E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D83B31" w:rsidRPr="00EF652C" w14:paraId="706E2A45" w14:textId="77777777" w:rsidTr="00441A0A">
        <w:trPr>
          <w:trHeight w:val="261"/>
        </w:trPr>
        <w:tc>
          <w:tcPr>
            <w:tcW w:w="2064" w:type="dxa"/>
            <w:shd w:val="clear" w:color="auto" w:fill="auto"/>
          </w:tcPr>
          <w:p w14:paraId="6B8748CA" w14:textId="77777777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4" w:type="dxa"/>
            <w:vAlign w:val="bottom"/>
          </w:tcPr>
          <w:p w14:paraId="4000572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81D6BD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BBEA85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4CE2E6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CA994D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0BF6BD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A992DB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7B7CD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9719A06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2EC86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7BCBB4D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50E4B12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14FD6C4B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4D587CDF" w14:textId="77777777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084" w:type="dxa"/>
          </w:tcPr>
          <w:p w14:paraId="56BB4EC0" w14:textId="74DBA2DA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1,463</w:t>
            </w:r>
          </w:p>
        </w:tc>
        <w:tc>
          <w:tcPr>
            <w:tcW w:w="236" w:type="dxa"/>
          </w:tcPr>
          <w:p w14:paraId="6AC9107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E8A651A" w14:textId="0395224F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555A41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B745837" w14:textId="60AB3882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1,463</w:t>
            </w:r>
          </w:p>
        </w:tc>
        <w:tc>
          <w:tcPr>
            <w:tcW w:w="236" w:type="dxa"/>
          </w:tcPr>
          <w:p w14:paraId="0968FF5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C18596A" w14:textId="5BA8BA86" w:rsidR="00D83B31" w:rsidRPr="00EF652C" w:rsidRDefault="00D83B31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2B02C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617AE18" w14:textId="2AE0815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1,463</w:t>
            </w:r>
          </w:p>
        </w:tc>
        <w:tc>
          <w:tcPr>
            <w:tcW w:w="236" w:type="dxa"/>
          </w:tcPr>
          <w:p w14:paraId="757EA1F6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6185301" w14:textId="7107C61F" w:rsidR="00D83B31" w:rsidRPr="00EF652C" w:rsidRDefault="00D83B31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3E3511EC" w14:textId="43FAF42A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1,463</w:t>
            </w:r>
          </w:p>
        </w:tc>
      </w:tr>
      <w:tr w:rsidR="00D83B31" w:rsidRPr="00EF652C" w14:paraId="73E8A81F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3F104C96" w14:textId="77777777" w:rsidR="00D83B31" w:rsidRPr="006E78D4" w:rsidRDefault="00D83B31" w:rsidP="00D83B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4" w:type="dxa"/>
          </w:tcPr>
          <w:p w14:paraId="6F56EB75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493E6F4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0" w:type="dxa"/>
            <w:shd w:val="clear" w:color="auto" w:fill="auto"/>
          </w:tcPr>
          <w:p w14:paraId="69101DCB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2A53D807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D9351DE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47B89CDF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1066EE28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7CB3186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2937B5FA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94CF88F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</w:tcPr>
          <w:p w14:paraId="78E85D63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5539E32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83B31" w:rsidRPr="00EF652C" w14:paraId="3A2A7F01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141DF375" w14:textId="13DF058B" w:rsidR="00D83B31" w:rsidRPr="00EF652C" w:rsidRDefault="00D83B31" w:rsidP="00D83B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4" w:type="dxa"/>
          </w:tcPr>
          <w:p w14:paraId="5C1190E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F150C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CB5A29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2C283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C0FB54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9280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1723F5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F56E9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0A032E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CB92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4E8F29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7AEDB9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38F32EA4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0B5712B9" w14:textId="77777777" w:rsidR="00D83B31" w:rsidRPr="00EF652C" w:rsidRDefault="00D83B31" w:rsidP="00D83B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2675F00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8594C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0A89F0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E8E2F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4583CB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1E965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87A819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CA4C9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1E9AC7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8A99D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0C3BA41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712026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5E236D0B" w14:textId="77777777" w:rsidTr="00753C22">
        <w:trPr>
          <w:trHeight w:val="227"/>
        </w:trPr>
        <w:tc>
          <w:tcPr>
            <w:tcW w:w="2064" w:type="dxa"/>
            <w:shd w:val="clear" w:color="auto" w:fill="auto"/>
          </w:tcPr>
          <w:p w14:paraId="645121C4" w14:textId="77777777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1789546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77414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C10A03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DFC3E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76C931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4EA4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3AD3DE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2B935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ABF553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4906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093563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F60582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49CB1AA5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101B2FEB" w14:textId="77777777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084" w:type="dxa"/>
          </w:tcPr>
          <w:p w14:paraId="7E09F39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D2713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A4E664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  <w:shd w:val="clear" w:color="auto" w:fill="auto"/>
          </w:tcPr>
          <w:p w14:paraId="3CB7ACE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D72043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4A17D4E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5024C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10A06F6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5DE1B8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D2FFD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0DAD568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4DDD9C8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</w:tr>
      <w:tr w:rsidR="00D83B31" w:rsidRPr="00EF652C" w14:paraId="26CED05A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0FCA14D8" w14:textId="77777777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084" w:type="dxa"/>
          </w:tcPr>
          <w:p w14:paraId="568E615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55,832</w:t>
            </w:r>
          </w:p>
        </w:tc>
        <w:tc>
          <w:tcPr>
            <w:tcW w:w="236" w:type="dxa"/>
          </w:tcPr>
          <w:p w14:paraId="2F38E2E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466914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DF982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5DCB75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55,832</w:t>
            </w:r>
          </w:p>
        </w:tc>
        <w:tc>
          <w:tcPr>
            <w:tcW w:w="236" w:type="dxa"/>
          </w:tcPr>
          <w:p w14:paraId="5F72F7D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89A245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71949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C5D72E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55,832</w:t>
            </w:r>
          </w:p>
        </w:tc>
        <w:tc>
          <w:tcPr>
            <w:tcW w:w="236" w:type="dxa"/>
          </w:tcPr>
          <w:p w14:paraId="480D641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4C61A0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7EE15D8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55,832</w:t>
            </w:r>
          </w:p>
        </w:tc>
      </w:tr>
      <w:tr w:rsidR="00D83B31" w:rsidRPr="00EF652C" w14:paraId="314FBA8D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671BD659" w14:textId="77777777" w:rsidR="00D83B31" w:rsidRPr="006E78D4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084" w:type="dxa"/>
            <w:vAlign w:val="bottom"/>
          </w:tcPr>
          <w:p w14:paraId="31FB0360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05BD5B10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0" w:type="dxa"/>
            <w:shd w:val="clear" w:color="auto" w:fill="auto"/>
          </w:tcPr>
          <w:p w14:paraId="4C5B187A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DC6EBD7" w14:textId="77777777" w:rsidR="00D83B31" w:rsidRPr="006E78D4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3528A0C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0086BA44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4BA47641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F597440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25CDC259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1A596FD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</w:tcPr>
          <w:p w14:paraId="289E4CC4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5BF3C169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83B31" w:rsidRPr="00EF652C" w14:paraId="60192628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5AB49228" w14:textId="77777777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4" w:type="dxa"/>
          </w:tcPr>
          <w:p w14:paraId="5C57E7B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3603F0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E5DCAB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361DDA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A24127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E4D94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719E7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DA05B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E1B05D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BAFAD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5935003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156F59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1518F3E8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3FD9A71F" w14:textId="77777777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084" w:type="dxa"/>
          </w:tcPr>
          <w:p w14:paraId="1BED1AE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722D735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4AFD57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DC518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79F1BC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0DF8CD0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CDD459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C30AA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87D1C0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62A95DE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68488E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7585479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</w:tr>
      <w:tr w:rsidR="002442A9" w:rsidRPr="00EF652C" w14:paraId="2701EDF1" w14:textId="77777777" w:rsidTr="00753C22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3E45DA8F" w14:textId="77777777" w:rsidR="002442A9" w:rsidRPr="00EF652C" w:rsidRDefault="002442A9" w:rsidP="00753C2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870" w:type="dxa"/>
            <w:gridSpan w:val="12"/>
          </w:tcPr>
          <w:p w14:paraId="3D5FB31A" w14:textId="77777777" w:rsidR="006E78D4" w:rsidRDefault="006E78D4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8DE6629" w14:textId="7F140062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2442A9" w:rsidRPr="00EF652C" w14:paraId="23366482" w14:textId="77777777" w:rsidTr="00753C22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1011EF20" w14:textId="77777777" w:rsidR="002442A9" w:rsidRPr="00EF652C" w:rsidRDefault="002442A9" w:rsidP="00753C2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99" w:type="dxa"/>
            <w:gridSpan w:val="5"/>
            <w:vAlign w:val="bottom"/>
          </w:tcPr>
          <w:p w14:paraId="1B0F576C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69997F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935" w:type="dxa"/>
            <w:gridSpan w:val="6"/>
          </w:tcPr>
          <w:p w14:paraId="3D669387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442A9" w:rsidRPr="00EF652C" w14:paraId="75CD6812" w14:textId="77777777" w:rsidTr="003C2DDA">
        <w:trPr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78BA871F" w14:textId="79F9D344" w:rsidR="002442A9" w:rsidRPr="00EF652C" w:rsidRDefault="002442A9" w:rsidP="00753C22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DE9D6F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454A77D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4E3C4F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41077C5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5738E154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3C292C4E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58F8B" w14:textId="77777777" w:rsidR="002442A9" w:rsidRPr="00EF652C" w:rsidRDefault="002442A9" w:rsidP="00753C2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EB08DDB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63ED38A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3462BD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460C1D8F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9D6E3F8" w14:textId="77777777" w:rsidR="002442A9" w:rsidRPr="00EF652C" w:rsidRDefault="002442A9" w:rsidP="00753C2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23F485F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8" w:type="dxa"/>
            <w:vAlign w:val="bottom"/>
          </w:tcPr>
          <w:p w14:paraId="76C3817B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65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454B5374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442A9" w:rsidRPr="00EF652C" w14:paraId="51B05008" w14:textId="77777777" w:rsidTr="00753C22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</w:tcPr>
          <w:p w14:paraId="641E800F" w14:textId="77777777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870" w:type="dxa"/>
            <w:gridSpan w:val="12"/>
          </w:tcPr>
          <w:p w14:paraId="0123B3A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8F7B4E" w:rsidRPr="00EF652C" w14:paraId="07D345AE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73FB237D" w14:textId="4E2471E2" w:rsidR="008F7B4E" w:rsidRPr="00EF652C" w:rsidRDefault="008F7B4E" w:rsidP="008F7B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048D5CE3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E312849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7EE35EB8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B5AFC1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C246325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C48CD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B81A973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4E9DD5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B09D45D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4C16A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41CB9E1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4D13B353" w14:textId="77777777" w:rsidR="008F7B4E" w:rsidRPr="00EF652C" w:rsidRDefault="008F7B4E" w:rsidP="008F7B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2A9" w:rsidRPr="00EF652C" w14:paraId="67737A67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4F24E579" w14:textId="77777777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58434D0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BEAF1F1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F50975A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CB014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3FCF9B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0534D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C978B2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2814EA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B71D17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E3CB27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5F5822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68F6DC9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2A9" w:rsidRPr="00EF652C" w14:paraId="3E7599F5" w14:textId="77777777" w:rsidTr="003C2DDA">
        <w:trPr>
          <w:trHeight w:val="227"/>
        </w:trPr>
        <w:tc>
          <w:tcPr>
            <w:tcW w:w="2064" w:type="dxa"/>
            <w:shd w:val="clear" w:color="auto" w:fill="auto"/>
          </w:tcPr>
          <w:p w14:paraId="542BBF12" w14:textId="77777777" w:rsidR="002442A9" w:rsidRPr="00EF652C" w:rsidRDefault="002442A9" w:rsidP="00753C2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2D4E06D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568E56F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43694D0" w14:textId="74C1E278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F7BFF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78C1662" w14:textId="6EBA1B9A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439B8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0B22911" w14:textId="3C3C41EE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DE2C4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F561F2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5CFD7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52335F9E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17E81B8C" w14:textId="28D987D2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4E11" w:rsidRPr="00EF652C" w14:paraId="6497432D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40A02C83" w14:textId="77777777" w:rsidR="00374E11" w:rsidRPr="00EF652C" w:rsidRDefault="00374E11" w:rsidP="00374E1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080" w:type="dxa"/>
          </w:tcPr>
          <w:p w14:paraId="5BD875A1" w14:textId="569F3D2B" w:rsidR="00374E11" w:rsidRPr="00EF652C" w:rsidRDefault="00374E11" w:rsidP="00374E1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A258BBD" w14:textId="77777777" w:rsidR="00374E11" w:rsidRPr="00EF652C" w:rsidRDefault="00374E11" w:rsidP="00374E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D6E9ADE" w14:textId="7583D448" w:rsidR="00374E11" w:rsidRPr="00EF652C" w:rsidRDefault="00374E11" w:rsidP="00374E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2148">
              <w:rPr>
                <w:rFonts w:asciiTheme="majorBidi" w:hAnsiTheme="majorBidi" w:cstheme="majorBidi"/>
                <w:sz w:val="28"/>
                <w:szCs w:val="28"/>
              </w:rPr>
              <w:t>67,163</w:t>
            </w:r>
          </w:p>
        </w:tc>
        <w:tc>
          <w:tcPr>
            <w:tcW w:w="236" w:type="dxa"/>
            <w:shd w:val="clear" w:color="auto" w:fill="auto"/>
          </w:tcPr>
          <w:p w14:paraId="0737FBE3" w14:textId="77777777" w:rsidR="00374E11" w:rsidRPr="00EF652C" w:rsidRDefault="00374E11" w:rsidP="00374E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9C6E0A6" w14:textId="5D73D6C0" w:rsidR="00374E11" w:rsidRPr="00EF652C" w:rsidRDefault="00374E11" w:rsidP="00374E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2148">
              <w:rPr>
                <w:rFonts w:asciiTheme="majorBidi" w:hAnsiTheme="majorBidi" w:cstheme="majorBidi"/>
                <w:sz w:val="28"/>
                <w:szCs w:val="28"/>
              </w:rPr>
              <w:t>67,163</w:t>
            </w:r>
          </w:p>
        </w:tc>
        <w:tc>
          <w:tcPr>
            <w:tcW w:w="236" w:type="dxa"/>
          </w:tcPr>
          <w:p w14:paraId="2DA50816" w14:textId="77777777" w:rsidR="00374E11" w:rsidRPr="00EF652C" w:rsidRDefault="00374E11" w:rsidP="00374E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F340E48" w14:textId="400262AF" w:rsidR="00374E11" w:rsidRPr="00EF652C" w:rsidRDefault="00374E11" w:rsidP="00374E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2148">
              <w:rPr>
                <w:rFonts w:asciiTheme="majorBidi" w:hAnsiTheme="majorBidi" w:cstheme="majorBidi"/>
                <w:sz w:val="28"/>
                <w:szCs w:val="28"/>
              </w:rPr>
              <w:t>67,163</w:t>
            </w:r>
          </w:p>
        </w:tc>
        <w:tc>
          <w:tcPr>
            <w:tcW w:w="236" w:type="dxa"/>
          </w:tcPr>
          <w:p w14:paraId="7B14B546" w14:textId="77777777" w:rsidR="00374E11" w:rsidRPr="00EF652C" w:rsidRDefault="00374E11" w:rsidP="00374E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47B2574" w14:textId="237EB249" w:rsidR="00374E11" w:rsidRPr="00EF652C" w:rsidRDefault="00374E11" w:rsidP="00374E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58CA0D" w14:textId="77777777" w:rsidR="00374E11" w:rsidRPr="00EF652C" w:rsidRDefault="00374E11" w:rsidP="00374E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604C38AD" w14:textId="4E8A7136" w:rsidR="00374E11" w:rsidRPr="00EF652C" w:rsidRDefault="00374E11" w:rsidP="00374E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67272A86" w14:textId="3690B2BC" w:rsidR="00374E11" w:rsidRPr="00EF652C" w:rsidRDefault="00374E11" w:rsidP="00374E1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2148">
              <w:rPr>
                <w:rFonts w:asciiTheme="majorBidi" w:hAnsiTheme="majorBidi" w:cstheme="majorBidi"/>
                <w:sz w:val="28"/>
                <w:szCs w:val="28"/>
              </w:rPr>
              <w:t>67,163</w:t>
            </w:r>
          </w:p>
        </w:tc>
      </w:tr>
      <w:tr w:rsidR="00D83B31" w:rsidRPr="00EF652C" w14:paraId="29D1B7C2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19F8EFCA" w14:textId="1403F838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080" w:type="dxa"/>
            <w:vAlign w:val="bottom"/>
          </w:tcPr>
          <w:p w14:paraId="7E13D512" w14:textId="1961D62A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26,398</w:t>
            </w:r>
          </w:p>
        </w:tc>
        <w:tc>
          <w:tcPr>
            <w:tcW w:w="240" w:type="dxa"/>
          </w:tcPr>
          <w:p w14:paraId="59E218A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1D9E93C" w14:textId="44F6CE21" w:rsidR="00D83B31" w:rsidRPr="00D83B31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D57FB6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C912596" w14:textId="0D2472A3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B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26,398</w:t>
            </w:r>
          </w:p>
        </w:tc>
        <w:tc>
          <w:tcPr>
            <w:tcW w:w="236" w:type="dxa"/>
          </w:tcPr>
          <w:p w14:paraId="575BB55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49DB18" w14:textId="7172FEC8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6722E6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FB2C313" w14:textId="3D6DE93A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83B31">
              <w:rPr>
                <w:rFonts w:asciiTheme="majorBidi" w:hAnsiTheme="majorBidi" w:cstheme="majorBidi"/>
                <w:sz w:val="28"/>
                <w:szCs w:val="28"/>
              </w:rPr>
              <w:t>26,398</w:t>
            </w:r>
          </w:p>
        </w:tc>
        <w:tc>
          <w:tcPr>
            <w:tcW w:w="236" w:type="dxa"/>
          </w:tcPr>
          <w:p w14:paraId="27F26A8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9EC65A0" w14:textId="226DBB72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1D037CA6" w14:textId="23D28393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83B31">
              <w:rPr>
                <w:rFonts w:asciiTheme="majorBidi" w:hAnsiTheme="majorBidi" w:cstheme="majorBidi"/>
                <w:sz w:val="28"/>
                <w:szCs w:val="28"/>
              </w:rPr>
              <w:t>26,398</w:t>
            </w:r>
          </w:p>
        </w:tc>
      </w:tr>
      <w:tr w:rsidR="00D83B31" w:rsidRPr="00EF652C" w14:paraId="6E76CCC4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5AAFC492" w14:textId="77777777" w:rsidR="00D83B31" w:rsidRPr="006E78D4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2414F360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0" w:type="dxa"/>
          </w:tcPr>
          <w:p w14:paraId="52C977A6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0" w:type="dxa"/>
            <w:shd w:val="clear" w:color="auto" w:fill="auto"/>
          </w:tcPr>
          <w:p w14:paraId="160009FA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A8B7A2A" w14:textId="77777777" w:rsidR="00D83B31" w:rsidRPr="006E78D4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3DA5587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1A1005B2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73B735A2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6917BFD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264E87BB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DB9DD36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</w:tcPr>
          <w:p w14:paraId="4E683702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0F133221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83B31" w:rsidRPr="00EF652C" w14:paraId="69FE6FFE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6D8363F1" w14:textId="77777777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49E05E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1D55DB7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1D14EE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CDCD1D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342A46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EAA169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E30FBB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356E0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4CBC90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EB14D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D8C328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267B79D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0D825727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611B4E45" w14:textId="77777777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080" w:type="dxa"/>
          </w:tcPr>
          <w:p w14:paraId="6F969597" w14:textId="1730B97A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1,463</w:t>
            </w:r>
          </w:p>
        </w:tc>
        <w:tc>
          <w:tcPr>
            <w:tcW w:w="240" w:type="dxa"/>
          </w:tcPr>
          <w:p w14:paraId="7EF5AA9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19ED3C0" w14:textId="15F6920F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2E45B1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B346214" w14:textId="2D0E32DF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1,463</w:t>
            </w:r>
          </w:p>
        </w:tc>
        <w:tc>
          <w:tcPr>
            <w:tcW w:w="236" w:type="dxa"/>
          </w:tcPr>
          <w:p w14:paraId="33A37DB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21BD21E" w14:textId="59BE5051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58988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1E10FED" w14:textId="7E7D3CE5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1,463</w:t>
            </w:r>
          </w:p>
        </w:tc>
        <w:tc>
          <w:tcPr>
            <w:tcW w:w="236" w:type="dxa"/>
          </w:tcPr>
          <w:p w14:paraId="322C9B2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744875B7" w14:textId="42611429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1AD8E2D2" w14:textId="0A5FE3F6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1,463</w:t>
            </w:r>
          </w:p>
        </w:tc>
      </w:tr>
      <w:tr w:rsidR="00D83B31" w:rsidRPr="00EF652C" w14:paraId="241139FF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4509AC30" w14:textId="77777777" w:rsidR="00D83B31" w:rsidRPr="006E78D4" w:rsidRDefault="00D83B31" w:rsidP="00D83B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1F1F979D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0" w:type="dxa"/>
          </w:tcPr>
          <w:p w14:paraId="1A082446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0" w:type="dxa"/>
            <w:shd w:val="clear" w:color="auto" w:fill="auto"/>
          </w:tcPr>
          <w:p w14:paraId="45645AC9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35FBA431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11D6B71B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53B4F56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7F5F8FD9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101E708B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7AD04FF2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497F3BF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</w:tcPr>
          <w:p w14:paraId="746EB189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59DDC17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83B31" w:rsidRPr="00EF652C" w14:paraId="62E9F2DE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43603220" w14:textId="77777777" w:rsidR="00D83B31" w:rsidRPr="00EF652C" w:rsidRDefault="00D83B31" w:rsidP="00D83B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5C6FCE5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84BBBD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C7217F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0D8DE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308F15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E7E9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1EAB88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6E05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6C84BB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E29A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36030D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C3EDE7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0B2D25A3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441714DA" w14:textId="77777777" w:rsidR="00D83B31" w:rsidRPr="00EF652C" w:rsidRDefault="00D83B31" w:rsidP="00D83B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487BFB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6D3BFF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478BF8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5757A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CC9BC4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4945F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00CE71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0B6F6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3BE4FF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0D6B9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8E5BC6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078890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73E79DCE" w14:textId="77777777" w:rsidTr="003C2DDA">
        <w:trPr>
          <w:trHeight w:val="227"/>
        </w:trPr>
        <w:tc>
          <w:tcPr>
            <w:tcW w:w="2064" w:type="dxa"/>
            <w:shd w:val="clear" w:color="auto" w:fill="auto"/>
          </w:tcPr>
          <w:p w14:paraId="5E09A71E" w14:textId="77777777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335D1FF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6A0EA9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653F60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1312B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CC2911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45BEB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1B1EFF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4E76E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735001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507F3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62C4DA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CAC954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092B2996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179DDFF3" w14:textId="77777777" w:rsidR="00D83B31" w:rsidRPr="00EF652C" w:rsidRDefault="00D83B31" w:rsidP="00D83B3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080" w:type="dxa"/>
          </w:tcPr>
          <w:p w14:paraId="1EA5275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0E3526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BDD27C9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  <w:shd w:val="clear" w:color="auto" w:fill="auto"/>
          </w:tcPr>
          <w:p w14:paraId="1E4C393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D3BBBB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279E037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3F718D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69809D36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61C07F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6994E5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7982080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0C7BEC76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</w:tr>
      <w:tr w:rsidR="00D83B31" w:rsidRPr="00EF652C" w14:paraId="083A60DC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57E7143E" w14:textId="77777777" w:rsidR="00D83B31" w:rsidRPr="006E78D4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57006391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0" w:type="dxa"/>
          </w:tcPr>
          <w:p w14:paraId="44F891BC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0" w:type="dxa"/>
            <w:shd w:val="clear" w:color="auto" w:fill="auto"/>
          </w:tcPr>
          <w:p w14:paraId="0EFBADE5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684AE070" w14:textId="77777777" w:rsidR="00D83B31" w:rsidRPr="006E78D4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B911603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28062518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0EC9BF72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CC234F4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</w:tcPr>
          <w:p w14:paraId="71766BD9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71463BC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</w:tcPr>
          <w:p w14:paraId="1442FF89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6951F53F" w14:textId="77777777" w:rsidR="00D83B31" w:rsidRPr="006E78D4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83B31" w:rsidRPr="00EF652C" w14:paraId="18C3408F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42A28BC6" w14:textId="77777777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70D8F91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4ED85F6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DD135C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081B8F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8160CB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F3E662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7DA2621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F58260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397742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50608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A94CD4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5993DE4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B31" w:rsidRPr="00EF652C" w14:paraId="1402E4CE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15905D9B" w14:textId="77777777" w:rsidR="00D83B31" w:rsidRPr="00EF652C" w:rsidRDefault="00D83B31" w:rsidP="00D83B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080" w:type="dxa"/>
          </w:tcPr>
          <w:p w14:paraId="5E63CADD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4A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55,785</w:t>
            </w:r>
          </w:p>
        </w:tc>
        <w:tc>
          <w:tcPr>
            <w:tcW w:w="240" w:type="dxa"/>
          </w:tcPr>
          <w:p w14:paraId="356A6C08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EBF5063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7BCBDF" w14:textId="77777777" w:rsidR="00D83B31" w:rsidRPr="00EF652C" w:rsidRDefault="00D83B31" w:rsidP="00D83B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448DEAF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0A93D40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4395B44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6F3A4A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1BE2A7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35D2FC3B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7A233BEC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34BEBA6E" w14:textId="77777777" w:rsidR="00D83B31" w:rsidRPr="00EF652C" w:rsidRDefault="00D83B31" w:rsidP="00D83B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</w:tr>
    </w:tbl>
    <w:p w14:paraId="7DC1C6E0" w14:textId="77777777" w:rsidR="001359B7" w:rsidRPr="00EF652C" w:rsidRDefault="001359B7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38FB21A" w14:textId="7BD72DD9" w:rsidR="003E44A6" w:rsidRPr="00765F00" w:rsidRDefault="00FF6F71" w:rsidP="0076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A8A9513" w14:textId="3CC3BBF3" w:rsidR="00EA4CF0" w:rsidRPr="00EA4CF0" w:rsidRDefault="00D42CF2" w:rsidP="001B7EE5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  <w:tab w:val="left" w:pos="630"/>
        </w:tabs>
        <w:ind w:left="63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29C5955A" w14:textId="7C5B934C" w:rsidR="00D42CF2" w:rsidRPr="00EF652C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2442A9" w:rsidRPr="00EF652C" w14:paraId="30000249" w14:textId="77777777" w:rsidTr="00753C22">
        <w:tc>
          <w:tcPr>
            <w:tcW w:w="2045" w:type="pct"/>
          </w:tcPr>
          <w:p w14:paraId="54C225E5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734ABB1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AB758C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1EC96A4E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40A" w:rsidRPr="00EF652C" w14:paraId="54B88FE5" w14:textId="77777777" w:rsidTr="00753C22">
        <w:tc>
          <w:tcPr>
            <w:tcW w:w="2045" w:type="pct"/>
          </w:tcPr>
          <w:p w14:paraId="0B647D18" w14:textId="77777777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91FBBA4" w14:textId="6E7F2731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</w:tcPr>
          <w:p w14:paraId="416E45B7" w14:textId="77777777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754DBB" w14:textId="2E614EDF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533C704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E66B441" w14:textId="3FF32E62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651DE63F" w14:textId="77777777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16E769" w14:textId="1C3CB982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440A" w:rsidRPr="00EF652C" w14:paraId="2B79C5B8" w14:textId="77777777" w:rsidTr="00753C22">
        <w:tc>
          <w:tcPr>
            <w:tcW w:w="2045" w:type="pct"/>
          </w:tcPr>
          <w:p w14:paraId="47751B7C" w14:textId="77777777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72AC2EF9" w14:textId="4A2AA4B9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5292F8DF" w14:textId="77777777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B626AEF" w14:textId="11FE9F98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9AD508E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8F829A2" w14:textId="46D460B2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36201B7" w14:textId="77777777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E8CFD4" w14:textId="5F91A26E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440A" w:rsidRPr="00EF652C" w14:paraId="00B7AC1C" w14:textId="77777777" w:rsidTr="00753C22">
        <w:tc>
          <w:tcPr>
            <w:tcW w:w="2045" w:type="pct"/>
          </w:tcPr>
          <w:p w14:paraId="79A2E52E" w14:textId="77777777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793EFE88" w14:textId="77777777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440A" w:rsidRPr="00EF652C" w14:paraId="7810119B" w14:textId="77777777" w:rsidTr="00753C22">
        <w:tc>
          <w:tcPr>
            <w:tcW w:w="2045" w:type="pct"/>
          </w:tcPr>
          <w:p w14:paraId="215255A9" w14:textId="77777777" w:rsidR="0011440A" w:rsidRPr="00EF652C" w:rsidRDefault="0011440A" w:rsidP="001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3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EAD03AB" w14:textId="77777777" w:rsidR="0011440A" w:rsidRPr="00EF652C" w:rsidRDefault="0011440A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72A334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EEBEFAA" w14:textId="77777777" w:rsidR="0011440A" w:rsidRPr="00EF652C" w:rsidRDefault="0011440A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60448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AEF087C" w14:textId="77777777" w:rsidR="0011440A" w:rsidRPr="00EF652C" w:rsidRDefault="0011440A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255E15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779707B8" w14:textId="77777777" w:rsidR="0011440A" w:rsidRPr="00EF652C" w:rsidRDefault="0011440A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40A" w:rsidRPr="00EF652C" w14:paraId="023E1C58" w14:textId="77777777" w:rsidTr="00753C22">
        <w:tc>
          <w:tcPr>
            <w:tcW w:w="2045" w:type="pct"/>
          </w:tcPr>
          <w:p w14:paraId="1B805994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shd w:val="clear" w:color="auto" w:fill="auto"/>
          </w:tcPr>
          <w:p w14:paraId="25F93665" w14:textId="451CA011" w:rsidR="0011440A" w:rsidRPr="009E5AA6" w:rsidRDefault="00ED1171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1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1,572,963</w:t>
            </w:r>
          </w:p>
        </w:tc>
        <w:tc>
          <w:tcPr>
            <w:tcW w:w="128" w:type="pct"/>
          </w:tcPr>
          <w:p w14:paraId="64A879EF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E5ABD56" w14:textId="77777777" w:rsidR="0011440A" w:rsidRPr="00EF652C" w:rsidRDefault="0011440A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1,875,755</w:t>
            </w:r>
          </w:p>
        </w:tc>
        <w:tc>
          <w:tcPr>
            <w:tcW w:w="147" w:type="pct"/>
          </w:tcPr>
          <w:p w14:paraId="6A1E5B37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99E380E" w14:textId="682CB66A" w:rsidR="0011440A" w:rsidRPr="00EF652C" w:rsidRDefault="00ED1171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1171">
              <w:rPr>
                <w:rFonts w:asciiTheme="majorBidi" w:hAnsiTheme="majorBidi" w:cstheme="majorBidi"/>
                <w:sz w:val="30"/>
                <w:szCs w:val="30"/>
              </w:rPr>
              <w:t>1,572,963</w:t>
            </w:r>
          </w:p>
        </w:tc>
        <w:tc>
          <w:tcPr>
            <w:tcW w:w="147" w:type="pct"/>
          </w:tcPr>
          <w:p w14:paraId="35D93A38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B349B" w14:textId="77777777" w:rsidR="0011440A" w:rsidRPr="00EF652C" w:rsidRDefault="0011440A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1,875,755</w:t>
            </w:r>
          </w:p>
        </w:tc>
      </w:tr>
      <w:tr w:rsidR="0011440A" w:rsidRPr="00EF652C" w14:paraId="0F6E4846" w14:textId="77777777" w:rsidTr="00753C22">
        <w:tc>
          <w:tcPr>
            <w:tcW w:w="2045" w:type="pct"/>
          </w:tcPr>
          <w:p w14:paraId="23D1FD04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49E439E7" w14:textId="22634EA7" w:rsidR="0011440A" w:rsidRPr="00EF652C" w:rsidRDefault="00410476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04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3,820</w:t>
            </w:r>
          </w:p>
        </w:tc>
        <w:tc>
          <w:tcPr>
            <w:tcW w:w="128" w:type="pct"/>
          </w:tcPr>
          <w:p w14:paraId="538E2D48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06BFF3F" w14:textId="77777777" w:rsidR="0011440A" w:rsidRPr="00EF652C" w:rsidRDefault="0011440A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3,189</w:t>
            </w:r>
          </w:p>
        </w:tc>
        <w:tc>
          <w:tcPr>
            <w:tcW w:w="147" w:type="pct"/>
          </w:tcPr>
          <w:p w14:paraId="1A2BD06E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DE7DCD0" w14:textId="6097D89E" w:rsidR="0011440A" w:rsidRPr="00EF652C" w:rsidRDefault="00410476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0476">
              <w:rPr>
                <w:rFonts w:asciiTheme="majorBidi" w:hAnsiTheme="majorBidi" w:cstheme="majorBidi"/>
                <w:sz w:val="30"/>
                <w:szCs w:val="30"/>
              </w:rPr>
              <w:t>3,820</w:t>
            </w:r>
          </w:p>
        </w:tc>
        <w:tc>
          <w:tcPr>
            <w:tcW w:w="147" w:type="pct"/>
          </w:tcPr>
          <w:p w14:paraId="630ECAA9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981B0F3" w14:textId="77777777" w:rsidR="0011440A" w:rsidRPr="00EF652C" w:rsidRDefault="0011440A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3,189</w:t>
            </w:r>
          </w:p>
        </w:tc>
      </w:tr>
      <w:tr w:rsidR="0011440A" w:rsidRPr="00EF652C" w14:paraId="559F7335" w14:textId="77777777" w:rsidTr="00753C22">
        <w:tc>
          <w:tcPr>
            <w:tcW w:w="2045" w:type="pct"/>
          </w:tcPr>
          <w:p w14:paraId="14D771C9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4E305" w14:textId="3BA9FC47" w:rsidR="0011440A" w:rsidRPr="00EF652C" w:rsidRDefault="00410476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1,576,783</w:t>
            </w:r>
          </w:p>
        </w:tc>
        <w:tc>
          <w:tcPr>
            <w:tcW w:w="128" w:type="pct"/>
          </w:tcPr>
          <w:p w14:paraId="0FF5F6BC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A073B73" w14:textId="77777777" w:rsidR="0011440A" w:rsidRPr="00EF652C" w:rsidRDefault="0011440A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1,87</w:t>
            </w: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8,944</w:t>
            </w:r>
          </w:p>
        </w:tc>
        <w:tc>
          <w:tcPr>
            <w:tcW w:w="147" w:type="pct"/>
          </w:tcPr>
          <w:p w14:paraId="32808A9D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268BA" w14:textId="3A18BD00" w:rsidR="0011440A" w:rsidRPr="00EF652C" w:rsidRDefault="00410476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1,576,783</w:t>
            </w:r>
          </w:p>
        </w:tc>
        <w:tc>
          <w:tcPr>
            <w:tcW w:w="147" w:type="pct"/>
          </w:tcPr>
          <w:p w14:paraId="5C886A2E" w14:textId="77777777" w:rsidR="0011440A" w:rsidRPr="00EF652C" w:rsidRDefault="0011440A" w:rsidP="001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85E52E7" w14:textId="77777777" w:rsidR="0011440A" w:rsidRPr="00EF652C" w:rsidRDefault="0011440A" w:rsidP="0011440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1,878,944</w:t>
            </w:r>
          </w:p>
        </w:tc>
      </w:tr>
    </w:tbl>
    <w:p w14:paraId="4E661496" w14:textId="77777777" w:rsidR="009B03EC" w:rsidRDefault="009B03EC" w:rsidP="005D2FE9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16EAE81D" w14:textId="17C5C72F" w:rsidR="005D2FE9" w:rsidRDefault="00EA4CF0" w:rsidP="003F2EED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45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  <w:r w:rsidR="005D2FE9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68449E07" w14:textId="77777777" w:rsidR="00B9534A" w:rsidRDefault="00B9534A" w:rsidP="00CA3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052816DA" w14:textId="77777777" w:rsidR="00482283" w:rsidRPr="00036FDF" w:rsidRDefault="00482283" w:rsidP="0048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036FDF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ในการประชุมคณะกรรมการบริษัทเมื่อวันที่ </w:t>
      </w:r>
      <w:r w:rsidRPr="00036FDF">
        <w:rPr>
          <w:rFonts w:asciiTheme="majorBidi" w:hAnsiTheme="majorBidi" w:cstheme="majorBidi"/>
          <w:sz w:val="30"/>
          <w:szCs w:val="30"/>
          <w:lang w:val="en-GB" w:eastAsia="x-none"/>
        </w:rPr>
        <w:t xml:space="preserve">11 </w:t>
      </w:r>
      <w:r w:rsidRPr="00036FDF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สิงหาคม </w:t>
      </w:r>
      <w:r w:rsidRPr="00036FDF">
        <w:rPr>
          <w:rFonts w:asciiTheme="majorBidi" w:hAnsiTheme="majorBidi" w:cstheme="majorBidi"/>
          <w:sz w:val="30"/>
          <w:szCs w:val="30"/>
          <w:lang w:val="en-GB" w:eastAsia="x-none"/>
        </w:rPr>
        <w:t xml:space="preserve">2566 </w:t>
      </w:r>
      <w:r w:rsidRPr="00036FDF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คณะกรรมการมีมติอนุมัติจ่ายเงินปันผลระหว่างกาล </w:t>
      </w:r>
      <w:r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สำหรับผลประกอบการงวดหกเดือนแรกของปี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2566 </w:t>
      </w:r>
      <w:r w:rsidRPr="00036FDF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ในอัตราหุ้นละ </w:t>
      </w:r>
      <w:r w:rsidRPr="00036FDF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 xml:space="preserve">0.10 </w:t>
      </w:r>
      <w:r w:rsidRPr="00036FDF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บาท เป็นจำนวนเงิน </w:t>
      </w:r>
      <w:r w:rsidRPr="00036FDF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 xml:space="preserve">84.74 </w:t>
      </w:r>
      <w:r w:rsidRPr="00036FDF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ล้านบาท เงินปันผลดังกล่าวจะจ่ายให้แก่ผู้ถือหุ้นในวันที่ </w:t>
      </w:r>
      <w:r w:rsidRPr="00036FDF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 xml:space="preserve">6 </w:t>
      </w:r>
      <w:r w:rsidRPr="00036FDF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กันยายน </w:t>
      </w:r>
      <w:r w:rsidRPr="00036FDF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>2566</w:t>
      </w:r>
    </w:p>
    <w:p w14:paraId="1723F816" w14:textId="0B574945" w:rsidR="005D2FE9" w:rsidRPr="00F4697C" w:rsidRDefault="005D2FE9" w:rsidP="00CA3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6"/>
          <w:sz w:val="30"/>
          <w:szCs w:val="30"/>
          <w:cs/>
        </w:rPr>
      </w:pPr>
      <w:r>
        <w:rPr>
          <w:rFonts w:asciiTheme="majorBidi" w:hAnsiTheme="majorBidi" w:cstheme="majorBidi"/>
          <w:spacing w:val="6"/>
          <w:sz w:val="30"/>
          <w:szCs w:val="30"/>
        </w:rPr>
        <w:br w:type="page"/>
      </w:r>
    </w:p>
    <w:p w14:paraId="21F88643" w14:textId="7C08F7DB" w:rsidR="005D2FE9" w:rsidRPr="005D2FE9" w:rsidRDefault="005D2FE9" w:rsidP="0011440A">
      <w:pPr>
        <w:pStyle w:val="ListParagraph"/>
        <w:numPr>
          <w:ilvl w:val="0"/>
          <w:numId w:val="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5D2FE9">
        <w:rPr>
          <w:rFonts w:asciiTheme="majorBidi" w:hAnsiTheme="majorBidi"/>
          <w:b/>
          <w:bCs/>
          <w:sz w:val="30"/>
          <w:szCs w:val="30"/>
          <w:cs/>
          <w:lang w:val="th-TH" w:eastAsia="x-none"/>
        </w:rPr>
        <w:lastRenderedPageBreak/>
        <w:t>การจัดประเภทรายการใหม่</w:t>
      </w:r>
    </w:p>
    <w:p w14:paraId="5FF1E97D" w14:textId="5E97487C" w:rsidR="00EA4CF0" w:rsidRDefault="00EA4CF0" w:rsidP="00EA4CF0">
      <w:pPr>
        <w:rPr>
          <w:lang w:val="th-TH" w:eastAsia="x-none"/>
        </w:rPr>
      </w:pPr>
    </w:p>
    <w:p w14:paraId="59EF6DC8" w14:textId="702EA7FB" w:rsidR="005D2FE9" w:rsidRDefault="005D2FE9" w:rsidP="005D2FE9">
      <w:pPr>
        <w:ind w:left="540"/>
        <w:rPr>
          <w:rFonts w:asciiTheme="majorBidi" w:hAnsiTheme="majorBidi"/>
          <w:sz w:val="30"/>
          <w:szCs w:val="30"/>
        </w:rPr>
      </w:pPr>
      <w:r w:rsidRPr="00DB6DF9">
        <w:rPr>
          <w:rFonts w:asciiTheme="majorBidi" w:hAnsiTheme="majorBidi" w:hint="cs"/>
          <w:sz w:val="30"/>
          <w:szCs w:val="30"/>
          <w:cs/>
        </w:rPr>
        <w:t xml:space="preserve">รายการในงบการเงินของ </w:t>
      </w:r>
      <w:r w:rsidRPr="00DB6DF9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Pr="00DB6DF9">
        <w:rPr>
          <w:rFonts w:asciiTheme="majorBidi" w:hAnsiTheme="majorBidi"/>
          <w:sz w:val="30"/>
          <w:szCs w:val="30"/>
          <w:cs/>
        </w:rPr>
        <w:t xml:space="preserve"> </w:t>
      </w:r>
      <w:r w:rsidRPr="00DB6DF9">
        <w:rPr>
          <w:rFonts w:asciiTheme="majorBidi" w:hAnsiTheme="majorBidi" w:hint="cs"/>
          <w:sz w:val="30"/>
          <w:szCs w:val="30"/>
          <w:cs/>
        </w:rPr>
        <w:t xml:space="preserve">บางรายการซึ่งรวมอยู่ในงบการเงินปี </w:t>
      </w:r>
      <w:r w:rsidRPr="00DB6DF9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6</w:t>
      </w:r>
      <w:r w:rsidRPr="00DB6DF9">
        <w:rPr>
          <w:rFonts w:asciiTheme="majorBidi" w:hAnsiTheme="majorBidi"/>
          <w:sz w:val="30"/>
          <w:szCs w:val="30"/>
        </w:rPr>
        <w:t xml:space="preserve"> </w:t>
      </w:r>
      <w:r w:rsidRPr="00DB6DF9">
        <w:rPr>
          <w:rFonts w:asciiTheme="majorBidi" w:hAnsiTheme="majorBidi" w:hint="cs"/>
          <w:sz w:val="30"/>
          <w:szCs w:val="30"/>
          <w:cs/>
        </w:rPr>
        <w:t>เพื่อวัตถุประสงค์ในการเปรียบเทียบได้มีการจัดประเภทใหม่เพื่อให้สอดคล้องกับการนำเสนองบการเงินปี</w:t>
      </w:r>
      <w:r w:rsidRPr="00DB6DF9">
        <w:rPr>
          <w:rFonts w:asciiTheme="majorBidi" w:hAnsiTheme="majorBidi"/>
          <w:sz w:val="30"/>
          <w:szCs w:val="30"/>
        </w:rPr>
        <w:t xml:space="preserve"> 256</w:t>
      </w:r>
      <w:r>
        <w:rPr>
          <w:rFonts w:asciiTheme="majorBidi" w:hAnsiTheme="majorBidi"/>
          <w:sz w:val="30"/>
          <w:szCs w:val="30"/>
        </w:rPr>
        <w:t>6</w:t>
      </w:r>
      <w:r w:rsidRPr="00DB6DF9">
        <w:rPr>
          <w:rFonts w:asciiTheme="majorBidi" w:hAnsiTheme="majorBidi"/>
          <w:sz w:val="30"/>
          <w:szCs w:val="30"/>
          <w:cs/>
        </w:rPr>
        <w:t xml:space="preserve"> </w:t>
      </w:r>
      <w:r w:rsidRPr="00DB6DF9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51536A39" w14:textId="77777777" w:rsidR="005D2FE9" w:rsidRDefault="005D2FE9" w:rsidP="005D2FE9">
      <w:pPr>
        <w:ind w:left="540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435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9"/>
        <w:gridCol w:w="1516"/>
        <w:gridCol w:w="236"/>
        <w:gridCol w:w="1641"/>
        <w:gridCol w:w="236"/>
        <w:gridCol w:w="1517"/>
      </w:tblGrid>
      <w:tr w:rsidR="005D2FE9" w:rsidRPr="003C6D0E" w14:paraId="6E6539A2" w14:textId="77777777" w:rsidTr="00926694">
        <w:tc>
          <w:tcPr>
            <w:tcW w:w="4289" w:type="dxa"/>
          </w:tcPr>
          <w:p w14:paraId="081EDB03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6" w:type="dxa"/>
            <w:gridSpan w:val="5"/>
          </w:tcPr>
          <w:p w14:paraId="22C4AE73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2FE9" w:rsidRPr="003C6D0E" w14:paraId="00482C0B" w14:textId="77777777" w:rsidTr="00926694">
        <w:tc>
          <w:tcPr>
            <w:tcW w:w="4289" w:type="dxa"/>
          </w:tcPr>
          <w:p w14:paraId="3C60DD1C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6B0F4C51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4EFB4C3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3AF68810" w14:textId="1F3FE9B6" w:rsidR="005D2FE9" w:rsidRPr="005D2FE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6DF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ECEA4E2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7898281F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FE9" w:rsidRPr="003C6D0E" w14:paraId="56DE3258" w14:textId="77777777" w:rsidTr="00926694">
        <w:tc>
          <w:tcPr>
            <w:tcW w:w="4289" w:type="dxa"/>
          </w:tcPr>
          <w:p w14:paraId="6BCE625B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67A03E62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863176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7C243901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ABE3F6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21550CF1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หลังการจัด</w:t>
            </w:r>
          </w:p>
        </w:tc>
      </w:tr>
      <w:tr w:rsidR="005D2FE9" w:rsidRPr="003C6D0E" w14:paraId="5A74D14D" w14:textId="77777777" w:rsidTr="00926694">
        <w:tc>
          <w:tcPr>
            <w:tcW w:w="4289" w:type="dxa"/>
          </w:tcPr>
          <w:p w14:paraId="253E4E09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14:paraId="6244709B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76A0D321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2D09D9D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683B56FD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78528A3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5D2FE9" w:rsidRPr="003C6D0E" w14:paraId="6240BF3F" w14:textId="77777777" w:rsidTr="00926694">
        <w:tc>
          <w:tcPr>
            <w:tcW w:w="4289" w:type="dxa"/>
          </w:tcPr>
          <w:p w14:paraId="4E8E59E1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14:paraId="461ADD96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B39CF6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8993832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B6DF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B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290DC429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02B2540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FE9" w:rsidRPr="003C6D0E" w14:paraId="520EB90C" w14:textId="77777777" w:rsidTr="00926694">
        <w:tc>
          <w:tcPr>
            <w:tcW w:w="4289" w:type="dxa"/>
          </w:tcPr>
          <w:p w14:paraId="68F5BA29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DB6DF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516" w:type="dxa"/>
          </w:tcPr>
          <w:p w14:paraId="35F3B4C6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6AEFC3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E7CF1E4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58A0CD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51DC4AC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A8E" w:rsidRPr="003C6D0E" w14:paraId="18B9FF00" w14:textId="77777777" w:rsidTr="00926694">
        <w:tc>
          <w:tcPr>
            <w:tcW w:w="4289" w:type="dxa"/>
          </w:tcPr>
          <w:p w14:paraId="06CEE83D" w14:textId="277956FB" w:rsidR="009E4A8E" w:rsidRPr="00DB6DF9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16" w:type="dxa"/>
          </w:tcPr>
          <w:p w14:paraId="4AB012BF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C1821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3C695A9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684EE8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0A8044F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A8E" w:rsidRPr="003C6D0E" w14:paraId="77D9B141" w14:textId="77777777" w:rsidTr="00926694">
        <w:tc>
          <w:tcPr>
            <w:tcW w:w="4289" w:type="dxa"/>
          </w:tcPr>
          <w:p w14:paraId="5A63F8FF" w14:textId="4E6E0F65" w:rsidR="009E4A8E" w:rsidRPr="00DB6DF9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516" w:type="dxa"/>
          </w:tcPr>
          <w:p w14:paraId="485431D7" w14:textId="4B6BCF7A" w:rsidR="009E4A8E" w:rsidRPr="00DB6DF9" w:rsidRDefault="00663F1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24,222</w:t>
            </w:r>
          </w:p>
        </w:tc>
        <w:tc>
          <w:tcPr>
            <w:tcW w:w="236" w:type="dxa"/>
          </w:tcPr>
          <w:p w14:paraId="6108F1D3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F321AFF" w14:textId="5AF696F1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F3B">
              <w:rPr>
                <w:rFonts w:ascii="Angsana New" w:hAnsi="Angsana New"/>
                <w:sz w:val="30"/>
                <w:szCs w:val="30"/>
              </w:rPr>
              <w:t>2,226</w:t>
            </w:r>
          </w:p>
        </w:tc>
        <w:tc>
          <w:tcPr>
            <w:tcW w:w="236" w:type="dxa"/>
          </w:tcPr>
          <w:p w14:paraId="30427F54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21B996E" w14:textId="1A5EF665" w:rsidR="009E4A8E" w:rsidRPr="00DB6DF9" w:rsidRDefault="00663F1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26,448</w:t>
            </w:r>
          </w:p>
        </w:tc>
      </w:tr>
      <w:tr w:rsidR="009E4A8E" w:rsidRPr="003C6D0E" w14:paraId="0B34A1E8" w14:textId="77777777" w:rsidTr="00926694">
        <w:tc>
          <w:tcPr>
            <w:tcW w:w="4289" w:type="dxa"/>
          </w:tcPr>
          <w:p w14:paraId="2279340C" w14:textId="77777777" w:rsidR="009E4A8E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(ขาดทุน)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จากการวัดมูลค่ายุติธรรมของ</w:t>
            </w:r>
          </w:p>
          <w:p w14:paraId="47F4818B" w14:textId="1ECE6AA8" w:rsidR="009E4A8E" w:rsidRPr="00DB6DF9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และหนี้สิน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ทางการเงิน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16" w:type="dxa"/>
          </w:tcPr>
          <w:p w14:paraId="6FDE6EA5" w14:textId="77777777" w:rsidR="009E4A8E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1A7E4D" w14:textId="434791F3" w:rsidR="009E4A8E" w:rsidRPr="00DB6DF9" w:rsidRDefault="009E4A8E" w:rsidP="007B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6C0A6B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BB6E13C" w14:textId="77777777" w:rsidR="009E4A8E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D8786D" w14:textId="6F74AF0D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F3B">
              <w:rPr>
                <w:rFonts w:ascii="Angsana New" w:hAnsi="Angsana New"/>
                <w:sz w:val="30"/>
                <w:szCs w:val="30"/>
              </w:rPr>
              <w:t>(2,90</w:t>
            </w:r>
            <w:r w:rsidR="00663F1E">
              <w:rPr>
                <w:rFonts w:ascii="Angsana New" w:hAnsi="Angsana New"/>
                <w:sz w:val="30"/>
                <w:szCs w:val="30"/>
              </w:rPr>
              <w:t>6</w:t>
            </w:r>
            <w:r w:rsidRPr="00FA5F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90A0FF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18D529B" w14:textId="77777777" w:rsidR="009E4A8E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7D47B4" w14:textId="63179051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F3B">
              <w:rPr>
                <w:rFonts w:ascii="Angsana New" w:hAnsi="Angsana New"/>
                <w:sz w:val="30"/>
                <w:szCs w:val="30"/>
              </w:rPr>
              <w:t>(2,90</w:t>
            </w:r>
            <w:r w:rsidR="00663F1E">
              <w:rPr>
                <w:rFonts w:ascii="Angsana New" w:hAnsi="Angsana New"/>
                <w:sz w:val="30"/>
                <w:szCs w:val="30"/>
              </w:rPr>
              <w:t>6</w:t>
            </w:r>
            <w:r w:rsidRPr="00FA5F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E4A8E" w:rsidRPr="003C6D0E" w14:paraId="649E11A5" w14:textId="77777777" w:rsidTr="00926694">
        <w:tc>
          <w:tcPr>
            <w:tcW w:w="4289" w:type="dxa"/>
          </w:tcPr>
          <w:p w14:paraId="4F747047" w14:textId="713FDFF6" w:rsidR="009E4A8E" w:rsidRPr="00DB6DF9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16" w:type="dxa"/>
          </w:tcPr>
          <w:p w14:paraId="410431E7" w14:textId="3A7FCD9D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F3B">
              <w:rPr>
                <w:rFonts w:ascii="Angsana New" w:hAnsi="Angsana New"/>
                <w:sz w:val="30"/>
                <w:szCs w:val="30"/>
                <w:cs/>
              </w:rPr>
              <w:t>79</w:t>
            </w:r>
            <w:r w:rsidRPr="00FA5F3B">
              <w:rPr>
                <w:rFonts w:ascii="Angsana New" w:hAnsi="Angsana New"/>
                <w:sz w:val="30"/>
                <w:szCs w:val="30"/>
              </w:rPr>
              <w:t>,</w:t>
            </w:r>
            <w:r w:rsidRPr="00FA5F3B">
              <w:rPr>
                <w:rFonts w:ascii="Angsana New" w:hAnsi="Angsana New"/>
                <w:sz w:val="30"/>
                <w:szCs w:val="30"/>
                <w:cs/>
              </w:rPr>
              <w:t>244</w:t>
            </w:r>
          </w:p>
        </w:tc>
        <w:tc>
          <w:tcPr>
            <w:tcW w:w="236" w:type="dxa"/>
          </w:tcPr>
          <w:p w14:paraId="58FB4A27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B588ED6" w14:textId="5D190C59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F3B">
              <w:rPr>
                <w:rFonts w:ascii="Angsana New" w:hAnsi="Angsana New"/>
                <w:sz w:val="30"/>
                <w:szCs w:val="30"/>
                <w:cs/>
              </w:rPr>
              <w:t>(68</w:t>
            </w:r>
            <w:r w:rsidR="00663F1E">
              <w:rPr>
                <w:rFonts w:ascii="Angsana New" w:hAnsi="Angsana New"/>
                <w:sz w:val="30"/>
                <w:szCs w:val="30"/>
              </w:rPr>
              <w:t>0</w:t>
            </w:r>
            <w:r w:rsidRPr="00FA5F3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F6C8B52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229B1FE" w14:textId="4D0D09EA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F3B">
              <w:rPr>
                <w:rFonts w:ascii="Angsana New" w:hAnsi="Angsana New"/>
                <w:sz w:val="30"/>
                <w:szCs w:val="30"/>
                <w:cs/>
              </w:rPr>
              <w:t>78</w:t>
            </w:r>
            <w:r w:rsidRPr="00FA5F3B">
              <w:rPr>
                <w:rFonts w:ascii="Angsana New" w:hAnsi="Angsana New"/>
                <w:sz w:val="30"/>
                <w:szCs w:val="30"/>
              </w:rPr>
              <w:t>,</w:t>
            </w:r>
            <w:r w:rsidRPr="00FA5F3B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="00663F1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E4A8E" w:rsidRPr="003C6D0E" w14:paraId="45489634" w14:textId="77777777" w:rsidTr="00926694">
        <w:tc>
          <w:tcPr>
            <w:tcW w:w="4289" w:type="dxa"/>
          </w:tcPr>
          <w:p w14:paraId="2D7D4CB7" w14:textId="77777777" w:rsidR="009E4A8E" w:rsidRPr="00DB6DF9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3AF4D7AE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0307D3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5500CC9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073A68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F589B3F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A8E" w:rsidRPr="003C6D0E" w14:paraId="62E35534" w14:textId="77777777" w:rsidTr="00926694">
        <w:tc>
          <w:tcPr>
            <w:tcW w:w="4289" w:type="dxa"/>
          </w:tcPr>
          <w:p w14:paraId="19DDF4E7" w14:textId="2EAD6648" w:rsidR="009E4A8E" w:rsidRPr="00797BEC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16" w:type="dxa"/>
          </w:tcPr>
          <w:p w14:paraId="7308F8D6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3F2F6A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50AD126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0657E7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D66FC21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A8E" w:rsidRPr="003C6D0E" w14:paraId="31546138" w14:textId="77777777" w:rsidTr="00926694">
        <w:tc>
          <w:tcPr>
            <w:tcW w:w="4289" w:type="dxa"/>
          </w:tcPr>
          <w:p w14:paraId="1EBDD5D1" w14:textId="0731559F" w:rsidR="009E4A8E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516" w:type="dxa"/>
          </w:tcPr>
          <w:p w14:paraId="73C06BDF" w14:textId="46AE8B4D" w:rsidR="009E4A8E" w:rsidRPr="00FB5D82" w:rsidRDefault="00663F1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65,529</w:t>
            </w:r>
          </w:p>
        </w:tc>
        <w:tc>
          <w:tcPr>
            <w:tcW w:w="236" w:type="dxa"/>
          </w:tcPr>
          <w:p w14:paraId="37F73CA7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2DEA936" w14:textId="2CDA9210" w:rsidR="009E4A8E" w:rsidRPr="00FB5D82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D82">
              <w:rPr>
                <w:rFonts w:ascii="Angsana New" w:hAnsi="Angsana New"/>
                <w:sz w:val="30"/>
                <w:szCs w:val="30"/>
              </w:rPr>
              <w:t>(3,591)</w:t>
            </w:r>
          </w:p>
        </w:tc>
        <w:tc>
          <w:tcPr>
            <w:tcW w:w="236" w:type="dxa"/>
          </w:tcPr>
          <w:p w14:paraId="530E4E97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6E9C5C1" w14:textId="707A11ED" w:rsidR="009E4A8E" w:rsidRPr="00FB5D82" w:rsidRDefault="00663F1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61,938</w:t>
            </w:r>
          </w:p>
        </w:tc>
      </w:tr>
      <w:tr w:rsidR="009E4A8E" w:rsidRPr="003C6D0E" w14:paraId="29607617" w14:textId="77777777" w:rsidTr="00926694">
        <w:tc>
          <w:tcPr>
            <w:tcW w:w="4289" w:type="dxa"/>
          </w:tcPr>
          <w:p w14:paraId="3581C813" w14:textId="77777777" w:rsidR="009E4A8E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(ขาดทุน)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จากการวัดมูลค่ายุติธรรมของ</w:t>
            </w:r>
          </w:p>
          <w:p w14:paraId="0D226E99" w14:textId="4EE55712" w:rsidR="009E4A8E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และหนี้สิน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ทางการเงิน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16" w:type="dxa"/>
          </w:tcPr>
          <w:p w14:paraId="4F4A2308" w14:textId="77777777" w:rsidR="009E4A8E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F9A178" w14:textId="6A2ECD69" w:rsidR="009E4A8E" w:rsidRPr="00FB5D82" w:rsidRDefault="009E4A8E" w:rsidP="007B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B47A26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08B1761" w14:textId="77777777" w:rsidR="009E4A8E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BEB988" w14:textId="24A2FD5F" w:rsidR="009E4A8E" w:rsidRPr="00FB5D82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D82">
              <w:rPr>
                <w:rFonts w:ascii="Angsana New" w:hAnsi="Angsana New"/>
                <w:sz w:val="30"/>
                <w:szCs w:val="30"/>
              </w:rPr>
              <w:t>2,91</w:t>
            </w:r>
            <w:r w:rsidR="00663F1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4E052F3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5E5B07C" w14:textId="77777777" w:rsidR="009E4A8E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DB051F" w14:textId="027CF4DC" w:rsidR="009E4A8E" w:rsidRPr="00FB5D82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D82">
              <w:rPr>
                <w:rFonts w:ascii="Angsana New" w:hAnsi="Angsana New"/>
                <w:sz w:val="30"/>
                <w:szCs w:val="30"/>
              </w:rPr>
              <w:t>2,91</w:t>
            </w:r>
            <w:r w:rsidR="00663F1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E4A8E" w:rsidRPr="003C6D0E" w14:paraId="1279677D" w14:textId="77777777" w:rsidTr="00926694">
        <w:tc>
          <w:tcPr>
            <w:tcW w:w="4289" w:type="dxa"/>
          </w:tcPr>
          <w:p w14:paraId="69E02166" w14:textId="08C127C3" w:rsidR="009E4A8E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16" w:type="dxa"/>
          </w:tcPr>
          <w:p w14:paraId="566E2EBA" w14:textId="751F29D2" w:rsidR="009E4A8E" w:rsidRPr="00FB5D82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D82">
              <w:rPr>
                <w:rFonts w:ascii="Angsana New" w:hAnsi="Angsana New"/>
                <w:sz w:val="30"/>
                <w:szCs w:val="30"/>
                <w:cs/>
              </w:rPr>
              <w:t>185</w:t>
            </w:r>
            <w:r w:rsidRPr="00FB5D82">
              <w:rPr>
                <w:rFonts w:ascii="Angsana New" w:hAnsi="Angsana New"/>
                <w:sz w:val="30"/>
                <w:szCs w:val="30"/>
              </w:rPr>
              <w:t>,</w:t>
            </w:r>
            <w:r w:rsidRPr="00FB5D82">
              <w:rPr>
                <w:rFonts w:ascii="Angsana New" w:hAnsi="Angsana New"/>
                <w:sz w:val="30"/>
                <w:szCs w:val="30"/>
                <w:cs/>
              </w:rPr>
              <w:t>091</w:t>
            </w:r>
          </w:p>
        </w:tc>
        <w:tc>
          <w:tcPr>
            <w:tcW w:w="236" w:type="dxa"/>
          </w:tcPr>
          <w:p w14:paraId="5C038C41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F288F07" w14:textId="521CD237" w:rsidR="009E4A8E" w:rsidRPr="00FB5D82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D82">
              <w:rPr>
                <w:rFonts w:ascii="Angsana New" w:hAnsi="Angsana New"/>
                <w:sz w:val="30"/>
                <w:szCs w:val="30"/>
                <w:cs/>
              </w:rPr>
              <w:t>(68</w:t>
            </w:r>
            <w:r w:rsidR="00663F1E">
              <w:rPr>
                <w:rFonts w:ascii="Angsana New" w:hAnsi="Angsana New"/>
                <w:sz w:val="30"/>
                <w:szCs w:val="30"/>
              </w:rPr>
              <w:t>0</w:t>
            </w:r>
            <w:r w:rsidRPr="00FB5D8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203CB39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6980EB8" w14:textId="4BA674E0" w:rsidR="009E4A8E" w:rsidRPr="00FB5D82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D82">
              <w:rPr>
                <w:rFonts w:ascii="Angsana New" w:hAnsi="Angsana New"/>
                <w:sz w:val="30"/>
                <w:szCs w:val="30"/>
                <w:cs/>
              </w:rPr>
              <w:t>184</w:t>
            </w:r>
            <w:r w:rsidRPr="00FB5D82">
              <w:rPr>
                <w:rFonts w:ascii="Angsana New" w:hAnsi="Angsana New"/>
                <w:sz w:val="30"/>
                <w:szCs w:val="30"/>
              </w:rPr>
              <w:t>,</w:t>
            </w:r>
            <w:r w:rsidRPr="00FB5D82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="00663F1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05E8F479" w14:textId="36C78667" w:rsidR="005D2FE9" w:rsidRDefault="005D2FE9" w:rsidP="005D2FE9">
      <w:pPr>
        <w:ind w:left="540"/>
        <w:rPr>
          <w:sz w:val="30"/>
          <w:szCs w:val="30"/>
          <w:lang w:val="th-TH" w:eastAsia="x-none"/>
        </w:rPr>
      </w:pPr>
    </w:p>
    <w:p w14:paraId="1F7BE7E6" w14:textId="6F7C2B28" w:rsidR="0064400E" w:rsidRDefault="0064400E" w:rsidP="005D2FE9">
      <w:pPr>
        <w:ind w:left="540"/>
        <w:rPr>
          <w:sz w:val="30"/>
          <w:szCs w:val="30"/>
          <w:lang w:val="th-TH" w:eastAsia="x-none"/>
        </w:rPr>
      </w:pPr>
    </w:p>
    <w:p w14:paraId="09909E1D" w14:textId="0C0E6653" w:rsidR="0064400E" w:rsidRDefault="0064400E" w:rsidP="005D2FE9">
      <w:pPr>
        <w:ind w:left="540"/>
        <w:rPr>
          <w:sz w:val="30"/>
          <w:szCs w:val="30"/>
          <w:lang w:val="th-TH" w:eastAsia="x-none"/>
        </w:rPr>
      </w:pPr>
    </w:p>
    <w:p w14:paraId="1F7842F0" w14:textId="63ACC149" w:rsidR="0064400E" w:rsidRDefault="0064400E" w:rsidP="005D2FE9">
      <w:pPr>
        <w:ind w:left="540"/>
        <w:rPr>
          <w:sz w:val="30"/>
          <w:szCs w:val="30"/>
          <w:lang w:val="th-TH" w:eastAsia="x-none"/>
        </w:rPr>
      </w:pPr>
    </w:p>
    <w:p w14:paraId="757FEE06" w14:textId="47DB5A95" w:rsidR="0064400E" w:rsidRDefault="0064400E" w:rsidP="005D2FE9">
      <w:pPr>
        <w:ind w:left="540"/>
        <w:rPr>
          <w:sz w:val="30"/>
          <w:szCs w:val="30"/>
          <w:lang w:val="th-TH" w:eastAsia="x-none"/>
        </w:rPr>
      </w:pPr>
    </w:p>
    <w:p w14:paraId="452EF074" w14:textId="77777777" w:rsidR="0064400E" w:rsidRDefault="0064400E" w:rsidP="005D2FE9">
      <w:pPr>
        <w:ind w:left="540"/>
        <w:rPr>
          <w:sz w:val="30"/>
          <w:szCs w:val="30"/>
          <w:cs/>
          <w:lang w:val="th-TH" w:eastAsia="x-none"/>
        </w:rPr>
      </w:pPr>
    </w:p>
    <w:p w14:paraId="79EC855C" w14:textId="01C50546" w:rsidR="00EF2D8B" w:rsidRDefault="00EF2D8B" w:rsidP="005D2FE9">
      <w:pPr>
        <w:ind w:left="540"/>
        <w:rPr>
          <w:sz w:val="30"/>
          <w:szCs w:val="30"/>
          <w:lang w:val="th-TH" w:eastAsia="x-none"/>
        </w:rPr>
      </w:pPr>
    </w:p>
    <w:p w14:paraId="7E6802CD" w14:textId="77407167" w:rsidR="00EF2D8B" w:rsidRDefault="00EF2D8B" w:rsidP="005D2FE9">
      <w:pPr>
        <w:ind w:left="540"/>
        <w:rPr>
          <w:sz w:val="30"/>
          <w:szCs w:val="30"/>
          <w:lang w:val="th-TH" w:eastAsia="x-none"/>
        </w:rPr>
      </w:pPr>
    </w:p>
    <w:p w14:paraId="7E4B61CB" w14:textId="2CF39FCF" w:rsidR="00EF2D8B" w:rsidRDefault="00EF2D8B" w:rsidP="005D2FE9">
      <w:pPr>
        <w:ind w:left="540"/>
        <w:rPr>
          <w:sz w:val="30"/>
          <w:szCs w:val="30"/>
          <w:lang w:val="th-TH" w:eastAsia="x-none"/>
        </w:rPr>
      </w:pPr>
    </w:p>
    <w:p w14:paraId="194693CE" w14:textId="43A103E0" w:rsidR="00EF2D8B" w:rsidRDefault="00EF2D8B" w:rsidP="005D2FE9">
      <w:pPr>
        <w:ind w:left="540"/>
        <w:rPr>
          <w:sz w:val="30"/>
          <w:szCs w:val="30"/>
          <w:lang w:val="th-TH" w:eastAsia="x-none"/>
        </w:rPr>
      </w:pPr>
    </w:p>
    <w:p w14:paraId="131E9181" w14:textId="16C0AF46" w:rsidR="00EF2D8B" w:rsidRDefault="00EF2D8B" w:rsidP="005D2FE9">
      <w:pPr>
        <w:ind w:left="540"/>
        <w:rPr>
          <w:sz w:val="30"/>
          <w:szCs w:val="30"/>
          <w:lang w:val="th-TH" w:eastAsia="x-none"/>
        </w:rPr>
      </w:pPr>
    </w:p>
    <w:p w14:paraId="59CFE46C" w14:textId="77777777" w:rsidR="00EF2D8B" w:rsidRPr="0064400E" w:rsidRDefault="00EF2D8B" w:rsidP="0064400E">
      <w:pPr>
        <w:rPr>
          <w:sz w:val="30"/>
          <w:szCs w:val="30"/>
          <w:cs/>
          <w:lang w:eastAsia="x-none"/>
        </w:rPr>
      </w:pPr>
    </w:p>
    <w:tbl>
      <w:tblPr>
        <w:tblStyle w:val="TableGrid"/>
        <w:tblW w:w="9435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9"/>
        <w:gridCol w:w="1516"/>
        <w:gridCol w:w="236"/>
        <w:gridCol w:w="1641"/>
        <w:gridCol w:w="236"/>
        <w:gridCol w:w="1517"/>
      </w:tblGrid>
      <w:tr w:rsidR="004F2F21" w:rsidRPr="003C6D0E" w14:paraId="4C202D0A" w14:textId="77777777" w:rsidTr="00291E30">
        <w:tc>
          <w:tcPr>
            <w:tcW w:w="4289" w:type="dxa"/>
          </w:tcPr>
          <w:p w14:paraId="240CF951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6" w:type="dxa"/>
            <w:gridSpan w:val="5"/>
          </w:tcPr>
          <w:p w14:paraId="20C54CCE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F21" w:rsidRPr="003C6D0E" w14:paraId="02D42E48" w14:textId="77777777" w:rsidTr="00291E30">
        <w:tc>
          <w:tcPr>
            <w:tcW w:w="4289" w:type="dxa"/>
          </w:tcPr>
          <w:p w14:paraId="096CA6F0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284CF18C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ADB4FB8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3A8E00BD" w14:textId="17F7BA07" w:rsidR="004F2F21" w:rsidRPr="004F2F21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6DF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4BF23A8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63C7CB6E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2F21" w:rsidRPr="003C6D0E" w14:paraId="66F5155B" w14:textId="77777777" w:rsidTr="00291E30">
        <w:tc>
          <w:tcPr>
            <w:tcW w:w="4289" w:type="dxa"/>
          </w:tcPr>
          <w:p w14:paraId="2100222D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1D2BDDA9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E3678C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4D0846D1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919B6A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5A040307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หลังการจัด</w:t>
            </w:r>
          </w:p>
        </w:tc>
      </w:tr>
      <w:tr w:rsidR="004F2F21" w:rsidRPr="003C6D0E" w14:paraId="1CD25BD7" w14:textId="77777777" w:rsidTr="00291E30">
        <w:tc>
          <w:tcPr>
            <w:tcW w:w="4289" w:type="dxa"/>
          </w:tcPr>
          <w:p w14:paraId="634140E3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14:paraId="596335D5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4E14FF66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696CFC9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32AE22CB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D79983E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4F2F21" w:rsidRPr="003C6D0E" w14:paraId="2B1109DA" w14:textId="77777777" w:rsidTr="00291E30">
        <w:tc>
          <w:tcPr>
            <w:tcW w:w="4289" w:type="dxa"/>
          </w:tcPr>
          <w:p w14:paraId="4D1A0E5D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14:paraId="7BA5D5A8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28000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EF53E1E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B6DF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B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715CCEA0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06FC624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2F21" w:rsidRPr="003C6D0E" w14:paraId="0F0D41AD" w14:textId="77777777" w:rsidTr="00291E30">
        <w:tc>
          <w:tcPr>
            <w:tcW w:w="4289" w:type="dxa"/>
          </w:tcPr>
          <w:p w14:paraId="47B3C191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DB6DF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516" w:type="dxa"/>
          </w:tcPr>
          <w:p w14:paraId="5615BB8E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C9154C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F42CEDD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6CE5A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D2712E8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A8E" w:rsidRPr="003C6D0E" w14:paraId="242A88B0" w14:textId="77777777" w:rsidTr="00291E30">
        <w:tc>
          <w:tcPr>
            <w:tcW w:w="4289" w:type="dxa"/>
          </w:tcPr>
          <w:p w14:paraId="75DE6DAB" w14:textId="1FC4D8B6" w:rsidR="009E4A8E" w:rsidRPr="00DB6DF9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16" w:type="dxa"/>
          </w:tcPr>
          <w:p w14:paraId="71223174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0248E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7172757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4D0095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B1C3504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A8E" w:rsidRPr="003C6D0E" w14:paraId="4319922A" w14:textId="77777777" w:rsidTr="00291E30">
        <w:tc>
          <w:tcPr>
            <w:tcW w:w="4289" w:type="dxa"/>
          </w:tcPr>
          <w:p w14:paraId="1F384E6A" w14:textId="22D46D18" w:rsidR="009E4A8E" w:rsidRPr="00DB6DF9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516" w:type="dxa"/>
          </w:tcPr>
          <w:p w14:paraId="4E24FB1E" w14:textId="576AA5F2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F3B">
              <w:rPr>
                <w:rFonts w:ascii="Angsana New" w:hAnsi="Angsana New"/>
                <w:sz w:val="30"/>
                <w:szCs w:val="30"/>
              </w:rPr>
              <w:t>24,225</w:t>
            </w:r>
          </w:p>
        </w:tc>
        <w:tc>
          <w:tcPr>
            <w:tcW w:w="236" w:type="dxa"/>
          </w:tcPr>
          <w:p w14:paraId="7BC29A17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39E6FA5" w14:textId="316D2036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F3B">
              <w:rPr>
                <w:rFonts w:ascii="Angsana New" w:hAnsi="Angsana New"/>
                <w:sz w:val="30"/>
                <w:szCs w:val="30"/>
              </w:rPr>
              <w:t>2,226</w:t>
            </w:r>
          </w:p>
        </w:tc>
        <w:tc>
          <w:tcPr>
            <w:tcW w:w="236" w:type="dxa"/>
          </w:tcPr>
          <w:p w14:paraId="202E008F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FD82BEB" w14:textId="427995A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F3B">
              <w:rPr>
                <w:rFonts w:ascii="Angsana New" w:hAnsi="Angsana New"/>
                <w:sz w:val="30"/>
                <w:szCs w:val="30"/>
              </w:rPr>
              <w:t>26,451</w:t>
            </w:r>
          </w:p>
        </w:tc>
      </w:tr>
      <w:tr w:rsidR="009E4A8E" w:rsidRPr="003C6D0E" w14:paraId="29C0CB02" w14:textId="77777777" w:rsidTr="00291E30">
        <w:tc>
          <w:tcPr>
            <w:tcW w:w="4289" w:type="dxa"/>
          </w:tcPr>
          <w:p w14:paraId="4D6EFFEF" w14:textId="77777777" w:rsidR="009E4A8E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(ขาดทุน)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จากการวัดมูลค่ายุติธรรมของ</w:t>
            </w:r>
          </w:p>
          <w:p w14:paraId="01665BD1" w14:textId="365D4C9D" w:rsidR="009E4A8E" w:rsidRPr="00DB6DF9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และหนี้สิน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ทางการเงิน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16" w:type="dxa"/>
          </w:tcPr>
          <w:p w14:paraId="3451063E" w14:textId="77777777" w:rsidR="009E4A8E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D1F1E" w14:textId="23693EE2" w:rsidR="009E4A8E" w:rsidRPr="00DB6DF9" w:rsidRDefault="009E4A8E" w:rsidP="007B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F929A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79E2D16" w14:textId="77777777" w:rsidR="009E4A8E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A7CE93" w14:textId="2A345553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F3B">
              <w:rPr>
                <w:rFonts w:ascii="Angsana New" w:hAnsi="Angsana New"/>
                <w:sz w:val="30"/>
                <w:szCs w:val="30"/>
              </w:rPr>
              <w:t>(2,226)</w:t>
            </w:r>
          </w:p>
        </w:tc>
        <w:tc>
          <w:tcPr>
            <w:tcW w:w="236" w:type="dxa"/>
          </w:tcPr>
          <w:p w14:paraId="16ACB2D3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4BA0AB3" w14:textId="77777777" w:rsidR="009E4A8E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54FED3" w14:textId="60393BAF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F3B">
              <w:rPr>
                <w:rFonts w:ascii="Angsana New" w:hAnsi="Angsana New"/>
                <w:sz w:val="30"/>
                <w:szCs w:val="30"/>
              </w:rPr>
              <w:t>(2,226)</w:t>
            </w:r>
          </w:p>
        </w:tc>
      </w:tr>
      <w:tr w:rsidR="009E4A8E" w:rsidRPr="003C6D0E" w14:paraId="4ED58FCF" w14:textId="77777777" w:rsidTr="00291E30">
        <w:tc>
          <w:tcPr>
            <w:tcW w:w="4289" w:type="dxa"/>
          </w:tcPr>
          <w:p w14:paraId="328142C9" w14:textId="77777777" w:rsidR="009E4A8E" w:rsidRPr="00DB6DF9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23EBDD22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8F191A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EC2B351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65FF19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9F81F4C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A8E" w:rsidRPr="003C6D0E" w14:paraId="27C75FBB" w14:textId="77777777" w:rsidTr="00291E30">
        <w:tc>
          <w:tcPr>
            <w:tcW w:w="4289" w:type="dxa"/>
          </w:tcPr>
          <w:p w14:paraId="0A9D32D6" w14:textId="69BDDB8B" w:rsidR="009E4A8E" w:rsidRPr="004F2F21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16" w:type="dxa"/>
          </w:tcPr>
          <w:p w14:paraId="4BB3FCEE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FB1159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4D569D6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9FCCE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37417F1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A8E" w:rsidRPr="003C6D0E" w14:paraId="319F469A" w14:textId="77777777" w:rsidTr="00291E30">
        <w:tc>
          <w:tcPr>
            <w:tcW w:w="4289" w:type="dxa"/>
          </w:tcPr>
          <w:p w14:paraId="4BA1E0B1" w14:textId="30A80F54" w:rsidR="009E4A8E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 (ขาดทุน) จากอัตราแลกเปลี่ยน</w:t>
            </w:r>
          </w:p>
        </w:tc>
        <w:tc>
          <w:tcPr>
            <w:tcW w:w="1516" w:type="dxa"/>
          </w:tcPr>
          <w:p w14:paraId="1C35B14E" w14:textId="3A60CDC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D82">
              <w:rPr>
                <w:rFonts w:ascii="Angsana New" w:hAnsi="Angsana New"/>
                <w:sz w:val="30"/>
                <w:szCs w:val="30"/>
              </w:rPr>
              <w:t>65,523</w:t>
            </w:r>
          </w:p>
        </w:tc>
        <w:tc>
          <w:tcPr>
            <w:tcW w:w="236" w:type="dxa"/>
          </w:tcPr>
          <w:p w14:paraId="52DFD05B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F4916C9" w14:textId="2EC310FA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D82">
              <w:rPr>
                <w:rFonts w:ascii="Angsana New" w:hAnsi="Angsana New"/>
                <w:sz w:val="30"/>
                <w:szCs w:val="30"/>
              </w:rPr>
              <w:t>(3,591)</w:t>
            </w:r>
          </w:p>
        </w:tc>
        <w:tc>
          <w:tcPr>
            <w:tcW w:w="236" w:type="dxa"/>
          </w:tcPr>
          <w:p w14:paraId="61FC1427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E9E152E" w14:textId="0C6F1DD1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D82">
              <w:rPr>
                <w:rFonts w:ascii="Angsana New" w:hAnsi="Angsana New"/>
                <w:sz w:val="30"/>
                <w:szCs w:val="30"/>
              </w:rPr>
              <w:t>61,932</w:t>
            </w:r>
          </w:p>
        </w:tc>
      </w:tr>
      <w:tr w:rsidR="009E4A8E" w:rsidRPr="003C6D0E" w14:paraId="67F55AFC" w14:textId="77777777" w:rsidTr="00291E30">
        <w:tc>
          <w:tcPr>
            <w:tcW w:w="4289" w:type="dxa"/>
          </w:tcPr>
          <w:p w14:paraId="1DD789FC" w14:textId="77777777" w:rsidR="009E4A8E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(ขาดทุน)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จากการวัดมูลค่ายุติธรรมของ</w:t>
            </w:r>
          </w:p>
          <w:p w14:paraId="529B9794" w14:textId="70D53EB8" w:rsidR="009E4A8E" w:rsidRDefault="009E4A8E" w:rsidP="009E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และหนี้สิน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ทางการเงิน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16" w:type="dxa"/>
          </w:tcPr>
          <w:p w14:paraId="3FD3FF32" w14:textId="77777777" w:rsidR="009E4A8E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12E96D" w14:textId="42F1FFCC" w:rsidR="009E4A8E" w:rsidRPr="00DB6DF9" w:rsidRDefault="009E4A8E" w:rsidP="007B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91BA37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8EF1EC2" w14:textId="77777777" w:rsidR="009E4A8E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A18BA1" w14:textId="687BD6A9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D82">
              <w:rPr>
                <w:rFonts w:ascii="Angsana New" w:hAnsi="Angsana New"/>
                <w:sz w:val="30"/>
                <w:szCs w:val="30"/>
              </w:rPr>
              <w:t>3,591</w:t>
            </w:r>
          </w:p>
        </w:tc>
        <w:tc>
          <w:tcPr>
            <w:tcW w:w="236" w:type="dxa"/>
          </w:tcPr>
          <w:p w14:paraId="5B764314" w14:textId="77777777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1E6F798" w14:textId="77777777" w:rsidR="009E4A8E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F83AD1" w14:textId="44B57921" w:rsidR="009E4A8E" w:rsidRPr="00DB6DF9" w:rsidRDefault="009E4A8E" w:rsidP="009E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D82">
              <w:rPr>
                <w:rFonts w:ascii="Angsana New" w:hAnsi="Angsana New"/>
                <w:sz w:val="30"/>
                <w:szCs w:val="30"/>
              </w:rPr>
              <w:t>3,591</w:t>
            </w:r>
          </w:p>
        </w:tc>
      </w:tr>
    </w:tbl>
    <w:p w14:paraId="16672470" w14:textId="77777777" w:rsidR="00FA5F3B" w:rsidRPr="00DF6F06" w:rsidRDefault="00FA5F3B" w:rsidP="009E4A8E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42653657" w14:textId="77777777" w:rsidR="004F2F21" w:rsidRPr="00DF6F06" w:rsidRDefault="004F2F21" w:rsidP="004F2F21">
      <w:pPr>
        <w:ind w:left="540"/>
        <w:rPr>
          <w:sz w:val="30"/>
          <w:szCs w:val="30"/>
          <w:lang w:eastAsia="x-none"/>
        </w:rPr>
      </w:pPr>
      <w:r w:rsidRPr="00DF6F06">
        <w:rPr>
          <w:sz w:val="30"/>
          <w:szCs w:val="30"/>
          <w:cs/>
          <w:lang w:eastAsia="x-none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6CC4A259" w14:textId="0AB0894B" w:rsidR="00EA4CF0" w:rsidRPr="00EA4CF0" w:rsidRDefault="00EA4CF0" w:rsidP="00EA4CF0">
      <w:pPr>
        <w:rPr>
          <w:sz w:val="30"/>
          <w:szCs w:val="30"/>
          <w:cs/>
          <w:lang w:val="th-TH" w:eastAsia="x-none"/>
        </w:rPr>
      </w:pPr>
    </w:p>
    <w:p w14:paraId="40FA522F" w14:textId="437B24E4" w:rsidR="00DE417A" w:rsidRPr="00EF652C" w:rsidRDefault="00DE417A" w:rsidP="00DE417A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581AB366" w14:textId="2E73AE35" w:rsidR="00DB6DF9" w:rsidRDefault="00DB6DF9" w:rsidP="00AB32A0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5313615C" w14:textId="6BA8CAF4" w:rsidR="00DE417A" w:rsidRPr="00EA4CF0" w:rsidRDefault="00DE417A" w:rsidP="00DE417A">
      <w:pPr>
        <w:rPr>
          <w:lang w:eastAsia="x-none"/>
        </w:rPr>
      </w:pPr>
    </w:p>
    <w:sectPr w:rsidR="00DE417A" w:rsidRPr="00EA4CF0" w:rsidSect="00D42CF2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0C10F" w14:textId="77777777" w:rsidR="00046633" w:rsidRDefault="00046633">
      <w:r>
        <w:separator/>
      </w:r>
    </w:p>
  </w:endnote>
  <w:endnote w:type="continuationSeparator" w:id="0">
    <w:p w14:paraId="0B104850" w14:textId="77777777" w:rsidR="00046633" w:rsidRDefault="0004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46854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B81B19C" w14:textId="43BD16D3" w:rsidR="00921198" w:rsidRPr="00B9534A" w:rsidRDefault="009211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9534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9534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9534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9534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9534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2A7C15A" w14:textId="130B81DD" w:rsidR="007D50B3" w:rsidRPr="00603F2D" w:rsidRDefault="007D50B3" w:rsidP="00603F2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DD0F" w14:textId="171F2B8D" w:rsidR="007D50B3" w:rsidRPr="00005ACB" w:rsidRDefault="007D50B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D95A0C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A612B" w14:textId="77777777" w:rsidR="009A2B93" w:rsidRPr="00005ACB" w:rsidRDefault="009A2B9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4E65B3" w14:textId="77777777" w:rsidR="009A2B93" w:rsidRPr="002E241D" w:rsidRDefault="009A2B9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4909F" w14:textId="77777777" w:rsidR="00046633" w:rsidRDefault="00046633">
      <w:r>
        <w:separator/>
      </w:r>
    </w:p>
  </w:footnote>
  <w:footnote w:type="continuationSeparator" w:id="0">
    <w:p w14:paraId="5C2D6B41" w14:textId="77777777" w:rsidR="00046633" w:rsidRDefault="00046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218FC" w14:textId="77777777" w:rsidR="00B04FE9" w:rsidRPr="00BB549B" w:rsidRDefault="00B04FE9" w:rsidP="00B04FE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E054D25" w14:textId="77777777" w:rsidR="00B04FE9" w:rsidRDefault="00B04FE9" w:rsidP="00B04FE9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3A934FB" w14:textId="22D6B98F" w:rsidR="00F52CB8" w:rsidRDefault="00F52CB8" w:rsidP="00F52CB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6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149AA793" w14:textId="77777777" w:rsidR="00297773" w:rsidRPr="00B04FE9" w:rsidRDefault="00297773" w:rsidP="006D7013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6A44B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239D677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5CF5589" w14:textId="77777777" w:rsidR="0011440A" w:rsidRDefault="0011440A" w:rsidP="0011440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6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7404901E" w14:textId="77777777" w:rsidR="007D50B3" w:rsidRPr="0011440A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E00E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714E94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E11478D" w14:textId="77777777" w:rsidR="0011440A" w:rsidRDefault="0011440A" w:rsidP="0011440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6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89EA595" w14:textId="77777777" w:rsidR="007D50B3" w:rsidRPr="0011440A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03A53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84318F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E314376"/>
    <w:multiLevelType w:val="hybridMultilevel"/>
    <w:tmpl w:val="9E26B21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3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4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234635257">
    <w:abstractNumId w:val="0"/>
  </w:num>
  <w:num w:numId="2" w16cid:durableId="863977198">
    <w:abstractNumId w:val="4"/>
  </w:num>
  <w:num w:numId="3" w16cid:durableId="689572162">
    <w:abstractNumId w:val="10"/>
  </w:num>
  <w:num w:numId="4" w16cid:durableId="878129818">
    <w:abstractNumId w:val="5"/>
  </w:num>
  <w:num w:numId="5" w16cid:durableId="2121413711">
    <w:abstractNumId w:val="11"/>
  </w:num>
  <w:num w:numId="6" w16cid:durableId="938635456">
    <w:abstractNumId w:val="14"/>
  </w:num>
  <w:num w:numId="7" w16cid:durableId="1208447595">
    <w:abstractNumId w:val="13"/>
  </w:num>
  <w:num w:numId="8" w16cid:durableId="1290362393">
    <w:abstractNumId w:val="3"/>
  </w:num>
  <w:num w:numId="9" w16cid:durableId="1216695317">
    <w:abstractNumId w:val="0"/>
  </w:num>
  <w:num w:numId="10" w16cid:durableId="1973755745">
    <w:abstractNumId w:val="15"/>
  </w:num>
  <w:num w:numId="11" w16cid:durableId="569655264">
    <w:abstractNumId w:val="12"/>
  </w:num>
  <w:num w:numId="12" w16cid:durableId="1929848894">
    <w:abstractNumId w:val="9"/>
  </w:num>
  <w:num w:numId="13" w16cid:durableId="1470898675">
    <w:abstractNumId w:val="8"/>
  </w:num>
  <w:num w:numId="14" w16cid:durableId="60713464">
    <w:abstractNumId w:val="6"/>
  </w:num>
  <w:num w:numId="15" w16cid:durableId="1593472818">
    <w:abstractNumId w:val="0"/>
  </w:num>
  <w:num w:numId="16" w16cid:durableId="8716554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1094168">
    <w:abstractNumId w:val="13"/>
  </w:num>
  <w:num w:numId="18" w16cid:durableId="1305813262">
    <w:abstractNumId w:val="1"/>
  </w:num>
  <w:num w:numId="19" w16cid:durableId="358163021">
    <w:abstractNumId w:val="2"/>
  </w:num>
  <w:num w:numId="20" w16cid:durableId="19565487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2D0"/>
    <w:rsid w:val="00006AF3"/>
    <w:rsid w:val="00006DD5"/>
    <w:rsid w:val="00006F2E"/>
    <w:rsid w:val="00007613"/>
    <w:rsid w:val="00007962"/>
    <w:rsid w:val="00007B57"/>
    <w:rsid w:val="00007E64"/>
    <w:rsid w:val="00010018"/>
    <w:rsid w:val="000101A7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AC8"/>
    <w:rsid w:val="00015C52"/>
    <w:rsid w:val="00015CEA"/>
    <w:rsid w:val="00015E73"/>
    <w:rsid w:val="00016BBB"/>
    <w:rsid w:val="000172C8"/>
    <w:rsid w:val="00017323"/>
    <w:rsid w:val="000176C5"/>
    <w:rsid w:val="000179F5"/>
    <w:rsid w:val="00017B1A"/>
    <w:rsid w:val="00020021"/>
    <w:rsid w:val="00020116"/>
    <w:rsid w:val="0002055E"/>
    <w:rsid w:val="00020976"/>
    <w:rsid w:val="00020A13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E32"/>
    <w:rsid w:val="00026F6D"/>
    <w:rsid w:val="00026FC7"/>
    <w:rsid w:val="000270EB"/>
    <w:rsid w:val="00027226"/>
    <w:rsid w:val="0002731C"/>
    <w:rsid w:val="00027563"/>
    <w:rsid w:val="00027904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46633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1C4E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8A7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1C0"/>
    <w:rsid w:val="00062464"/>
    <w:rsid w:val="000625AF"/>
    <w:rsid w:val="00062766"/>
    <w:rsid w:val="0006276B"/>
    <w:rsid w:val="00062933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EA0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299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5F1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126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4ECC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43F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4EF8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3A2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73F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AC7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666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4876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0F7F42"/>
    <w:rsid w:val="00100142"/>
    <w:rsid w:val="00100299"/>
    <w:rsid w:val="00100593"/>
    <w:rsid w:val="001007A0"/>
    <w:rsid w:val="00100A04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4EB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1BC"/>
    <w:rsid w:val="0010686B"/>
    <w:rsid w:val="001073E9"/>
    <w:rsid w:val="001077EF"/>
    <w:rsid w:val="00107973"/>
    <w:rsid w:val="00107B93"/>
    <w:rsid w:val="00107BB8"/>
    <w:rsid w:val="00107DF2"/>
    <w:rsid w:val="00107DFE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40A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B85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8B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59B7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386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57F5C"/>
    <w:rsid w:val="00160722"/>
    <w:rsid w:val="00160C58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5BDA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7C1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16A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DD4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0C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191"/>
    <w:rsid w:val="001B62E6"/>
    <w:rsid w:val="001B632F"/>
    <w:rsid w:val="001B662B"/>
    <w:rsid w:val="001B78A9"/>
    <w:rsid w:val="001B7900"/>
    <w:rsid w:val="001B7EE5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0AA"/>
    <w:rsid w:val="001C32EC"/>
    <w:rsid w:val="001C351A"/>
    <w:rsid w:val="001C3962"/>
    <w:rsid w:val="001C3A59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6B1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702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B7F"/>
    <w:rsid w:val="001E1C32"/>
    <w:rsid w:val="001E1C51"/>
    <w:rsid w:val="001E218C"/>
    <w:rsid w:val="001E253B"/>
    <w:rsid w:val="001E2580"/>
    <w:rsid w:val="001E284B"/>
    <w:rsid w:val="001E2BCB"/>
    <w:rsid w:val="001E301B"/>
    <w:rsid w:val="001E3181"/>
    <w:rsid w:val="001E3351"/>
    <w:rsid w:val="001E3958"/>
    <w:rsid w:val="001E407B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966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AB4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902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97D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2A9"/>
    <w:rsid w:val="00244481"/>
    <w:rsid w:val="00244B2F"/>
    <w:rsid w:val="00244CF9"/>
    <w:rsid w:val="002450E1"/>
    <w:rsid w:val="00245344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0BC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6CB8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12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1B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DE7"/>
    <w:rsid w:val="002752B3"/>
    <w:rsid w:val="00275C31"/>
    <w:rsid w:val="00276171"/>
    <w:rsid w:val="00276378"/>
    <w:rsid w:val="00276670"/>
    <w:rsid w:val="002768AF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120"/>
    <w:rsid w:val="0028637E"/>
    <w:rsid w:val="002863CC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5C1"/>
    <w:rsid w:val="002917DD"/>
    <w:rsid w:val="00291C40"/>
    <w:rsid w:val="00291E3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BA6"/>
    <w:rsid w:val="00295F0A"/>
    <w:rsid w:val="0029605B"/>
    <w:rsid w:val="0029672F"/>
    <w:rsid w:val="002969BD"/>
    <w:rsid w:val="002975B1"/>
    <w:rsid w:val="00297773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5AFA"/>
    <w:rsid w:val="002A5DB7"/>
    <w:rsid w:val="002A6930"/>
    <w:rsid w:val="002A7079"/>
    <w:rsid w:val="002A7268"/>
    <w:rsid w:val="002A772D"/>
    <w:rsid w:val="002A7BA5"/>
    <w:rsid w:val="002A7C38"/>
    <w:rsid w:val="002A7D0F"/>
    <w:rsid w:val="002B0166"/>
    <w:rsid w:val="002B022F"/>
    <w:rsid w:val="002B0426"/>
    <w:rsid w:val="002B0429"/>
    <w:rsid w:val="002B05C2"/>
    <w:rsid w:val="002B079C"/>
    <w:rsid w:val="002B14B2"/>
    <w:rsid w:val="002B1BD1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4164"/>
    <w:rsid w:val="003150B7"/>
    <w:rsid w:val="00315343"/>
    <w:rsid w:val="00315A7C"/>
    <w:rsid w:val="00315C13"/>
    <w:rsid w:val="00315F4B"/>
    <w:rsid w:val="003163C8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BC9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656"/>
    <w:rsid w:val="00333CEF"/>
    <w:rsid w:val="00333DE3"/>
    <w:rsid w:val="00333EE0"/>
    <w:rsid w:val="003346EC"/>
    <w:rsid w:val="00334B30"/>
    <w:rsid w:val="00334D41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0DCF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0C61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0C7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9CA"/>
    <w:rsid w:val="00365B7C"/>
    <w:rsid w:val="00365C86"/>
    <w:rsid w:val="00365F41"/>
    <w:rsid w:val="00366230"/>
    <w:rsid w:val="00366510"/>
    <w:rsid w:val="00366580"/>
    <w:rsid w:val="00366860"/>
    <w:rsid w:val="00366AB1"/>
    <w:rsid w:val="00366B19"/>
    <w:rsid w:val="003670FE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4E11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222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899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45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39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3EF"/>
    <w:rsid w:val="003C253B"/>
    <w:rsid w:val="003C2573"/>
    <w:rsid w:val="003C2B10"/>
    <w:rsid w:val="003C2D28"/>
    <w:rsid w:val="003C2DDA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8A1"/>
    <w:rsid w:val="003D5A00"/>
    <w:rsid w:val="003D5C6C"/>
    <w:rsid w:val="003D5CBB"/>
    <w:rsid w:val="003D5E7A"/>
    <w:rsid w:val="003D603D"/>
    <w:rsid w:val="003D6616"/>
    <w:rsid w:val="003D69BA"/>
    <w:rsid w:val="003D6BA4"/>
    <w:rsid w:val="003D7176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4A6"/>
    <w:rsid w:val="003E4E4C"/>
    <w:rsid w:val="003E4EA4"/>
    <w:rsid w:val="003E510D"/>
    <w:rsid w:val="003E5110"/>
    <w:rsid w:val="003E5204"/>
    <w:rsid w:val="003E5214"/>
    <w:rsid w:val="003E5C6C"/>
    <w:rsid w:val="003E5E7B"/>
    <w:rsid w:val="003E5FF4"/>
    <w:rsid w:val="003E6020"/>
    <w:rsid w:val="003E6168"/>
    <w:rsid w:val="003E61EF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325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EED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71C"/>
    <w:rsid w:val="004007AC"/>
    <w:rsid w:val="00400DD9"/>
    <w:rsid w:val="00400E87"/>
    <w:rsid w:val="00401116"/>
    <w:rsid w:val="00401155"/>
    <w:rsid w:val="00401310"/>
    <w:rsid w:val="00401335"/>
    <w:rsid w:val="00401367"/>
    <w:rsid w:val="004013F0"/>
    <w:rsid w:val="0040144C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A8B"/>
    <w:rsid w:val="00406E17"/>
    <w:rsid w:val="0040718D"/>
    <w:rsid w:val="0040719A"/>
    <w:rsid w:val="0040767B"/>
    <w:rsid w:val="00410143"/>
    <w:rsid w:val="00410414"/>
    <w:rsid w:val="00410476"/>
    <w:rsid w:val="0041070A"/>
    <w:rsid w:val="00410770"/>
    <w:rsid w:val="00410E02"/>
    <w:rsid w:val="00410EFD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A1F"/>
    <w:rsid w:val="00421DD6"/>
    <w:rsid w:val="00421E1A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9BF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2FA"/>
    <w:rsid w:val="0043697A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977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18F4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7B9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2F9F"/>
    <w:rsid w:val="00473619"/>
    <w:rsid w:val="00473978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28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860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BBB"/>
    <w:rsid w:val="004A1CAC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B4D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1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6E98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2D71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056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3EE"/>
    <w:rsid w:val="004D5826"/>
    <w:rsid w:val="004D585D"/>
    <w:rsid w:val="004D5878"/>
    <w:rsid w:val="004D5939"/>
    <w:rsid w:val="004D5BEA"/>
    <w:rsid w:val="004D613A"/>
    <w:rsid w:val="004D61B0"/>
    <w:rsid w:val="004D6441"/>
    <w:rsid w:val="004D68FC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40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853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148"/>
    <w:rsid w:val="004F22E0"/>
    <w:rsid w:val="004F23D6"/>
    <w:rsid w:val="004F2497"/>
    <w:rsid w:val="004F2530"/>
    <w:rsid w:val="004F2F21"/>
    <w:rsid w:val="004F3823"/>
    <w:rsid w:val="004F3B39"/>
    <w:rsid w:val="004F3D3D"/>
    <w:rsid w:val="004F3E00"/>
    <w:rsid w:val="004F3FA9"/>
    <w:rsid w:val="004F4014"/>
    <w:rsid w:val="004F435D"/>
    <w:rsid w:val="004F46A3"/>
    <w:rsid w:val="004F4ADE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AE2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A5C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D51"/>
    <w:rsid w:val="00512FED"/>
    <w:rsid w:val="0051311C"/>
    <w:rsid w:val="00513669"/>
    <w:rsid w:val="00513CE3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1CC"/>
    <w:rsid w:val="00527880"/>
    <w:rsid w:val="0052794B"/>
    <w:rsid w:val="00527ADE"/>
    <w:rsid w:val="00527CF5"/>
    <w:rsid w:val="00527DB3"/>
    <w:rsid w:val="00527E8E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687"/>
    <w:rsid w:val="00544D3C"/>
    <w:rsid w:val="005456C0"/>
    <w:rsid w:val="00545CCA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53A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2EC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43A9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687"/>
    <w:rsid w:val="005776CF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17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6CC"/>
    <w:rsid w:val="00586174"/>
    <w:rsid w:val="00586292"/>
    <w:rsid w:val="005864B3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0DB0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59F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4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58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B3"/>
    <w:rsid w:val="005C52DC"/>
    <w:rsid w:val="005C52F1"/>
    <w:rsid w:val="005C55F6"/>
    <w:rsid w:val="005C5BE4"/>
    <w:rsid w:val="005C616C"/>
    <w:rsid w:val="005C65F3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2FE9"/>
    <w:rsid w:val="005D31B9"/>
    <w:rsid w:val="005D329E"/>
    <w:rsid w:val="005D3404"/>
    <w:rsid w:val="005D3407"/>
    <w:rsid w:val="005D3458"/>
    <w:rsid w:val="005D37BE"/>
    <w:rsid w:val="005D3854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966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57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92"/>
    <w:rsid w:val="005F67EF"/>
    <w:rsid w:val="005F695C"/>
    <w:rsid w:val="005F7038"/>
    <w:rsid w:val="005F7067"/>
    <w:rsid w:val="005F779F"/>
    <w:rsid w:val="005F7812"/>
    <w:rsid w:val="005F791A"/>
    <w:rsid w:val="00600138"/>
    <w:rsid w:val="0060041D"/>
    <w:rsid w:val="006005E6"/>
    <w:rsid w:val="00600698"/>
    <w:rsid w:val="00600D7A"/>
    <w:rsid w:val="00600D8B"/>
    <w:rsid w:val="006013E8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342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888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9D"/>
    <w:rsid w:val="00631FFB"/>
    <w:rsid w:val="00632675"/>
    <w:rsid w:val="00632A16"/>
    <w:rsid w:val="00632BDC"/>
    <w:rsid w:val="006330EE"/>
    <w:rsid w:val="00633DA5"/>
    <w:rsid w:val="00633DBF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C5E"/>
    <w:rsid w:val="00641DC3"/>
    <w:rsid w:val="00641DE5"/>
    <w:rsid w:val="00642064"/>
    <w:rsid w:val="0064233A"/>
    <w:rsid w:val="006423BC"/>
    <w:rsid w:val="006426F2"/>
    <w:rsid w:val="00642B12"/>
    <w:rsid w:val="00643F0D"/>
    <w:rsid w:val="00643FE0"/>
    <w:rsid w:val="0064400E"/>
    <w:rsid w:val="006445B0"/>
    <w:rsid w:val="006445CC"/>
    <w:rsid w:val="00644884"/>
    <w:rsid w:val="00644936"/>
    <w:rsid w:val="00644A13"/>
    <w:rsid w:val="00644C2B"/>
    <w:rsid w:val="00644CE6"/>
    <w:rsid w:val="00645298"/>
    <w:rsid w:val="0064529E"/>
    <w:rsid w:val="0064586B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5C3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CD7"/>
    <w:rsid w:val="00663F1E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47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5EE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B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3F8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7B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23B"/>
    <w:rsid w:val="006C4757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C7F88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7D7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8D4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42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7C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8B8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68B"/>
    <w:rsid w:val="0070599C"/>
    <w:rsid w:val="00705B0D"/>
    <w:rsid w:val="00705BD2"/>
    <w:rsid w:val="00705C1D"/>
    <w:rsid w:val="00705CF9"/>
    <w:rsid w:val="00705E63"/>
    <w:rsid w:val="00705ED6"/>
    <w:rsid w:val="00705FBF"/>
    <w:rsid w:val="007060FB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688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62E"/>
    <w:rsid w:val="00731C81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339"/>
    <w:rsid w:val="00735559"/>
    <w:rsid w:val="00735839"/>
    <w:rsid w:val="00735861"/>
    <w:rsid w:val="007359F1"/>
    <w:rsid w:val="00735FA2"/>
    <w:rsid w:val="00736188"/>
    <w:rsid w:val="00736263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1A9"/>
    <w:rsid w:val="0074136C"/>
    <w:rsid w:val="00741486"/>
    <w:rsid w:val="0074189F"/>
    <w:rsid w:val="00741EB3"/>
    <w:rsid w:val="0074205E"/>
    <w:rsid w:val="0074289D"/>
    <w:rsid w:val="00742A24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331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7AE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58A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B51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5F00"/>
    <w:rsid w:val="00765FA6"/>
    <w:rsid w:val="00766242"/>
    <w:rsid w:val="00766BE3"/>
    <w:rsid w:val="00767373"/>
    <w:rsid w:val="007674A1"/>
    <w:rsid w:val="00767837"/>
    <w:rsid w:val="00767AED"/>
    <w:rsid w:val="00767B43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236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675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9F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BEC"/>
    <w:rsid w:val="00797F2F"/>
    <w:rsid w:val="007A03BA"/>
    <w:rsid w:val="007A03FF"/>
    <w:rsid w:val="007A046F"/>
    <w:rsid w:val="007A06E3"/>
    <w:rsid w:val="007A0AE1"/>
    <w:rsid w:val="007A15BE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158"/>
    <w:rsid w:val="007A7879"/>
    <w:rsid w:val="007A7FB0"/>
    <w:rsid w:val="007B04A2"/>
    <w:rsid w:val="007B0777"/>
    <w:rsid w:val="007B0886"/>
    <w:rsid w:val="007B0C27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1A6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2B77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BEC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0908"/>
    <w:rsid w:val="00800C45"/>
    <w:rsid w:val="008019EC"/>
    <w:rsid w:val="00801CA7"/>
    <w:rsid w:val="008022D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0E7"/>
    <w:rsid w:val="00805169"/>
    <w:rsid w:val="00805351"/>
    <w:rsid w:val="008054C4"/>
    <w:rsid w:val="008058DB"/>
    <w:rsid w:val="00805B54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60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7B3"/>
    <w:rsid w:val="00832C47"/>
    <w:rsid w:val="00833712"/>
    <w:rsid w:val="0083438C"/>
    <w:rsid w:val="008345BB"/>
    <w:rsid w:val="008349E8"/>
    <w:rsid w:val="008349F9"/>
    <w:rsid w:val="00834A22"/>
    <w:rsid w:val="00834AE0"/>
    <w:rsid w:val="0083505E"/>
    <w:rsid w:val="00835B32"/>
    <w:rsid w:val="00835CD5"/>
    <w:rsid w:val="00836015"/>
    <w:rsid w:val="00836386"/>
    <w:rsid w:val="00836ABC"/>
    <w:rsid w:val="00836C77"/>
    <w:rsid w:val="00836FE7"/>
    <w:rsid w:val="00837398"/>
    <w:rsid w:val="008374EE"/>
    <w:rsid w:val="00837731"/>
    <w:rsid w:val="00837A60"/>
    <w:rsid w:val="00837FFD"/>
    <w:rsid w:val="0084023D"/>
    <w:rsid w:val="0084026F"/>
    <w:rsid w:val="00840396"/>
    <w:rsid w:val="00840532"/>
    <w:rsid w:val="00840776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919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A3F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37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59D"/>
    <w:rsid w:val="00863B83"/>
    <w:rsid w:val="00863C19"/>
    <w:rsid w:val="00863F9F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583"/>
    <w:rsid w:val="0087099E"/>
    <w:rsid w:val="00870DA6"/>
    <w:rsid w:val="00870F3B"/>
    <w:rsid w:val="00871184"/>
    <w:rsid w:val="008712EB"/>
    <w:rsid w:val="008714D3"/>
    <w:rsid w:val="008719F2"/>
    <w:rsid w:val="008726CF"/>
    <w:rsid w:val="00872707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71E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0D1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A"/>
    <w:rsid w:val="008A352D"/>
    <w:rsid w:val="008A3608"/>
    <w:rsid w:val="008A36B0"/>
    <w:rsid w:val="008A3BFB"/>
    <w:rsid w:val="008A3DC8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6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31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2DD1"/>
    <w:rsid w:val="008C31A5"/>
    <w:rsid w:val="008C31EB"/>
    <w:rsid w:val="008C334B"/>
    <w:rsid w:val="008C3417"/>
    <w:rsid w:val="008C3634"/>
    <w:rsid w:val="008C3DF9"/>
    <w:rsid w:val="008C4025"/>
    <w:rsid w:val="008C4451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755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306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3E5"/>
    <w:rsid w:val="008F14A5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8F7B4E"/>
    <w:rsid w:val="00900057"/>
    <w:rsid w:val="009009EF"/>
    <w:rsid w:val="00900B24"/>
    <w:rsid w:val="00900F93"/>
    <w:rsid w:val="0090113A"/>
    <w:rsid w:val="00901740"/>
    <w:rsid w:val="00901AB7"/>
    <w:rsid w:val="00901DA4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5E28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198"/>
    <w:rsid w:val="009218BE"/>
    <w:rsid w:val="00921A1C"/>
    <w:rsid w:val="00921C74"/>
    <w:rsid w:val="0092241F"/>
    <w:rsid w:val="0092340A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5FD6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67F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67C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880"/>
    <w:rsid w:val="00955A1B"/>
    <w:rsid w:val="00956275"/>
    <w:rsid w:val="009568B4"/>
    <w:rsid w:val="00957503"/>
    <w:rsid w:val="00957775"/>
    <w:rsid w:val="00957E7D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2B93"/>
    <w:rsid w:val="009A3660"/>
    <w:rsid w:val="009A3B8B"/>
    <w:rsid w:val="009A3C8F"/>
    <w:rsid w:val="009A3DC0"/>
    <w:rsid w:val="009A3E05"/>
    <w:rsid w:val="009A482A"/>
    <w:rsid w:val="009A4A72"/>
    <w:rsid w:val="009A4CD3"/>
    <w:rsid w:val="009A4E2A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3EC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1DD9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4FAD"/>
    <w:rsid w:val="009D55B0"/>
    <w:rsid w:val="009D5617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48"/>
    <w:rsid w:val="009E1270"/>
    <w:rsid w:val="009E17EB"/>
    <w:rsid w:val="009E1BF3"/>
    <w:rsid w:val="009E23A1"/>
    <w:rsid w:val="009E25E5"/>
    <w:rsid w:val="009E28CE"/>
    <w:rsid w:val="009E28E2"/>
    <w:rsid w:val="009E2CC1"/>
    <w:rsid w:val="009E2F4E"/>
    <w:rsid w:val="009E3146"/>
    <w:rsid w:val="009E3A5F"/>
    <w:rsid w:val="009E404B"/>
    <w:rsid w:val="009E4272"/>
    <w:rsid w:val="009E4A8E"/>
    <w:rsid w:val="009E4C03"/>
    <w:rsid w:val="009E4E93"/>
    <w:rsid w:val="009E4F0F"/>
    <w:rsid w:val="009E5370"/>
    <w:rsid w:val="009E587F"/>
    <w:rsid w:val="009E58FB"/>
    <w:rsid w:val="009E5AA6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5EB4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52E"/>
    <w:rsid w:val="00A42934"/>
    <w:rsid w:val="00A4317B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173"/>
    <w:rsid w:val="00A62339"/>
    <w:rsid w:val="00A624B3"/>
    <w:rsid w:val="00A625B6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798"/>
    <w:rsid w:val="00A70A73"/>
    <w:rsid w:val="00A71244"/>
    <w:rsid w:val="00A715AB"/>
    <w:rsid w:val="00A716E5"/>
    <w:rsid w:val="00A71B5D"/>
    <w:rsid w:val="00A720AC"/>
    <w:rsid w:val="00A72C5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B4B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BFC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5C1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BE"/>
    <w:rsid w:val="00AA3454"/>
    <w:rsid w:val="00AA3ED1"/>
    <w:rsid w:val="00AA4628"/>
    <w:rsid w:val="00AA4642"/>
    <w:rsid w:val="00AA4C6B"/>
    <w:rsid w:val="00AA4CD7"/>
    <w:rsid w:val="00AA55CC"/>
    <w:rsid w:val="00AA582A"/>
    <w:rsid w:val="00AA66BC"/>
    <w:rsid w:val="00AA66CD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2A0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0D5E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4D47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BF5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993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926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4FE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40"/>
    <w:rsid w:val="00B077C7"/>
    <w:rsid w:val="00B07B03"/>
    <w:rsid w:val="00B07DBD"/>
    <w:rsid w:val="00B102FA"/>
    <w:rsid w:val="00B1038D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AB5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56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2CF7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4B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A05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8A2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7D2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09D2"/>
    <w:rsid w:val="00B71028"/>
    <w:rsid w:val="00B7222F"/>
    <w:rsid w:val="00B72725"/>
    <w:rsid w:val="00B7287C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95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2B8"/>
    <w:rsid w:val="00B8184D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4BF"/>
    <w:rsid w:val="00B9489C"/>
    <w:rsid w:val="00B94903"/>
    <w:rsid w:val="00B94ED5"/>
    <w:rsid w:val="00B95295"/>
    <w:rsid w:val="00B9534A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5B1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6D6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317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33E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857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0E0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2A2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C38"/>
    <w:rsid w:val="00BD6DED"/>
    <w:rsid w:val="00BD702D"/>
    <w:rsid w:val="00BD761D"/>
    <w:rsid w:val="00BD7695"/>
    <w:rsid w:val="00BD77F8"/>
    <w:rsid w:val="00BD7831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3"/>
    <w:rsid w:val="00BE2EDB"/>
    <w:rsid w:val="00BE3080"/>
    <w:rsid w:val="00BE3226"/>
    <w:rsid w:val="00BE37BD"/>
    <w:rsid w:val="00BE3A3B"/>
    <w:rsid w:val="00BE4261"/>
    <w:rsid w:val="00BE45D6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70F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7D8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763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FE4"/>
    <w:rsid w:val="00C170A5"/>
    <w:rsid w:val="00C173F8"/>
    <w:rsid w:val="00C1751B"/>
    <w:rsid w:val="00C17651"/>
    <w:rsid w:val="00C17E95"/>
    <w:rsid w:val="00C2127F"/>
    <w:rsid w:val="00C21314"/>
    <w:rsid w:val="00C21531"/>
    <w:rsid w:val="00C21752"/>
    <w:rsid w:val="00C21ABA"/>
    <w:rsid w:val="00C21B93"/>
    <w:rsid w:val="00C21BEE"/>
    <w:rsid w:val="00C21ED9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27FBA"/>
    <w:rsid w:val="00C30411"/>
    <w:rsid w:val="00C30896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A5"/>
    <w:rsid w:val="00C33EE2"/>
    <w:rsid w:val="00C3402B"/>
    <w:rsid w:val="00C341FA"/>
    <w:rsid w:val="00C34496"/>
    <w:rsid w:val="00C345AE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1B8"/>
    <w:rsid w:val="00C37A2E"/>
    <w:rsid w:val="00C37ACA"/>
    <w:rsid w:val="00C37AD5"/>
    <w:rsid w:val="00C37F8D"/>
    <w:rsid w:val="00C40165"/>
    <w:rsid w:val="00C4047F"/>
    <w:rsid w:val="00C4051A"/>
    <w:rsid w:val="00C40C37"/>
    <w:rsid w:val="00C41427"/>
    <w:rsid w:val="00C414FD"/>
    <w:rsid w:val="00C41A67"/>
    <w:rsid w:val="00C4263D"/>
    <w:rsid w:val="00C42CB6"/>
    <w:rsid w:val="00C42D38"/>
    <w:rsid w:val="00C42F7E"/>
    <w:rsid w:val="00C42FAF"/>
    <w:rsid w:val="00C432E7"/>
    <w:rsid w:val="00C43621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258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C8A"/>
    <w:rsid w:val="00C51F2B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89E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2CE"/>
    <w:rsid w:val="00C674EF"/>
    <w:rsid w:val="00C67D57"/>
    <w:rsid w:val="00C67FE9"/>
    <w:rsid w:val="00C70693"/>
    <w:rsid w:val="00C709AB"/>
    <w:rsid w:val="00C70A45"/>
    <w:rsid w:val="00C71A64"/>
    <w:rsid w:val="00C71DB1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0E7"/>
    <w:rsid w:val="00C7667E"/>
    <w:rsid w:val="00C76A56"/>
    <w:rsid w:val="00C76C03"/>
    <w:rsid w:val="00C77A6E"/>
    <w:rsid w:val="00C77A75"/>
    <w:rsid w:val="00C77D6C"/>
    <w:rsid w:val="00C80570"/>
    <w:rsid w:val="00C805E1"/>
    <w:rsid w:val="00C805ED"/>
    <w:rsid w:val="00C80794"/>
    <w:rsid w:val="00C80A9E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AD5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8F2"/>
    <w:rsid w:val="00C95B2E"/>
    <w:rsid w:val="00C95BF8"/>
    <w:rsid w:val="00C95E0E"/>
    <w:rsid w:val="00C95FCE"/>
    <w:rsid w:val="00C963F2"/>
    <w:rsid w:val="00C970E9"/>
    <w:rsid w:val="00C9715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28F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173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A4F"/>
    <w:rsid w:val="00CC0DD7"/>
    <w:rsid w:val="00CC15AE"/>
    <w:rsid w:val="00CC1937"/>
    <w:rsid w:val="00CC197A"/>
    <w:rsid w:val="00CC1BD6"/>
    <w:rsid w:val="00CC1E88"/>
    <w:rsid w:val="00CC20D6"/>
    <w:rsid w:val="00CC26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C78C4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123"/>
    <w:rsid w:val="00CD74FE"/>
    <w:rsid w:val="00CD766E"/>
    <w:rsid w:val="00CD7798"/>
    <w:rsid w:val="00CD7892"/>
    <w:rsid w:val="00CD78D7"/>
    <w:rsid w:val="00CD7CDE"/>
    <w:rsid w:val="00CD7FEB"/>
    <w:rsid w:val="00CE03B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2DB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38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5863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064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860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706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47B46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1C8"/>
    <w:rsid w:val="00D53E09"/>
    <w:rsid w:val="00D53F1A"/>
    <w:rsid w:val="00D53FD0"/>
    <w:rsid w:val="00D54006"/>
    <w:rsid w:val="00D54068"/>
    <w:rsid w:val="00D54880"/>
    <w:rsid w:val="00D54938"/>
    <w:rsid w:val="00D54DA2"/>
    <w:rsid w:val="00D557AA"/>
    <w:rsid w:val="00D55910"/>
    <w:rsid w:val="00D5631A"/>
    <w:rsid w:val="00D57016"/>
    <w:rsid w:val="00D571BF"/>
    <w:rsid w:val="00D576D5"/>
    <w:rsid w:val="00D57795"/>
    <w:rsid w:val="00D579B7"/>
    <w:rsid w:val="00D57B56"/>
    <w:rsid w:val="00D60533"/>
    <w:rsid w:val="00D606EC"/>
    <w:rsid w:val="00D60999"/>
    <w:rsid w:val="00D60A15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1E93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8EC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31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9EC"/>
    <w:rsid w:val="00D87B6A"/>
    <w:rsid w:val="00D87CAB"/>
    <w:rsid w:val="00D90A5C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0A75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6DF9"/>
    <w:rsid w:val="00DB701E"/>
    <w:rsid w:val="00DB772C"/>
    <w:rsid w:val="00DB7AB0"/>
    <w:rsid w:val="00DB7C7F"/>
    <w:rsid w:val="00DC0422"/>
    <w:rsid w:val="00DC09FD"/>
    <w:rsid w:val="00DC0D23"/>
    <w:rsid w:val="00DC10D0"/>
    <w:rsid w:val="00DC11B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6CF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C7A82"/>
    <w:rsid w:val="00DD0560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17A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1EA"/>
    <w:rsid w:val="00DF23EC"/>
    <w:rsid w:val="00DF244B"/>
    <w:rsid w:val="00DF261F"/>
    <w:rsid w:val="00DF2C36"/>
    <w:rsid w:val="00DF2C37"/>
    <w:rsid w:val="00DF2E12"/>
    <w:rsid w:val="00DF2E38"/>
    <w:rsid w:val="00DF2F65"/>
    <w:rsid w:val="00DF2F97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6F06"/>
    <w:rsid w:val="00DF7B0A"/>
    <w:rsid w:val="00DF7B4E"/>
    <w:rsid w:val="00DF7CB1"/>
    <w:rsid w:val="00DF7F0E"/>
    <w:rsid w:val="00E00267"/>
    <w:rsid w:val="00E005AB"/>
    <w:rsid w:val="00E00AEA"/>
    <w:rsid w:val="00E00C4C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EFA"/>
    <w:rsid w:val="00E03F85"/>
    <w:rsid w:val="00E0439D"/>
    <w:rsid w:val="00E04451"/>
    <w:rsid w:val="00E0452E"/>
    <w:rsid w:val="00E04CEC"/>
    <w:rsid w:val="00E04D61"/>
    <w:rsid w:val="00E057A3"/>
    <w:rsid w:val="00E058B7"/>
    <w:rsid w:val="00E059EC"/>
    <w:rsid w:val="00E05DA5"/>
    <w:rsid w:val="00E05DFD"/>
    <w:rsid w:val="00E05FDF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0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98B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2F73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38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698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312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67D"/>
    <w:rsid w:val="00E74CFC"/>
    <w:rsid w:val="00E75011"/>
    <w:rsid w:val="00E754E2"/>
    <w:rsid w:val="00E7559F"/>
    <w:rsid w:val="00E7569F"/>
    <w:rsid w:val="00E7616D"/>
    <w:rsid w:val="00E7625F"/>
    <w:rsid w:val="00E776EA"/>
    <w:rsid w:val="00E77C54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29F"/>
    <w:rsid w:val="00E8440A"/>
    <w:rsid w:val="00E84461"/>
    <w:rsid w:val="00E844C8"/>
    <w:rsid w:val="00E84957"/>
    <w:rsid w:val="00E84CA0"/>
    <w:rsid w:val="00E84D6A"/>
    <w:rsid w:val="00E85AB7"/>
    <w:rsid w:val="00E85B59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EE9"/>
    <w:rsid w:val="00EA2F58"/>
    <w:rsid w:val="00EA309F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4CC4"/>
    <w:rsid w:val="00EA4CF0"/>
    <w:rsid w:val="00EA50D3"/>
    <w:rsid w:val="00EA5DEB"/>
    <w:rsid w:val="00EA6E4C"/>
    <w:rsid w:val="00EA7297"/>
    <w:rsid w:val="00EA74C1"/>
    <w:rsid w:val="00EA7705"/>
    <w:rsid w:val="00EA7CEC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23"/>
    <w:rsid w:val="00EC7E73"/>
    <w:rsid w:val="00ED0446"/>
    <w:rsid w:val="00ED056F"/>
    <w:rsid w:val="00ED057F"/>
    <w:rsid w:val="00ED10F4"/>
    <w:rsid w:val="00ED1171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489C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6BC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2857"/>
    <w:rsid w:val="00EF2D8B"/>
    <w:rsid w:val="00EF3109"/>
    <w:rsid w:val="00EF322D"/>
    <w:rsid w:val="00EF35B4"/>
    <w:rsid w:val="00EF392D"/>
    <w:rsid w:val="00EF3B86"/>
    <w:rsid w:val="00EF4051"/>
    <w:rsid w:val="00EF416F"/>
    <w:rsid w:val="00EF4513"/>
    <w:rsid w:val="00EF4720"/>
    <w:rsid w:val="00EF4B01"/>
    <w:rsid w:val="00EF4C16"/>
    <w:rsid w:val="00EF52AB"/>
    <w:rsid w:val="00EF57F3"/>
    <w:rsid w:val="00EF58AA"/>
    <w:rsid w:val="00EF5978"/>
    <w:rsid w:val="00EF5A14"/>
    <w:rsid w:val="00EF621C"/>
    <w:rsid w:val="00EF652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2F8C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188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815"/>
    <w:rsid w:val="00F15D45"/>
    <w:rsid w:val="00F15EF2"/>
    <w:rsid w:val="00F1691B"/>
    <w:rsid w:val="00F16969"/>
    <w:rsid w:val="00F16A09"/>
    <w:rsid w:val="00F16A8A"/>
    <w:rsid w:val="00F16E0F"/>
    <w:rsid w:val="00F17233"/>
    <w:rsid w:val="00F17267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6E4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632"/>
    <w:rsid w:val="00F32915"/>
    <w:rsid w:val="00F32D4E"/>
    <w:rsid w:val="00F3371C"/>
    <w:rsid w:val="00F33AF5"/>
    <w:rsid w:val="00F33E4C"/>
    <w:rsid w:val="00F341C8"/>
    <w:rsid w:val="00F34AC6"/>
    <w:rsid w:val="00F34E40"/>
    <w:rsid w:val="00F34EE8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68"/>
    <w:rsid w:val="00F4078C"/>
    <w:rsid w:val="00F40871"/>
    <w:rsid w:val="00F41384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697C"/>
    <w:rsid w:val="00F46C43"/>
    <w:rsid w:val="00F474BA"/>
    <w:rsid w:val="00F47B08"/>
    <w:rsid w:val="00F47B0C"/>
    <w:rsid w:val="00F50211"/>
    <w:rsid w:val="00F50F4C"/>
    <w:rsid w:val="00F5121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2CB8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869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2F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15E"/>
    <w:rsid w:val="00F80439"/>
    <w:rsid w:val="00F80590"/>
    <w:rsid w:val="00F8096C"/>
    <w:rsid w:val="00F80DF4"/>
    <w:rsid w:val="00F811C4"/>
    <w:rsid w:val="00F81225"/>
    <w:rsid w:val="00F813D3"/>
    <w:rsid w:val="00F8172E"/>
    <w:rsid w:val="00F81781"/>
    <w:rsid w:val="00F81861"/>
    <w:rsid w:val="00F81B71"/>
    <w:rsid w:val="00F822B0"/>
    <w:rsid w:val="00F82332"/>
    <w:rsid w:val="00F823E0"/>
    <w:rsid w:val="00F825F5"/>
    <w:rsid w:val="00F8282A"/>
    <w:rsid w:val="00F82AB6"/>
    <w:rsid w:val="00F82E41"/>
    <w:rsid w:val="00F83707"/>
    <w:rsid w:val="00F843EF"/>
    <w:rsid w:val="00F843F8"/>
    <w:rsid w:val="00F844C9"/>
    <w:rsid w:val="00F84558"/>
    <w:rsid w:val="00F84593"/>
    <w:rsid w:val="00F84A36"/>
    <w:rsid w:val="00F84D12"/>
    <w:rsid w:val="00F85023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6D3"/>
    <w:rsid w:val="00F938D4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2A1E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5F3B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9D0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CDB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2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1D8"/>
    <w:rsid w:val="00FC2DEA"/>
    <w:rsid w:val="00FC2E39"/>
    <w:rsid w:val="00FC34BD"/>
    <w:rsid w:val="00FC38F1"/>
    <w:rsid w:val="00FC3CA0"/>
    <w:rsid w:val="00FC42CA"/>
    <w:rsid w:val="00FC42CC"/>
    <w:rsid w:val="00FC43B5"/>
    <w:rsid w:val="00FC4557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194D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5D8C"/>
    <w:rsid w:val="00FF6411"/>
    <w:rsid w:val="00FF6560"/>
    <w:rsid w:val="00FF6AD3"/>
    <w:rsid w:val="00FF6BD9"/>
    <w:rsid w:val="00FF6F71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F9269F5C-2BC2-4FBD-8B54-596EB985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19</Pages>
  <Words>2790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Yanisa, Vasunan</cp:lastModifiedBy>
  <cp:revision>2</cp:revision>
  <cp:lastPrinted>2023-08-10T03:41:00Z</cp:lastPrinted>
  <dcterms:created xsi:type="dcterms:W3CDTF">2023-08-11T07:48:00Z</dcterms:created>
  <dcterms:modified xsi:type="dcterms:W3CDTF">2023-08-11T07:48:00Z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