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1A44C8B1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4E2066">
        <w:rPr>
          <w:rFonts w:ascii="BrowalliaUPC" w:hAnsi="BrowalliaUPC" w:cs="BrowalliaUPC"/>
          <w:sz w:val="28"/>
          <w:szCs w:val="28"/>
          <w:lang w:bidi="th-TH"/>
        </w:rPr>
        <w:t>30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566D1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66D1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AD1BEE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 w:rsidR="00566D1D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E2066"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4E2066"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4E2066">
        <w:rPr>
          <w:rFonts w:ascii="BrowalliaUPC" w:hAnsi="BrowalliaUPC" w:cs="BrowalliaUPC"/>
          <w:sz w:val="28"/>
          <w:szCs w:val="28"/>
          <w:lang w:bidi="th-TH"/>
        </w:rPr>
        <w:t>30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4E2066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E2066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Pr="00411510">
        <w:rPr>
          <w:rFonts w:ascii="BrowalliaUPC" w:hAnsi="BrowalliaUPC" w:cs="BrowalliaUPC"/>
          <w:spacing w:val="-4"/>
          <w:sz w:val="28"/>
          <w:szCs w:val="28"/>
          <w:lang w:bidi="th-TH"/>
        </w:rPr>
        <w:t>34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</w:t>
      </w:r>
      <w:r w:rsidR="00FC2C4F" w:rsidRPr="0041151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41151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5002A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D5002A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413E4B" w14:textId="6206F2AA" w:rsidR="00884701" w:rsidRPr="008429F2" w:rsidRDefault="001A30F8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D5002A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ข้าพเจ้าขอให้สังเกต</w:t>
      </w:r>
      <w:r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 w:rsidRPr="00D500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0F4387">
        <w:rPr>
          <w:rFonts w:ascii="BrowalliaUPC" w:eastAsia="Arial Unicode MS" w:hAnsi="BrowalliaUPC" w:cs="BrowalliaUPC"/>
          <w:sz w:val="28"/>
          <w:szCs w:val="28"/>
          <w:lang w:bidi="th-TH"/>
        </w:rPr>
        <w:t>6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0F4387">
        <w:rPr>
          <w:rFonts w:ascii="BrowalliaUPC" w:eastAsia="Arial Unicode MS" w:hAnsi="BrowalliaUPC" w:cs="BrowalliaUPC"/>
          <w:sz w:val="28"/>
          <w:szCs w:val="28"/>
        </w:rPr>
        <w:t>7</w:t>
      </w:r>
      <w:r w:rsidRPr="00D5002A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="004E0D18" w:rsidRPr="00D5002A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="004E0D18" w:rsidRPr="00D5002A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เหมืองเกลือ (</w:t>
      </w:r>
      <w:r w:rsidR="004E0D18" w:rsidRPr="00360A0B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4E0D18">
        <w:rPr>
          <w:rFonts w:ascii="BrowalliaUPC" w:eastAsia="Arial Unicode MS" w:hAnsi="BrowalliaUPC" w:cs="BrowalliaUPC"/>
          <w:sz w:val="28"/>
          <w:szCs w:val="28"/>
        </w:rPr>
        <w:br/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ดุลยพินิจอย่างมากในการประมาณ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="004E0D18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="004E0D18" w:rsidRPr="00360A0B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="004E0D18" w:rsidRPr="00360A0B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4E0D1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ไม่ได้เปลี่ยนแปลงไปจากเรื่องดังกล่าว</w:t>
      </w:r>
    </w:p>
    <w:p w14:paraId="05C5249E" w14:textId="02B35A7D" w:rsidR="000C795D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35A32276" w14:textId="77777777" w:rsidR="00163B1F" w:rsidRPr="008429F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44F7FFA0" w:rsidR="002C532F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8429F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C952FE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C952FE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04FAA2E6" w:rsidR="00CD4D4E" w:rsidRPr="008429F2" w:rsidRDefault="00A97637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A97637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844290" w:rsidRPr="00A9763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CC0660" w:rsidRPr="00A9763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C0660" w:rsidRPr="00A97637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E0D18" w:rsidRPr="00A97637">
        <w:rPr>
          <w:rFonts w:ascii="BrowalliaUPC" w:hAnsi="BrowalliaUPC" w:cs="BrowalliaUPC"/>
          <w:sz w:val="28"/>
          <w:szCs w:val="28"/>
          <w:lang w:val="en-US" w:bidi="th-TH"/>
        </w:rPr>
        <w:t>6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942F" w14:textId="77777777" w:rsidR="001A7566" w:rsidRDefault="001A7566">
      <w:r>
        <w:separator/>
      </w:r>
    </w:p>
  </w:endnote>
  <w:endnote w:type="continuationSeparator" w:id="0">
    <w:p w14:paraId="16A0A649" w14:textId="77777777" w:rsidR="001A7566" w:rsidRDefault="001A7566">
      <w:r>
        <w:continuationSeparator/>
      </w:r>
    </w:p>
  </w:endnote>
  <w:endnote w:type="continuationNotice" w:id="1">
    <w:p w14:paraId="2F99FF11" w14:textId="77777777" w:rsidR="001A7566" w:rsidRDefault="001A75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25A4" w14:textId="77777777" w:rsidR="001A7566" w:rsidRDefault="001A7566">
      <w:bookmarkStart w:id="0" w:name="_Hlk482348182"/>
      <w:bookmarkEnd w:id="0"/>
      <w:r>
        <w:separator/>
      </w:r>
    </w:p>
  </w:footnote>
  <w:footnote w:type="continuationSeparator" w:id="0">
    <w:p w14:paraId="6AD7F590" w14:textId="77777777" w:rsidR="001A7566" w:rsidRDefault="001A7566">
      <w:r>
        <w:continuationSeparator/>
      </w:r>
    </w:p>
  </w:footnote>
  <w:footnote w:type="continuationNotice" w:id="1">
    <w:p w14:paraId="3746B8A2" w14:textId="77777777" w:rsidR="001A7566" w:rsidRDefault="001A75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A293C43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3C96C783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82C9CB0" wp14:editId="56FB3D0A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8C5A" w14:textId="77777777" w:rsidR="00AD0D64" w:rsidRDefault="00AD0D64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C9CB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" filled="f" stroked="f">
              <v:textbox inset="0,0,0,0">
                <w:txbxContent>
                  <w:p w14:paraId="50C98C5A" w14:textId="77777777" w:rsidR="00AD0D64" w:rsidRDefault="00AD0D64" w:rsidP="00B24A45"/>
                </w:txbxContent>
              </v:textbox>
              <w10:wrap anchorx="page" anchory="page"/>
            </v:shape>
          </w:pict>
        </mc:Fallback>
      </mc:AlternateContent>
    </w: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29878F86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4E78"/>
    <w:rsid w:val="00097FAB"/>
    <w:rsid w:val="000A51A8"/>
    <w:rsid w:val="000B1B4E"/>
    <w:rsid w:val="000B65E3"/>
    <w:rsid w:val="000B7090"/>
    <w:rsid w:val="000C279D"/>
    <w:rsid w:val="000C795D"/>
    <w:rsid w:val="000D0A2F"/>
    <w:rsid w:val="000D2DBF"/>
    <w:rsid w:val="000D7424"/>
    <w:rsid w:val="000E52CE"/>
    <w:rsid w:val="000F3AAB"/>
    <w:rsid w:val="000F4387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43326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A7566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1510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0EB7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3F72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97637"/>
    <w:rsid w:val="00AA219C"/>
    <w:rsid w:val="00AA5C16"/>
    <w:rsid w:val="00AC11C7"/>
    <w:rsid w:val="00AC31D4"/>
    <w:rsid w:val="00AC360A"/>
    <w:rsid w:val="00AC6098"/>
    <w:rsid w:val="00AD0D6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55A93"/>
    <w:rsid w:val="00B55EE8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5002A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6" ma:contentTypeDescription="Create a new document." ma:contentTypeScope="" ma:versionID="87bc1f6e01a2142ddcb663e270280763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4876413740a855820a4d266e01df57b0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51650-3BCC-446D-A8C0-D0B923D05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9c46a28d-acc8-4027-86ce-a8901ee39950"/>
    <ds:schemaRef ds:uri="http://purl.org/dc/terms/"/>
    <ds:schemaRef ds:uri="c2d9b97a-c637-426a-b193-bfdf938e1ab3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cde421d-8dd3-4443-8604-e0f973ea2b4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308</TotalTime>
  <Pages>2</Pages>
  <Words>474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217</cp:revision>
  <cp:lastPrinted>2022-05-11T08:53:00Z</cp:lastPrinted>
  <dcterms:created xsi:type="dcterms:W3CDTF">2019-03-12T06:58:00Z</dcterms:created>
  <dcterms:modified xsi:type="dcterms:W3CDTF">2023-08-15T12:22:00Z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