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8060F3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4D5C63">
              <w:rPr>
                <w:rFonts w:cs="Angsana New"/>
                <w:spacing w:val="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4D5C63">
              <w:rPr>
                <w:rFonts w:cs="Angsana New"/>
                <w:spacing w:val="0"/>
                <w:cs/>
              </w:rPr>
              <w:t>สารบัญ</w:t>
            </w:r>
          </w:p>
        </w:tc>
      </w:tr>
      <w:tr w:rsidR="00135230" w:rsidRPr="008060F3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9676DD8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4FEDD9C6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135230" w:rsidRPr="008060F3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3B2FB5D2" w:rsidR="00135230" w:rsidRPr="004D5C63" w:rsidRDefault="00F80247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4D5C63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8060F3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27247B91" w:rsidR="0012201F" w:rsidRPr="004D5C63" w:rsidRDefault="00F80247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4D5C6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4D5C6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8060F3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78AE9571" w:rsidR="00B36DE8" w:rsidRPr="004D5C63" w:rsidRDefault="00F8024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ลูกหนี้การค้าและลูกหนี้หมุนเวียนอื่น</w:t>
            </w:r>
          </w:p>
        </w:tc>
      </w:tr>
      <w:tr w:rsidR="004E627A" w:rsidRPr="008060F3" w14:paraId="5CA707F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0A599BF" w14:textId="3D8CC54C" w:rsidR="004E627A" w:rsidRPr="004D5C63" w:rsidRDefault="00F8024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4</w:t>
            </w:r>
          </w:p>
        </w:tc>
        <w:tc>
          <w:tcPr>
            <w:tcW w:w="270" w:type="dxa"/>
          </w:tcPr>
          <w:p w14:paraId="4C082B4C" w14:textId="77777777" w:rsidR="004E627A" w:rsidRPr="004D5C63" w:rsidRDefault="004E627A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7071E690" w14:textId="575AB903" w:rsidR="004E627A" w:rsidRPr="004D5C63" w:rsidRDefault="00AA55D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>
              <w:rPr>
                <w:rFonts w:cs="Angsana New" w:hint="cs"/>
                <w:b w:val="0"/>
                <w:bCs w:val="0"/>
                <w:spacing w:val="0"/>
                <w:cs/>
              </w:rPr>
              <w:t>สินทรัพย์ไม่หมุนเวียน</w:t>
            </w:r>
            <w:r w:rsidR="00C46F7B">
              <w:rPr>
                <w:rFonts w:cs="Angsana New" w:hint="cs"/>
                <w:b w:val="0"/>
                <w:bCs w:val="0"/>
                <w:spacing w:val="0"/>
                <w:cs/>
              </w:rPr>
              <w:t>ที่จัดประเภทเป็นสินทรัพย์ที่ถือไว้เพื่อขาย</w:t>
            </w:r>
          </w:p>
        </w:tc>
      </w:tr>
      <w:tr w:rsidR="00B36DE8" w:rsidRPr="008060F3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2474D227" w:rsidR="00B36DE8" w:rsidRPr="004D5C63" w:rsidRDefault="00F8024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5</w:t>
            </w:r>
          </w:p>
        </w:tc>
        <w:tc>
          <w:tcPr>
            <w:tcW w:w="270" w:type="dxa"/>
          </w:tcPr>
          <w:p w14:paraId="15C1E03A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9C3CB5D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อุปกรณ์โครงข่าย</w:t>
            </w:r>
          </w:p>
        </w:tc>
      </w:tr>
      <w:tr w:rsidR="00B36DE8" w:rsidRPr="008060F3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5B1606CC" w:rsidR="00B36DE8" w:rsidRPr="004D5C63" w:rsidRDefault="00F8024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6</w:t>
            </w:r>
          </w:p>
        </w:tc>
        <w:tc>
          <w:tcPr>
            <w:tcW w:w="270" w:type="dxa"/>
          </w:tcPr>
          <w:p w14:paraId="7411F4C9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FE8A79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ที่ดิน อาคาร และอุปกรณ์</w:t>
            </w:r>
          </w:p>
        </w:tc>
      </w:tr>
      <w:tr w:rsidR="00B36DE8" w:rsidRPr="008060F3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48CD8CA9" w:rsidR="00B36DE8" w:rsidRPr="004D5C63" w:rsidRDefault="00F8024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7</w:t>
            </w:r>
          </w:p>
        </w:tc>
        <w:tc>
          <w:tcPr>
            <w:tcW w:w="270" w:type="dxa"/>
          </w:tcPr>
          <w:p w14:paraId="0DC8AC8C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6903A5E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สินทรัพย์สิทธิการใช้</w:t>
            </w:r>
          </w:p>
        </w:tc>
      </w:tr>
      <w:tr w:rsidR="00B36DE8" w:rsidRPr="008060F3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078BD8BA" w:rsidR="00B36DE8" w:rsidRPr="004D5C63" w:rsidRDefault="00F8024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8</w:t>
            </w:r>
          </w:p>
        </w:tc>
        <w:tc>
          <w:tcPr>
            <w:tcW w:w="270" w:type="dxa"/>
          </w:tcPr>
          <w:p w14:paraId="64C1FD46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11E418C" w14:textId="1D004873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หนี้สินที่มีภาระดอกเบี้ย</w:t>
            </w:r>
          </w:p>
        </w:tc>
      </w:tr>
      <w:tr w:rsidR="00B36DE8" w:rsidRPr="008060F3" w14:paraId="1FC14BB9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4A405814" w:rsidR="00B36DE8" w:rsidRPr="004D5C63" w:rsidRDefault="00F8024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9</w:t>
            </w:r>
          </w:p>
        </w:tc>
        <w:tc>
          <w:tcPr>
            <w:tcW w:w="270" w:type="dxa"/>
          </w:tcPr>
          <w:p w14:paraId="4619D791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86FB00A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ส่วนงานดำเนินงานและการจำแนกรายได้</w:t>
            </w:r>
          </w:p>
        </w:tc>
      </w:tr>
      <w:tr w:rsidR="00AF7251" w:rsidRPr="008060F3" w14:paraId="5546B97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D014B57" w14:textId="47BBC9B3" w:rsidR="00AF7251" w:rsidRPr="004D5C63" w:rsidRDefault="00F8024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10</w:t>
            </w:r>
          </w:p>
        </w:tc>
        <w:tc>
          <w:tcPr>
            <w:tcW w:w="270" w:type="dxa"/>
          </w:tcPr>
          <w:p w14:paraId="65B438EC" w14:textId="77777777" w:rsidR="00AF7251" w:rsidRPr="004D5C63" w:rsidRDefault="00AF7251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DF89A5D" w14:textId="00F39665" w:rsidR="00AF7251" w:rsidRPr="004D5C63" w:rsidRDefault="00AF7251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 w:hint="cs"/>
                <w:b w:val="0"/>
                <w:bCs w:val="0"/>
                <w:spacing w:val="0"/>
                <w:cs/>
              </w:rPr>
              <w:t>เงินปันผล</w:t>
            </w:r>
          </w:p>
        </w:tc>
      </w:tr>
      <w:tr w:rsidR="00AF5278" w:rsidRPr="008060F3" w14:paraId="0E07CE1C" w14:textId="77777777" w:rsidTr="00BB1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78FC2D02" w:rsidR="00AF5278" w:rsidRPr="004D5C63" w:rsidRDefault="00F80247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F80247">
              <w:rPr>
                <w:rFonts w:cs="Angsana New" w:hint="cs"/>
                <w:b w:val="0"/>
                <w:bCs w:val="0"/>
                <w:spacing w:val="0"/>
              </w:rPr>
              <w:t>1</w:t>
            </w:r>
            <w:r w:rsidRPr="00F80247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311249D3" w14:textId="7777777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25A6E0B9" w14:textId="10981C25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เครื่องมือทางการเงิน</w:t>
            </w:r>
          </w:p>
        </w:tc>
      </w:tr>
      <w:tr w:rsidR="00AF5278" w:rsidRPr="008060F3" w14:paraId="098BFF76" w14:textId="77777777" w:rsidTr="00BB1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0308AB16" w:rsidR="00AF5278" w:rsidRPr="004D5C63" w:rsidRDefault="00F80247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12</w:t>
            </w:r>
          </w:p>
        </w:tc>
        <w:tc>
          <w:tcPr>
            <w:tcW w:w="270" w:type="dxa"/>
          </w:tcPr>
          <w:p w14:paraId="55B109B2" w14:textId="7777777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3CDCF07" w14:textId="5EDF2260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F5278" w:rsidRPr="008060F3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36760015" w:rsidR="00AF5278" w:rsidRPr="004D5C63" w:rsidRDefault="00F80247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F80247">
              <w:rPr>
                <w:rFonts w:cs="Angsana New"/>
                <w:b w:val="0"/>
                <w:bCs w:val="0"/>
                <w:spacing w:val="0"/>
              </w:rPr>
              <w:t>13</w:t>
            </w:r>
          </w:p>
        </w:tc>
        <w:tc>
          <w:tcPr>
            <w:tcW w:w="270" w:type="dxa"/>
          </w:tcPr>
          <w:p w14:paraId="1284B6A7" w14:textId="7777777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85FE45C" w14:textId="1ACCE7C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หนี้สินที่อาจเกิดขึ้น</w:t>
            </w:r>
          </w:p>
        </w:tc>
      </w:tr>
      <w:tr w:rsidR="00AF5278" w:rsidRPr="008060F3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10C54483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CFF6D5F" w14:textId="7777777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E13C90D" w14:textId="15A5B2B3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B36DE8" w:rsidRPr="008060F3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4BDB98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2B55C99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2AE4927" w14:textId="1B5DB38C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7A37778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6C4B998C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D0A160E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30CE9AAF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110E9C5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551B9759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1E8A1643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74FC3177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A02A43C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6A0C0E86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</w:tbl>
    <w:p w14:paraId="74125BC5" w14:textId="77777777" w:rsidR="00710575" w:rsidRPr="008060F3" w:rsidRDefault="00710575" w:rsidP="003D41E8">
      <w:pPr>
        <w:rPr>
          <w:b/>
          <w:bCs/>
        </w:rPr>
      </w:pPr>
    </w:p>
    <w:p w14:paraId="7F5797C3" w14:textId="77777777" w:rsidR="009E3C9A" w:rsidRPr="004D5C63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pacing w:val="0"/>
        </w:rPr>
      </w:pPr>
      <w:r w:rsidRPr="008060F3">
        <w:br w:type="page"/>
      </w:r>
      <w:r w:rsidR="009E3C9A" w:rsidRPr="004D5C63">
        <w:rPr>
          <w:spacing w:val="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4D5C63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  <w:cs/>
        </w:rPr>
      </w:pPr>
    </w:p>
    <w:p w14:paraId="0D6C3820" w14:textId="3DF35C96" w:rsidR="0009267B" w:rsidRPr="004D5C63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spacing w:val="0"/>
        </w:rPr>
      </w:pPr>
      <w:r w:rsidRPr="004D5C63">
        <w:rPr>
          <w:spacing w:val="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4D5C63">
        <w:rPr>
          <w:spacing w:val="0"/>
          <w:cs/>
        </w:rPr>
        <w:t>เมื่อวันที่</w:t>
      </w:r>
      <w:r w:rsidR="00FB5902" w:rsidRPr="004D5C63">
        <w:rPr>
          <w:spacing w:val="0"/>
        </w:rPr>
        <w:t xml:space="preserve"> </w:t>
      </w:r>
      <w:r w:rsidR="00F80247" w:rsidRPr="00F80247">
        <w:rPr>
          <w:spacing w:val="0"/>
        </w:rPr>
        <w:t>9</w:t>
      </w:r>
      <w:r w:rsidR="006A6912" w:rsidRPr="004D5C63">
        <w:rPr>
          <w:rFonts w:hint="cs"/>
          <w:spacing w:val="0"/>
          <w:cs/>
        </w:rPr>
        <w:t xml:space="preserve"> สิงหาคม</w:t>
      </w:r>
      <w:r w:rsidR="00642BF3" w:rsidRPr="004D5C63">
        <w:rPr>
          <w:rFonts w:hint="cs"/>
          <w:spacing w:val="0"/>
          <w:cs/>
        </w:rPr>
        <w:t xml:space="preserve"> </w:t>
      </w:r>
      <w:r w:rsidR="00F80247" w:rsidRPr="00F80247">
        <w:rPr>
          <w:spacing w:val="0"/>
        </w:rPr>
        <w:t>2566</w:t>
      </w:r>
    </w:p>
    <w:p w14:paraId="0554470E" w14:textId="67BA8B0A" w:rsidR="0035760D" w:rsidRPr="008060F3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trike/>
        </w:rPr>
      </w:pPr>
    </w:p>
    <w:p w14:paraId="0D3699E3" w14:textId="0798E58D" w:rsidR="0009267B" w:rsidRPr="004D5C63" w:rsidRDefault="00F80247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F80247">
        <w:rPr>
          <w:b/>
          <w:bCs/>
          <w:spacing w:val="0"/>
        </w:rPr>
        <w:t>1</w:t>
      </w:r>
      <w:r w:rsidR="00805CAE" w:rsidRPr="004D5C63">
        <w:rPr>
          <w:b/>
          <w:bCs/>
          <w:spacing w:val="0"/>
          <w:cs/>
          <w:lang w:val="th-TH"/>
        </w:rPr>
        <w:tab/>
      </w:r>
      <w:r w:rsidR="0009267B" w:rsidRPr="004D5C63">
        <w:rPr>
          <w:b/>
          <w:bCs/>
          <w:spacing w:val="0"/>
          <w:cs/>
          <w:lang w:val="th-TH"/>
        </w:rPr>
        <w:t>เกณฑ์การจัดทำงบการเงินระหว่างกาล</w:t>
      </w:r>
    </w:p>
    <w:p w14:paraId="509467B3" w14:textId="77777777" w:rsidR="0009267B" w:rsidRPr="004D5C63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spacing w:val="0"/>
        </w:rPr>
      </w:pPr>
    </w:p>
    <w:p w14:paraId="685B26B3" w14:textId="14B74CB8" w:rsidR="0009267B" w:rsidRPr="004D5C63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</w:rPr>
      </w:pPr>
      <w:r w:rsidRPr="004D5C63">
        <w:rPr>
          <w:spacing w:val="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4D5C63">
        <w:rPr>
          <w:spacing w:val="0"/>
        </w:rPr>
        <w:br/>
      </w:r>
      <w:r w:rsidRPr="004D5C63">
        <w:rPr>
          <w:spacing w:val="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4D5C63">
        <w:rPr>
          <w:spacing w:val="0"/>
        </w:rPr>
        <w:br/>
      </w:r>
      <w:r w:rsidRPr="004D5C63">
        <w:rPr>
          <w:spacing w:val="0"/>
          <w:cs/>
        </w:rPr>
        <w:t xml:space="preserve">ฉบับที่ </w:t>
      </w:r>
      <w:r w:rsidR="00F80247" w:rsidRPr="00F80247">
        <w:rPr>
          <w:spacing w:val="0"/>
        </w:rPr>
        <w:t>34</w:t>
      </w:r>
      <w:r w:rsidRPr="004D5C63">
        <w:rPr>
          <w:spacing w:val="0"/>
          <w:cs/>
        </w:rPr>
        <w:t xml:space="preserve"> เรื่อง </w:t>
      </w:r>
      <w:r w:rsidRPr="004D5C63">
        <w:rPr>
          <w:i/>
          <w:iCs/>
          <w:spacing w:val="0"/>
          <w:cs/>
        </w:rPr>
        <w:t>การรายงานทางการเงินระหว่างกาล</w:t>
      </w:r>
      <w:r w:rsidRPr="004D5C63">
        <w:rPr>
          <w:spacing w:val="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4D5C63">
        <w:rPr>
          <w:spacing w:val="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4D5C63">
        <w:rPr>
          <w:spacing w:val="0"/>
          <w:cs/>
        </w:rPr>
        <w:t xml:space="preserve">่ </w:t>
      </w:r>
      <w:r w:rsidR="00F80247" w:rsidRPr="00F80247">
        <w:rPr>
          <w:spacing w:val="0"/>
        </w:rPr>
        <w:t>31</w:t>
      </w:r>
      <w:r w:rsidR="000F2132" w:rsidRPr="004D5C63">
        <w:rPr>
          <w:spacing w:val="0"/>
        </w:rPr>
        <w:t xml:space="preserve"> </w:t>
      </w:r>
      <w:r w:rsidR="00822342" w:rsidRPr="004D5C63">
        <w:rPr>
          <w:spacing w:val="0"/>
          <w:cs/>
        </w:rPr>
        <w:t>ธันวาคม</w:t>
      </w:r>
      <w:r w:rsidR="000F2132" w:rsidRPr="004D5C63">
        <w:rPr>
          <w:spacing w:val="0"/>
        </w:rPr>
        <w:t xml:space="preserve"> </w:t>
      </w:r>
      <w:r w:rsidR="00F80247" w:rsidRPr="00F80247">
        <w:rPr>
          <w:spacing w:val="0"/>
        </w:rPr>
        <w:t>2565</w:t>
      </w:r>
    </w:p>
    <w:p w14:paraId="4EE1E1E9" w14:textId="77777777" w:rsidR="008E531E" w:rsidRPr="004D5C63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eastAsia="MS Mincho"/>
          <w:spacing w:val="0"/>
          <w:cs/>
          <w:lang w:val="en-GB"/>
        </w:rPr>
      </w:pPr>
    </w:p>
    <w:p w14:paraId="4AA476B2" w14:textId="0C6FD838" w:rsidR="00886BE1" w:rsidRPr="004D5C63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pacing w:val="0"/>
        </w:rPr>
      </w:pPr>
      <w:r w:rsidRPr="004D5C63">
        <w:rPr>
          <w:spacing w:val="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</w:t>
      </w:r>
      <w:r w:rsidR="0084395B">
        <w:rPr>
          <w:spacing w:val="0"/>
        </w:rPr>
        <w:t>[</w:t>
      </w:r>
      <w:r w:rsidRPr="004D5C63">
        <w:rPr>
          <w:spacing w:val="0"/>
          <w:cs/>
        </w:rPr>
        <w:t xml:space="preserve">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80247" w:rsidRPr="00F80247">
        <w:rPr>
          <w:spacing w:val="0"/>
        </w:rPr>
        <w:t>31</w:t>
      </w:r>
      <w:r w:rsidRPr="004D5C63">
        <w:rPr>
          <w:spacing w:val="0"/>
        </w:rPr>
        <w:t xml:space="preserve"> </w:t>
      </w:r>
      <w:r w:rsidRPr="004D5C63">
        <w:rPr>
          <w:spacing w:val="0"/>
          <w:cs/>
        </w:rPr>
        <w:t xml:space="preserve">ธันวาคม </w:t>
      </w:r>
      <w:r w:rsidR="00F80247" w:rsidRPr="00F80247">
        <w:rPr>
          <w:spacing w:val="0"/>
        </w:rPr>
        <w:t>2565</w:t>
      </w:r>
    </w:p>
    <w:p w14:paraId="647F32FA" w14:textId="77777777" w:rsidR="00345FE7" w:rsidRPr="004D5C63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Cs/>
          <w:spacing w:val="0"/>
        </w:rPr>
      </w:pPr>
    </w:p>
    <w:p w14:paraId="7ED385D2" w14:textId="3D7D354D" w:rsidR="00F212CE" w:rsidRPr="004D5C63" w:rsidRDefault="00F80247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cs/>
          <w:lang w:val="th-TH"/>
        </w:rPr>
      </w:pPr>
      <w:r w:rsidRPr="00F80247">
        <w:rPr>
          <w:b/>
          <w:bCs/>
          <w:spacing w:val="0"/>
        </w:rPr>
        <w:t>2</w:t>
      </w:r>
      <w:r w:rsidR="00805CAE" w:rsidRPr="004D5C63">
        <w:rPr>
          <w:b/>
          <w:bCs/>
          <w:spacing w:val="0"/>
          <w:cs/>
          <w:lang w:val="th-TH"/>
        </w:rPr>
        <w:tab/>
      </w:r>
      <w:r w:rsidR="00F212CE" w:rsidRPr="004D5C63">
        <w:rPr>
          <w:b/>
          <w:bCs/>
          <w:spacing w:val="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4D5C63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lang w:val="en-US"/>
        </w:rPr>
      </w:pPr>
    </w:p>
    <w:p w14:paraId="0B81425A" w14:textId="06AFECB6" w:rsidR="00D01187" w:rsidRPr="004D5C63" w:rsidRDefault="00AF5278" w:rsidP="009A0048">
      <w:pPr>
        <w:tabs>
          <w:tab w:val="left" w:pos="540"/>
        </w:tabs>
        <w:ind w:left="540" w:right="65"/>
        <w:jc w:val="thaiDistribute"/>
        <w:rPr>
          <w:b/>
          <w:spacing w:val="0"/>
        </w:rPr>
      </w:pPr>
      <w:r w:rsidRPr="004D5C63">
        <w:rPr>
          <w:rFonts w:hint="cs"/>
          <w:b/>
          <w:spacing w:val="0"/>
          <w:cs/>
        </w:rPr>
        <w:t>บุคคลหรือกิจการที่เกี่ยวข้องกันที่</w:t>
      </w:r>
      <w:r w:rsidR="00611E72" w:rsidRPr="004D5C63">
        <w:rPr>
          <w:b/>
          <w:spacing w:val="0"/>
          <w:cs/>
        </w:rPr>
        <w:t>มีรายการระหว่างกันที่มีนัยสำคัญ</w:t>
      </w:r>
      <w:r w:rsidRPr="004D5C63">
        <w:rPr>
          <w:rFonts w:hint="cs"/>
          <w:b/>
          <w:spacing w:val="0"/>
          <w:cs/>
        </w:rPr>
        <w:t>กับกลุ่มบริษัท</w:t>
      </w:r>
      <w:r w:rsidR="00611E72" w:rsidRPr="004D5C63">
        <w:rPr>
          <w:b/>
          <w:spacing w:val="0"/>
          <w:cs/>
        </w:rPr>
        <w:t>ในระหว่างงวด</w:t>
      </w:r>
      <w:r w:rsidRPr="004D5C63">
        <w:rPr>
          <w:rFonts w:hint="cs"/>
          <w:b/>
          <w:spacing w:val="0"/>
          <w:cs/>
        </w:rPr>
        <w:t xml:space="preserve"> มี</w:t>
      </w:r>
      <w:r w:rsidR="00611E72" w:rsidRPr="004D5C63">
        <w:rPr>
          <w:b/>
          <w:spacing w:val="0"/>
          <w:cs/>
        </w:rPr>
        <w:t>ดังต่อไปนี้</w:t>
      </w:r>
    </w:p>
    <w:p w14:paraId="78DB36FB" w14:textId="77777777" w:rsidR="00E269F1" w:rsidRPr="004D5C63" w:rsidRDefault="00E269F1" w:rsidP="00AF527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92"/>
      </w:tblGrid>
      <w:tr w:rsidR="00526911" w:rsidRPr="004D5C63" w14:paraId="506FB69C" w14:textId="77777777" w:rsidTr="00A07F01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4D5C63" w:rsidRDefault="00E269F1" w:rsidP="003D41E8">
            <w:pPr>
              <w:ind w:right="-108"/>
              <w:rPr>
                <w:b/>
                <w:bCs/>
                <w:spacing w:val="0"/>
              </w:rPr>
            </w:pPr>
            <w:r w:rsidRPr="004D5C63">
              <w:rPr>
                <w:spacing w:val="0"/>
              </w:rPr>
              <w:br w:type="page"/>
            </w:r>
            <w:r w:rsidRPr="004D5C63">
              <w:rPr>
                <w:bCs/>
                <w:spacing w:val="0"/>
              </w:rPr>
              <w:br w:type="page"/>
            </w:r>
            <w:r w:rsidR="00526911" w:rsidRPr="004D5C63">
              <w:rPr>
                <w:b/>
                <w:bCs/>
                <w:spacing w:val="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3E7E0CE" w14:textId="77777777" w:rsidR="00526911" w:rsidRPr="004D5C63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  <w:rtl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ประเทศที่จัดตั้ง</w:t>
            </w:r>
          </w:p>
        </w:tc>
        <w:tc>
          <w:tcPr>
            <w:tcW w:w="3492" w:type="dxa"/>
          </w:tcPr>
          <w:p w14:paraId="71A7E100" w14:textId="6BD9CAD7" w:rsidR="00526911" w:rsidRPr="004D5C63" w:rsidRDefault="00526911" w:rsidP="00CC246F">
            <w:pPr>
              <w:spacing w:line="380" w:lineRule="exact"/>
              <w:ind w:left="14"/>
              <w:jc w:val="thaiDistribute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ลักษณะความสัมพันธ์</w:t>
            </w:r>
          </w:p>
        </w:tc>
      </w:tr>
      <w:tr w:rsidR="00526911" w:rsidRPr="004D5C63" w14:paraId="1D2FF9E2" w14:textId="77777777" w:rsidTr="00A07F01">
        <w:trPr>
          <w:trHeight w:val="20"/>
        </w:trPr>
        <w:tc>
          <w:tcPr>
            <w:tcW w:w="4140" w:type="dxa"/>
          </w:tcPr>
          <w:p w14:paraId="68BD5104" w14:textId="77777777" w:rsidR="00CC246F" w:rsidRPr="004D5C63" w:rsidRDefault="00271BF4" w:rsidP="003D41E8">
            <w:pPr>
              <w:ind w:right="-108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41D9F832" w14:textId="77777777" w:rsidR="00526911" w:rsidRPr="004D5C63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621365A9" w14:textId="77777777" w:rsidR="00526911" w:rsidRPr="004D5C63" w:rsidRDefault="00CC246F" w:rsidP="00CC246F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บริษัทย่อย</w:t>
            </w:r>
          </w:p>
        </w:tc>
      </w:tr>
      <w:tr w:rsidR="0098397D" w:rsidRPr="004D5C63" w14:paraId="4A2950D7" w14:textId="77777777" w:rsidTr="00A07F01">
        <w:trPr>
          <w:trHeight w:val="20"/>
        </w:trPr>
        <w:tc>
          <w:tcPr>
            <w:tcW w:w="4140" w:type="dxa"/>
          </w:tcPr>
          <w:p w14:paraId="549225BF" w14:textId="77777777" w:rsidR="0098397D" w:rsidRPr="008201DA" w:rsidRDefault="0098397D" w:rsidP="0098397D">
            <w:pPr>
              <w:ind w:right="-108"/>
              <w:rPr>
                <w:spacing w:val="0"/>
                <w:cs/>
              </w:rPr>
            </w:pPr>
            <w:r w:rsidRPr="008201DA">
              <w:rPr>
                <w:spacing w:val="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5BEF7A4" w14:textId="77777777" w:rsidR="0098397D" w:rsidRPr="008201DA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8201DA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3437D34B" w14:textId="2FC9832E" w:rsidR="007A77ED" w:rsidRPr="008201DA" w:rsidRDefault="00EB04AA" w:rsidP="00A07F01">
            <w:pPr>
              <w:spacing w:line="380" w:lineRule="exact"/>
              <w:ind w:left="14"/>
              <w:rPr>
                <w:spacing w:val="0"/>
              </w:rPr>
            </w:pPr>
            <w:r w:rsidRPr="008201DA">
              <w:rPr>
                <w:rFonts w:hint="cs"/>
                <w:spacing w:val="0"/>
                <w:cs/>
              </w:rPr>
              <w:t>บริษัทร่วม</w:t>
            </w:r>
            <w:r w:rsidR="00873360">
              <w:rPr>
                <w:spacing w:val="0"/>
              </w:rPr>
              <w:t xml:space="preserve"> </w:t>
            </w:r>
            <w:r w:rsidRPr="008201DA">
              <w:rPr>
                <w:rFonts w:hint="cs"/>
                <w:spacing w:val="0"/>
                <w:cs/>
              </w:rPr>
              <w:t xml:space="preserve">จนถึงเดือนเมษายน </w:t>
            </w:r>
            <w:r w:rsidR="00F80247" w:rsidRPr="00F80247">
              <w:rPr>
                <w:spacing w:val="0"/>
              </w:rPr>
              <w:t>25</w:t>
            </w:r>
            <w:r w:rsidR="00A07F01">
              <w:rPr>
                <w:spacing w:val="0"/>
              </w:rPr>
              <w:t xml:space="preserve">66 </w:t>
            </w:r>
            <w:r w:rsidR="00A07F01">
              <w:rPr>
                <w:rFonts w:hint="cs"/>
                <w:spacing w:val="0"/>
                <w:cs/>
              </w:rPr>
              <w:t>และ</w:t>
            </w:r>
          </w:p>
          <w:p w14:paraId="0A2F0D99" w14:textId="2576064F" w:rsidR="0098397D" w:rsidRPr="008201DA" w:rsidRDefault="0048561F" w:rsidP="00A06764">
            <w:pPr>
              <w:tabs>
                <w:tab w:val="clear" w:pos="227"/>
                <w:tab w:val="clear" w:pos="454"/>
                <w:tab w:val="left" w:pos="230"/>
              </w:tabs>
              <w:spacing w:line="380" w:lineRule="exact"/>
              <w:ind w:left="230"/>
              <w:jc w:val="thaiDistribute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มี</w:t>
            </w:r>
            <w:r w:rsidR="00A06764" w:rsidRPr="00A06764">
              <w:rPr>
                <w:spacing w:val="0"/>
                <w:cs/>
              </w:rPr>
              <w:t>บริษัทใหญ่ของผู้ถือหุ้นรายใหญ่</w:t>
            </w:r>
            <w:r w:rsidR="00917F70" w:rsidRPr="008201DA">
              <w:rPr>
                <w:rFonts w:hint="cs"/>
                <w:spacing w:val="0"/>
                <w:cs/>
              </w:rPr>
              <w:t>ร่วมกัน</w:t>
            </w:r>
          </w:p>
        </w:tc>
      </w:tr>
      <w:tr w:rsidR="0098397D" w:rsidRPr="004D5C63" w14:paraId="1FD73367" w14:textId="77777777" w:rsidTr="00A07F01">
        <w:trPr>
          <w:trHeight w:val="20"/>
        </w:trPr>
        <w:tc>
          <w:tcPr>
            <w:tcW w:w="4140" w:type="dxa"/>
          </w:tcPr>
          <w:p w14:paraId="2E0F3308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</w:rPr>
              <w:t xml:space="preserve">TIME DOTCOM INTERNATIONAL </w:t>
            </w:r>
          </w:p>
          <w:p w14:paraId="1825751A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</w:rPr>
              <w:t xml:space="preserve">   SDN BHD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00A2CF3" w14:textId="77777777" w:rsidR="0098397D" w:rsidRPr="004D5C6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516B638F" w14:textId="13026C36" w:rsidR="0098397D" w:rsidRPr="004D5C63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spacing w:val="0"/>
              </w:rPr>
            </w:pPr>
            <w:r w:rsidRPr="004D5C63">
              <w:rPr>
                <w:spacing w:val="0"/>
                <w:cs/>
              </w:rPr>
              <w:t>ผู้ถือหุ้นรายใหญ่ ถือหุ้นในบริษัท</w:t>
            </w:r>
            <w:r w:rsidR="00611E72" w:rsidRPr="004D5C63">
              <w:rPr>
                <w:spacing w:val="0"/>
                <w:cs/>
              </w:rPr>
              <w:t>ตั้งแต่</w:t>
            </w:r>
            <w:r w:rsidRPr="004D5C63">
              <w:rPr>
                <w:spacing w:val="0"/>
                <w:cs/>
              </w:rPr>
              <w:br/>
              <w:t xml:space="preserve">   ร้อยละ </w:t>
            </w:r>
            <w:r w:rsidR="00F80247" w:rsidRPr="00F80247">
              <w:rPr>
                <w:spacing w:val="0"/>
              </w:rPr>
              <w:t>10</w:t>
            </w:r>
            <w:r w:rsidRPr="004D5C63">
              <w:rPr>
                <w:spacing w:val="0"/>
                <w:cs/>
              </w:rPr>
              <w:t xml:space="preserve"> ขึ้นไป และมี</w:t>
            </w:r>
            <w:r w:rsidR="00611E72" w:rsidRPr="004D5C63">
              <w:rPr>
                <w:spacing w:val="0"/>
                <w:cs/>
              </w:rPr>
              <w:t>ผู้แทนเป็น</w:t>
            </w:r>
            <w:r w:rsidRPr="004D5C63">
              <w:rPr>
                <w:spacing w:val="0"/>
              </w:rPr>
              <w:br/>
              <w:t xml:space="preserve">   </w:t>
            </w:r>
            <w:r w:rsidRPr="004D5C63">
              <w:rPr>
                <w:spacing w:val="0"/>
                <w:cs/>
              </w:rPr>
              <w:t>กรรมการของบริษัท</w:t>
            </w:r>
          </w:p>
        </w:tc>
      </w:tr>
      <w:tr w:rsidR="00FE3432" w:rsidRPr="004D5C63" w14:paraId="49C4D3BE" w14:textId="77777777" w:rsidTr="00A07F01">
        <w:trPr>
          <w:trHeight w:val="20"/>
        </w:trPr>
        <w:tc>
          <w:tcPr>
            <w:tcW w:w="4140" w:type="dxa"/>
          </w:tcPr>
          <w:p w14:paraId="406B32FB" w14:textId="77777777" w:rsidR="00FE3432" w:rsidRPr="004D5C63" w:rsidRDefault="00FE3432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6B8FAF68" w14:textId="77777777" w:rsidR="00FE3432" w:rsidRPr="004D5C63" w:rsidRDefault="00FE3432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</w:p>
        </w:tc>
        <w:tc>
          <w:tcPr>
            <w:tcW w:w="3492" w:type="dxa"/>
          </w:tcPr>
          <w:p w14:paraId="02491C06" w14:textId="77777777" w:rsidR="00FE3432" w:rsidRPr="004D5C63" w:rsidRDefault="00FE3432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</w:p>
        </w:tc>
      </w:tr>
      <w:tr w:rsidR="0098397D" w:rsidRPr="004D5C63" w14:paraId="7811F785" w14:textId="77777777" w:rsidTr="00A07F01">
        <w:trPr>
          <w:trHeight w:val="20"/>
        </w:trPr>
        <w:tc>
          <w:tcPr>
            <w:tcW w:w="4140" w:type="dxa"/>
          </w:tcPr>
          <w:p w14:paraId="1DDBB0B7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4D5C63">
              <w:rPr>
                <w:spacing w:val="0"/>
              </w:rPr>
              <w:lastRenderedPageBreak/>
              <w:t>TIME DOTCOM BERHAD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10171C19" w14:textId="77777777" w:rsidR="0098397D" w:rsidRPr="004D5C6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4D5C63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619DA6B9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บริษัทใหญ่ของผู้ถือหุ้นรายใหญ่</w:t>
            </w:r>
          </w:p>
        </w:tc>
      </w:tr>
      <w:tr w:rsidR="0098397D" w:rsidRPr="004D5C63" w14:paraId="410213FA" w14:textId="77777777" w:rsidTr="00A07F01">
        <w:trPr>
          <w:trHeight w:val="20"/>
        </w:trPr>
        <w:tc>
          <w:tcPr>
            <w:tcW w:w="4140" w:type="dxa"/>
          </w:tcPr>
          <w:p w14:paraId="6451B43B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4D5C63">
              <w:rPr>
                <w:spacing w:val="0"/>
              </w:rPr>
              <w:t xml:space="preserve">TT </w:t>
            </w:r>
            <w:proofErr w:type="spellStart"/>
            <w:r w:rsidRPr="004D5C63">
              <w:rPr>
                <w:spacing w:val="0"/>
              </w:rPr>
              <w:t>dotCom</w:t>
            </w:r>
            <w:proofErr w:type="spellEnd"/>
            <w:r w:rsidRPr="004D5C63">
              <w:rPr>
                <w:spacing w:val="0"/>
              </w:rPr>
              <w:t xml:space="preserve"> </w:t>
            </w:r>
            <w:proofErr w:type="spellStart"/>
            <w:r w:rsidRPr="004D5C63">
              <w:rPr>
                <w:spacing w:val="0"/>
              </w:rPr>
              <w:t>Sdn</w:t>
            </w:r>
            <w:proofErr w:type="spellEnd"/>
            <w:r w:rsidR="002F7B3E" w:rsidRPr="004D5C63">
              <w:rPr>
                <w:spacing w:val="0"/>
              </w:rPr>
              <w:t>.</w:t>
            </w:r>
            <w:r w:rsidRPr="004D5C63">
              <w:rPr>
                <w:spacing w:val="0"/>
              </w:rPr>
              <w:t xml:space="preserve"> Bhd</w:t>
            </w:r>
            <w:r w:rsidR="002F7B3E" w:rsidRPr="004D5C63">
              <w:rPr>
                <w:spacing w:val="0"/>
              </w:rPr>
              <w:t>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D7C32A5" w14:textId="77777777" w:rsidR="0098397D" w:rsidRPr="004D5C6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4D5C63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0AFBD69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E152C3" w:rsidRPr="004D5C63" w14:paraId="3190882C" w14:textId="77777777" w:rsidTr="00A07F01">
        <w:trPr>
          <w:trHeight w:val="20"/>
        </w:trPr>
        <w:tc>
          <w:tcPr>
            <w:tcW w:w="4140" w:type="dxa"/>
          </w:tcPr>
          <w:p w14:paraId="1FBEC473" w14:textId="63017845" w:rsidR="00E152C3" w:rsidRPr="004D5C63" w:rsidRDefault="00E152C3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</w:rPr>
              <w:t xml:space="preserve">TIME </w:t>
            </w:r>
            <w:proofErr w:type="spellStart"/>
            <w:r w:rsidRPr="004D5C63">
              <w:rPr>
                <w:spacing w:val="0"/>
              </w:rPr>
              <w:t>dotCom</w:t>
            </w:r>
            <w:proofErr w:type="spellEnd"/>
            <w:r w:rsidRPr="004D5C63">
              <w:rPr>
                <w:spacing w:val="0"/>
              </w:rPr>
              <w:t xml:space="preserve"> (Cambodia) Co., Ltd.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48342A5" w14:textId="3D84EFD3" w:rsidR="00E152C3" w:rsidRPr="004D5C63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rFonts w:hint="cs"/>
                <w:spacing w:val="0"/>
                <w:cs/>
              </w:rPr>
              <w:t>กัมพูชา</w:t>
            </w:r>
          </w:p>
        </w:tc>
        <w:tc>
          <w:tcPr>
            <w:tcW w:w="3492" w:type="dxa"/>
          </w:tcPr>
          <w:p w14:paraId="6AA0B018" w14:textId="1AB242EC" w:rsidR="00E152C3" w:rsidRPr="004D5C63" w:rsidRDefault="00E152C3" w:rsidP="00051472">
            <w:pPr>
              <w:spacing w:line="380" w:lineRule="exact"/>
              <w:jc w:val="thaiDistribute"/>
              <w:rPr>
                <w:spacing w:val="0"/>
                <w:cs/>
              </w:rPr>
            </w:pPr>
            <w:r w:rsidRPr="004D5C63">
              <w:rPr>
                <w:rFonts w:hint="cs"/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689C3CE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4D5C63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4D5C63">
              <w:rPr>
                <w:spacing w:val="0"/>
              </w:rPr>
              <w:t xml:space="preserve">CMC Telecommunication Infrastructure </w:t>
            </w:r>
          </w:p>
          <w:p w14:paraId="689D1632" w14:textId="77777777" w:rsidR="0098397D" w:rsidRPr="004D5C63" w:rsidRDefault="0098397D" w:rsidP="0098397D">
            <w:pPr>
              <w:spacing w:line="380" w:lineRule="exact"/>
              <w:ind w:left="14"/>
              <w:rPr>
                <w:spacing w:val="0"/>
                <w:cs/>
              </w:rPr>
            </w:pPr>
            <w:r w:rsidRPr="004D5C63">
              <w:rPr>
                <w:spacing w:val="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4D5C6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เวียดนาม</w:t>
            </w:r>
          </w:p>
        </w:tc>
        <w:tc>
          <w:tcPr>
            <w:tcW w:w="3510" w:type="dxa"/>
            <w:gridSpan w:val="2"/>
          </w:tcPr>
          <w:p w14:paraId="7EE9C0F4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53A5BF17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4D5C63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4D5C63">
              <w:rPr>
                <w:spacing w:val="0"/>
              </w:rPr>
              <w:t xml:space="preserve">TIME </w:t>
            </w:r>
            <w:proofErr w:type="spellStart"/>
            <w:r w:rsidRPr="004D5C63">
              <w:rPr>
                <w:spacing w:val="0"/>
              </w:rPr>
              <w:t>dotCom</w:t>
            </w:r>
            <w:proofErr w:type="spellEnd"/>
            <w:r w:rsidRPr="004D5C63">
              <w:rPr>
                <w:spacing w:val="0"/>
              </w:rPr>
              <w:t xml:space="preserve"> Global Services </w:t>
            </w:r>
            <w:proofErr w:type="spellStart"/>
            <w:r w:rsidRPr="004D5C63">
              <w:rPr>
                <w:spacing w:val="0"/>
              </w:rPr>
              <w:t>Sdn</w:t>
            </w:r>
            <w:proofErr w:type="spellEnd"/>
            <w:r w:rsidR="002F7B3E" w:rsidRPr="004D5C63">
              <w:rPr>
                <w:spacing w:val="0"/>
              </w:rPr>
              <w:t>.</w:t>
            </w:r>
            <w:r w:rsidRPr="004D5C63">
              <w:rPr>
                <w:spacing w:val="0"/>
              </w:rPr>
              <w:t xml:space="preserve"> Bhd</w:t>
            </w:r>
            <w:r w:rsidR="002F7B3E" w:rsidRPr="004D5C63">
              <w:rPr>
                <w:spacing w:val="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4D5C6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4366A3C6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</w:tbl>
    <w:p w14:paraId="1B2092AA" w14:textId="7355777C" w:rsidR="00F97627" w:rsidRPr="00AF5278" w:rsidRDefault="00F97627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67"/>
        <w:gridCol w:w="1083"/>
      </w:tblGrid>
      <w:tr w:rsidR="00AB3651" w:rsidRPr="008060F3" w14:paraId="587D5943" w14:textId="77777777" w:rsidTr="00736974">
        <w:trPr>
          <w:tblHeader/>
        </w:trPr>
        <w:tc>
          <w:tcPr>
            <w:tcW w:w="4050" w:type="dxa"/>
            <w:shd w:val="clear" w:color="auto" w:fill="auto"/>
          </w:tcPr>
          <w:p w14:paraId="555C5816" w14:textId="77777777" w:rsidR="00AB3651" w:rsidRPr="008060F3" w:rsidRDefault="00AB3651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i/>
                <w:iCs/>
                <w:spacing w:val="-6"/>
              </w:rPr>
            </w:pPr>
            <w:r w:rsidRPr="008060F3">
              <w:rPr>
                <w:b/>
                <w:bCs/>
                <w:i/>
                <w:iCs/>
                <w:spacing w:val="-6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2AC16F9" w14:textId="77777777" w:rsidR="00AB3651" w:rsidRPr="004D5C63" w:rsidRDefault="00AB3651" w:rsidP="001C5BBC">
            <w:pPr>
              <w:spacing w:line="240" w:lineRule="auto"/>
              <w:ind w:right="72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EFA41D9" w14:textId="77777777" w:rsidR="00AB3651" w:rsidRPr="004D5C63" w:rsidRDefault="00AB3651" w:rsidP="001C5BBC">
            <w:pPr>
              <w:spacing w:line="240" w:lineRule="auto"/>
              <w:ind w:right="72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1BCF12E" w14:textId="77777777" w:rsidR="00AB3651" w:rsidRPr="004D5C63" w:rsidRDefault="00AB3651" w:rsidP="001C5BBC">
            <w:pPr>
              <w:spacing w:line="240" w:lineRule="auto"/>
              <w:ind w:right="72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AB3651" w:rsidRPr="008060F3" w14:paraId="3B626BBA" w14:textId="77777777" w:rsidTr="00736974">
        <w:trPr>
          <w:tblHeader/>
        </w:trPr>
        <w:tc>
          <w:tcPr>
            <w:tcW w:w="4050" w:type="dxa"/>
            <w:shd w:val="clear" w:color="auto" w:fill="auto"/>
          </w:tcPr>
          <w:p w14:paraId="5BD63A3A" w14:textId="149B81E9" w:rsidR="00AB3651" w:rsidRPr="008060F3" w:rsidRDefault="00AB3651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-6"/>
                <w:cs/>
              </w:rPr>
            </w:pPr>
            <w:r w:rsidRPr="008060F3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 w:rsidR="006A6912">
              <w:rPr>
                <w:rFonts w:hint="cs"/>
                <w:b/>
                <w:bCs/>
                <w:i/>
                <w:iCs/>
                <w:spacing w:val="-6"/>
                <w:cs/>
              </w:rPr>
              <w:t>หก</w:t>
            </w:r>
            <w:r w:rsidRPr="008060F3">
              <w:rPr>
                <w:b/>
                <w:bCs/>
                <w:i/>
                <w:iCs/>
                <w:spacing w:val="-6"/>
                <w:cs/>
              </w:rPr>
              <w:t>เดือนสิ้นสุดวันที่</w:t>
            </w:r>
            <w:r w:rsidRPr="008060F3">
              <w:rPr>
                <w:b/>
                <w:bCs/>
                <w:i/>
                <w:iCs/>
                <w:spacing w:val="-6"/>
              </w:rPr>
              <w:t xml:space="preserve"> </w:t>
            </w:r>
            <w:r w:rsidR="00F80247" w:rsidRPr="00F80247">
              <w:rPr>
                <w:b/>
                <w:bCs/>
                <w:i/>
                <w:iCs/>
                <w:spacing w:val="-6"/>
              </w:rPr>
              <w:t>30</w:t>
            </w:r>
            <w:r w:rsidR="006A6912">
              <w:rPr>
                <w:rFonts w:hint="cs"/>
                <w:b/>
                <w:bCs/>
                <w:i/>
                <w:iCs/>
                <w:spacing w:val="-6"/>
                <w:cs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</w:tcPr>
          <w:p w14:paraId="4484A992" w14:textId="530CDBCC" w:rsidR="00AB3651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06A3276" w14:textId="77777777" w:rsidR="00AB3651" w:rsidRPr="004D5C63" w:rsidRDefault="00AB3651" w:rsidP="001C5BBC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1EAC56" w14:textId="033E525A" w:rsidR="00AB3651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4C6466B" w14:textId="77777777" w:rsidR="00AB3651" w:rsidRPr="004D5C63" w:rsidRDefault="00AB3651" w:rsidP="001C5BBC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88555B" w14:textId="350DF579" w:rsidR="00AB3651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4A3F5FC5" w14:textId="77777777" w:rsidR="00AB3651" w:rsidRPr="004D5C63" w:rsidRDefault="00AB3651" w:rsidP="001C5BBC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C49EEFD" w14:textId="4FFACA7A" w:rsidR="00AB3651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AB3651" w:rsidRPr="004D5C63" w14:paraId="49D82760" w14:textId="77777777" w:rsidTr="00736974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49CB9650" w14:textId="77777777" w:rsidR="00AB3651" w:rsidRPr="004D5C63" w:rsidRDefault="00AB3651" w:rsidP="001C5BBC">
            <w:pPr>
              <w:spacing w:line="240" w:lineRule="auto"/>
              <w:jc w:val="both"/>
              <w:rPr>
                <w:spacing w:val="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2524971" w14:textId="77777777" w:rsidR="00AB3651" w:rsidRPr="004D5C63" w:rsidRDefault="00AB3651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val="en-US"/>
              </w:rPr>
            </w:pPr>
            <w:r w:rsidRPr="004D5C63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46B77" w:rsidRPr="004D5C63" w14:paraId="337730A5" w14:textId="77777777" w:rsidTr="00736974">
        <w:tc>
          <w:tcPr>
            <w:tcW w:w="4050" w:type="dxa"/>
            <w:shd w:val="clear" w:color="auto" w:fill="auto"/>
          </w:tcPr>
          <w:p w14:paraId="046B77FA" w14:textId="77777777" w:rsidR="00D46B77" w:rsidRPr="004D5C63" w:rsidRDefault="00D46B77" w:rsidP="00D46B77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29E66D17" w14:textId="146E57FA" w:rsidR="00D46B77" w:rsidRPr="009571B1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F3D8D6" w14:textId="77777777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D2362D" w14:textId="6E1E1DE9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752B2D" w14:textId="77777777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06141F" w14:textId="44E707AC" w:rsidR="00D46B77" w:rsidRPr="009571B1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93EBAA2" w14:textId="77777777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68ABCBC" w14:textId="211BDC81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</w:tr>
      <w:tr w:rsidR="009571B1" w:rsidRPr="004D5C63" w14:paraId="6E46AF90" w14:textId="77777777" w:rsidTr="00736974">
        <w:tc>
          <w:tcPr>
            <w:tcW w:w="4050" w:type="dxa"/>
            <w:shd w:val="clear" w:color="auto" w:fill="auto"/>
          </w:tcPr>
          <w:p w14:paraId="7E91F431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spacing w:val="0"/>
                <w:cs/>
              </w:rPr>
              <w:t>ขายสินค้าหรือการให้บริการ</w:t>
            </w:r>
            <w:r w:rsidRPr="004D5C63">
              <w:rPr>
                <w:spacing w:val="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051FC3A" w14:textId="33041878" w:rsidR="009571B1" w:rsidRPr="004D5C63" w:rsidRDefault="00F80247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244623CD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D82413" w14:textId="0587455F" w:rsidR="009571B1" w:rsidRPr="004D5C63" w:rsidRDefault="00F80247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Theme="majorBidi" w:hAnsiTheme="majorBidi" w:cstheme="majorBidi" w:hint="cs"/>
                <w:spacing w:val="0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4BECB402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C29907" w14:textId="219932BC" w:rsidR="009571B1" w:rsidRPr="004D5C63" w:rsidRDefault="00F80247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57</w:t>
            </w:r>
          </w:p>
        </w:tc>
        <w:tc>
          <w:tcPr>
            <w:tcW w:w="267" w:type="dxa"/>
            <w:shd w:val="clear" w:color="auto" w:fill="auto"/>
          </w:tcPr>
          <w:p w14:paraId="0E757564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B253A9E" w14:textId="548ED43F" w:rsidR="009571B1" w:rsidRPr="004D5C63" w:rsidRDefault="00F80247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F80247">
              <w:rPr>
                <w:rFonts w:asciiTheme="majorBidi" w:hAnsiTheme="majorBidi" w:cstheme="majorBidi" w:hint="cs"/>
                <w:spacing w:val="0"/>
                <w:sz w:val="30"/>
                <w:szCs w:val="30"/>
                <w:lang w:val="en-US"/>
              </w:rPr>
              <w:t>57</w:t>
            </w:r>
          </w:p>
        </w:tc>
      </w:tr>
      <w:tr w:rsidR="009571B1" w:rsidRPr="004D5C63" w14:paraId="589AEB05" w14:textId="77777777" w:rsidTr="00736974">
        <w:tc>
          <w:tcPr>
            <w:tcW w:w="4050" w:type="dxa"/>
            <w:shd w:val="clear" w:color="auto" w:fill="auto"/>
          </w:tcPr>
          <w:p w14:paraId="28CA244B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6DDF2A2F" w14:textId="62799123" w:rsidR="009571B1" w:rsidRPr="004D5C63" w:rsidRDefault="009571B1" w:rsidP="007531E9">
            <w:pPr>
              <w:pStyle w:val="a1"/>
              <w:tabs>
                <w:tab w:val="decimal" w:pos="637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23E38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F9A89C" w14:textId="526C96D3" w:rsidR="009571B1" w:rsidRPr="004D5C63" w:rsidRDefault="00F80247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F80247">
              <w:rPr>
                <w:rFonts w:asciiTheme="majorBidi" w:hAnsiTheme="majorBidi" w:cstheme="majorBidi" w:hint="cs"/>
                <w:spacing w:val="0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38C64057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9F1104" w14:textId="61882176" w:rsidR="009571B1" w:rsidRPr="004D5C63" w:rsidRDefault="009571B1" w:rsidP="007531E9">
            <w:pPr>
              <w:pStyle w:val="a1"/>
              <w:tabs>
                <w:tab w:val="decimal" w:pos="63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95C7DE6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C56CA47" w14:textId="5F1FDC91" w:rsidR="009571B1" w:rsidRPr="004D5C63" w:rsidRDefault="00F80247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F80247">
              <w:rPr>
                <w:rFonts w:asciiTheme="majorBidi" w:hAnsiTheme="majorBidi" w:cstheme="majorBidi" w:hint="cs"/>
                <w:spacing w:val="0"/>
                <w:sz w:val="30"/>
                <w:szCs w:val="30"/>
                <w:lang w:val="en-US"/>
              </w:rPr>
              <w:t>696</w:t>
            </w:r>
          </w:p>
        </w:tc>
      </w:tr>
      <w:tr w:rsidR="009571B1" w:rsidRPr="004D5C63" w14:paraId="30DA04D7" w14:textId="77777777" w:rsidTr="00736974">
        <w:tc>
          <w:tcPr>
            <w:tcW w:w="4050" w:type="dxa"/>
            <w:shd w:val="clear" w:color="auto" w:fill="auto"/>
          </w:tcPr>
          <w:p w14:paraId="4A3707F1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C387C52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063279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CB403F" w14:textId="34A214E7" w:rsidR="009571B1" w:rsidRPr="004D5C63" w:rsidRDefault="009571B1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6C8721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8D973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90AF029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3AC377F" w14:textId="4908C280" w:rsidR="009571B1" w:rsidRPr="004D5C63" w:rsidRDefault="009571B1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9571B1" w:rsidRPr="004D5C63" w14:paraId="2D7F801D" w14:textId="77777777" w:rsidTr="00736974">
        <w:tc>
          <w:tcPr>
            <w:tcW w:w="4050" w:type="dxa"/>
            <w:shd w:val="clear" w:color="auto" w:fill="auto"/>
          </w:tcPr>
          <w:p w14:paraId="36F86FC4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3E48CDD" w14:textId="0FCEA9A3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42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FCF23F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E62D61" w14:textId="0152899C" w:rsidR="009571B1" w:rsidRPr="009571B1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3C67E1EB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52BBA0" w14:textId="0D3ACB2D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42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18F4DF5D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529BE8B" w14:textId="01E49ACF" w:rsidR="009571B1" w:rsidRPr="004D5C63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68</w:t>
            </w:r>
          </w:p>
        </w:tc>
      </w:tr>
      <w:tr w:rsidR="009571B1" w:rsidRPr="004D5C63" w14:paraId="3D519B2E" w14:textId="77777777" w:rsidTr="00736974">
        <w:tc>
          <w:tcPr>
            <w:tcW w:w="4050" w:type="dxa"/>
            <w:shd w:val="clear" w:color="auto" w:fill="auto"/>
          </w:tcPr>
          <w:p w14:paraId="0F62930F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53B0549B" w14:textId="20CC51E9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5</w:t>
            </w:r>
            <w:r w:rsidRPr="009571B1">
              <w:rPr>
                <w:rFonts w:asciiTheme="majorBidi" w:hAnsiTheme="majorBidi" w:cstheme="majorBidi"/>
                <w:spacing w:val="0"/>
              </w:rPr>
              <w:t>,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182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EAA93F4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FAC2B8" w14:textId="169F9831" w:rsidR="009571B1" w:rsidRPr="009571B1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6</w:t>
            </w:r>
            <w:r w:rsidR="009571B1" w:rsidRPr="009571B1">
              <w:rPr>
                <w:rFonts w:asciiTheme="majorBidi" w:hAnsiTheme="majorBidi" w:cstheme="majorBidi" w:hint="cs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spacing w:val="0"/>
              </w:rPr>
              <w:t>348</w:t>
            </w:r>
          </w:p>
        </w:tc>
        <w:tc>
          <w:tcPr>
            <w:tcW w:w="270" w:type="dxa"/>
            <w:shd w:val="clear" w:color="auto" w:fill="auto"/>
          </w:tcPr>
          <w:p w14:paraId="0F0CE6D6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058FC" w14:textId="6B25B9D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5</w:t>
            </w:r>
            <w:r w:rsidRPr="009571B1">
              <w:rPr>
                <w:rFonts w:asciiTheme="majorBidi" w:hAnsiTheme="majorBidi" w:cstheme="majorBidi"/>
                <w:spacing w:val="0"/>
              </w:rPr>
              <w:t>,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182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1162B310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27C1580" w14:textId="2F462143" w:rsidR="009571B1" w:rsidRPr="004D5C63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6</w:t>
            </w:r>
            <w:r w:rsidR="009571B1" w:rsidRPr="004D5C63">
              <w:rPr>
                <w:rFonts w:asciiTheme="majorBidi" w:hAnsiTheme="majorBidi" w:cstheme="majorBidi" w:hint="cs"/>
                <w:spacing w:val="0"/>
                <w:lang w:val="en-GB"/>
              </w:rPr>
              <w:t>,</w:t>
            </w:r>
            <w:r w:rsidRPr="00F80247">
              <w:rPr>
                <w:rFonts w:asciiTheme="majorBidi" w:hAnsiTheme="majorBidi" w:cstheme="majorBidi" w:hint="cs"/>
                <w:spacing w:val="0"/>
              </w:rPr>
              <w:t>348</w:t>
            </w:r>
          </w:p>
        </w:tc>
      </w:tr>
      <w:tr w:rsidR="009571B1" w:rsidRPr="004D5C63" w14:paraId="4943962D" w14:textId="77777777" w:rsidTr="00736974">
        <w:tc>
          <w:tcPr>
            <w:tcW w:w="4050" w:type="dxa"/>
            <w:shd w:val="clear" w:color="auto" w:fill="auto"/>
          </w:tcPr>
          <w:p w14:paraId="7EBAF8B7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65E48FD8" w14:textId="2B2D1911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2</w:t>
            </w:r>
            <w:r w:rsidRPr="009571B1">
              <w:rPr>
                <w:rFonts w:asciiTheme="majorBidi" w:hAnsiTheme="majorBidi" w:cstheme="majorBidi"/>
                <w:spacing w:val="0"/>
              </w:rPr>
              <w:t>,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336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C6F4BFB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C28EFD" w14:textId="11E93727" w:rsidR="009571B1" w:rsidRPr="009571B1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2</w:t>
            </w:r>
            <w:r w:rsidR="009571B1" w:rsidRPr="009571B1">
              <w:rPr>
                <w:rFonts w:asciiTheme="majorBidi" w:hAnsiTheme="majorBidi" w:cstheme="majorBidi" w:hint="cs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spacing w:val="0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56F4393B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44648C" w14:textId="7B37D736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2</w:t>
            </w:r>
            <w:r w:rsidRPr="009571B1">
              <w:rPr>
                <w:rFonts w:asciiTheme="majorBidi" w:hAnsiTheme="majorBidi" w:cstheme="majorBidi"/>
                <w:spacing w:val="0"/>
              </w:rPr>
              <w:t>,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336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44D24013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0F1046C" w14:textId="71741AD5" w:rsidR="009571B1" w:rsidRPr="004D5C63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2</w:t>
            </w:r>
            <w:r w:rsidR="009571B1" w:rsidRPr="004D5C63">
              <w:rPr>
                <w:rFonts w:asciiTheme="majorBidi" w:hAnsiTheme="majorBidi" w:cstheme="majorBidi" w:hint="cs"/>
                <w:spacing w:val="0"/>
                <w:lang w:val="en-GB"/>
              </w:rPr>
              <w:t>,</w:t>
            </w:r>
            <w:r w:rsidRPr="00F80247">
              <w:rPr>
                <w:rFonts w:asciiTheme="majorBidi" w:hAnsiTheme="majorBidi" w:cstheme="majorBidi" w:hint="cs"/>
                <w:spacing w:val="0"/>
              </w:rPr>
              <w:t>644</w:t>
            </w:r>
          </w:p>
        </w:tc>
      </w:tr>
      <w:tr w:rsidR="009571B1" w:rsidRPr="004D5C63" w14:paraId="5C07425D" w14:textId="77777777" w:rsidTr="00736974">
        <w:tc>
          <w:tcPr>
            <w:tcW w:w="4050" w:type="dxa"/>
            <w:shd w:val="clear" w:color="auto" w:fill="auto"/>
          </w:tcPr>
          <w:p w14:paraId="40E50840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D7A592A" w14:textId="77777777" w:rsidR="009571B1" w:rsidRPr="004D5C63" w:rsidRDefault="009571B1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BB78E6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19E4D3" w14:textId="3F1738BE" w:rsidR="009571B1" w:rsidRPr="004D5C63" w:rsidRDefault="009571B1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6C4140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1022D8" w14:textId="77777777" w:rsidR="009571B1" w:rsidRPr="004D5C63" w:rsidRDefault="009571B1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7E159633" w14:textId="77777777" w:rsidR="009571B1" w:rsidRPr="004D5C63" w:rsidRDefault="009571B1" w:rsidP="009571B1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D302BA6" w14:textId="78E8A64A" w:rsidR="009571B1" w:rsidRPr="004D5C63" w:rsidRDefault="009571B1" w:rsidP="009571B1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</w:tr>
      <w:tr w:rsidR="009571B1" w:rsidRPr="004D5C63" w14:paraId="413D6D1C" w14:textId="77777777" w:rsidTr="00736974">
        <w:tc>
          <w:tcPr>
            <w:tcW w:w="4050" w:type="dxa"/>
            <w:shd w:val="clear" w:color="auto" w:fill="auto"/>
          </w:tcPr>
          <w:p w14:paraId="1D89D96E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spacing w:val="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4C671D2A" w14:textId="73C835C5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39</w:t>
            </w:r>
            <w:r w:rsidRPr="009571B1">
              <w:rPr>
                <w:rFonts w:asciiTheme="majorBidi" w:hAnsiTheme="majorBidi" w:cstheme="majorBidi"/>
                <w:spacing w:val="0"/>
              </w:rPr>
              <w:t>,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904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AD6A3AF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5238BC" w14:textId="0CA19A40" w:rsidR="009571B1" w:rsidRPr="009571B1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33</w:t>
            </w:r>
            <w:r w:rsidR="009571B1" w:rsidRPr="009571B1">
              <w:rPr>
                <w:rFonts w:asciiTheme="majorBidi" w:hAnsiTheme="majorBidi" w:cstheme="majorBidi" w:hint="cs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spacing w:val="0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785734B3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8D9DE7" w14:textId="3B6DDC6E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39</w:t>
            </w:r>
            <w:r w:rsidRPr="009571B1">
              <w:rPr>
                <w:rFonts w:asciiTheme="majorBidi" w:hAnsiTheme="majorBidi" w:cstheme="majorBidi"/>
                <w:spacing w:val="0"/>
              </w:rPr>
              <w:t>,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904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07EF8FE5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C700A07" w14:textId="3A0D90E7" w:rsidR="009571B1" w:rsidRPr="009571B1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33</w:t>
            </w:r>
            <w:r w:rsidR="009571B1" w:rsidRPr="009571B1">
              <w:rPr>
                <w:rFonts w:asciiTheme="majorBidi" w:hAnsiTheme="majorBidi" w:cstheme="majorBidi" w:hint="cs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spacing w:val="0"/>
              </w:rPr>
              <w:t>974</w:t>
            </w:r>
          </w:p>
        </w:tc>
      </w:tr>
      <w:tr w:rsidR="009571B1" w:rsidRPr="004D5C63" w14:paraId="086AFF82" w14:textId="77777777" w:rsidTr="00736974">
        <w:tc>
          <w:tcPr>
            <w:tcW w:w="4050" w:type="dxa"/>
            <w:shd w:val="clear" w:color="auto" w:fill="auto"/>
          </w:tcPr>
          <w:p w14:paraId="6C8F9858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5BD46B9E" w14:textId="0C399AF3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76</w:t>
            </w:r>
            <w:r w:rsidRPr="009571B1">
              <w:rPr>
                <w:rFonts w:asciiTheme="majorBidi" w:hAnsiTheme="majorBidi" w:cstheme="majorBidi"/>
                <w:spacing w:val="0"/>
              </w:rPr>
              <w:t>,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791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F316BC7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00BA44" w14:textId="59566E27" w:rsidR="009571B1" w:rsidRPr="009571B1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40</w:t>
            </w:r>
            <w:r w:rsidR="009571B1" w:rsidRPr="009571B1">
              <w:rPr>
                <w:rFonts w:asciiTheme="majorBidi" w:hAnsiTheme="majorBidi" w:cstheme="majorBidi" w:hint="cs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spacing w:val="0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04F677AE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5A11CB" w14:textId="4A21A8F8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76</w:t>
            </w:r>
            <w:r w:rsidRPr="009571B1">
              <w:rPr>
                <w:rFonts w:asciiTheme="majorBidi" w:hAnsiTheme="majorBidi" w:cstheme="majorBidi"/>
                <w:spacing w:val="0"/>
              </w:rPr>
              <w:t>,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791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606992CD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D31BEA1" w14:textId="3EA0B787" w:rsidR="009571B1" w:rsidRPr="009571B1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F80247">
              <w:rPr>
                <w:rFonts w:asciiTheme="majorBidi" w:hAnsiTheme="majorBidi" w:cstheme="majorBidi" w:hint="cs"/>
                <w:spacing w:val="0"/>
              </w:rPr>
              <w:t>40</w:t>
            </w:r>
            <w:r w:rsidR="009571B1" w:rsidRPr="009571B1">
              <w:rPr>
                <w:rFonts w:asciiTheme="majorBidi" w:hAnsiTheme="majorBidi" w:cstheme="majorBidi" w:hint="cs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spacing w:val="0"/>
              </w:rPr>
              <w:t>867</w:t>
            </w:r>
          </w:p>
        </w:tc>
      </w:tr>
      <w:tr w:rsidR="009571B1" w:rsidRPr="004D5C63" w14:paraId="2CF504F7" w14:textId="77777777" w:rsidTr="00736974">
        <w:tc>
          <w:tcPr>
            <w:tcW w:w="4050" w:type="dxa"/>
            <w:shd w:val="clear" w:color="auto" w:fill="auto"/>
          </w:tcPr>
          <w:p w14:paraId="42E34C67" w14:textId="10048868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spacing w:val="0"/>
                <w:cs/>
              </w:rPr>
            </w:pPr>
            <w:r w:rsidRPr="004D5C63">
              <w:rPr>
                <w:spacing w:val="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24F6F4EB" w14:textId="363E8848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410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11EAB9F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AABAD9" w14:textId="07819301" w:rsidR="009571B1" w:rsidRPr="009571B1" w:rsidRDefault="009571B1" w:rsidP="0075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EC045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B2DBB5" w14:textId="2D28D692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spacing w:val="0"/>
              </w:rPr>
              <w:t>410</w:t>
            </w:r>
            <w:r w:rsidRPr="009571B1">
              <w:rPr>
                <w:rFonts w:asciiTheme="majorBidi" w:hAnsiTheme="majorBidi" w:cstheme="majorBidi"/>
                <w:spacing w:val="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16A3560F" w14:textId="77777777" w:rsidR="009571B1" w:rsidRPr="009571B1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3292820" w14:textId="41A2701D" w:rsidR="009571B1" w:rsidRPr="009571B1" w:rsidRDefault="009571B1" w:rsidP="0075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571B1">
              <w:rPr>
                <w:rFonts w:asciiTheme="majorBidi" w:hAnsiTheme="majorBidi" w:cstheme="majorBidi"/>
                <w:spacing w:val="0"/>
              </w:rPr>
              <w:t>-</w:t>
            </w:r>
          </w:p>
        </w:tc>
      </w:tr>
      <w:tr w:rsidR="00D46B77" w:rsidRPr="004D5C63" w14:paraId="3EB99476" w14:textId="77777777" w:rsidTr="00736974">
        <w:tc>
          <w:tcPr>
            <w:tcW w:w="4050" w:type="dxa"/>
            <w:shd w:val="clear" w:color="auto" w:fill="auto"/>
          </w:tcPr>
          <w:p w14:paraId="0BD8C99D" w14:textId="77777777" w:rsidR="00D46B77" w:rsidRPr="004D5C63" w:rsidRDefault="00D46B77" w:rsidP="00D46B77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6BB4608" w14:textId="77777777" w:rsidR="00D46B77" w:rsidRPr="004D5C63" w:rsidRDefault="00D46B77" w:rsidP="00D46B7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97A6B03" w14:textId="77777777" w:rsidR="00D46B77" w:rsidRPr="004D5C63" w:rsidRDefault="00D46B77" w:rsidP="00D46B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681E37" w14:textId="77777777" w:rsidR="00D46B77" w:rsidRPr="004D5C63" w:rsidRDefault="00D46B77" w:rsidP="00D46B7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5C12CD" w14:textId="77777777" w:rsidR="00D46B77" w:rsidRPr="004D5C63" w:rsidRDefault="00D46B77" w:rsidP="00D46B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4A0EC0" w14:textId="77777777" w:rsidR="00D46B77" w:rsidRPr="004D5C63" w:rsidRDefault="00D46B77" w:rsidP="00D46B7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424B224" w14:textId="77777777" w:rsidR="00D46B77" w:rsidRPr="004D5C63" w:rsidRDefault="00D46B77" w:rsidP="00D46B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ED2F97A" w14:textId="77777777" w:rsidR="00D46B77" w:rsidRPr="004D5C63" w:rsidRDefault="00D46B77" w:rsidP="00D46B7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D46B77" w:rsidRPr="004D5C63" w14:paraId="6F2F5A9A" w14:textId="77777777" w:rsidTr="00736974">
        <w:tc>
          <w:tcPr>
            <w:tcW w:w="4050" w:type="dxa"/>
            <w:shd w:val="clear" w:color="auto" w:fill="auto"/>
          </w:tcPr>
          <w:p w14:paraId="70815638" w14:textId="77777777" w:rsidR="00D46B77" w:rsidRPr="004D5C63" w:rsidRDefault="00D46B77" w:rsidP="00D46B77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CD59D01" w14:textId="77777777" w:rsidR="00D46B77" w:rsidRPr="004D5C63" w:rsidRDefault="00D46B77" w:rsidP="00D46B7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F4F02E" w14:textId="77777777" w:rsidR="00D46B77" w:rsidRPr="004D5C63" w:rsidRDefault="00D46B77" w:rsidP="00D46B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AECCC1" w14:textId="179F2592" w:rsidR="00D46B77" w:rsidRPr="00706204" w:rsidRDefault="00D46B77" w:rsidP="00D46B7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F20339" w14:textId="77777777" w:rsidR="00D46B77" w:rsidRPr="004D5C63" w:rsidRDefault="00D46B77" w:rsidP="00D46B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7265E3" w14:textId="77777777" w:rsidR="00D46B77" w:rsidRPr="004D5C63" w:rsidRDefault="00D46B77" w:rsidP="00D46B7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2BBC0E8" w14:textId="77777777" w:rsidR="00D46B77" w:rsidRPr="004D5C63" w:rsidRDefault="00D46B77" w:rsidP="00D46B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7E45F78" w14:textId="6F2272E8" w:rsidR="00D46B77" w:rsidRPr="004D5C63" w:rsidRDefault="00D46B77" w:rsidP="00D46B7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</w:tr>
      <w:tr w:rsidR="00DB0680" w:rsidRPr="004D5C63" w14:paraId="4D5A18F4" w14:textId="77777777" w:rsidTr="0074261D">
        <w:trPr>
          <w:trHeight w:val="80"/>
        </w:trPr>
        <w:tc>
          <w:tcPr>
            <w:tcW w:w="4050" w:type="dxa"/>
            <w:shd w:val="clear" w:color="auto" w:fill="auto"/>
          </w:tcPr>
          <w:p w14:paraId="06B3C840" w14:textId="77777777" w:rsidR="00DB0680" w:rsidRPr="004D5C63" w:rsidRDefault="00DB0680" w:rsidP="00DB068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spacing w:val="0"/>
              </w:rPr>
              <w:t xml:space="preserve">   </w:t>
            </w:r>
            <w:r w:rsidRPr="004D5C63">
              <w:rPr>
                <w:spacing w:val="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3A15EDEE" w14:textId="4EB2BC74" w:rsidR="00DB0680" w:rsidRPr="004D5C63" w:rsidRDefault="00F80247" w:rsidP="00DB068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12</w:t>
            </w:r>
            <w:r w:rsidR="0032178D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915</w:t>
            </w:r>
          </w:p>
        </w:tc>
        <w:tc>
          <w:tcPr>
            <w:tcW w:w="270" w:type="dxa"/>
            <w:shd w:val="clear" w:color="auto" w:fill="auto"/>
          </w:tcPr>
          <w:p w14:paraId="7655A384" w14:textId="77777777" w:rsidR="00DB0680" w:rsidRPr="004D5C63" w:rsidRDefault="00DB0680" w:rsidP="00DB068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6EF9E9" w14:textId="395C1AF5" w:rsidR="00DB0680" w:rsidRPr="004D5C63" w:rsidRDefault="00F80247" w:rsidP="00DB068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Theme="majorBidi" w:hAnsiTheme="majorBidi" w:hint="cs"/>
                <w:spacing w:val="0"/>
                <w:sz w:val="30"/>
                <w:szCs w:val="30"/>
                <w:lang w:val="en-US"/>
              </w:rPr>
              <w:t>11</w:t>
            </w:r>
            <w:r w:rsidR="00DB0680" w:rsidRPr="004D5C63">
              <w:rPr>
                <w:rFonts w:asciiTheme="majorBidi" w:hAnsiTheme="majorBidi" w:cstheme="majorBidi" w:hint="cs"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Theme="majorBidi" w:hAnsiTheme="majorBidi" w:hint="cs"/>
                <w:spacing w:val="0"/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12763C55" w14:textId="77777777" w:rsidR="00DB0680" w:rsidRPr="004D5C63" w:rsidRDefault="00DB0680" w:rsidP="00DB068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F556CE" w14:textId="73E9672C" w:rsidR="00DB0680" w:rsidRPr="004D5C63" w:rsidRDefault="00F80247" w:rsidP="00DB068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12</w:t>
            </w:r>
            <w:r w:rsidR="0032178D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915</w:t>
            </w:r>
          </w:p>
        </w:tc>
        <w:tc>
          <w:tcPr>
            <w:tcW w:w="267" w:type="dxa"/>
            <w:shd w:val="clear" w:color="auto" w:fill="auto"/>
          </w:tcPr>
          <w:p w14:paraId="4B0FF314" w14:textId="77777777" w:rsidR="00DB0680" w:rsidRPr="004D5C63" w:rsidRDefault="00DB0680" w:rsidP="00DB068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DED22BA" w14:textId="46810519" w:rsidR="00DB0680" w:rsidRPr="004D5C63" w:rsidRDefault="00F80247" w:rsidP="00DB068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Theme="majorBidi" w:hAnsiTheme="majorBidi" w:hint="cs"/>
                <w:spacing w:val="0"/>
                <w:sz w:val="30"/>
                <w:szCs w:val="30"/>
                <w:lang w:val="en-US"/>
              </w:rPr>
              <w:t>11</w:t>
            </w:r>
            <w:r w:rsidR="00DB0680" w:rsidRPr="004D5C63">
              <w:rPr>
                <w:rFonts w:asciiTheme="majorBidi" w:hAnsiTheme="majorBidi" w:cstheme="majorBidi" w:hint="cs"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Theme="majorBidi" w:hAnsiTheme="majorBidi" w:hint="cs"/>
                <w:spacing w:val="0"/>
                <w:sz w:val="30"/>
                <w:szCs w:val="30"/>
                <w:lang w:val="en-US"/>
              </w:rPr>
              <w:t>875</w:t>
            </w:r>
          </w:p>
        </w:tc>
      </w:tr>
      <w:tr w:rsidR="00DB0680" w:rsidRPr="004D5C63" w14:paraId="2238C7F1" w14:textId="77777777" w:rsidTr="0074261D">
        <w:trPr>
          <w:trHeight w:val="80"/>
        </w:trPr>
        <w:tc>
          <w:tcPr>
            <w:tcW w:w="4050" w:type="dxa"/>
            <w:shd w:val="clear" w:color="auto" w:fill="auto"/>
          </w:tcPr>
          <w:p w14:paraId="147C2B40" w14:textId="77777777" w:rsidR="00DB0680" w:rsidRPr="004D5C63" w:rsidRDefault="00DB0680" w:rsidP="00DB068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spacing w:val="0"/>
              </w:rPr>
              <w:t xml:space="preserve">   </w:t>
            </w:r>
            <w:r w:rsidRPr="004D5C63">
              <w:rPr>
                <w:spacing w:val="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A93EB39" w14:textId="065CB6C5" w:rsidR="00DB0680" w:rsidRPr="004D5C63" w:rsidRDefault="00F80247" w:rsidP="00DB068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17B3D3A9" w14:textId="77777777" w:rsidR="00DB0680" w:rsidRPr="004D5C63" w:rsidRDefault="00DB0680" w:rsidP="00DB068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8CBA7E0" w14:textId="30CD7B20" w:rsidR="00DB0680" w:rsidRPr="004D5C63" w:rsidRDefault="00F80247" w:rsidP="00DB068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Theme="majorBidi" w:hAnsiTheme="majorBidi" w:cstheme="majorBidi" w:hint="cs"/>
                <w:spacing w:val="0"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67F42007" w14:textId="77777777" w:rsidR="00DB0680" w:rsidRPr="004D5C63" w:rsidRDefault="00DB0680" w:rsidP="00DB068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B7D9CB7" w14:textId="7B9C14CA" w:rsidR="00DB0680" w:rsidRPr="004D5C63" w:rsidRDefault="00F80247" w:rsidP="00DB068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495</w:t>
            </w:r>
          </w:p>
        </w:tc>
        <w:tc>
          <w:tcPr>
            <w:tcW w:w="267" w:type="dxa"/>
            <w:shd w:val="clear" w:color="auto" w:fill="auto"/>
          </w:tcPr>
          <w:p w14:paraId="3CF1C8BC" w14:textId="77777777" w:rsidR="00DB0680" w:rsidRPr="004D5C63" w:rsidRDefault="00DB0680" w:rsidP="00DB068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22AEAD3D" w14:textId="570243BB" w:rsidR="00DB0680" w:rsidRPr="004D5C63" w:rsidRDefault="00F80247" w:rsidP="00DB068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Theme="majorBidi" w:hAnsiTheme="majorBidi" w:cstheme="majorBidi" w:hint="cs"/>
                <w:spacing w:val="0"/>
                <w:sz w:val="30"/>
                <w:szCs w:val="30"/>
                <w:lang w:val="en-US"/>
              </w:rPr>
              <w:t>446</w:t>
            </w:r>
          </w:p>
        </w:tc>
      </w:tr>
    </w:tbl>
    <w:p w14:paraId="30D5B6C6" w14:textId="527D2AE2" w:rsidR="00AB3651" w:rsidRPr="004D5C63" w:rsidRDefault="00AB3651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36"/>
        <w:gridCol w:w="1114"/>
        <w:gridCol w:w="272"/>
        <w:gridCol w:w="1080"/>
      </w:tblGrid>
      <w:tr w:rsidR="00AB3651" w:rsidRPr="004D5C63" w14:paraId="1BEA0B4D" w14:textId="77777777" w:rsidTr="009476AE">
        <w:trPr>
          <w:trHeight w:val="425"/>
          <w:tblHeader/>
        </w:trPr>
        <w:tc>
          <w:tcPr>
            <w:tcW w:w="4050" w:type="dxa"/>
          </w:tcPr>
          <w:p w14:paraId="2A464443" w14:textId="250C6B41" w:rsidR="00AB3651" w:rsidRPr="004D5C63" w:rsidRDefault="00AB3651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lastRenderedPageBreak/>
              <w:br w:type="page"/>
            </w:r>
          </w:p>
        </w:tc>
        <w:tc>
          <w:tcPr>
            <w:tcW w:w="2430" w:type="dxa"/>
            <w:gridSpan w:val="3"/>
          </w:tcPr>
          <w:p w14:paraId="64B57D21" w14:textId="77777777" w:rsidR="00AB3651" w:rsidRPr="004D5C63" w:rsidRDefault="00AB3651" w:rsidP="00736974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18E3D12" w14:textId="77777777" w:rsidR="00AB3651" w:rsidRPr="004D5C63" w:rsidRDefault="00AB3651" w:rsidP="00736974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66" w:type="dxa"/>
            <w:gridSpan w:val="3"/>
          </w:tcPr>
          <w:p w14:paraId="68C9AC76" w14:textId="77777777" w:rsidR="00AB3651" w:rsidRPr="004D5C63" w:rsidRDefault="00AB3651" w:rsidP="00736974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AB3651" w:rsidRPr="004D5C63" w14:paraId="325B5967" w14:textId="77777777" w:rsidTr="009476AE">
        <w:trPr>
          <w:tblHeader/>
        </w:trPr>
        <w:tc>
          <w:tcPr>
            <w:tcW w:w="4050" w:type="dxa"/>
          </w:tcPr>
          <w:p w14:paraId="679A5142" w14:textId="377FAEB4" w:rsidR="00AB3651" w:rsidRPr="004D5C63" w:rsidRDefault="00AF5278" w:rsidP="00AB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rFonts w:hint="cs"/>
                <w:b/>
                <w:bCs/>
                <w:i/>
                <w:iCs/>
                <w:spacing w:val="0"/>
                <w:cs/>
              </w:rPr>
              <w:t>ยอดคงเหลือกับบุคคลหรือกิจการ</w:t>
            </w:r>
          </w:p>
        </w:tc>
        <w:tc>
          <w:tcPr>
            <w:tcW w:w="1080" w:type="dxa"/>
          </w:tcPr>
          <w:p w14:paraId="262C34B5" w14:textId="54D8BBA5" w:rsidR="00AB3651" w:rsidRPr="004D5C63" w:rsidRDefault="00F80247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</w:t>
            </w:r>
            <w:r w:rsidR="006A6912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08EED488" w14:textId="77777777" w:rsidR="00AB3651" w:rsidRPr="004D5C63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5C118A" w14:textId="34F914FF" w:rsidR="00AB3651" w:rsidRPr="004D5C63" w:rsidRDefault="00F80247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AB3651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AB3651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6019B472" w14:textId="77777777" w:rsidR="00AB3651" w:rsidRPr="004D5C63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552C6708" w14:textId="767DB3B7" w:rsidR="00AB3651" w:rsidRPr="004D5C63" w:rsidRDefault="00F80247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</w:t>
            </w:r>
            <w:r w:rsidR="006A6912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2" w:type="dxa"/>
          </w:tcPr>
          <w:p w14:paraId="23799425" w14:textId="77777777" w:rsidR="00AB3651" w:rsidRPr="004D5C63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A351B0C" w14:textId="5BEA8FFE" w:rsidR="00AB3651" w:rsidRPr="004D5C63" w:rsidRDefault="00F80247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AB3651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AB3651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B3651" w:rsidRPr="004D5C63" w14:paraId="61C425B1" w14:textId="77777777" w:rsidTr="009476AE">
        <w:trPr>
          <w:tblHeader/>
        </w:trPr>
        <w:tc>
          <w:tcPr>
            <w:tcW w:w="4050" w:type="dxa"/>
          </w:tcPr>
          <w:p w14:paraId="7CC05A0B" w14:textId="083F0902" w:rsidR="00AB3651" w:rsidRPr="004D5C63" w:rsidRDefault="00AF5278" w:rsidP="00AB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</w:rPr>
              <w:t xml:space="preserve">   </w:t>
            </w:r>
            <w:r w:rsidRPr="004D5C63">
              <w:rPr>
                <w:rFonts w:hint="cs"/>
                <w:b/>
                <w:bCs/>
                <w:i/>
                <w:iCs/>
                <w:spacing w:val="0"/>
                <w:cs/>
              </w:rPr>
              <w:t>ที่เกี่ยวข้องกัน ณ วันที่</w:t>
            </w:r>
          </w:p>
        </w:tc>
        <w:tc>
          <w:tcPr>
            <w:tcW w:w="1080" w:type="dxa"/>
          </w:tcPr>
          <w:p w14:paraId="7A4B465D" w14:textId="62665D22" w:rsidR="00AB3651" w:rsidRPr="004D5C63" w:rsidRDefault="00F80247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4D74D0E" w14:textId="77777777" w:rsidR="00AB3651" w:rsidRPr="004D5C63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2B3E1E2" w14:textId="573322EE" w:rsidR="00AB3651" w:rsidRPr="004D5C63" w:rsidRDefault="00F80247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9ED861A" w14:textId="77777777" w:rsidR="00AB3651" w:rsidRPr="004D5C63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783E559B" w14:textId="571270A2" w:rsidR="00AB3651" w:rsidRPr="004D5C63" w:rsidRDefault="00F80247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2" w:type="dxa"/>
          </w:tcPr>
          <w:p w14:paraId="0A670410" w14:textId="77777777" w:rsidR="00AB3651" w:rsidRPr="004D5C63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D138AE4" w14:textId="06D84D98" w:rsidR="00AB3651" w:rsidRPr="004D5C63" w:rsidRDefault="00F80247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AB3651" w:rsidRPr="004D5C63" w14:paraId="3548824E" w14:textId="77777777" w:rsidTr="009476AE">
        <w:trPr>
          <w:tblHeader/>
        </w:trPr>
        <w:tc>
          <w:tcPr>
            <w:tcW w:w="4050" w:type="dxa"/>
          </w:tcPr>
          <w:p w14:paraId="3CE6E17A" w14:textId="77777777" w:rsidR="00AB3651" w:rsidRPr="004D5C63" w:rsidRDefault="00AB3651" w:rsidP="00AB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</w:p>
        </w:tc>
        <w:tc>
          <w:tcPr>
            <w:tcW w:w="5132" w:type="dxa"/>
            <w:gridSpan w:val="7"/>
            <w:shd w:val="clear" w:color="auto" w:fill="auto"/>
          </w:tcPr>
          <w:p w14:paraId="0064C790" w14:textId="77777777" w:rsidR="00AB3651" w:rsidRPr="004D5C63" w:rsidRDefault="00AB3651" w:rsidP="00AB3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spacing w:val="0"/>
              </w:rPr>
            </w:pPr>
            <w:r w:rsidRPr="004D5C63">
              <w:rPr>
                <w:i/>
                <w:iCs/>
                <w:spacing w:val="0"/>
                <w:cs/>
              </w:rPr>
              <w:t>(พันบาท)</w:t>
            </w:r>
          </w:p>
        </w:tc>
      </w:tr>
      <w:tr w:rsidR="00AB3651" w:rsidRPr="004D5C63" w14:paraId="442BC9B7" w14:textId="77777777" w:rsidTr="009476AE">
        <w:trPr>
          <w:tblHeader/>
        </w:trPr>
        <w:tc>
          <w:tcPr>
            <w:tcW w:w="4050" w:type="dxa"/>
          </w:tcPr>
          <w:p w14:paraId="53618E18" w14:textId="73FB4F89" w:rsidR="00AB3651" w:rsidRPr="004D5C63" w:rsidRDefault="00AB3651" w:rsidP="00AB365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0950329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FA730EF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C0D1006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2C8FCA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549541E0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7D0D1433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9CCE2F5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B275E0" w:rsidRPr="004D5C63" w14:paraId="7DAFF0CB" w14:textId="77777777" w:rsidTr="009476AE">
        <w:trPr>
          <w:tblHeader/>
        </w:trPr>
        <w:tc>
          <w:tcPr>
            <w:tcW w:w="4050" w:type="dxa"/>
          </w:tcPr>
          <w:p w14:paraId="0479C172" w14:textId="77777777" w:rsidR="00B275E0" w:rsidRPr="004D5C6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4DFED987" w14:textId="632217B9" w:rsidR="00B275E0" w:rsidRPr="004D5C63" w:rsidRDefault="00F80247" w:rsidP="0017310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44EBE2D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86A20EF" w14:textId="2CD52090" w:rsidR="00B275E0" w:rsidRPr="004D5C63" w:rsidRDefault="00F80247" w:rsidP="0017310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14:paraId="0A7E279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4C1E9F5" w14:textId="7A77F288" w:rsidR="00B275E0" w:rsidRPr="004D5C63" w:rsidRDefault="00F80247" w:rsidP="0017310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10</w:t>
            </w:r>
          </w:p>
        </w:tc>
        <w:tc>
          <w:tcPr>
            <w:tcW w:w="272" w:type="dxa"/>
          </w:tcPr>
          <w:p w14:paraId="3E39198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F94E207" w14:textId="2F112AF4" w:rsidR="00B275E0" w:rsidRPr="004D5C63" w:rsidRDefault="00F80247" w:rsidP="0017310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10</w:t>
            </w:r>
          </w:p>
        </w:tc>
      </w:tr>
      <w:tr w:rsidR="00337D8D" w:rsidRPr="004D5C63" w14:paraId="347C6794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1964D339" w14:textId="77777777" w:rsidR="00337D8D" w:rsidRPr="004D5C63" w:rsidRDefault="00337D8D" w:rsidP="00337D8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4C07F85D" w14:textId="3009CE5B" w:rsidR="00337D8D" w:rsidRPr="004D5C63" w:rsidRDefault="00F80247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</w:t>
            </w:r>
            <w:r w:rsidR="009571B1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75</w:t>
            </w:r>
            <w:r w:rsidR="00642840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8CFECA3" w14:textId="77777777" w:rsidR="00337D8D" w:rsidRPr="004D5C63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BB615CA" w14:textId="1ED1C55E" w:rsidR="00337D8D" w:rsidRPr="004D5C63" w:rsidRDefault="00F80247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</w:tcPr>
          <w:p w14:paraId="636EA16D" w14:textId="77777777" w:rsidR="00337D8D" w:rsidRPr="004D5C63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633B189" w14:textId="21579D36" w:rsidR="00337D8D" w:rsidRPr="004D5C63" w:rsidRDefault="00F80247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</w:t>
            </w:r>
            <w:r w:rsidR="009571B1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75</w:t>
            </w:r>
            <w:r w:rsidR="002A1D2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72" w:type="dxa"/>
          </w:tcPr>
          <w:p w14:paraId="282E8D91" w14:textId="77777777" w:rsidR="00337D8D" w:rsidRPr="004D5C63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CF9C161" w14:textId="1EC166F6" w:rsidR="00337D8D" w:rsidRPr="004D5C63" w:rsidRDefault="00F80247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150</w:t>
            </w:r>
          </w:p>
        </w:tc>
      </w:tr>
      <w:tr w:rsidR="00B275E0" w:rsidRPr="004D5C63" w14:paraId="710E8EFB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239E5B3B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1E9E55" w14:textId="05365ED0" w:rsidR="00B275E0" w:rsidRPr="004D5C63" w:rsidRDefault="00F80247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F80247">
              <w:rPr>
                <w:b/>
                <w:bCs/>
                <w:spacing w:val="0"/>
              </w:rPr>
              <w:t>9</w:t>
            </w:r>
            <w:r w:rsidR="009571B1" w:rsidRPr="009571B1">
              <w:rPr>
                <w:b/>
                <w:bCs/>
                <w:spacing w:val="0"/>
              </w:rPr>
              <w:t>,</w:t>
            </w:r>
            <w:r w:rsidRPr="00F80247">
              <w:rPr>
                <w:b/>
                <w:bCs/>
                <w:spacing w:val="0"/>
              </w:rPr>
              <w:t>76</w:t>
            </w:r>
            <w:r w:rsidR="00642840">
              <w:rPr>
                <w:b/>
                <w:bCs/>
                <w:spacing w:val="0"/>
              </w:rPr>
              <w:t>3</w:t>
            </w:r>
          </w:p>
        </w:tc>
        <w:tc>
          <w:tcPr>
            <w:tcW w:w="270" w:type="dxa"/>
          </w:tcPr>
          <w:p w14:paraId="6AACE9AF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DD15E" w14:textId="4FEE1630" w:rsidR="00B275E0" w:rsidRPr="004D5C63" w:rsidRDefault="00F80247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F80247">
              <w:rPr>
                <w:b/>
                <w:bCs/>
                <w:spacing w:val="0"/>
              </w:rPr>
              <w:t>160</w:t>
            </w:r>
          </w:p>
        </w:tc>
        <w:tc>
          <w:tcPr>
            <w:tcW w:w="236" w:type="dxa"/>
          </w:tcPr>
          <w:p w14:paraId="09A5C11E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6EE57B1" w14:textId="08A420B0" w:rsidR="00B275E0" w:rsidRPr="004D5C63" w:rsidRDefault="00F80247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F80247">
              <w:rPr>
                <w:b/>
                <w:bCs/>
                <w:spacing w:val="0"/>
              </w:rPr>
              <w:t>9</w:t>
            </w:r>
            <w:r w:rsidR="009571B1" w:rsidRPr="009571B1">
              <w:rPr>
                <w:b/>
                <w:bCs/>
                <w:spacing w:val="0"/>
              </w:rPr>
              <w:t>,</w:t>
            </w:r>
            <w:r w:rsidRPr="00F80247">
              <w:rPr>
                <w:b/>
                <w:bCs/>
                <w:spacing w:val="0"/>
              </w:rPr>
              <w:t>76</w:t>
            </w:r>
            <w:r w:rsidR="002A1D22">
              <w:rPr>
                <w:b/>
                <w:bCs/>
                <w:spacing w:val="0"/>
              </w:rPr>
              <w:t>3</w:t>
            </w:r>
          </w:p>
        </w:tc>
        <w:tc>
          <w:tcPr>
            <w:tcW w:w="272" w:type="dxa"/>
          </w:tcPr>
          <w:p w14:paraId="70A6F930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B2A91D" w14:textId="302F5DAD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160</w:t>
            </w:r>
          </w:p>
        </w:tc>
      </w:tr>
      <w:tr w:rsidR="00B275E0" w:rsidRPr="00AB4D27" w14:paraId="334F087A" w14:textId="77777777" w:rsidTr="009476AE">
        <w:trPr>
          <w:tblHeader/>
        </w:trPr>
        <w:tc>
          <w:tcPr>
            <w:tcW w:w="4050" w:type="dxa"/>
          </w:tcPr>
          <w:p w14:paraId="276FD832" w14:textId="77777777" w:rsidR="009476AE" w:rsidRPr="003879EE" w:rsidRDefault="009476AE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spacing w:val="0"/>
              </w:rPr>
            </w:pPr>
          </w:p>
          <w:p w14:paraId="16BEBC60" w14:textId="08C5BF00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2E4D7D54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70" w:type="dxa"/>
          </w:tcPr>
          <w:p w14:paraId="6DCDB9C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85E202E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05406E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4A858CE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07A9A8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A874AD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0712B615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7A0504C3" w14:textId="6C0DF71F" w:rsidR="00B275E0" w:rsidRPr="004D5C63" w:rsidRDefault="000D5B0E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D94A1E1" w14:textId="14654390" w:rsidR="00B275E0" w:rsidRPr="004D5C63" w:rsidRDefault="00F80247" w:rsidP="000C45F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3A13041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90A78C" w14:textId="0BDCCEDE" w:rsidR="00B275E0" w:rsidRPr="003A11A6" w:rsidRDefault="002A1D22" w:rsidP="002A1D22">
            <w:pPr>
              <w:pStyle w:val="a1"/>
              <w:tabs>
                <w:tab w:val="decimal" w:pos="790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977</w:t>
            </w:r>
          </w:p>
        </w:tc>
        <w:tc>
          <w:tcPr>
            <w:tcW w:w="236" w:type="dxa"/>
          </w:tcPr>
          <w:p w14:paraId="76785A6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</w:tcPr>
          <w:p w14:paraId="0230481C" w14:textId="50131DB3" w:rsidR="00B275E0" w:rsidRPr="004D5C63" w:rsidRDefault="00F80247" w:rsidP="000C45F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23</w:t>
            </w:r>
          </w:p>
        </w:tc>
        <w:tc>
          <w:tcPr>
            <w:tcW w:w="272" w:type="dxa"/>
          </w:tcPr>
          <w:p w14:paraId="114AF9D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4608D20" w14:textId="70E2C5AE" w:rsidR="00B275E0" w:rsidRPr="003A11A6" w:rsidRDefault="009D2E1C" w:rsidP="009D2E1C">
            <w:pPr>
              <w:pStyle w:val="a1"/>
              <w:tabs>
                <w:tab w:val="decimal" w:pos="790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977</w:t>
            </w:r>
          </w:p>
        </w:tc>
      </w:tr>
      <w:tr w:rsidR="00B275E0" w:rsidRPr="00AB4D27" w14:paraId="7C90DBBF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73DFF29B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16B203D" w14:textId="7D8F9487" w:rsidR="00B275E0" w:rsidRPr="004D5C63" w:rsidRDefault="00F80247" w:rsidP="000C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F80247">
              <w:rPr>
                <w:b/>
                <w:bCs/>
                <w:spacing w:val="0"/>
              </w:rPr>
              <w:t>23</w:t>
            </w:r>
          </w:p>
        </w:tc>
        <w:tc>
          <w:tcPr>
            <w:tcW w:w="270" w:type="dxa"/>
          </w:tcPr>
          <w:p w14:paraId="35C0AEC9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E1AC7" w14:textId="19BC31A0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977</w:t>
            </w:r>
          </w:p>
        </w:tc>
        <w:tc>
          <w:tcPr>
            <w:tcW w:w="236" w:type="dxa"/>
          </w:tcPr>
          <w:p w14:paraId="1E562241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6CE8E9" w14:textId="6770FFA1" w:rsidR="00B275E0" w:rsidRPr="004D5C63" w:rsidRDefault="00F80247" w:rsidP="000C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F80247">
              <w:rPr>
                <w:b/>
                <w:bCs/>
                <w:spacing w:val="0"/>
              </w:rPr>
              <w:t>23</w:t>
            </w:r>
          </w:p>
        </w:tc>
        <w:tc>
          <w:tcPr>
            <w:tcW w:w="272" w:type="dxa"/>
          </w:tcPr>
          <w:p w14:paraId="12300F8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19D6A" w14:textId="1DB25082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977</w:t>
            </w:r>
          </w:p>
        </w:tc>
      </w:tr>
      <w:tr w:rsidR="00B275E0" w:rsidRPr="00AB4D27" w14:paraId="77EEA89B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5C4B3256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4BD6E223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0" w:type="dxa"/>
          </w:tcPr>
          <w:p w14:paraId="0DAE2AD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AE309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8A79A1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168E3A4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2" w:type="dxa"/>
          </w:tcPr>
          <w:p w14:paraId="1FF1CF5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ACF2E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435F4296" w14:textId="77777777" w:rsidTr="009476AE">
        <w:trPr>
          <w:tblHeader/>
        </w:trPr>
        <w:tc>
          <w:tcPr>
            <w:tcW w:w="4050" w:type="dxa"/>
          </w:tcPr>
          <w:p w14:paraId="19C740B7" w14:textId="4624786C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ลูกหนี้</w:t>
            </w:r>
            <w:r w:rsidR="007A5F68">
              <w:rPr>
                <w:rFonts w:hint="cs"/>
                <w:b/>
                <w:bCs/>
                <w:i/>
                <w:iCs/>
                <w:spacing w:val="0"/>
                <w:cs/>
              </w:rPr>
              <w:t>หมุนเวียน</w:t>
            </w:r>
            <w:r w:rsidRPr="004D5C63">
              <w:rPr>
                <w:b/>
                <w:bCs/>
                <w:i/>
                <w:iCs/>
                <w:spacing w:val="0"/>
                <w:cs/>
              </w:rPr>
              <w:t>อื่น</w:t>
            </w:r>
          </w:p>
        </w:tc>
        <w:tc>
          <w:tcPr>
            <w:tcW w:w="1080" w:type="dxa"/>
          </w:tcPr>
          <w:p w14:paraId="0C0A707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886F3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81FC53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DC6FF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44C14DE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6D6363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2EB992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0AD059E1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388A5108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2D535FE5" w14:textId="385F9B8B" w:rsidR="00B275E0" w:rsidRPr="004D5C63" w:rsidRDefault="009571B1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92B2AC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DD7290" w14:textId="1E536B2B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</w:tcPr>
          <w:p w14:paraId="4A80BE6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8144E54" w14:textId="050B3299" w:rsidR="00B275E0" w:rsidRPr="009571B1" w:rsidRDefault="009571B1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E0DCF9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2E0F2D4" w14:textId="13726875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554</w:t>
            </w:r>
          </w:p>
        </w:tc>
      </w:tr>
      <w:tr w:rsidR="00B275E0" w:rsidRPr="00AB4D27" w14:paraId="53E0A345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7614BC51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896D60" w14:textId="46DEF8FD" w:rsidR="00B275E0" w:rsidRPr="00CB67F3" w:rsidRDefault="009571B1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CB67F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35AD1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EA53F" w14:textId="3E986577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</w:tcPr>
          <w:p w14:paraId="3B5643D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7749246" w14:textId="0BB66CE4" w:rsidR="00B275E0" w:rsidRPr="009571B1" w:rsidRDefault="009571B1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E1C701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58C35" w14:textId="0FF55479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554</w:t>
            </w:r>
          </w:p>
        </w:tc>
      </w:tr>
      <w:tr w:rsidR="00B275E0" w:rsidRPr="00AB4D27" w14:paraId="03ECC52D" w14:textId="77777777" w:rsidTr="009476AE">
        <w:trPr>
          <w:tblHeader/>
        </w:trPr>
        <w:tc>
          <w:tcPr>
            <w:tcW w:w="4050" w:type="dxa"/>
            <w:vAlign w:val="center"/>
          </w:tcPr>
          <w:p w14:paraId="506780ED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olor w:val="000000"/>
                <w:spacing w:val="0"/>
                <w:cs/>
                <w:lang w:eastAsia="ja-JP"/>
              </w:rPr>
            </w:pPr>
          </w:p>
        </w:tc>
        <w:tc>
          <w:tcPr>
            <w:tcW w:w="1080" w:type="dxa"/>
          </w:tcPr>
          <w:p w14:paraId="2DC9DDD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5131F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9F7946C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05C116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69CD3844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0F4694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B77F48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0075C9E6" w14:textId="77777777" w:rsidTr="009476AE">
        <w:trPr>
          <w:tblHeader/>
        </w:trPr>
        <w:tc>
          <w:tcPr>
            <w:tcW w:w="4050" w:type="dxa"/>
            <w:vAlign w:val="center"/>
          </w:tcPr>
          <w:p w14:paraId="5575321E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color w:val="000000"/>
                <w:spacing w:val="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</w:tcPr>
          <w:p w14:paraId="0C10860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F2D8A4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6DEF7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883A4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3030FA1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61F7B3C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6B7B3B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1DE3F32B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41CF3760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458C27E8" w14:textId="707C2949" w:rsidR="00B275E0" w:rsidRPr="00D67A34" w:rsidRDefault="009571B1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67A3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E3BFE8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45EBD7" w14:textId="5A4A17BD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144</w:t>
            </w:r>
            <w:r w:rsidR="00B275E0" w:rsidRPr="004D5C63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6D7578A9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EA2D844" w14:textId="13E58467" w:rsidR="00B275E0" w:rsidRPr="004D5C63" w:rsidRDefault="009571B1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584F7FB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CE2A514" w14:textId="571CFBA7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144</w:t>
            </w:r>
            <w:r w:rsidR="00B275E0" w:rsidRPr="004D5C63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500</w:t>
            </w:r>
          </w:p>
        </w:tc>
      </w:tr>
      <w:tr w:rsidR="00B275E0" w:rsidRPr="004604DE" w14:paraId="27A2860E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4CF478AF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9C6B707" w14:textId="6648DA24" w:rsidR="00B275E0" w:rsidRPr="00D67A34" w:rsidRDefault="009571B1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D67A3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685F2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68227" w14:textId="27C2796F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144</w:t>
            </w:r>
            <w:r w:rsidR="00B275E0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0C8BF41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0204C6E" w14:textId="6715176B" w:rsidR="00B275E0" w:rsidRPr="004D5C63" w:rsidRDefault="009571B1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222100A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223D9C" w14:textId="6503C347" w:rsidR="00B275E0" w:rsidRPr="004D5C63" w:rsidRDefault="00F80247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144</w:t>
            </w:r>
            <w:r w:rsidR="00B275E0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500</w:t>
            </w:r>
          </w:p>
        </w:tc>
      </w:tr>
      <w:tr w:rsidR="00B275E0" w:rsidRPr="00AB4D27" w14:paraId="1C53391D" w14:textId="77777777" w:rsidTr="009476AE">
        <w:trPr>
          <w:tblHeader/>
        </w:trPr>
        <w:tc>
          <w:tcPr>
            <w:tcW w:w="4050" w:type="dxa"/>
          </w:tcPr>
          <w:p w14:paraId="76DA5832" w14:textId="77777777" w:rsidR="00B275E0" w:rsidRPr="004D5C6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</w:p>
        </w:tc>
        <w:tc>
          <w:tcPr>
            <w:tcW w:w="1080" w:type="dxa"/>
          </w:tcPr>
          <w:p w14:paraId="317672C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81DCC1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A2BE7C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1685B99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3B8EB1EE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6C4CDDE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BE932E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B275E0" w:rsidRPr="00AB4D27" w14:paraId="7EBBC2C8" w14:textId="77777777" w:rsidTr="009476AE">
        <w:trPr>
          <w:tblHeader/>
        </w:trPr>
        <w:tc>
          <w:tcPr>
            <w:tcW w:w="4050" w:type="dxa"/>
          </w:tcPr>
          <w:p w14:paraId="3259B315" w14:textId="1DD2DF35" w:rsidR="00B275E0" w:rsidRPr="004D5C6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637FE2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1DE9A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F984F3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124557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59EE7CB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2D330F7C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AE5D8D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9571B1" w:rsidRPr="00AB4D27" w14:paraId="70F4C385" w14:textId="77777777" w:rsidTr="009476AE">
        <w:trPr>
          <w:tblHeader/>
        </w:trPr>
        <w:tc>
          <w:tcPr>
            <w:tcW w:w="4050" w:type="dxa"/>
          </w:tcPr>
          <w:p w14:paraId="25343DA5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rFonts w:hint="cs"/>
                <w:spacing w:val="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02DAA6C" w14:textId="2D30160B" w:rsidR="009571B1" w:rsidRPr="00D67A34" w:rsidRDefault="009571B1" w:rsidP="00CB67F3">
            <w:pPr>
              <w:pStyle w:val="a1"/>
              <w:tabs>
                <w:tab w:val="decimal" w:pos="700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67A3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52EFD603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5F216B1" w14:textId="63332BC2" w:rsidR="009571B1" w:rsidRPr="004D5C63" w:rsidRDefault="00F80247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9571B1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6" w:type="dxa"/>
          </w:tcPr>
          <w:p w14:paraId="435D69D4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71B1C893" w14:textId="6D446303" w:rsidR="009571B1" w:rsidRPr="00D67A34" w:rsidRDefault="009571B1" w:rsidP="00CB67F3">
            <w:pPr>
              <w:pStyle w:val="a1"/>
              <w:tabs>
                <w:tab w:val="decimal" w:pos="700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67A3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72" w:type="dxa"/>
          </w:tcPr>
          <w:p w14:paraId="4C689215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2B91202" w14:textId="74A2ED6D" w:rsidR="009571B1" w:rsidRPr="004D5C63" w:rsidRDefault="00F80247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9571B1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691</w:t>
            </w:r>
          </w:p>
        </w:tc>
      </w:tr>
      <w:tr w:rsidR="00F53B30" w:rsidRPr="00AB4D27" w14:paraId="20CA04B5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78FDBBA0" w14:textId="77777777" w:rsidR="00F53B30" w:rsidRPr="004D5C63" w:rsidRDefault="00F53B30" w:rsidP="00F53B3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3913E223" w14:textId="5EB1B47F" w:rsidR="00F53B30" w:rsidRPr="004D5C63" w:rsidRDefault="00F80247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45</w:t>
            </w:r>
            <w:r w:rsidR="00F53B30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981</w:t>
            </w:r>
          </w:p>
        </w:tc>
        <w:tc>
          <w:tcPr>
            <w:tcW w:w="270" w:type="dxa"/>
          </w:tcPr>
          <w:p w14:paraId="4AD719AD" w14:textId="77777777" w:rsidR="00F53B30" w:rsidRPr="004D5C63" w:rsidRDefault="00F53B30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900EE32" w14:textId="2624902C" w:rsidR="00F53B30" w:rsidRPr="004D5C63" w:rsidRDefault="00F80247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38</w:t>
            </w:r>
            <w:r w:rsidR="00F53B30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73BEC0AA" w14:textId="77777777" w:rsidR="00F53B30" w:rsidRPr="004D5C63" w:rsidRDefault="00F53B30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77F2250D" w14:textId="60E66CF5" w:rsidR="00F53B30" w:rsidRPr="004D5C63" w:rsidRDefault="00F53B30" w:rsidP="00D67A3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571B1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 xml:space="preserve"> 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981</w:t>
            </w:r>
          </w:p>
        </w:tc>
        <w:tc>
          <w:tcPr>
            <w:tcW w:w="272" w:type="dxa"/>
          </w:tcPr>
          <w:p w14:paraId="1F846820" w14:textId="77777777" w:rsidR="00F53B30" w:rsidRPr="004D5C63" w:rsidRDefault="00F53B30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59B459A" w14:textId="7BE8F41C" w:rsidR="00F53B30" w:rsidRPr="004D5C63" w:rsidRDefault="00F80247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38</w:t>
            </w:r>
            <w:r w:rsidR="00F53B30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629</w:t>
            </w:r>
          </w:p>
        </w:tc>
      </w:tr>
      <w:tr w:rsidR="00F53B30" w:rsidRPr="00AB4D27" w14:paraId="405C2B10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01234C7B" w14:textId="77777777" w:rsidR="00F53B30" w:rsidRPr="004D5C63" w:rsidRDefault="00F53B30" w:rsidP="00F53B3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239AB0E" w14:textId="4E5F2361" w:rsidR="00F53B30" w:rsidRPr="009571B1" w:rsidRDefault="00F80247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F80247">
              <w:rPr>
                <w:b/>
                <w:bCs/>
                <w:spacing w:val="0"/>
              </w:rPr>
              <w:t>45</w:t>
            </w:r>
            <w:r w:rsidR="00F53B30">
              <w:rPr>
                <w:b/>
                <w:bCs/>
                <w:spacing w:val="0"/>
                <w:lang w:val="en-GB"/>
              </w:rPr>
              <w:t>,</w:t>
            </w:r>
            <w:r w:rsidRPr="00F80247">
              <w:rPr>
                <w:b/>
                <w:bCs/>
                <w:spacing w:val="0"/>
              </w:rPr>
              <w:t>981</w:t>
            </w:r>
          </w:p>
        </w:tc>
        <w:tc>
          <w:tcPr>
            <w:tcW w:w="270" w:type="dxa"/>
          </w:tcPr>
          <w:p w14:paraId="3963FD8C" w14:textId="77777777" w:rsidR="00F53B30" w:rsidRPr="009571B1" w:rsidRDefault="00F53B30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B169" w14:textId="4EF5A3AA" w:rsidR="00F53B30" w:rsidRPr="009571B1" w:rsidRDefault="00F80247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F80247">
              <w:rPr>
                <w:b/>
                <w:bCs/>
                <w:spacing w:val="0"/>
              </w:rPr>
              <w:t>41</w:t>
            </w:r>
            <w:r w:rsidR="00F53B30" w:rsidRPr="009571B1">
              <w:rPr>
                <w:b/>
                <w:bCs/>
                <w:spacing w:val="0"/>
              </w:rPr>
              <w:t>,</w:t>
            </w:r>
            <w:r w:rsidRPr="00F80247">
              <w:rPr>
                <w:b/>
                <w:bCs/>
                <w:spacing w:val="0"/>
              </w:rPr>
              <w:t>320</w:t>
            </w:r>
          </w:p>
        </w:tc>
        <w:tc>
          <w:tcPr>
            <w:tcW w:w="236" w:type="dxa"/>
          </w:tcPr>
          <w:p w14:paraId="1E5CE2E9" w14:textId="77777777" w:rsidR="00F53B30" w:rsidRPr="009571B1" w:rsidRDefault="00F53B30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79CF58" w14:textId="6871D519" w:rsidR="00F53B30" w:rsidRPr="009571B1" w:rsidRDefault="00F80247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F80247">
              <w:rPr>
                <w:b/>
                <w:bCs/>
                <w:spacing w:val="0"/>
              </w:rPr>
              <w:t>45</w:t>
            </w:r>
            <w:r w:rsidR="00F53B30">
              <w:rPr>
                <w:b/>
                <w:bCs/>
                <w:spacing w:val="0"/>
                <w:lang w:val="en-GB"/>
              </w:rPr>
              <w:t>,</w:t>
            </w:r>
            <w:r w:rsidRPr="00F80247">
              <w:rPr>
                <w:b/>
                <w:bCs/>
                <w:spacing w:val="0"/>
              </w:rPr>
              <w:t>981</w:t>
            </w:r>
          </w:p>
        </w:tc>
        <w:tc>
          <w:tcPr>
            <w:tcW w:w="272" w:type="dxa"/>
          </w:tcPr>
          <w:p w14:paraId="181466D8" w14:textId="77777777" w:rsidR="00F53B30" w:rsidRPr="004D5C63" w:rsidRDefault="00F53B30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A3A51" w14:textId="0B95D0DE" w:rsidR="00F53B30" w:rsidRPr="004D5C63" w:rsidRDefault="00F80247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41</w:t>
            </w:r>
            <w:r w:rsidR="00F53B30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320</w:t>
            </w:r>
          </w:p>
        </w:tc>
      </w:tr>
      <w:tr w:rsidR="00B275E0" w:rsidRPr="00AF5278" w14:paraId="7A977D41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2AECE566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5D2932B3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70" w:type="dxa"/>
          </w:tcPr>
          <w:p w14:paraId="108AE328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393F1D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36" w:type="dxa"/>
          </w:tcPr>
          <w:p w14:paraId="1E36FD40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E9E3F31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72" w:type="dxa"/>
          </w:tcPr>
          <w:p w14:paraId="57EB0474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6C52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B275E0" w:rsidRPr="00AB4D27" w14:paraId="29381130" w14:textId="77777777" w:rsidTr="009476AE">
        <w:trPr>
          <w:tblHeader/>
        </w:trPr>
        <w:tc>
          <w:tcPr>
            <w:tcW w:w="4050" w:type="dxa"/>
          </w:tcPr>
          <w:p w14:paraId="0E1E9E2F" w14:textId="27A7DF47" w:rsidR="00B275E0" w:rsidRPr="004D5C6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เจ้าหนี้</w:t>
            </w:r>
            <w:r w:rsidR="003879EE">
              <w:rPr>
                <w:rFonts w:hint="cs"/>
                <w:b/>
                <w:bCs/>
                <w:i/>
                <w:iCs/>
                <w:spacing w:val="0"/>
                <w:cs/>
              </w:rPr>
              <w:t>หมุนเวียน</w:t>
            </w:r>
            <w:r w:rsidRPr="004D5C63">
              <w:rPr>
                <w:b/>
                <w:bCs/>
                <w:i/>
                <w:iCs/>
                <w:spacing w:val="0"/>
                <w:cs/>
              </w:rPr>
              <w:t>อื่น</w:t>
            </w:r>
          </w:p>
        </w:tc>
        <w:tc>
          <w:tcPr>
            <w:tcW w:w="1080" w:type="dxa"/>
          </w:tcPr>
          <w:p w14:paraId="47A71AF6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C2177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10A669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70E0079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1F351174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51EB4D68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B05667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9571B1" w:rsidRPr="00AB4D27" w14:paraId="7CBA06EF" w14:textId="77777777" w:rsidTr="009476AE">
        <w:trPr>
          <w:tblHeader/>
        </w:trPr>
        <w:tc>
          <w:tcPr>
            <w:tcW w:w="4050" w:type="dxa"/>
          </w:tcPr>
          <w:p w14:paraId="43D1E4FE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664ABB0A" w14:textId="5F9617F5" w:rsidR="009571B1" w:rsidRPr="004D5C63" w:rsidRDefault="00F80247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  <w:r w:rsidR="009571B1" w:rsidRPr="009571B1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5BF65582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43B4521" w14:textId="5240F012" w:rsidR="009571B1" w:rsidRPr="004D5C63" w:rsidRDefault="00F80247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  <w:r w:rsidR="009571B1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442</w:t>
            </w:r>
          </w:p>
        </w:tc>
        <w:tc>
          <w:tcPr>
            <w:tcW w:w="236" w:type="dxa"/>
          </w:tcPr>
          <w:p w14:paraId="40D7C1DA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3034B13F" w14:textId="28F1CEC5" w:rsidR="009571B1" w:rsidRPr="004D5C63" w:rsidRDefault="00F80247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  <w:r w:rsidR="009571B1" w:rsidRPr="009571B1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2" w:type="dxa"/>
          </w:tcPr>
          <w:p w14:paraId="70808AB0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E5562C0" w14:textId="4BC81998" w:rsidR="009571B1" w:rsidRPr="004D5C63" w:rsidRDefault="00F80247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  <w:r w:rsidR="009571B1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442</w:t>
            </w:r>
          </w:p>
        </w:tc>
      </w:tr>
      <w:tr w:rsidR="009571B1" w:rsidRPr="00AB4D27" w14:paraId="55C57394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07A8FEF5" w14:textId="77777777" w:rsidR="009571B1" w:rsidRPr="004D5C63" w:rsidRDefault="009571B1" w:rsidP="009571B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49A17E" w14:textId="1C21FB48" w:rsidR="009571B1" w:rsidRPr="00F53B30" w:rsidRDefault="00F80247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</w:t>
            </w:r>
            <w:r w:rsidR="00F53B30" w:rsidRPr="00F53B30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18C54A39" w14:textId="77777777" w:rsidR="009571B1" w:rsidRPr="004D5C63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D3277" w14:textId="1A6E05E3" w:rsidR="009571B1" w:rsidRPr="004D5C63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F80247">
              <w:rPr>
                <w:b/>
                <w:bCs/>
                <w:spacing w:val="0"/>
              </w:rPr>
              <w:t>1</w:t>
            </w:r>
            <w:r w:rsidR="009571B1" w:rsidRPr="004D5C63">
              <w:rPr>
                <w:b/>
                <w:bCs/>
                <w:spacing w:val="0"/>
              </w:rPr>
              <w:t>,</w:t>
            </w:r>
            <w:r w:rsidRPr="00F80247">
              <w:rPr>
                <w:b/>
                <w:bCs/>
                <w:spacing w:val="0"/>
              </w:rPr>
              <w:t>442</w:t>
            </w:r>
          </w:p>
        </w:tc>
        <w:tc>
          <w:tcPr>
            <w:tcW w:w="236" w:type="dxa"/>
          </w:tcPr>
          <w:p w14:paraId="6C45DD30" w14:textId="77777777" w:rsidR="009571B1" w:rsidRPr="004D5C63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F437219" w14:textId="1DFBCEBB" w:rsidR="009571B1" w:rsidRPr="00F53B30" w:rsidRDefault="00F80247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F80247">
              <w:rPr>
                <w:b/>
                <w:bCs/>
                <w:spacing w:val="0"/>
              </w:rPr>
              <w:t>1</w:t>
            </w:r>
            <w:r w:rsidR="00F53B30" w:rsidRPr="00F53B30">
              <w:rPr>
                <w:b/>
                <w:bCs/>
                <w:spacing w:val="0"/>
                <w:lang w:val="en-GB"/>
              </w:rPr>
              <w:t>,</w:t>
            </w:r>
            <w:r w:rsidRPr="00F80247">
              <w:rPr>
                <w:b/>
                <w:bCs/>
                <w:spacing w:val="0"/>
              </w:rPr>
              <w:t>442</w:t>
            </w:r>
          </w:p>
        </w:tc>
        <w:tc>
          <w:tcPr>
            <w:tcW w:w="272" w:type="dxa"/>
          </w:tcPr>
          <w:p w14:paraId="697D0611" w14:textId="77777777" w:rsidR="009571B1" w:rsidRPr="004D5C63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5EA3F9" w14:textId="33DAE8CD" w:rsidR="009571B1" w:rsidRPr="004D5C63" w:rsidRDefault="00F80247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</w:t>
            </w:r>
            <w:r w:rsidR="009571B1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442</w:t>
            </w:r>
          </w:p>
        </w:tc>
      </w:tr>
    </w:tbl>
    <w:p w14:paraId="26E2FF6A" w14:textId="6D6D3AC8" w:rsidR="00AB3651" w:rsidRPr="00AF5278" w:rsidRDefault="00AB3651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040C2DEA" w14:textId="1EF239FC" w:rsidR="00670A45" w:rsidRPr="004D5C63" w:rsidRDefault="00AF5278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spacing w:val="0"/>
          <w:lang w:val="th-TH"/>
        </w:rPr>
      </w:pPr>
      <w:r>
        <w:rPr>
          <w:b/>
          <w:bCs/>
          <w:cs/>
          <w:lang w:val="th-TH"/>
        </w:rPr>
        <w:br w:type="page"/>
      </w:r>
      <w:r w:rsidR="00F80247" w:rsidRPr="00F80247">
        <w:rPr>
          <w:b/>
          <w:bCs/>
        </w:rPr>
        <w:lastRenderedPageBreak/>
        <w:t>3</w:t>
      </w:r>
      <w:r w:rsidR="003879EE">
        <w:rPr>
          <w:b/>
          <w:bCs/>
          <w:cs/>
          <w:lang w:val="th-TH"/>
        </w:rPr>
        <w:tab/>
      </w:r>
      <w:r w:rsidR="00994644" w:rsidRPr="004D5C63">
        <w:rPr>
          <w:b/>
          <w:bCs/>
          <w:spacing w:val="0"/>
          <w:cs/>
          <w:lang w:val="th-TH"/>
        </w:rPr>
        <w:t>ลูกหนี้การค้าและลูกหนี้หมุนเวียนอื่น</w:t>
      </w:r>
    </w:p>
    <w:p w14:paraId="6720C77E" w14:textId="60AACE43" w:rsidR="006C655C" w:rsidRPr="00FE3432" w:rsidRDefault="006C655C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1242F6" w:rsidRPr="004D5C63" w14:paraId="172F4F92" w14:textId="77777777" w:rsidTr="00736974">
        <w:trPr>
          <w:tblHeader/>
        </w:trPr>
        <w:tc>
          <w:tcPr>
            <w:tcW w:w="3150" w:type="dxa"/>
          </w:tcPr>
          <w:p w14:paraId="4FF39C8C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4FC97F59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0276708" w14:textId="77777777" w:rsidR="001242F6" w:rsidRPr="004D5C63" w:rsidRDefault="001242F6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2A84E64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DD3F374" w14:textId="77777777" w:rsidR="001242F6" w:rsidRPr="004D5C63" w:rsidRDefault="001242F6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4D5C63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42F6" w:rsidRPr="004D5C63" w14:paraId="1215BC83" w14:textId="77777777" w:rsidTr="00736974">
        <w:trPr>
          <w:tblHeader/>
        </w:trPr>
        <w:tc>
          <w:tcPr>
            <w:tcW w:w="3150" w:type="dxa"/>
          </w:tcPr>
          <w:p w14:paraId="0D0C4E99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2C300868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49BF3E2F" w14:textId="3D8EEC79" w:rsidR="001242F6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</w:t>
            </w:r>
            <w:r w:rsidR="006A6912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2" w:type="dxa"/>
          </w:tcPr>
          <w:p w14:paraId="48C15C57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4" w:type="dxa"/>
          </w:tcPr>
          <w:p w14:paraId="3D004DDF" w14:textId="78B2465A" w:rsidR="001242F6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1242F6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1242F6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FB83CCD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6A0167AD" w14:textId="7D0E549C" w:rsidR="001242F6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</w:t>
            </w:r>
            <w:r w:rsidR="006A6912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52F34491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599A5E05" w14:textId="4D5C5D88" w:rsidR="001242F6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1242F6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1242F6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42F6" w:rsidRPr="004D5C63" w14:paraId="2A350765" w14:textId="77777777" w:rsidTr="00736974">
        <w:trPr>
          <w:tblHeader/>
        </w:trPr>
        <w:tc>
          <w:tcPr>
            <w:tcW w:w="3150" w:type="dxa"/>
          </w:tcPr>
          <w:p w14:paraId="66EDA722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0" w:type="dxa"/>
            <w:hideMark/>
          </w:tcPr>
          <w:p w14:paraId="4631B05F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  <w:r w:rsidRPr="004D5C63">
              <w:rPr>
                <w:b/>
                <w:i/>
                <w:iCs/>
                <w:spacing w:val="0"/>
                <w:cs/>
              </w:rPr>
              <w:t>หมายเหตุ</w:t>
            </w:r>
          </w:p>
        </w:tc>
        <w:tc>
          <w:tcPr>
            <w:tcW w:w="1084" w:type="dxa"/>
          </w:tcPr>
          <w:p w14:paraId="7B48115D" w14:textId="3B53A839" w:rsidR="001242F6" w:rsidRPr="003879EE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3879EE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16CF095C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4" w:type="dxa"/>
          </w:tcPr>
          <w:p w14:paraId="1FA6C98B" w14:textId="4FD798A0" w:rsidR="001242F6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C8E9909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6591C94E" w14:textId="5DF6681B" w:rsidR="001242F6" w:rsidRPr="003879EE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3879EE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4E4A9C7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7351F51B" w14:textId="3C9D5E6F" w:rsidR="001242F6" w:rsidRPr="004D5C63" w:rsidRDefault="00F80247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1242F6" w:rsidRPr="004D5C63" w14:paraId="66A10A78" w14:textId="77777777" w:rsidTr="00736974">
        <w:trPr>
          <w:tblHeader/>
        </w:trPr>
        <w:tc>
          <w:tcPr>
            <w:tcW w:w="3150" w:type="dxa"/>
          </w:tcPr>
          <w:p w14:paraId="4F696776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19B2F56F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7E5575" w14:textId="77777777" w:rsidR="001242F6" w:rsidRPr="004D5C63" w:rsidRDefault="001242F6" w:rsidP="001C5BB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42F6" w:rsidRPr="004D5C63" w14:paraId="386665CC" w14:textId="77777777" w:rsidTr="00736974">
        <w:tc>
          <w:tcPr>
            <w:tcW w:w="3150" w:type="dxa"/>
            <w:hideMark/>
          </w:tcPr>
          <w:p w14:paraId="4B1B9ACD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7D0E7D6A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2FEE4EA2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4B71E5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D5D3E40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9F1D8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0D2FC815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B9495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</w:tcPr>
          <w:p w14:paraId="262018DC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1242F6" w:rsidRPr="004D5C63" w14:paraId="03F9E1BE" w14:textId="77777777" w:rsidTr="00736974">
        <w:tc>
          <w:tcPr>
            <w:tcW w:w="3150" w:type="dxa"/>
            <w:hideMark/>
          </w:tcPr>
          <w:p w14:paraId="4B5C0D96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บุคคลหรือกิจการที่เกี่ยวข้องกัน</w:t>
            </w:r>
            <w:r w:rsidRPr="004D5C63">
              <w:rPr>
                <w:spacing w:val="0"/>
              </w:rPr>
              <w:t xml:space="preserve">  </w:t>
            </w:r>
          </w:p>
        </w:tc>
        <w:tc>
          <w:tcPr>
            <w:tcW w:w="900" w:type="dxa"/>
            <w:hideMark/>
          </w:tcPr>
          <w:p w14:paraId="25822277" w14:textId="77EFBE4C" w:rsidR="001242F6" w:rsidRPr="004D5C63" w:rsidRDefault="00F80247" w:rsidP="001C5BB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F80247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1084" w:type="dxa"/>
          </w:tcPr>
          <w:p w14:paraId="0C70E316" w14:textId="7F311035" w:rsidR="001242F6" w:rsidRPr="003E190B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</w:t>
            </w:r>
            <w:r w:rsidR="004F56DA" w:rsidRPr="004F56DA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76</w:t>
            </w:r>
            <w:r w:rsidR="00DC63B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62" w:type="dxa"/>
          </w:tcPr>
          <w:p w14:paraId="61C46AC7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4" w:type="dxa"/>
          </w:tcPr>
          <w:p w14:paraId="47413F71" w14:textId="69CCD97A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14:paraId="2D2BA227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F86C4F" w14:textId="148D6EFA" w:rsidR="001242F6" w:rsidRPr="003E190B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</w:t>
            </w:r>
            <w:r w:rsidR="004F56DA" w:rsidRPr="004F56DA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76</w:t>
            </w:r>
            <w:r w:rsidR="00DC63B2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E60111B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67CFCC6" w14:textId="0BD82B7F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160</w:t>
            </w:r>
          </w:p>
        </w:tc>
      </w:tr>
      <w:tr w:rsidR="001242F6" w:rsidRPr="004D5C63" w14:paraId="5A8A8A80" w14:textId="77777777" w:rsidTr="00736974">
        <w:tc>
          <w:tcPr>
            <w:tcW w:w="3150" w:type="dxa"/>
            <w:hideMark/>
          </w:tcPr>
          <w:p w14:paraId="2455F723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0F6CDA3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BAA79" w14:textId="0213FCF0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287</w:t>
            </w:r>
            <w:r w:rsidR="004F56DA" w:rsidRPr="004F56DA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96</w:t>
            </w:r>
            <w:r w:rsidR="004D77B1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62" w:type="dxa"/>
          </w:tcPr>
          <w:p w14:paraId="7707D000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8D5C" w14:textId="32B0AA38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312</w:t>
            </w:r>
            <w:r w:rsidR="001242F6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</w:tcPr>
          <w:p w14:paraId="4612B18D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251BB" w14:textId="1C990041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287</w:t>
            </w:r>
            <w:r w:rsidR="004F56DA" w:rsidRPr="004F56DA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90</w:t>
            </w:r>
            <w:r w:rsidR="004D77B1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37645CD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C5A1" w14:textId="368CD106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312</w:t>
            </w:r>
            <w:r w:rsidR="001242F6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533</w:t>
            </w:r>
          </w:p>
        </w:tc>
      </w:tr>
      <w:tr w:rsidR="001242F6" w:rsidRPr="004D5C63" w14:paraId="1F061077" w14:textId="77777777" w:rsidTr="00736974">
        <w:tc>
          <w:tcPr>
            <w:tcW w:w="3150" w:type="dxa"/>
          </w:tcPr>
          <w:p w14:paraId="0FF0489D" w14:textId="77777777" w:rsidR="001242F6" w:rsidRPr="004D5C63" w:rsidRDefault="001242F6" w:rsidP="004835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0" w:type="dxa"/>
          </w:tcPr>
          <w:p w14:paraId="101E6908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9B02202" w14:textId="4EA12034" w:rsidR="001242F6" w:rsidRPr="003E190B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297</w:t>
            </w:r>
            <w:r w:rsidR="004F56DA" w:rsidRPr="004F56DA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726</w:t>
            </w:r>
          </w:p>
        </w:tc>
        <w:tc>
          <w:tcPr>
            <w:tcW w:w="262" w:type="dxa"/>
          </w:tcPr>
          <w:p w14:paraId="75159937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8A3C1CC" w14:textId="7F5B1D8A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312</w:t>
            </w:r>
            <w:r w:rsidR="001242F6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</w:tcPr>
          <w:p w14:paraId="1D4EA1D4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A2F903" w14:textId="14F436A8" w:rsidR="001242F6" w:rsidRPr="003E190B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297</w:t>
            </w:r>
            <w:r w:rsidR="004F56DA" w:rsidRPr="004F56DA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4337CE5E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EF4C3BD" w14:textId="241D6C1A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312</w:t>
            </w:r>
            <w:r w:rsidR="001242F6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693</w:t>
            </w:r>
          </w:p>
        </w:tc>
      </w:tr>
      <w:tr w:rsidR="001242F6" w:rsidRPr="004D5C63" w14:paraId="479F12C7" w14:textId="77777777" w:rsidTr="002608C6">
        <w:tc>
          <w:tcPr>
            <w:tcW w:w="3150" w:type="dxa"/>
          </w:tcPr>
          <w:p w14:paraId="46B260CC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4D5C63">
              <w:rPr>
                <w:i/>
                <w:iCs/>
                <w:spacing w:val="0"/>
                <w:cs/>
              </w:rPr>
              <w:t>หัก</w:t>
            </w:r>
            <w:r w:rsidRPr="004D5C63">
              <w:rPr>
                <w:spacing w:val="0"/>
                <w:cs/>
              </w:rPr>
              <w:t xml:space="preserve"> ค่าเผื่อผลขาดทุนด้านเครดิต</w:t>
            </w:r>
            <w:r w:rsidRPr="004D5C63">
              <w:rPr>
                <w:spacing w:val="0"/>
              </w:rPr>
              <w:br/>
              <w:t xml:space="preserve">   </w:t>
            </w:r>
            <w:r w:rsidRPr="004D5C63">
              <w:rPr>
                <w:spacing w:val="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44385B75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9802E" w14:textId="130400B7" w:rsidR="004F56DA" w:rsidRPr="004F56DA" w:rsidRDefault="004F56DA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  <w:r>
              <w:rPr>
                <w:spacing w:val="0"/>
              </w:rPr>
              <w:t>(</w:t>
            </w:r>
            <w:r w:rsidR="00F80247" w:rsidRPr="00F80247">
              <w:rPr>
                <w:spacing w:val="0"/>
              </w:rPr>
              <w:t>19</w:t>
            </w:r>
            <w:r w:rsidR="00641834">
              <w:rPr>
                <w:spacing w:val="0"/>
              </w:rPr>
              <w:t>,</w:t>
            </w:r>
            <w:r w:rsidR="00F80247" w:rsidRPr="00F80247">
              <w:rPr>
                <w:spacing w:val="0"/>
              </w:rPr>
              <w:t>625</w:t>
            </w:r>
            <w:r>
              <w:rPr>
                <w:spacing w:val="0"/>
              </w:rPr>
              <w:t>)</w:t>
            </w:r>
          </w:p>
        </w:tc>
        <w:tc>
          <w:tcPr>
            <w:tcW w:w="262" w:type="dxa"/>
            <w:vAlign w:val="bottom"/>
          </w:tcPr>
          <w:p w14:paraId="0A57350A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73A78" w14:textId="5FA4D6D0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  <w:r w:rsidRPr="004D5C63">
              <w:rPr>
                <w:spacing w:val="0"/>
                <w:lang w:val="en-GB"/>
              </w:rPr>
              <w:t>(</w:t>
            </w:r>
            <w:r w:rsidR="00F80247" w:rsidRPr="00F80247">
              <w:rPr>
                <w:spacing w:val="0"/>
              </w:rPr>
              <w:t>19</w:t>
            </w:r>
            <w:r w:rsidRPr="004D5C63">
              <w:rPr>
                <w:spacing w:val="0"/>
                <w:lang w:val="en-GB"/>
              </w:rPr>
              <w:t>,</w:t>
            </w:r>
            <w:r w:rsidR="00F80247" w:rsidRPr="00F80247">
              <w:rPr>
                <w:spacing w:val="0"/>
              </w:rPr>
              <w:t>598</w:t>
            </w:r>
            <w:r w:rsidRPr="004D5C63">
              <w:rPr>
                <w:spacing w:val="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A1AD29A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E42F3" w14:textId="791F429E" w:rsidR="001242F6" w:rsidRPr="004F56DA" w:rsidRDefault="004F56DA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  <w:r>
              <w:rPr>
                <w:spacing w:val="0"/>
              </w:rPr>
              <w:t>(</w:t>
            </w:r>
            <w:r w:rsidR="00F80247" w:rsidRPr="00F80247">
              <w:rPr>
                <w:spacing w:val="0"/>
              </w:rPr>
              <w:t>19</w:t>
            </w:r>
            <w:r w:rsidRPr="004F56DA">
              <w:rPr>
                <w:spacing w:val="0"/>
                <w:lang w:val="en-GB"/>
              </w:rPr>
              <w:t>,</w:t>
            </w:r>
            <w:r w:rsidR="00F80247" w:rsidRPr="00F80247">
              <w:rPr>
                <w:spacing w:val="0"/>
              </w:rPr>
              <w:t>564</w:t>
            </w:r>
            <w:r>
              <w:rPr>
                <w:spacing w:val="0"/>
              </w:rPr>
              <w:t>)</w:t>
            </w:r>
          </w:p>
        </w:tc>
        <w:tc>
          <w:tcPr>
            <w:tcW w:w="270" w:type="dxa"/>
            <w:vAlign w:val="bottom"/>
          </w:tcPr>
          <w:p w14:paraId="682B386B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F08BD" w14:textId="554F8658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  <w:r w:rsidRPr="004D5C63">
              <w:rPr>
                <w:spacing w:val="0"/>
                <w:lang w:val="en-GB"/>
              </w:rPr>
              <w:t>(</w:t>
            </w:r>
            <w:r w:rsidR="00F80247" w:rsidRPr="00F80247">
              <w:rPr>
                <w:spacing w:val="0"/>
              </w:rPr>
              <w:t>19</w:t>
            </w:r>
            <w:r w:rsidRPr="004D5C63">
              <w:rPr>
                <w:spacing w:val="0"/>
                <w:lang w:val="en-GB"/>
              </w:rPr>
              <w:t>,</w:t>
            </w:r>
            <w:r w:rsidR="00F80247" w:rsidRPr="00F80247">
              <w:rPr>
                <w:spacing w:val="0"/>
              </w:rPr>
              <w:t>537</w:t>
            </w:r>
            <w:r w:rsidRPr="004D5C63">
              <w:rPr>
                <w:spacing w:val="0"/>
                <w:lang w:val="en-GB"/>
              </w:rPr>
              <w:t>)</w:t>
            </w:r>
          </w:p>
        </w:tc>
      </w:tr>
      <w:tr w:rsidR="001242F6" w:rsidRPr="004D5C63" w14:paraId="6DC64CE5" w14:textId="77777777" w:rsidTr="00736974">
        <w:tc>
          <w:tcPr>
            <w:tcW w:w="3150" w:type="dxa"/>
          </w:tcPr>
          <w:p w14:paraId="3CA02726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0" w:type="dxa"/>
          </w:tcPr>
          <w:p w14:paraId="670AA1E3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1DF16D70" w14:textId="262D789F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278</w:t>
            </w:r>
            <w:r w:rsidR="004F56DA" w:rsidRPr="004F56DA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101</w:t>
            </w:r>
          </w:p>
        </w:tc>
        <w:tc>
          <w:tcPr>
            <w:tcW w:w="262" w:type="dxa"/>
          </w:tcPr>
          <w:p w14:paraId="520031B6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C7FECA7" w14:textId="7FA54BB7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293</w:t>
            </w:r>
            <w:r w:rsidR="001242F6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</w:tcPr>
          <w:p w14:paraId="02A6C532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E7D2D3" w14:textId="7A0E9208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278</w:t>
            </w:r>
            <w:r w:rsidR="004F56DA" w:rsidRPr="004F56DA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228FC352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044E308" w14:textId="30BCF676" w:rsidR="001242F6" w:rsidRPr="004D5C63" w:rsidRDefault="00F80247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293</w:t>
            </w:r>
            <w:r w:rsidR="001242F6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156</w:t>
            </w:r>
          </w:p>
        </w:tc>
      </w:tr>
      <w:tr w:rsidR="001242F6" w:rsidRPr="004D5C63" w14:paraId="0E6F26CA" w14:textId="77777777" w:rsidTr="00736974">
        <w:tc>
          <w:tcPr>
            <w:tcW w:w="3150" w:type="dxa"/>
          </w:tcPr>
          <w:p w14:paraId="6B80E6B9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  <w:cs/>
              </w:rPr>
            </w:pPr>
          </w:p>
        </w:tc>
        <w:tc>
          <w:tcPr>
            <w:tcW w:w="900" w:type="dxa"/>
          </w:tcPr>
          <w:p w14:paraId="4B204742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05A9927" w14:textId="77777777" w:rsidR="001242F6" w:rsidRPr="004D5C63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1EB22F68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4D17223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0" w:type="dxa"/>
          </w:tcPr>
          <w:p w14:paraId="62147BE2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E17EC5" w14:textId="77777777" w:rsidR="001242F6" w:rsidRPr="004D5C63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3C91419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14D653" w14:textId="77777777" w:rsidR="001242F6" w:rsidRPr="004D5C63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1242F6" w:rsidRPr="004D5C63" w14:paraId="5B4CDB4D" w14:textId="77777777" w:rsidTr="00736974">
        <w:tc>
          <w:tcPr>
            <w:tcW w:w="3150" w:type="dxa"/>
          </w:tcPr>
          <w:p w14:paraId="592FD7CB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1B765A5E" w14:textId="77777777" w:rsidR="001242F6" w:rsidRPr="004D5C63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67596E6" w14:textId="77777777" w:rsidR="001242F6" w:rsidRPr="004D5C63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082ACBBA" w14:textId="77777777" w:rsidR="001242F6" w:rsidRPr="004D5C63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CD64DB3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0" w:type="dxa"/>
          </w:tcPr>
          <w:p w14:paraId="746FAF87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BADD6A2" w14:textId="77777777" w:rsidR="001242F6" w:rsidRPr="004D5C63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7100A26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D62330A" w14:textId="77777777" w:rsidR="001242F6" w:rsidRPr="004D5C63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D54578" w:rsidRPr="004D5C63" w14:paraId="72396B01" w14:textId="77777777" w:rsidTr="00736974">
        <w:tc>
          <w:tcPr>
            <w:tcW w:w="3150" w:type="dxa"/>
          </w:tcPr>
          <w:p w14:paraId="2E85FC8E" w14:textId="77777777" w:rsidR="00D54578" w:rsidRPr="004D5C63" w:rsidRDefault="00D54578" w:rsidP="00D545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บุคคลหรือกิจการที่เกี่ยวข้องกัน</w:t>
            </w:r>
            <w:r w:rsidRPr="004D5C63">
              <w:rPr>
                <w:spacing w:val="0"/>
              </w:rPr>
              <w:t xml:space="preserve">  </w:t>
            </w:r>
          </w:p>
        </w:tc>
        <w:tc>
          <w:tcPr>
            <w:tcW w:w="900" w:type="dxa"/>
          </w:tcPr>
          <w:p w14:paraId="6536966C" w14:textId="2738FD9A" w:rsidR="00D54578" w:rsidRPr="004D5C63" w:rsidRDefault="00F80247" w:rsidP="00D54578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F80247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A3587F8" w14:textId="05F547E2" w:rsidR="00D54578" w:rsidRPr="004D5C63" w:rsidRDefault="00F80247" w:rsidP="00D54578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23</w:t>
            </w:r>
          </w:p>
        </w:tc>
        <w:tc>
          <w:tcPr>
            <w:tcW w:w="262" w:type="dxa"/>
          </w:tcPr>
          <w:p w14:paraId="72AE3405" w14:textId="77777777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 w:bidi="ar-SA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00E98A2" w14:textId="4AD83D0B" w:rsidR="00D54578" w:rsidRPr="004D5C63" w:rsidRDefault="00F80247" w:rsidP="00D54578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6B023938" w14:textId="77777777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5A064A" w14:textId="1F379B17" w:rsidR="00D54578" w:rsidRPr="00D54578" w:rsidRDefault="00F80247" w:rsidP="00D54578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4BB022EB" w14:textId="77777777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3869A3" w14:textId="7FBD66B3" w:rsidR="00D54578" w:rsidRPr="004D5C63" w:rsidRDefault="00F80247" w:rsidP="00D54578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977</w:t>
            </w:r>
          </w:p>
        </w:tc>
      </w:tr>
      <w:tr w:rsidR="00D54578" w:rsidRPr="004D5C63" w14:paraId="0C4A22C6" w14:textId="77777777" w:rsidTr="00E85AAF">
        <w:tc>
          <w:tcPr>
            <w:tcW w:w="3150" w:type="dxa"/>
          </w:tcPr>
          <w:p w14:paraId="1FCAE892" w14:textId="77777777" w:rsidR="00D54578" w:rsidRPr="004D5C63" w:rsidRDefault="00D54578" w:rsidP="00D545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648EF66" w14:textId="77777777" w:rsidR="00D54578" w:rsidRPr="004D5C63" w:rsidRDefault="00D54578" w:rsidP="00D545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714E508" w14:textId="19E59D26" w:rsidR="00D54578" w:rsidRPr="00D54578" w:rsidRDefault="00F80247" w:rsidP="00D54578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39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604</w:t>
            </w:r>
          </w:p>
        </w:tc>
        <w:tc>
          <w:tcPr>
            <w:tcW w:w="262" w:type="dxa"/>
            <w:vAlign w:val="center"/>
          </w:tcPr>
          <w:p w14:paraId="77A360F5" w14:textId="77777777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51CB9D59" w14:textId="0EA77CB3" w:rsidR="00D54578" w:rsidRPr="004D5C63" w:rsidRDefault="00F80247" w:rsidP="00D54578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48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571</w:t>
            </w:r>
          </w:p>
        </w:tc>
        <w:tc>
          <w:tcPr>
            <w:tcW w:w="270" w:type="dxa"/>
            <w:vAlign w:val="center"/>
          </w:tcPr>
          <w:p w14:paraId="0B605366" w14:textId="77777777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96C3165" w14:textId="2B0F19A5" w:rsidR="00D54578" w:rsidRPr="00D54578" w:rsidRDefault="00F80247" w:rsidP="00D54578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39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604</w:t>
            </w:r>
          </w:p>
        </w:tc>
        <w:tc>
          <w:tcPr>
            <w:tcW w:w="270" w:type="dxa"/>
            <w:vAlign w:val="center"/>
          </w:tcPr>
          <w:p w14:paraId="16AFB228" w14:textId="77777777" w:rsidR="00D54578" w:rsidRPr="00D54578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D52606D" w14:textId="04017E4E" w:rsidR="00D54578" w:rsidRPr="004D5C63" w:rsidRDefault="00F80247" w:rsidP="00D54578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48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571</w:t>
            </w:r>
          </w:p>
        </w:tc>
      </w:tr>
      <w:tr w:rsidR="00263195" w:rsidRPr="004D5C63" w14:paraId="0067F9A9" w14:textId="77777777" w:rsidTr="00736974">
        <w:tc>
          <w:tcPr>
            <w:tcW w:w="3150" w:type="dxa"/>
            <w:hideMark/>
          </w:tcPr>
          <w:p w14:paraId="1324AC12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0" w:type="dxa"/>
          </w:tcPr>
          <w:p w14:paraId="00E9F37A" w14:textId="77777777" w:rsidR="00263195" w:rsidRPr="004D5C63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E46FE" w14:textId="266038ED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39</w:t>
            </w:r>
            <w:r w:rsidR="00D54578" w:rsidRPr="00D5457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627</w:t>
            </w:r>
          </w:p>
        </w:tc>
        <w:tc>
          <w:tcPr>
            <w:tcW w:w="262" w:type="dxa"/>
          </w:tcPr>
          <w:p w14:paraId="4C66568A" w14:textId="77777777" w:rsidR="00263195" w:rsidRPr="004D5C63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2D06E" w14:textId="1966AD0A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49</w:t>
            </w:r>
            <w:r w:rsidR="00263195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25D2B121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1F610" w14:textId="5E531222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39</w:t>
            </w:r>
            <w:r w:rsidR="00D54578" w:rsidRPr="00D5457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</w:tcPr>
          <w:p w14:paraId="5DA98AB1" w14:textId="77777777" w:rsidR="00263195" w:rsidRPr="004D5C63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AA20F" w14:textId="6F7D8DA3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49</w:t>
            </w:r>
            <w:r w:rsidR="00263195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548</w:t>
            </w:r>
          </w:p>
        </w:tc>
      </w:tr>
      <w:tr w:rsidR="00263195" w:rsidRPr="004D5C63" w14:paraId="5B54A14D" w14:textId="77777777" w:rsidTr="00736974">
        <w:tc>
          <w:tcPr>
            <w:tcW w:w="3150" w:type="dxa"/>
            <w:hideMark/>
          </w:tcPr>
          <w:p w14:paraId="2FE18490" w14:textId="77777777" w:rsidR="00263195" w:rsidRPr="004D5C63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A75CAE" w14:textId="77777777" w:rsidR="00263195" w:rsidRPr="004D5C63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249B7BAB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</w:tcPr>
          <w:p w14:paraId="7BE41DB8" w14:textId="77777777" w:rsidR="00263195" w:rsidRPr="004D5C63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</w:tcPr>
          <w:p w14:paraId="79550A6F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E7E486C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D3A10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999680E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9BEAB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8"/>
                <w:szCs w:val="28"/>
                <w:lang w:val="en-GB"/>
              </w:rPr>
            </w:pPr>
          </w:p>
        </w:tc>
      </w:tr>
      <w:tr w:rsidR="00263195" w:rsidRPr="004D5C63" w14:paraId="00140079" w14:textId="77777777" w:rsidTr="00736974">
        <w:tc>
          <w:tcPr>
            <w:tcW w:w="3150" w:type="dxa"/>
            <w:hideMark/>
          </w:tcPr>
          <w:p w14:paraId="58BCF87D" w14:textId="77777777" w:rsidR="00263195" w:rsidRPr="004D5C63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6495B45E" w14:textId="77777777" w:rsidR="00263195" w:rsidRPr="004D5C63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5E3555A2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3F231FBD" w14:textId="77777777" w:rsidR="00263195" w:rsidRPr="004D5C63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4185611D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4EB6C01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469B2D5E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A28422B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</w:tcPr>
          <w:p w14:paraId="057F4F5B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263195" w:rsidRPr="004D5C63" w14:paraId="39608738" w14:textId="77777777" w:rsidTr="00736974">
        <w:tc>
          <w:tcPr>
            <w:tcW w:w="3150" w:type="dxa"/>
            <w:hideMark/>
          </w:tcPr>
          <w:p w14:paraId="1A62CE18" w14:textId="77777777" w:rsidR="00263195" w:rsidRPr="004D5C63" w:rsidRDefault="00263195" w:rsidP="004835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บุคคลหรือกิจการที่เกี่ยวข้องกัน</w:t>
            </w:r>
            <w:r w:rsidRPr="004D5C63">
              <w:rPr>
                <w:spacing w:val="0"/>
              </w:rPr>
              <w:t xml:space="preserve">  </w:t>
            </w:r>
          </w:p>
        </w:tc>
        <w:tc>
          <w:tcPr>
            <w:tcW w:w="900" w:type="dxa"/>
          </w:tcPr>
          <w:p w14:paraId="5B8921AC" w14:textId="3EFA5CB4" w:rsidR="00263195" w:rsidRPr="004D5C63" w:rsidRDefault="00F80247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</w:rPr>
            </w:pPr>
            <w:r w:rsidRPr="00F80247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1084" w:type="dxa"/>
          </w:tcPr>
          <w:p w14:paraId="36DD9866" w14:textId="5D7ABCD0" w:rsidR="00263195" w:rsidRPr="004D5C63" w:rsidRDefault="00D54578" w:rsidP="00086B4A">
            <w:pPr>
              <w:pStyle w:val="a1"/>
              <w:tabs>
                <w:tab w:val="decimal" w:pos="574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</w:tcPr>
          <w:p w14:paraId="6E2C4B4E" w14:textId="77777777" w:rsidR="00263195" w:rsidRPr="004D5C63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451EFC4" w14:textId="7B3C8777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</w:tcPr>
          <w:p w14:paraId="4667F291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1CD17FA4" w14:textId="2A92D178" w:rsidR="00263195" w:rsidRPr="004D5C63" w:rsidRDefault="00D54578" w:rsidP="00086B4A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C1A7DB0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</w:tcPr>
          <w:p w14:paraId="0F548AE1" w14:textId="14A2D321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554</w:t>
            </w:r>
          </w:p>
        </w:tc>
      </w:tr>
      <w:tr w:rsidR="00263195" w:rsidRPr="004D5C63" w14:paraId="74E49AE7" w14:textId="77777777" w:rsidTr="00736974">
        <w:tc>
          <w:tcPr>
            <w:tcW w:w="3150" w:type="dxa"/>
            <w:hideMark/>
          </w:tcPr>
          <w:p w14:paraId="47305300" w14:textId="77777777" w:rsidR="00263195" w:rsidRPr="004D5C63" w:rsidRDefault="00263195" w:rsidP="004835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23ECF0CE" w14:textId="77777777" w:rsidR="00263195" w:rsidRPr="004D5C63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3DEE574" w14:textId="64AA2E27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152</w:t>
            </w:r>
          </w:p>
        </w:tc>
        <w:tc>
          <w:tcPr>
            <w:tcW w:w="262" w:type="dxa"/>
          </w:tcPr>
          <w:p w14:paraId="29156C15" w14:textId="77777777" w:rsidR="00263195" w:rsidRPr="004D5C63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5E02C69" w14:textId="73006F15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</w:tcPr>
          <w:p w14:paraId="74147642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09B212" w14:textId="38C37049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1F012C31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090A81" w14:textId="412ED371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291</w:t>
            </w:r>
          </w:p>
        </w:tc>
      </w:tr>
      <w:tr w:rsidR="00263195" w:rsidRPr="004D5C63" w14:paraId="2FEFB60B" w14:textId="77777777" w:rsidTr="00736974">
        <w:tc>
          <w:tcPr>
            <w:tcW w:w="3150" w:type="dxa"/>
            <w:hideMark/>
          </w:tcPr>
          <w:p w14:paraId="011777EC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0" w:type="dxa"/>
          </w:tcPr>
          <w:p w14:paraId="7C6050B4" w14:textId="77777777" w:rsidR="00263195" w:rsidRPr="004D5C63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604FD89" w14:textId="63B0462E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152</w:t>
            </w:r>
          </w:p>
        </w:tc>
        <w:tc>
          <w:tcPr>
            <w:tcW w:w="262" w:type="dxa"/>
          </w:tcPr>
          <w:p w14:paraId="587F1E40" w14:textId="77777777" w:rsidR="00263195" w:rsidRPr="004D5C63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FB860E8" w14:textId="2BC73F26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845</w:t>
            </w:r>
          </w:p>
        </w:tc>
        <w:tc>
          <w:tcPr>
            <w:tcW w:w="270" w:type="dxa"/>
          </w:tcPr>
          <w:p w14:paraId="7F6A6E15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0E189C" w14:textId="7A22D811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04D2F19E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8BDED1" w14:textId="270814B3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845</w:t>
            </w:r>
          </w:p>
        </w:tc>
      </w:tr>
      <w:tr w:rsidR="00263195" w:rsidRPr="004D5C63" w14:paraId="68D67F3E" w14:textId="77777777" w:rsidTr="00736974">
        <w:tc>
          <w:tcPr>
            <w:tcW w:w="3150" w:type="dxa"/>
            <w:hideMark/>
          </w:tcPr>
          <w:p w14:paraId="1A278DBA" w14:textId="77777777" w:rsidR="00263195" w:rsidRPr="004D5C63" w:rsidRDefault="00263195" w:rsidP="00263195">
            <w:pPr>
              <w:pStyle w:val="BodyText"/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900" w:type="dxa"/>
          </w:tcPr>
          <w:p w14:paraId="7A74E837" w14:textId="77777777" w:rsidR="00263195" w:rsidRPr="004D5C63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1FD8967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68D2556" w14:textId="77777777" w:rsidR="00263195" w:rsidRPr="004D5C63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FDE23E5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813BEE3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8EFB3C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48EE6E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EFF6A9" w14:textId="77777777" w:rsidR="00263195" w:rsidRPr="004D5C63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263195" w:rsidRPr="004D5C63" w14:paraId="68619CB2" w14:textId="77777777" w:rsidTr="007952A6">
        <w:tc>
          <w:tcPr>
            <w:tcW w:w="3150" w:type="dxa"/>
            <w:hideMark/>
          </w:tcPr>
          <w:p w14:paraId="07DC632A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รวมลูกหนี้การค้าและ</w:t>
            </w:r>
          </w:p>
          <w:p w14:paraId="2CD4FC7B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 xml:space="preserve">   ลูกหนี้หมุนเวียนอื่น</w:t>
            </w:r>
          </w:p>
        </w:tc>
        <w:tc>
          <w:tcPr>
            <w:tcW w:w="900" w:type="dxa"/>
          </w:tcPr>
          <w:p w14:paraId="01E6B355" w14:textId="77777777" w:rsidR="00263195" w:rsidRPr="004D5C63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0A7A83A5" w14:textId="0A193397" w:rsidR="00263195" w:rsidRPr="0028555D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317</w:t>
            </w:r>
            <w:r w:rsidR="0028555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880</w:t>
            </w:r>
          </w:p>
        </w:tc>
        <w:tc>
          <w:tcPr>
            <w:tcW w:w="262" w:type="dxa"/>
            <w:vAlign w:val="bottom"/>
          </w:tcPr>
          <w:p w14:paraId="19191A87" w14:textId="77777777" w:rsidR="00263195" w:rsidRPr="004D5C63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7C2725F3" w14:textId="0E943FFC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343</w:t>
            </w:r>
            <w:r w:rsidR="00263195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549</w:t>
            </w:r>
          </w:p>
        </w:tc>
        <w:tc>
          <w:tcPr>
            <w:tcW w:w="270" w:type="dxa"/>
            <w:vAlign w:val="bottom"/>
          </w:tcPr>
          <w:p w14:paraId="04E7E0BB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A50661" w14:textId="53B5165C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317</w:t>
            </w:r>
            <w:r w:rsidR="0028555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880</w:t>
            </w:r>
          </w:p>
        </w:tc>
        <w:tc>
          <w:tcPr>
            <w:tcW w:w="270" w:type="dxa"/>
            <w:vAlign w:val="bottom"/>
          </w:tcPr>
          <w:p w14:paraId="2BF283AB" w14:textId="77777777" w:rsidR="00263195" w:rsidRPr="004D5C63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142F25" w14:textId="60852362" w:rsidR="00263195" w:rsidRPr="004D5C63" w:rsidRDefault="00F80247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343</w:t>
            </w:r>
            <w:r w:rsidR="00263195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549</w:t>
            </w:r>
          </w:p>
        </w:tc>
      </w:tr>
    </w:tbl>
    <w:p w14:paraId="03C5350E" w14:textId="77777777" w:rsidR="001242F6" w:rsidRPr="000014AC" w:rsidRDefault="001242F6" w:rsidP="001242F6">
      <w:r>
        <w:br w:type="page"/>
      </w:r>
    </w:p>
    <w:tbl>
      <w:tblPr>
        <w:tblW w:w="918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1242F6" w:rsidRPr="004D5C63" w14:paraId="24E44C19" w14:textId="77777777" w:rsidTr="00736974">
        <w:trPr>
          <w:tblHeader/>
        </w:trPr>
        <w:tc>
          <w:tcPr>
            <w:tcW w:w="3150" w:type="dxa"/>
          </w:tcPr>
          <w:p w14:paraId="3F910C23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3A8B8171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14F1A704" w14:textId="77777777" w:rsidR="001242F6" w:rsidRPr="004D5C63" w:rsidRDefault="001242F6" w:rsidP="00736974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5A10B90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E45553F" w14:textId="77777777" w:rsidR="001242F6" w:rsidRPr="004D5C63" w:rsidRDefault="001242F6" w:rsidP="00736974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4D5C63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42F6" w:rsidRPr="004D5C63" w14:paraId="3412A985" w14:textId="77777777" w:rsidTr="00736974">
        <w:trPr>
          <w:tblHeader/>
        </w:trPr>
        <w:tc>
          <w:tcPr>
            <w:tcW w:w="3150" w:type="dxa"/>
          </w:tcPr>
          <w:p w14:paraId="6548185F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0" w:type="dxa"/>
          </w:tcPr>
          <w:p w14:paraId="19DBE4AF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23E0BDD5" w14:textId="3548EBEC" w:rsidR="001242F6" w:rsidRPr="004D5C63" w:rsidRDefault="00F80247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</w:t>
            </w:r>
            <w:r w:rsidR="006A6912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2" w:type="dxa"/>
          </w:tcPr>
          <w:p w14:paraId="7FDF46F4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4" w:type="dxa"/>
          </w:tcPr>
          <w:p w14:paraId="33B1EFC9" w14:textId="224031B8" w:rsidR="001242F6" w:rsidRPr="004D5C63" w:rsidRDefault="00F80247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1242F6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1242F6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C48B049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1B9FB830" w14:textId="4B5E7AB3" w:rsidR="001242F6" w:rsidRPr="004D5C63" w:rsidRDefault="00F80247" w:rsidP="00401D42">
            <w:pPr>
              <w:pStyle w:val="a1"/>
              <w:ind w:right="-108" w:hanging="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</w:t>
            </w:r>
            <w:r w:rsidR="006A6912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5969D0D8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4B7DCC47" w14:textId="527E785E" w:rsidR="001242F6" w:rsidRPr="004D5C63" w:rsidRDefault="00F80247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1242F6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1242F6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42F6" w:rsidRPr="004D5C63" w14:paraId="5CCEC995" w14:textId="77777777" w:rsidTr="00736974">
        <w:trPr>
          <w:tblHeader/>
        </w:trPr>
        <w:tc>
          <w:tcPr>
            <w:tcW w:w="3150" w:type="dxa"/>
          </w:tcPr>
          <w:p w14:paraId="4AFE121B" w14:textId="3F8DB9BC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0" w:type="dxa"/>
            <w:hideMark/>
          </w:tcPr>
          <w:p w14:paraId="100977E5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564936C0" w14:textId="0103806E" w:rsidR="001242F6" w:rsidRPr="003879EE" w:rsidRDefault="00F80247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3879EE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51C6442F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4" w:type="dxa"/>
          </w:tcPr>
          <w:p w14:paraId="3E329026" w14:textId="2CA619B4" w:rsidR="001242F6" w:rsidRPr="004D5C63" w:rsidRDefault="00F80247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4D0C9D0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48DAF965" w14:textId="7E54586F" w:rsidR="001242F6" w:rsidRPr="004D5C63" w:rsidRDefault="00F80247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3879EE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39E6073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3DE6DD91" w14:textId="799D6DB7" w:rsidR="001242F6" w:rsidRPr="004D5C63" w:rsidRDefault="00F80247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1242F6" w:rsidRPr="004D5C63" w14:paraId="0FB77B50" w14:textId="77777777" w:rsidTr="00736974">
        <w:trPr>
          <w:tblHeader/>
        </w:trPr>
        <w:tc>
          <w:tcPr>
            <w:tcW w:w="3150" w:type="dxa"/>
          </w:tcPr>
          <w:p w14:paraId="04184508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321CE699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9C7593F" w14:textId="77777777" w:rsidR="001242F6" w:rsidRPr="004D5C63" w:rsidRDefault="001242F6" w:rsidP="0073697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42F6" w:rsidRPr="004D5C63" w14:paraId="591616CB" w14:textId="77777777" w:rsidTr="00736974">
        <w:tc>
          <w:tcPr>
            <w:tcW w:w="3150" w:type="dxa"/>
          </w:tcPr>
          <w:p w14:paraId="0D027319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206410D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34FA67B1" w14:textId="77777777" w:rsidR="001242F6" w:rsidRPr="004D5C63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0568AE39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BF067AC" w14:textId="77777777" w:rsidR="001242F6" w:rsidRPr="004D5C63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C5F657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886508" w14:textId="77777777" w:rsidR="001242F6" w:rsidRPr="004D5C63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98E6CF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DB5343" w14:textId="77777777" w:rsidR="001242F6" w:rsidRPr="004D5C63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</w:tr>
      <w:tr w:rsidR="001242F6" w:rsidRPr="004D5C63" w14:paraId="14B16EA9" w14:textId="77777777" w:rsidTr="00736974">
        <w:tc>
          <w:tcPr>
            <w:tcW w:w="3150" w:type="dxa"/>
          </w:tcPr>
          <w:p w14:paraId="3F754156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058670C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A75F2EE" w14:textId="5F81DA93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222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41</w:t>
            </w:r>
            <w:r w:rsidR="0042446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</w:t>
            </w:r>
          </w:p>
        </w:tc>
        <w:tc>
          <w:tcPr>
            <w:tcW w:w="262" w:type="dxa"/>
          </w:tcPr>
          <w:p w14:paraId="09F55773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4289917" w14:textId="786CE17E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143</w:t>
            </w:r>
            <w:r w:rsidR="001242F6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4485D7AE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AFFD42" w14:textId="27D6E320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222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41</w:t>
            </w:r>
            <w:r w:rsidR="0042446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393BF04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13E7D4" w14:textId="6E8723B8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143</w:t>
            </w:r>
            <w:r w:rsidR="001242F6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677</w:t>
            </w:r>
          </w:p>
        </w:tc>
      </w:tr>
      <w:tr w:rsidR="001242F6" w:rsidRPr="004D5C63" w14:paraId="452F13BB" w14:textId="77777777" w:rsidTr="00736974">
        <w:tc>
          <w:tcPr>
            <w:tcW w:w="3150" w:type="dxa"/>
          </w:tcPr>
          <w:p w14:paraId="75EEF72C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B8D5283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7A34B6D" w14:textId="77777777" w:rsidR="001242F6" w:rsidRPr="004D5C63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3E91545D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85E3D5D" w14:textId="77777777" w:rsidR="001242F6" w:rsidRPr="004D5C63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26500DD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DEDD39" w14:textId="77777777" w:rsidR="001242F6" w:rsidRPr="004D5C63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D9C3BA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369641" w14:textId="77777777" w:rsidR="001242F6" w:rsidRPr="004D5C63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</w:tr>
      <w:tr w:rsidR="00D54578" w:rsidRPr="004D5C63" w14:paraId="1193345A" w14:textId="77777777" w:rsidTr="00736974">
        <w:tc>
          <w:tcPr>
            <w:tcW w:w="3150" w:type="dxa"/>
          </w:tcPr>
          <w:p w14:paraId="3A14B7CA" w14:textId="3E6057DB" w:rsidR="00D54578" w:rsidRPr="004D5C63" w:rsidRDefault="00F80247" w:rsidP="00D54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F80247">
              <w:rPr>
                <w:spacing w:val="0"/>
              </w:rPr>
              <w:t>1</w:t>
            </w:r>
            <w:r w:rsidR="00D54578" w:rsidRPr="004D5C63">
              <w:rPr>
                <w:spacing w:val="0"/>
              </w:rPr>
              <w:t xml:space="preserve"> - </w:t>
            </w:r>
            <w:r w:rsidRPr="00F80247">
              <w:rPr>
                <w:spacing w:val="0"/>
              </w:rPr>
              <w:t>90</w:t>
            </w:r>
            <w:r w:rsidR="00D54578" w:rsidRPr="004D5C63">
              <w:rPr>
                <w:spacing w:val="0"/>
              </w:rPr>
              <w:t xml:space="preserve"> </w:t>
            </w:r>
            <w:r w:rsidR="00D54578" w:rsidRPr="004D5C63">
              <w:rPr>
                <w:spacing w:val="0"/>
                <w:cs/>
              </w:rPr>
              <w:t>วัน</w:t>
            </w:r>
          </w:p>
        </w:tc>
        <w:tc>
          <w:tcPr>
            <w:tcW w:w="900" w:type="dxa"/>
          </w:tcPr>
          <w:p w14:paraId="47DB8577" w14:textId="77777777" w:rsidR="00D54578" w:rsidRPr="004D5C63" w:rsidRDefault="00D54578" w:rsidP="00D545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B9C1234" w14:textId="6BDCA1E8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38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307</w:t>
            </w:r>
          </w:p>
        </w:tc>
        <w:tc>
          <w:tcPr>
            <w:tcW w:w="262" w:type="dxa"/>
          </w:tcPr>
          <w:p w14:paraId="3D7324EA" w14:textId="77777777" w:rsidR="00D54578" w:rsidRPr="00D54578" w:rsidRDefault="00D54578" w:rsidP="00D5457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55BFE8D" w14:textId="45112CBE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125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</w:tcPr>
          <w:p w14:paraId="35411D06" w14:textId="77777777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0332B1" w14:textId="44E28135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38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307</w:t>
            </w:r>
          </w:p>
        </w:tc>
        <w:tc>
          <w:tcPr>
            <w:tcW w:w="270" w:type="dxa"/>
          </w:tcPr>
          <w:p w14:paraId="7BBC7D06" w14:textId="77777777" w:rsidR="00D54578" w:rsidRPr="004D5C63" w:rsidRDefault="00D54578" w:rsidP="00D5457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154F63" w14:textId="2E371679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125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254</w:t>
            </w:r>
          </w:p>
        </w:tc>
      </w:tr>
      <w:tr w:rsidR="00D54578" w:rsidRPr="004D5C63" w14:paraId="43D3AED5" w14:textId="77777777" w:rsidTr="00736974">
        <w:tc>
          <w:tcPr>
            <w:tcW w:w="3150" w:type="dxa"/>
          </w:tcPr>
          <w:p w14:paraId="574C1AB0" w14:textId="4539859F" w:rsidR="00D54578" w:rsidRPr="004D5C63" w:rsidRDefault="00F80247" w:rsidP="00D54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F80247">
              <w:rPr>
                <w:spacing w:val="0"/>
              </w:rPr>
              <w:t>91</w:t>
            </w:r>
            <w:r w:rsidR="00D54578" w:rsidRPr="004D5C63">
              <w:rPr>
                <w:spacing w:val="0"/>
                <w:cs/>
              </w:rPr>
              <w:t xml:space="preserve"> - </w:t>
            </w:r>
            <w:r w:rsidRPr="00F80247">
              <w:rPr>
                <w:spacing w:val="0"/>
              </w:rPr>
              <w:t>180</w:t>
            </w:r>
            <w:r w:rsidR="00D54578" w:rsidRPr="004D5C63">
              <w:rPr>
                <w:spacing w:val="0"/>
              </w:rPr>
              <w:t xml:space="preserve"> </w:t>
            </w:r>
            <w:r w:rsidR="00D54578" w:rsidRPr="004D5C63">
              <w:rPr>
                <w:spacing w:val="0"/>
                <w:cs/>
              </w:rPr>
              <w:t>วัน</w:t>
            </w:r>
          </w:p>
        </w:tc>
        <w:tc>
          <w:tcPr>
            <w:tcW w:w="900" w:type="dxa"/>
          </w:tcPr>
          <w:p w14:paraId="1DA8C268" w14:textId="77777777" w:rsidR="00D54578" w:rsidRPr="004D5C63" w:rsidRDefault="00D54578" w:rsidP="00D545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E36DBE8" w14:textId="3E143C3D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10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56</w:t>
            </w:r>
            <w:r w:rsidR="00F939B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</w:p>
        </w:tc>
        <w:tc>
          <w:tcPr>
            <w:tcW w:w="262" w:type="dxa"/>
          </w:tcPr>
          <w:p w14:paraId="499F421A" w14:textId="77777777" w:rsidR="00D54578" w:rsidRPr="00D54578" w:rsidRDefault="00D54578" w:rsidP="00D5457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DB7ABCB" w14:textId="4421B64D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16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861</w:t>
            </w:r>
          </w:p>
        </w:tc>
        <w:tc>
          <w:tcPr>
            <w:tcW w:w="270" w:type="dxa"/>
          </w:tcPr>
          <w:p w14:paraId="0A468E79" w14:textId="77777777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D47805" w14:textId="24AB992E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10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56</w:t>
            </w:r>
            <w:r w:rsidR="00F939B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50D3D45" w14:textId="77777777" w:rsidR="00D54578" w:rsidRPr="004D5C63" w:rsidRDefault="00D54578" w:rsidP="00D5457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F457A9" w14:textId="3B651332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16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861</w:t>
            </w:r>
          </w:p>
        </w:tc>
      </w:tr>
      <w:tr w:rsidR="00D54578" w:rsidRPr="004D5C63" w14:paraId="0F474286" w14:textId="77777777" w:rsidTr="00736974">
        <w:tc>
          <w:tcPr>
            <w:tcW w:w="3150" w:type="dxa"/>
          </w:tcPr>
          <w:p w14:paraId="2AE70350" w14:textId="6348CD87" w:rsidR="00D54578" w:rsidRPr="004D5C63" w:rsidRDefault="00F80247" w:rsidP="00D54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F80247">
              <w:rPr>
                <w:spacing w:val="0"/>
              </w:rPr>
              <w:t>181</w:t>
            </w:r>
            <w:r w:rsidR="00D54578" w:rsidRPr="004D5C63">
              <w:rPr>
                <w:spacing w:val="0"/>
                <w:cs/>
              </w:rPr>
              <w:t xml:space="preserve"> </w:t>
            </w:r>
            <w:r w:rsidR="00D54578" w:rsidRPr="004D5C63">
              <w:rPr>
                <w:spacing w:val="0"/>
              </w:rPr>
              <w:t xml:space="preserve">- </w:t>
            </w:r>
            <w:r w:rsidRPr="00F80247">
              <w:rPr>
                <w:spacing w:val="0"/>
              </w:rPr>
              <w:t>360</w:t>
            </w:r>
            <w:r w:rsidR="00D54578" w:rsidRPr="004D5C63">
              <w:rPr>
                <w:spacing w:val="0"/>
              </w:rPr>
              <w:t xml:space="preserve"> </w:t>
            </w:r>
            <w:r w:rsidR="00D54578" w:rsidRPr="004D5C63">
              <w:rPr>
                <w:spacing w:val="0"/>
                <w:cs/>
              </w:rPr>
              <w:t>วัน</w:t>
            </w:r>
          </w:p>
        </w:tc>
        <w:tc>
          <w:tcPr>
            <w:tcW w:w="900" w:type="dxa"/>
          </w:tcPr>
          <w:p w14:paraId="7B76D70C" w14:textId="77777777" w:rsidR="00D54578" w:rsidRPr="004D5C63" w:rsidRDefault="00D54578" w:rsidP="00D545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24D009" w14:textId="77DAD075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598</w:t>
            </w:r>
          </w:p>
        </w:tc>
        <w:tc>
          <w:tcPr>
            <w:tcW w:w="262" w:type="dxa"/>
          </w:tcPr>
          <w:p w14:paraId="344DB9AB" w14:textId="77777777" w:rsidR="00D54578" w:rsidRPr="00D54578" w:rsidRDefault="00D54578" w:rsidP="00D5457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4D8AB24" w14:textId="50854F43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957</w:t>
            </w:r>
          </w:p>
        </w:tc>
        <w:tc>
          <w:tcPr>
            <w:tcW w:w="270" w:type="dxa"/>
          </w:tcPr>
          <w:p w14:paraId="272A4BA3" w14:textId="77777777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A4719A" w14:textId="70510DD1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598</w:t>
            </w:r>
          </w:p>
        </w:tc>
        <w:tc>
          <w:tcPr>
            <w:tcW w:w="270" w:type="dxa"/>
          </w:tcPr>
          <w:p w14:paraId="6BA6DC10" w14:textId="77777777" w:rsidR="00D54578" w:rsidRPr="004D5C63" w:rsidRDefault="00D54578" w:rsidP="00D5457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5537B6" w14:textId="44664742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957</w:t>
            </w:r>
          </w:p>
        </w:tc>
      </w:tr>
      <w:tr w:rsidR="00D54578" w:rsidRPr="004D5C63" w14:paraId="419F480B" w14:textId="77777777" w:rsidTr="00736974">
        <w:tc>
          <w:tcPr>
            <w:tcW w:w="3150" w:type="dxa"/>
          </w:tcPr>
          <w:p w14:paraId="3BCFB678" w14:textId="5E0DE178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4D5C63">
              <w:rPr>
                <w:spacing w:val="0"/>
                <w:cs/>
              </w:rPr>
              <w:t>มากกว่า</w:t>
            </w:r>
            <w:r w:rsidRPr="004D5C63">
              <w:rPr>
                <w:spacing w:val="0"/>
                <w:cs/>
                <w:lang w:val="th-TH"/>
              </w:rPr>
              <w:t xml:space="preserve"> </w:t>
            </w:r>
            <w:r w:rsidR="00F80247" w:rsidRPr="00F80247">
              <w:rPr>
                <w:spacing w:val="0"/>
              </w:rPr>
              <w:t>360</w:t>
            </w:r>
            <w:r w:rsidRPr="004D5C63">
              <w:rPr>
                <w:spacing w:val="0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2A97DE61" w14:textId="77777777" w:rsidR="00D54578" w:rsidRPr="004D5C63" w:rsidRDefault="00D54578" w:rsidP="00D545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F3AFF57" w14:textId="56675FB0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22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840</w:t>
            </w:r>
          </w:p>
        </w:tc>
        <w:tc>
          <w:tcPr>
            <w:tcW w:w="262" w:type="dxa"/>
          </w:tcPr>
          <w:p w14:paraId="356266C0" w14:textId="77777777" w:rsidR="00D54578" w:rsidRPr="00D54578" w:rsidRDefault="00D54578" w:rsidP="00D5457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B0CABCB" w14:textId="0994C6D2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22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50274EA1" w14:textId="77777777" w:rsidR="00D54578" w:rsidRPr="004D5C63" w:rsidRDefault="00D54578" w:rsidP="00D5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00660F" w14:textId="047471BD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22</w:t>
            </w:r>
            <w:r w:rsidR="00D54578" w:rsidRPr="00D54578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</w:tcPr>
          <w:p w14:paraId="1D5812AF" w14:textId="77777777" w:rsidR="00D54578" w:rsidRPr="004D5C63" w:rsidRDefault="00D54578" w:rsidP="00D5457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D1971E" w14:textId="52DCD83C" w:rsidR="00D54578" w:rsidRPr="004D5C63" w:rsidRDefault="00F80247" w:rsidP="00D54578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21</w:t>
            </w:r>
            <w:r w:rsidR="00D54578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944</w:t>
            </w:r>
          </w:p>
        </w:tc>
      </w:tr>
      <w:tr w:rsidR="001242F6" w:rsidRPr="004D5C63" w14:paraId="7B1A2614" w14:textId="77777777" w:rsidTr="00736974">
        <w:tc>
          <w:tcPr>
            <w:tcW w:w="3150" w:type="dxa"/>
          </w:tcPr>
          <w:p w14:paraId="169BA84A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0" w:type="dxa"/>
          </w:tcPr>
          <w:p w14:paraId="6C93CDA3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D44CD3D" w14:textId="746E76C8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297</w:t>
            </w:r>
            <w:r w:rsidR="00D54578" w:rsidRPr="00D5457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726</w:t>
            </w:r>
          </w:p>
        </w:tc>
        <w:tc>
          <w:tcPr>
            <w:tcW w:w="262" w:type="dxa"/>
          </w:tcPr>
          <w:p w14:paraId="53829412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3775A91" w14:textId="27D44932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312</w:t>
            </w:r>
            <w:r w:rsidR="001242F6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</w:tcPr>
          <w:p w14:paraId="24DA5953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7A18729" w14:textId="5ACEDA8D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297</w:t>
            </w:r>
            <w:r w:rsidR="00D54578" w:rsidRPr="00D5457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3ACB3112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265F13" w14:textId="2A2CFA2F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312</w:t>
            </w:r>
            <w:r w:rsidR="001242F6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693</w:t>
            </w:r>
          </w:p>
        </w:tc>
      </w:tr>
      <w:tr w:rsidR="001242F6" w:rsidRPr="004D5C63" w14:paraId="4A1B2003" w14:textId="77777777" w:rsidTr="00736974">
        <w:tc>
          <w:tcPr>
            <w:tcW w:w="4050" w:type="dxa"/>
            <w:gridSpan w:val="2"/>
            <w:vAlign w:val="bottom"/>
          </w:tcPr>
          <w:p w14:paraId="3533C6BA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b/>
                <w:i/>
                <w:iCs/>
                <w:spacing w:val="0"/>
                <w:cs/>
              </w:rPr>
            </w:pPr>
            <w:r w:rsidRPr="004D5C63">
              <w:rPr>
                <w:i/>
                <w:iCs/>
                <w:spacing w:val="0"/>
                <w:cs/>
              </w:rPr>
              <w:t>หัก</w:t>
            </w:r>
            <w:r w:rsidRPr="004D5C63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E5B91FB" w14:textId="3D661DB5" w:rsidR="001242F6" w:rsidRPr="004D5C63" w:rsidRDefault="00D54578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pacing w:val="0"/>
                <w:sz w:val="30"/>
                <w:szCs w:val="30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</w:rPr>
              <w:t>(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19</w:t>
            </w:r>
            <w:r w:rsidRPr="00D54578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625</w:t>
            </w:r>
            <w:r>
              <w:rPr>
                <w:rFonts w:ascii="Angsana New" w:hAnsi="Angsana New"/>
                <w:spacing w:val="0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9FC1DCE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8103697" w14:textId="18A3267D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(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19</w:t>
            </w: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598</w:t>
            </w: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0AEEA9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729EE3" w14:textId="46D7EDD5" w:rsidR="001242F6" w:rsidRPr="004D5C63" w:rsidRDefault="00D54578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pacing w:val="0"/>
                <w:sz w:val="30"/>
                <w:szCs w:val="30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</w:rPr>
              <w:t>(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19</w:t>
            </w:r>
            <w:r w:rsidRPr="00D54578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564</w:t>
            </w:r>
            <w:r>
              <w:rPr>
                <w:rFonts w:ascii="Angsana New" w:hAnsi="Angsana New"/>
                <w:spacing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464DF8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2A0553" w14:textId="7CCDF3DD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(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19</w:t>
            </w: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="00F80247"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537</w:t>
            </w: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)</w:t>
            </w:r>
          </w:p>
        </w:tc>
      </w:tr>
      <w:tr w:rsidR="001242F6" w:rsidRPr="004D5C63" w14:paraId="2375D8F8" w14:textId="77777777" w:rsidTr="00736974">
        <w:tc>
          <w:tcPr>
            <w:tcW w:w="3150" w:type="dxa"/>
          </w:tcPr>
          <w:p w14:paraId="0DA7EB49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0" w:type="dxa"/>
          </w:tcPr>
          <w:p w14:paraId="7DF9FAF9" w14:textId="77777777" w:rsidR="001242F6" w:rsidRPr="004D5C63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E3025" w14:textId="5C14720C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278</w:t>
            </w:r>
            <w:r w:rsidR="00D54578" w:rsidRPr="00D5457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101</w:t>
            </w:r>
          </w:p>
        </w:tc>
        <w:tc>
          <w:tcPr>
            <w:tcW w:w="262" w:type="dxa"/>
          </w:tcPr>
          <w:p w14:paraId="7329E7DC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0DCD5" w14:textId="2BB40F78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293</w:t>
            </w:r>
            <w:r w:rsidR="001242F6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</w:tcPr>
          <w:p w14:paraId="01149F3D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DA20F" w14:textId="114A6349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278</w:t>
            </w:r>
            <w:r w:rsidR="00D54578" w:rsidRPr="00D5457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64AEC415" w14:textId="77777777" w:rsidR="001242F6" w:rsidRPr="004D5C63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54C89" w14:textId="788445F3" w:rsidR="001242F6" w:rsidRPr="004D5C63" w:rsidRDefault="00F80247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293</w:t>
            </w:r>
            <w:r w:rsidR="001242F6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156</w:t>
            </w:r>
          </w:p>
        </w:tc>
      </w:tr>
    </w:tbl>
    <w:p w14:paraId="2EBE8782" w14:textId="47D5D88C" w:rsidR="00054074" w:rsidRPr="004D5C63" w:rsidRDefault="00054074" w:rsidP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84"/>
        <w:gridCol w:w="1166"/>
        <w:gridCol w:w="180"/>
        <w:gridCol w:w="1174"/>
      </w:tblGrid>
      <w:tr w:rsidR="00054074" w:rsidRPr="004D5C63" w14:paraId="0FC920AE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E614A8F" w14:textId="77777777" w:rsidR="00054074" w:rsidRPr="004D5C63" w:rsidRDefault="00054074" w:rsidP="000440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b/>
                <w:bCs/>
                <w:i/>
                <w:iCs/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557642F7" w14:textId="77777777" w:rsidR="00054074" w:rsidRPr="004D5C63" w:rsidRDefault="00054074" w:rsidP="00D458D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</w:pPr>
            <w:r w:rsidRPr="004D5C63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34F3D09A" w14:textId="77777777" w:rsidR="00054074" w:rsidRPr="004D5C6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89679BE" w14:textId="77777777" w:rsidR="00054074" w:rsidRPr="004D5C6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highlight w:val="cyan"/>
              </w:rPr>
            </w:pPr>
            <w:r w:rsidRPr="004D5C63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074" w:rsidRPr="004D5C63" w14:paraId="1DAC29DB" w14:textId="77777777" w:rsidTr="0023560B">
        <w:trPr>
          <w:cantSplit/>
          <w:tblHeader/>
        </w:trPr>
        <w:tc>
          <w:tcPr>
            <w:tcW w:w="4050" w:type="dxa"/>
            <w:vAlign w:val="bottom"/>
          </w:tcPr>
          <w:p w14:paraId="31F75E98" w14:textId="487CEE89" w:rsidR="00054074" w:rsidRPr="004D5C63" w:rsidRDefault="00054074" w:rsidP="000440DB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="Angsana New" w:hAnsi="Angsana New"/>
                <w:b/>
                <w:bCs/>
                <w:color w:val="0000FF"/>
                <w:spacing w:val="0"/>
                <w:sz w:val="30"/>
                <w:szCs w:val="30"/>
                <w:cs/>
                <w:lang w:val="en-US"/>
              </w:rPr>
            </w:pPr>
            <w:r w:rsidRPr="004D5C63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 xml:space="preserve">  </w:t>
            </w:r>
            <w:r w:rsidR="000440DB" w:rsidRPr="004D5C63">
              <w:rPr>
                <w:rFonts w:ascii="Angsana New" w:hAnsi="Angsana New" w:hint="cs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 xml:space="preserve"> </w:t>
            </w:r>
            <w:r w:rsidRPr="004D5C63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>สำหรับงวด</w:t>
            </w:r>
            <w:r w:rsidR="006A6912"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>หก</w:t>
            </w:r>
            <w:r w:rsidR="00F97627"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F97627"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  <w:t>30</w:t>
            </w:r>
            <w:r w:rsidR="006A6912"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  <w:t xml:space="preserve"> </w:t>
            </w:r>
            <w:r w:rsidR="006A6912"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9F4CD93" w14:textId="7DD1950D" w:rsidR="00054074" w:rsidRPr="004D5C63" w:rsidRDefault="00F80247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F7F70DF" w14:textId="77777777" w:rsidR="00054074" w:rsidRPr="004D5C6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19E737" w14:textId="56DFBF6E" w:rsidR="00054074" w:rsidRPr="004D5C63" w:rsidRDefault="00F80247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  <w:vAlign w:val="bottom"/>
          </w:tcPr>
          <w:p w14:paraId="57C7F867" w14:textId="77777777" w:rsidR="00054074" w:rsidRPr="004D5C63" w:rsidRDefault="0005407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1166" w:type="dxa"/>
            <w:vAlign w:val="bottom"/>
          </w:tcPr>
          <w:p w14:paraId="2D9175F0" w14:textId="0C2660DC" w:rsidR="00054074" w:rsidRPr="004D5C63" w:rsidRDefault="00F80247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0664EF4" w14:textId="77777777" w:rsidR="00054074" w:rsidRPr="004D5C63" w:rsidRDefault="00054074" w:rsidP="00D458D6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174" w:type="dxa"/>
            <w:vAlign w:val="bottom"/>
          </w:tcPr>
          <w:p w14:paraId="2FEFCD85" w14:textId="44697372" w:rsidR="00054074" w:rsidRPr="004D5C63" w:rsidRDefault="00F80247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054074" w:rsidRPr="004D5C63" w14:paraId="0FB45279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0CE756C" w14:textId="77777777" w:rsidR="00054074" w:rsidRPr="004D5C63" w:rsidRDefault="00054074" w:rsidP="00D458D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5224" w:type="dxa"/>
            <w:gridSpan w:val="7"/>
            <w:vAlign w:val="bottom"/>
            <w:hideMark/>
          </w:tcPr>
          <w:p w14:paraId="3B7B9949" w14:textId="77777777" w:rsidR="00054074" w:rsidRPr="004D5C6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highlight w:val="cyan"/>
              </w:rPr>
            </w:pPr>
            <w:r w:rsidRPr="004D5C63">
              <w:rPr>
                <w:rFonts w:ascii="Angsana New" w:hAnsi="Angsana New" w:cs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560B" w:rsidRPr="004D5C63" w14:paraId="741622D3" w14:textId="77777777" w:rsidTr="00895D15">
        <w:trPr>
          <w:cantSplit/>
        </w:trPr>
        <w:tc>
          <w:tcPr>
            <w:tcW w:w="4050" w:type="dxa"/>
          </w:tcPr>
          <w:p w14:paraId="13CCB457" w14:textId="77777777" w:rsidR="0023560B" w:rsidRPr="004D5C63" w:rsidRDefault="0023560B" w:rsidP="0023560B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 w:rsidRPr="004D5C63">
              <w:rPr>
                <w:rFonts w:hint="cs"/>
                <w:spacing w:val="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2F2F32EA" w14:textId="09810CD4" w:rsidR="0023560B" w:rsidRPr="004D5C63" w:rsidRDefault="00F80247" w:rsidP="003879E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DF158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0C11585" w14:textId="77777777" w:rsidR="0023560B" w:rsidRPr="004D5C6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637957" w14:textId="27215D5D" w:rsidR="0023560B" w:rsidRPr="00910584" w:rsidRDefault="00F80247" w:rsidP="00AF5278">
            <w:pPr>
              <w:pStyle w:val="a1"/>
              <w:tabs>
                <w:tab w:val="decimal" w:pos="522"/>
              </w:tabs>
              <w:ind w:right="10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314</w:t>
            </w:r>
          </w:p>
        </w:tc>
        <w:tc>
          <w:tcPr>
            <w:tcW w:w="184" w:type="dxa"/>
            <w:shd w:val="clear" w:color="auto" w:fill="auto"/>
          </w:tcPr>
          <w:p w14:paraId="6532D944" w14:textId="77777777" w:rsidR="0023560B" w:rsidRPr="004D5C6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AC5FDA9" w14:textId="45FAA3CA" w:rsidR="0023560B" w:rsidRPr="00910584" w:rsidRDefault="00F80247" w:rsidP="003879EE">
            <w:pPr>
              <w:pStyle w:val="a1"/>
              <w:tabs>
                <w:tab w:val="decimal" w:pos="522"/>
              </w:tabs>
              <w:ind w:right="115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DF158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8A1352E" w14:textId="77777777" w:rsidR="0023560B" w:rsidRPr="004D5C63" w:rsidRDefault="0023560B" w:rsidP="0023560B">
            <w:pPr>
              <w:pStyle w:val="acctfourfigures"/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B81F80E" w14:textId="29EA48CF" w:rsidR="0023560B" w:rsidRPr="004D5C63" w:rsidRDefault="00F80247" w:rsidP="00AF5278">
            <w:pPr>
              <w:pStyle w:val="a1"/>
              <w:tabs>
                <w:tab w:val="decimal" w:pos="522"/>
              </w:tabs>
              <w:ind w:right="11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314</w:t>
            </w:r>
          </w:p>
        </w:tc>
      </w:tr>
    </w:tbl>
    <w:p w14:paraId="215CC082" w14:textId="1333486D" w:rsidR="00A3128C" w:rsidRPr="00FE3432" w:rsidRDefault="00A3128C" w:rsidP="00A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p w14:paraId="6CBD6CBF" w14:textId="20FE107F" w:rsidR="00550E53" w:rsidRDefault="00A92012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spacing w:val="0"/>
        </w:rPr>
      </w:pPr>
      <w:r>
        <w:rPr>
          <w:b/>
          <w:bCs/>
          <w:spacing w:val="0"/>
        </w:rPr>
        <w:t>4</w:t>
      </w:r>
      <w:r w:rsidR="003879EE">
        <w:rPr>
          <w:b/>
          <w:bCs/>
          <w:spacing w:val="0"/>
          <w:cs/>
        </w:rPr>
        <w:tab/>
      </w:r>
      <w:r w:rsidR="004C7E51">
        <w:rPr>
          <w:rFonts w:hint="cs"/>
          <w:b/>
          <w:bCs/>
          <w:spacing w:val="0"/>
          <w:cs/>
        </w:rPr>
        <w:t>สินทรัพย์ไม่หมุนเวียนที่จัดประเภทเป็นสินทรัพย์ที่ถือไว้เพื่อขาย</w:t>
      </w:r>
      <w:r>
        <w:rPr>
          <w:b/>
          <w:bCs/>
          <w:spacing w:val="0"/>
        </w:rPr>
        <w:t xml:space="preserve">   </w:t>
      </w:r>
    </w:p>
    <w:p w14:paraId="7243F931" w14:textId="77777777" w:rsidR="00550E53" w:rsidRPr="00FE3432" w:rsidRDefault="00550E53" w:rsidP="00550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p w14:paraId="76199F4E" w14:textId="598F231E" w:rsidR="004C7E51" w:rsidRPr="000B5B98" w:rsidRDefault="00943821" w:rsidP="00E9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0"/>
        </w:rPr>
      </w:pPr>
      <w:r w:rsidRPr="00943821">
        <w:rPr>
          <w:spacing w:val="0"/>
          <w:cs/>
        </w:rPr>
        <w:t>เมื่อวันที่</w:t>
      </w:r>
      <w:r w:rsidR="00E912C5">
        <w:rPr>
          <w:spacing w:val="0"/>
        </w:rPr>
        <w:t xml:space="preserve"> 20 </w:t>
      </w:r>
      <w:r w:rsidRPr="00943821">
        <w:rPr>
          <w:spacing w:val="0"/>
          <w:cs/>
        </w:rPr>
        <w:t xml:space="preserve">เมษายน </w:t>
      </w:r>
      <w:r w:rsidR="00E912C5">
        <w:rPr>
          <w:spacing w:val="0"/>
        </w:rPr>
        <w:t>2566</w:t>
      </w:r>
      <w:r w:rsidRPr="00943821">
        <w:rPr>
          <w:spacing w:val="0"/>
          <w:cs/>
        </w:rPr>
        <w:t xml:space="preserve"> บริษัทได้ขายเงินลงทุนทั้งหมดในบริษัท เอมส์ ดาต้า เซ็นเตอร์ (ประเทศไทย) จำกัด (“</w:t>
      </w:r>
      <w:r w:rsidRPr="00943821">
        <w:rPr>
          <w:spacing w:val="0"/>
        </w:rPr>
        <w:t xml:space="preserve">ADCTH”) </w:t>
      </w:r>
      <w:r w:rsidRPr="00943821">
        <w:rPr>
          <w:spacing w:val="0"/>
          <w:cs/>
        </w:rPr>
        <w:t>ซึ่งเป็นบริษัทร่วม โดยการโอนหุ้นสามัญทั้งหมดจำนวน</w:t>
      </w:r>
      <w:r w:rsidR="00BA436E">
        <w:rPr>
          <w:spacing w:val="0"/>
        </w:rPr>
        <w:t xml:space="preserve"> 490,000</w:t>
      </w:r>
      <w:r w:rsidRPr="00943821">
        <w:rPr>
          <w:spacing w:val="0"/>
          <w:cs/>
        </w:rPr>
        <w:t xml:space="preserve"> หุ้น คิดเป็นร้อยละ </w:t>
      </w:r>
      <w:r w:rsidR="00BA436E">
        <w:rPr>
          <w:spacing w:val="0"/>
        </w:rPr>
        <w:t>49</w:t>
      </w:r>
      <w:r w:rsidRPr="00943821">
        <w:rPr>
          <w:spacing w:val="0"/>
          <w:cs/>
        </w:rPr>
        <w:t xml:space="preserve"> ของจำนวนหุ้นที่ออกและจำหน่ายแล้วทั้งหมดของ </w:t>
      </w:r>
      <w:r w:rsidRPr="00943821">
        <w:rPr>
          <w:spacing w:val="0"/>
        </w:rPr>
        <w:t xml:space="preserve">ADCTH </w:t>
      </w:r>
      <w:r w:rsidRPr="00943821">
        <w:rPr>
          <w:spacing w:val="0"/>
          <w:cs/>
        </w:rPr>
        <w:t xml:space="preserve">ให้กับกิจการอื่นที่ไม่เกี่ยวข้องกันและได้รับชำระค่าตอบแทนจากการโอนหุ้นเป็นจำนวน </w:t>
      </w:r>
      <w:r w:rsidR="00A7357C">
        <w:rPr>
          <w:spacing w:val="0"/>
        </w:rPr>
        <w:t>63.70</w:t>
      </w:r>
      <w:r w:rsidRPr="00943821">
        <w:rPr>
          <w:spacing w:val="0"/>
          <w:cs/>
        </w:rPr>
        <w:t xml:space="preserve"> ล้านบ</w:t>
      </w:r>
      <w:r w:rsidR="00AD79AD">
        <w:rPr>
          <w:rFonts w:hint="cs"/>
          <w:spacing w:val="0"/>
          <w:cs/>
        </w:rPr>
        <w:t xml:space="preserve">าท </w:t>
      </w:r>
      <w:r w:rsidR="003879EE">
        <w:rPr>
          <w:rFonts w:hint="cs"/>
          <w:spacing w:val="0"/>
          <w:cs/>
        </w:rPr>
        <w:t>โดยมี</w:t>
      </w:r>
      <w:r w:rsidR="00AD79AD">
        <w:rPr>
          <w:rFonts w:hint="cs"/>
          <w:spacing w:val="0"/>
          <w:cs/>
        </w:rPr>
        <w:t>กำไรจากการขายเงินลงทุนในบริษัทร่ว</w:t>
      </w:r>
      <w:r w:rsidR="006C027E">
        <w:rPr>
          <w:rFonts w:hint="cs"/>
          <w:spacing w:val="0"/>
          <w:cs/>
        </w:rPr>
        <w:t>ม</w:t>
      </w:r>
      <w:r w:rsidR="003879EE">
        <w:rPr>
          <w:rFonts w:hint="cs"/>
          <w:spacing w:val="0"/>
          <w:cs/>
        </w:rPr>
        <w:t>ซึ่ง</w:t>
      </w:r>
      <w:r w:rsidR="006C027E">
        <w:rPr>
          <w:rFonts w:hint="cs"/>
          <w:spacing w:val="0"/>
          <w:cs/>
        </w:rPr>
        <w:t>รับรู้ใน</w:t>
      </w:r>
      <w:r w:rsidR="006C027E" w:rsidRPr="006C027E">
        <w:rPr>
          <w:spacing w:val="0"/>
          <w:cs/>
        </w:rPr>
        <w:t>งบกำไรขาดทุนเบ็ดเสร็จ</w:t>
      </w:r>
      <w:r w:rsidR="006C027E" w:rsidRPr="000B5B98">
        <w:rPr>
          <w:spacing w:val="0"/>
          <w:cs/>
        </w:rPr>
        <w:t>รวมและงบกำไรขาดทุนเบ็ดเสร็จเฉพาะกิจการ</w:t>
      </w:r>
      <w:r w:rsidR="00991417" w:rsidRPr="000B5B98">
        <w:rPr>
          <w:rFonts w:hint="cs"/>
          <w:spacing w:val="0"/>
          <w:cs/>
        </w:rPr>
        <w:t>สำหรับงวด</w:t>
      </w:r>
      <w:r w:rsidR="00651A07">
        <w:rPr>
          <w:rFonts w:hint="cs"/>
          <w:spacing w:val="0"/>
          <w:cs/>
        </w:rPr>
        <w:t>สามเดือนและ</w:t>
      </w:r>
      <w:r w:rsidR="00991417" w:rsidRPr="000B5B98">
        <w:rPr>
          <w:rFonts w:hint="cs"/>
          <w:spacing w:val="0"/>
          <w:cs/>
        </w:rPr>
        <w:t>หกเดือนสิ้นสุดวันที่</w:t>
      </w:r>
      <w:r w:rsidR="00991417" w:rsidRPr="000B5B98">
        <w:rPr>
          <w:rFonts w:hint="cs"/>
          <w:spacing w:val="0"/>
        </w:rPr>
        <w:t xml:space="preserve"> 30 </w:t>
      </w:r>
      <w:r w:rsidR="00991417" w:rsidRPr="000B5B98">
        <w:rPr>
          <w:rFonts w:hint="cs"/>
          <w:spacing w:val="0"/>
          <w:cs/>
        </w:rPr>
        <w:t xml:space="preserve">มิถุนายน </w:t>
      </w:r>
      <w:r w:rsidR="00991417" w:rsidRPr="000B5B98">
        <w:rPr>
          <w:rFonts w:hint="cs"/>
          <w:spacing w:val="0"/>
        </w:rPr>
        <w:t>256</w:t>
      </w:r>
      <w:r w:rsidR="00991417" w:rsidRPr="000B5B98">
        <w:rPr>
          <w:spacing w:val="0"/>
        </w:rPr>
        <w:t>6</w:t>
      </w:r>
      <w:r w:rsidR="00A92BB3">
        <w:rPr>
          <w:rFonts w:hint="cs"/>
          <w:spacing w:val="0"/>
          <w:cs/>
        </w:rPr>
        <w:t xml:space="preserve"> </w:t>
      </w:r>
      <w:r w:rsidR="00FE7612">
        <w:rPr>
          <w:rFonts w:hint="cs"/>
          <w:spacing w:val="0"/>
          <w:cs/>
        </w:rPr>
        <w:t>เป็น</w:t>
      </w:r>
      <w:r w:rsidR="00A92BB3">
        <w:rPr>
          <w:rFonts w:hint="cs"/>
          <w:spacing w:val="0"/>
          <w:cs/>
        </w:rPr>
        <w:t>จำนว</w:t>
      </w:r>
      <w:r w:rsidR="00FE7612">
        <w:rPr>
          <w:rFonts w:hint="cs"/>
          <w:spacing w:val="0"/>
          <w:cs/>
        </w:rPr>
        <w:t>นเงิ</w:t>
      </w:r>
      <w:r w:rsidR="00167D4E">
        <w:rPr>
          <w:rFonts w:hint="cs"/>
          <w:spacing w:val="0"/>
          <w:cs/>
        </w:rPr>
        <w:t xml:space="preserve">น </w:t>
      </w:r>
      <w:r w:rsidR="00167D4E">
        <w:rPr>
          <w:spacing w:val="0"/>
        </w:rPr>
        <w:t xml:space="preserve">63.70 </w:t>
      </w:r>
      <w:r w:rsidR="00167D4E">
        <w:rPr>
          <w:rFonts w:hint="cs"/>
          <w:spacing w:val="0"/>
          <w:cs/>
        </w:rPr>
        <w:t xml:space="preserve">ล้านบาทและ </w:t>
      </w:r>
      <w:r w:rsidR="00167D4E">
        <w:rPr>
          <w:spacing w:val="0"/>
        </w:rPr>
        <w:t xml:space="preserve">14.70 </w:t>
      </w:r>
      <w:r w:rsidR="00167D4E">
        <w:rPr>
          <w:rFonts w:hint="cs"/>
          <w:spacing w:val="0"/>
          <w:cs/>
        </w:rPr>
        <w:t>ล้านบาท ตามลำดับ</w:t>
      </w:r>
      <w:r w:rsidRPr="000B5B98">
        <w:rPr>
          <w:spacing w:val="0"/>
          <w:cs/>
        </w:rPr>
        <w:t xml:space="preserve"> ในการนี้ </w:t>
      </w:r>
      <w:r w:rsidRPr="000B5B98">
        <w:rPr>
          <w:spacing w:val="0"/>
        </w:rPr>
        <w:t xml:space="preserve">ADCTH </w:t>
      </w:r>
      <w:r w:rsidRPr="000B5B98">
        <w:rPr>
          <w:spacing w:val="0"/>
          <w:cs/>
        </w:rPr>
        <w:t xml:space="preserve">ได้สิ้นสภาพจากการเป็นบริษัทร่วมของบริษัท เงินกู้ยืมที่ </w:t>
      </w:r>
      <w:r w:rsidRPr="000B5B98">
        <w:rPr>
          <w:spacing w:val="0"/>
        </w:rPr>
        <w:t xml:space="preserve">ADCTH </w:t>
      </w:r>
      <w:r w:rsidRPr="000B5B98">
        <w:rPr>
          <w:spacing w:val="0"/>
          <w:cs/>
        </w:rPr>
        <w:t xml:space="preserve">ค้างชำระต่อบริษัทตามสัญญาเงินกู้ยืมจากผู้ถือหุ้น รวมถึงดอกเบี้ยค้างรับ ถูกชำระคืนให้แก่บริษัทเต็มจำนวนแล้วในเดือนพฤษภาคม </w:t>
      </w:r>
      <w:r w:rsidR="0061514A" w:rsidRPr="000B5B98">
        <w:rPr>
          <w:spacing w:val="0"/>
        </w:rPr>
        <w:t>2566</w:t>
      </w:r>
    </w:p>
    <w:p w14:paraId="5DDFAC38" w14:textId="77777777" w:rsidR="004C7E51" w:rsidRDefault="004C7E51" w:rsidP="00550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p w14:paraId="49A0C206" w14:textId="6200F510" w:rsidR="004B4E75" w:rsidRPr="004D5C63" w:rsidRDefault="00072839" w:rsidP="004C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lastRenderedPageBreak/>
        <w:t>5</w:t>
      </w:r>
      <w:r w:rsidR="00A3128C" w:rsidRPr="004D5C63">
        <w:rPr>
          <w:b/>
          <w:bCs/>
          <w:spacing w:val="0"/>
        </w:rPr>
        <w:tab/>
      </w:r>
      <w:r w:rsidR="004B4E75" w:rsidRPr="004D5C63">
        <w:rPr>
          <w:b/>
          <w:bCs/>
          <w:spacing w:val="0"/>
          <w:cs/>
          <w:lang w:val="th-TH"/>
        </w:rPr>
        <w:t>อุปกรณ์โครงข่าย</w:t>
      </w:r>
    </w:p>
    <w:p w14:paraId="7E077FB2" w14:textId="77777777" w:rsidR="007C3EF7" w:rsidRPr="004D5C63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4D5C63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10136235" w:rsidR="007C3EF7" w:rsidRPr="004D5C63" w:rsidRDefault="0044119F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="006A6912"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หก</w:t>
            </w:r>
            <w:r w:rsidR="00F97627"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="00F97627"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</w:rPr>
              <w:t>30</w:t>
            </w:r>
            <w:r w:rsidR="006A6912"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มิถุนายน</w:t>
            </w:r>
            <w:r w:rsidR="006A6912" w:rsidRPr="004D5C63">
              <w:rPr>
                <w:spacing w:val="0"/>
              </w:rPr>
              <w:t xml:space="preserve"> </w:t>
            </w:r>
            <w:r w:rsidR="00F80247" w:rsidRPr="00F80247">
              <w:rPr>
                <w:b/>
                <w:bCs/>
                <w:i/>
                <w:iCs/>
                <w:spacing w:val="0"/>
              </w:rPr>
              <w:t>2566</w:t>
            </w:r>
          </w:p>
        </w:tc>
        <w:tc>
          <w:tcPr>
            <w:tcW w:w="276" w:type="dxa"/>
          </w:tcPr>
          <w:p w14:paraId="6625D6EC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</w:t>
            </w:r>
          </w:p>
          <w:p w14:paraId="6D64245B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4D5C63" w14:paraId="3633DA9F" w14:textId="77777777" w:rsidTr="00982F4D">
        <w:trPr>
          <w:tblHeader/>
        </w:trPr>
        <w:tc>
          <w:tcPr>
            <w:tcW w:w="5220" w:type="dxa"/>
          </w:tcPr>
          <w:p w14:paraId="11730D68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6" w:type="dxa"/>
          </w:tcPr>
          <w:p w14:paraId="05D60D46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4D5C6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4D5C63" w14:paraId="766C749E" w14:textId="77777777" w:rsidTr="00982F4D">
        <w:tc>
          <w:tcPr>
            <w:tcW w:w="5220" w:type="dxa"/>
          </w:tcPr>
          <w:p w14:paraId="7E56E4B1" w14:textId="72C8FC5B" w:rsidR="007B3986" w:rsidRPr="004D5C63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4D5C63">
              <w:rPr>
                <w:spacing w:val="0"/>
                <w:cs/>
              </w:rPr>
              <w:t xml:space="preserve">ซื้อสินทรัพย์ </w:t>
            </w:r>
            <w:r w:rsidRPr="004D5C63">
              <w:rPr>
                <w:spacing w:val="0"/>
              </w:rPr>
              <w:t>-</w:t>
            </w:r>
            <w:r w:rsidRPr="004D5C63">
              <w:rPr>
                <w:spacing w:val="0"/>
                <w:cs/>
              </w:rPr>
              <w:t xml:space="preserve"> ราคาทุน</w:t>
            </w:r>
          </w:p>
        </w:tc>
        <w:tc>
          <w:tcPr>
            <w:tcW w:w="276" w:type="dxa"/>
          </w:tcPr>
          <w:p w14:paraId="66905FD2" w14:textId="77777777" w:rsidR="007B3986" w:rsidRPr="004D5C63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4BB8EF81" w14:textId="66365A69" w:rsidR="007B3986" w:rsidRPr="00982F4D" w:rsidRDefault="00F80247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 w:rsidRPr="00F80247">
              <w:t>128</w:t>
            </w:r>
            <w:r w:rsidR="00CB5607" w:rsidRPr="00982F4D">
              <w:t>,</w:t>
            </w:r>
            <w:r w:rsidRPr="00F80247">
              <w:t>546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0C8F724" w14:textId="77777777" w:rsidR="007B3986" w:rsidRPr="00982F4D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08BDDA4D" w14:textId="3B35D02F" w:rsidR="007B3986" w:rsidRPr="00982F4D" w:rsidRDefault="00F80247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spacing w:val="0"/>
              </w:rPr>
            </w:pPr>
            <w:r w:rsidRPr="00F80247">
              <w:t>128</w:t>
            </w:r>
            <w:r w:rsidR="00CB5607" w:rsidRPr="00982F4D">
              <w:t>,</w:t>
            </w:r>
            <w:r w:rsidRPr="00F80247">
              <w:t>546</w:t>
            </w:r>
          </w:p>
        </w:tc>
      </w:tr>
      <w:tr w:rsidR="007B3986" w:rsidRPr="004D5C63" w14:paraId="37449296" w14:textId="77777777" w:rsidTr="00982F4D">
        <w:tc>
          <w:tcPr>
            <w:tcW w:w="5220" w:type="dxa"/>
          </w:tcPr>
          <w:p w14:paraId="4AD9C0F2" w14:textId="5FC97E02" w:rsidR="007B3986" w:rsidRPr="004D5C63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จำหน่ายสินทรัพย์</w:t>
            </w:r>
            <w:r w:rsidRPr="004D5C63">
              <w:rPr>
                <w:spacing w:val="0"/>
              </w:rPr>
              <w:t xml:space="preserve"> </w:t>
            </w:r>
            <w:r w:rsidRPr="004D5C63">
              <w:rPr>
                <w:spacing w:val="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7B3986" w:rsidRPr="004D5C63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0E20E5A0" w14:textId="1A345F3D" w:rsidR="007B3986" w:rsidRPr="00982F4D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  <w:cs/>
              </w:rPr>
            </w:pPr>
            <w:r w:rsidRPr="00982F4D">
              <w:t>(</w:t>
            </w:r>
            <w:r w:rsidR="00F80247" w:rsidRPr="00F80247">
              <w:t>1</w:t>
            </w:r>
            <w:r w:rsidRPr="00982F4D">
              <w:t>,</w:t>
            </w:r>
            <w:r w:rsidR="00F80247" w:rsidRPr="00F80247">
              <w:t>028</w:t>
            </w:r>
            <w:r w:rsidRPr="00982F4D"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F15DF6D" w14:textId="77777777" w:rsidR="007B3986" w:rsidRPr="00982F4D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25292A32" w14:textId="1A80682E" w:rsidR="007B3986" w:rsidRPr="00982F4D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spacing w:val="0"/>
              </w:rPr>
            </w:pPr>
            <w:r w:rsidRPr="00982F4D">
              <w:t>(</w:t>
            </w:r>
            <w:r w:rsidR="00F80247" w:rsidRPr="00F80247">
              <w:t>1</w:t>
            </w:r>
            <w:r w:rsidRPr="00982F4D">
              <w:t>,</w:t>
            </w:r>
            <w:r w:rsidR="00F80247" w:rsidRPr="00F80247">
              <w:t>028</w:t>
            </w:r>
            <w:r w:rsidRPr="00982F4D">
              <w:t>)</w:t>
            </w:r>
          </w:p>
        </w:tc>
      </w:tr>
    </w:tbl>
    <w:p w14:paraId="78A71A2A" w14:textId="536356BA" w:rsidR="004B4E75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cs/>
        </w:rPr>
      </w:pPr>
    </w:p>
    <w:p w14:paraId="4A948D0D" w14:textId="26D32B05" w:rsidR="004B4E75" w:rsidRPr="004D5C63" w:rsidRDefault="00072839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t>6</w:t>
      </w:r>
      <w:r w:rsidR="004B4E75" w:rsidRPr="004D5C63">
        <w:rPr>
          <w:b/>
          <w:bCs/>
          <w:spacing w:val="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4D5C63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7C3EF7" w:rsidRPr="004D5C63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698B24B2" w:rsidR="007C3EF7" w:rsidRPr="004D5C63" w:rsidRDefault="006A6912" w:rsidP="00EA7A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หก</w:t>
            </w:r>
            <w:r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>30</w:t>
            </w:r>
            <w:r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มิถุนายน</w:t>
            </w:r>
            <w:r w:rsidRPr="004D5C63">
              <w:rPr>
                <w:spacing w:val="0"/>
              </w:rPr>
              <w:t xml:space="preserve"> </w:t>
            </w:r>
            <w:r w:rsidR="00F80247" w:rsidRPr="00F80247">
              <w:rPr>
                <w:b/>
                <w:bCs/>
                <w:i/>
                <w:iCs/>
                <w:spacing w:val="0"/>
              </w:rPr>
              <w:t>2566</w:t>
            </w:r>
          </w:p>
        </w:tc>
        <w:tc>
          <w:tcPr>
            <w:tcW w:w="275" w:type="dxa"/>
          </w:tcPr>
          <w:p w14:paraId="46889B87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</w:t>
            </w:r>
          </w:p>
          <w:p w14:paraId="21255127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4D5C63" w14:paraId="07B1F6B1" w14:textId="77777777" w:rsidTr="00982F4D">
        <w:trPr>
          <w:tblHeader/>
        </w:trPr>
        <w:tc>
          <w:tcPr>
            <w:tcW w:w="5220" w:type="dxa"/>
          </w:tcPr>
          <w:p w14:paraId="37101BE9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5" w:type="dxa"/>
          </w:tcPr>
          <w:p w14:paraId="000B93DD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7C3EF7" w:rsidRPr="004D5C6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476AE" w14:paraId="7663335E" w14:textId="77777777" w:rsidTr="00982F4D">
        <w:tc>
          <w:tcPr>
            <w:tcW w:w="5220" w:type="dxa"/>
          </w:tcPr>
          <w:p w14:paraId="51519BAC" w14:textId="1BF5C348" w:rsidR="007B3986" w:rsidRPr="009476AE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476AE">
              <w:rPr>
                <w:spacing w:val="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7B3986" w:rsidRPr="009476AE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72B9256E" w14:textId="5A3711B3" w:rsidR="007B3986" w:rsidRPr="009476AE" w:rsidRDefault="00F80247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F80247">
              <w:t>1</w:t>
            </w:r>
            <w:r w:rsidR="007B3986" w:rsidRPr="009476AE">
              <w:t>,</w:t>
            </w:r>
            <w:r w:rsidRPr="00F80247">
              <w:t>583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3DDF508" w14:textId="77777777" w:rsidR="007B3986" w:rsidRPr="009476AE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350E085A" w14:textId="1B26F8D8" w:rsidR="007B3986" w:rsidRPr="009476AE" w:rsidRDefault="00F80247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F80247">
              <w:t>1</w:t>
            </w:r>
            <w:r w:rsidR="007B3986" w:rsidRPr="009476AE">
              <w:t>,</w:t>
            </w:r>
            <w:r w:rsidRPr="00F80247">
              <w:t>583</w:t>
            </w:r>
          </w:p>
        </w:tc>
      </w:tr>
      <w:tr w:rsidR="007B3986" w:rsidRPr="004D5C63" w14:paraId="0DFE10E4" w14:textId="77777777" w:rsidTr="00982F4D">
        <w:tc>
          <w:tcPr>
            <w:tcW w:w="5220" w:type="dxa"/>
          </w:tcPr>
          <w:p w14:paraId="2F885004" w14:textId="6BD2CFAC" w:rsidR="007B3986" w:rsidRPr="009476AE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spacing w:val="0"/>
                <w:cs/>
              </w:rPr>
            </w:pPr>
            <w:r w:rsidRPr="009476AE">
              <w:rPr>
                <w:rFonts w:hint="cs"/>
                <w:spacing w:val="0"/>
                <w:cs/>
              </w:rPr>
              <w:t>จำหน่ายสินทรัพย์</w:t>
            </w:r>
            <w:r w:rsidRPr="009476AE">
              <w:rPr>
                <w:spacing w:val="0"/>
                <w:cs/>
              </w:rPr>
              <w:t xml:space="preserve"> - </w:t>
            </w:r>
            <w:r w:rsidRPr="009476AE">
              <w:rPr>
                <w:rFonts w:hint="cs"/>
                <w:spacing w:val="0"/>
                <w:cs/>
              </w:rPr>
              <w:t>ราคาตามบัญชีสุทธิ</w:t>
            </w:r>
          </w:p>
        </w:tc>
        <w:tc>
          <w:tcPr>
            <w:tcW w:w="275" w:type="dxa"/>
          </w:tcPr>
          <w:p w14:paraId="1B72774E" w14:textId="77777777" w:rsidR="007B3986" w:rsidRPr="009476AE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1157BA9D" w14:textId="0DAEE303" w:rsidR="007B3986" w:rsidRPr="009476AE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9476AE">
              <w:t>(</w:t>
            </w:r>
            <w:r w:rsidR="00F80247" w:rsidRPr="00F80247">
              <w:t>10</w:t>
            </w:r>
            <w:r w:rsidRPr="009476AE"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D9ED341" w14:textId="77777777" w:rsidR="007B3986" w:rsidRPr="009476AE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011B43A0" w14:textId="09479B8C" w:rsidR="007B3986" w:rsidRPr="009476AE" w:rsidRDefault="007B3986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15" w:right="14"/>
              <w:rPr>
                <w:spacing w:val="0"/>
              </w:rPr>
            </w:pPr>
            <w:r w:rsidRPr="009476AE">
              <w:t>(</w:t>
            </w:r>
            <w:r w:rsidR="00F80247" w:rsidRPr="00F80247">
              <w:t>10</w:t>
            </w:r>
            <w:r w:rsidRPr="009476AE">
              <w:t>)</w:t>
            </w:r>
          </w:p>
        </w:tc>
      </w:tr>
    </w:tbl>
    <w:p w14:paraId="06BA56DD" w14:textId="77777777" w:rsidR="004B4E75" w:rsidRPr="004D5C63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35A2FF94" w14:textId="6AE83BBF" w:rsidR="004B4E75" w:rsidRPr="004D5C63" w:rsidRDefault="00072839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t>7</w:t>
      </w:r>
      <w:r w:rsidR="004B4E75" w:rsidRPr="004D5C63">
        <w:rPr>
          <w:b/>
          <w:bCs/>
          <w:spacing w:val="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4D5C6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spacing w:val="0"/>
        </w:rPr>
      </w:pPr>
    </w:p>
    <w:p w14:paraId="4D4F34E6" w14:textId="2DCA9F76" w:rsidR="007C3EF7" w:rsidRDefault="00CD50C0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lang w:val="th-TH"/>
        </w:rPr>
      </w:pPr>
      <w:r w:rsidRPr="00CD50C0">
        <w:rPr>
          <w:spacing w:val="0"/>
          <w:cs/>
          <w:lang w:val="th-TH"/>
        </w:rPr>
        <w:t>ในระหว่างงวด</w:t>
      </w:r>
      <w:r w:rsidR="00A7113B">
        <w:rPr>
          <w:rFonts w:hint="cs"/>
          <w:spacing w:val="0"/>
          <w:cs/>
          <w:lang w:val="th-TH"/>
        </w:rPr>
        <w:t>หก</w:t>
      </w:r>
      <w:r w:rsidRPr="00CD50C0">
        <w:rPr>
          <w:spacing w:val="0"/>
          <w:cs/>
          <w:lang w:val="th-TH"/>
        </w:rPr>
        <w:t>เดือนสิ้นสุ</w:t>
      </w:r>
      <w:r w:rsidR="00A7113B">
        <w:rPr>
          <w:rFonts w:hint="cs"/>
          <w:spacing w:val="0"/>
          <w:cs/>
          <w:lang w:val="th-TH"/>
        </w:rPr>
        <w:t xml:space="preserve">ดวันที่ </w:t>
      </w:r>
      <w:r w:rsidR="00A7113B">
        <w:rPr>
          <w:spacing w:val="0"/>
        </w:rPr>
        <w:t>30</w:t>
      </w:r>
      <w:r w:rsidRPr="00CD50C0">
        <w:rPr>
          <w:spacing w:val="0"/>
          <w:cs/>
          <w:lang w:val="th-TH"/>
        </w:rPr>
        <w:t xml:space="preserve"> </w:t>
      </w:r>
      <w:r w:rsidR="00A7113B">
        <w:rPr>
          <w:rFonts w:hint="cs"/>
          <w:spacing w:val="0"/>
          <w:cs/>
          <w:lang w:val="th-TH"/>
        </w:rPr>
        <w:t>มิถุนายน</w:t>
      </w:r>
      <w:r w:rsidRPr="00CD50C0">
        <w:rPr>
          <w:spacing w:val="0"/>
          <w:cs/>
          <w:lang w:val="th-TH"/>
        </w:rPr>
        <w:t xml:space="preserve"> </w:t>
      </w:r>
      <w:r w:rsidR="00A7113B">
        <w:rPr>
          <w:spacing w:val="0"/>
        </w:rPr>
        <w:t>2566</w:t>
      </w:r>
      <w:r w:rsidRPr="00CD50C0">
        <w:rPr>
          <w:spacing w:val="0"/>
          <w:cs/>
          <w:lang w:val="th-TH"/>
        </w:rPr>
        <w:t xml:space="preserve"> กลุ่มบริษัทเช่าอาคารและยานพาหนะเป็นระยะเวลา 3 ถึง 6 ปี โดยมีค่าเช่าคงที่ตลอดอายุสัญญา</w:t>
      </w:r>
    </w:p>
    <w:p w14:paraId="62E1E65D" w14:textId="77777777" w:rsidR="00AD467D" w:rsidRPr="004D5C63" w:rsidRDefault="00AD467D" w:rsidP="00AD4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4D5C63" w14:paraId="6AB073C4" w14:textId="77777777" w:rsidTr="00DD50DF">
        <w:trPr>
          <w:tblHeader/>
        </w:trPr>
        <w:tc>
          <w:tcPr>
            <w:tcW w:w="5220" w:type="dxa"/>
            <w:vAlign w:val="bottom"/>
          </w:tcPr>
          <w:p w14:paraId="3D8AB447" w14:textId="6FD86FE8" w:rsidR="007C3EF7" w:rsidRPr="004D5C63" w:rsidRDefault="006A6912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หก</w:t>
            </w:r>
            <w:r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F80247" w:rsidRPr="00F80247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>30</w:t>
            </w:r>
            <w:r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มิถุนายน</w:t>
            </w:r>
            <w:r w:rsidRPr="004D5C63">
              <w:rPr>
                <w:spacing w:val="0"/>
              </w:rPr>
              <w:t xml:space="preserve"> </w:t>
            </w:r>
            <w:r w:rsidR="00F80247" w:rsidRPr="00F80247">
              <w:rPr>
                <w:b/>
                <w:bCs/>
                <w:i/>
                <w:iCs/>
                <w:spacing w:val="0"/>
              </w:rPr>
              <w:t>2566</w:t>
            </w:r>
          </w:p>
        </w:tc>
        <w:tc>
          <w:tcPr>
            <w:tcW w:w="270" w:type="dxa"/>
          </w:tcPr>
          <w:p w14:paraId="0D32E9BA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</w:t>
            </w:r>
          </w:p>
          <w:p w14:paraId="60C46DAD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4D5C63" w14:paraId="6F33B446" w14:textId="77777777" w:rsidTr="00982F4D">
        <w:trPr>
          <w:tblHeader/>
        </w:trPr>
        <w:tc>
          <w:tcPr>
            <w:tcW w:w="5220" w:type="dxa"/>
          </w:tcPr>
          <w:p w14:paraId="0E5611F4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0" w:type="dxa"/>
          </w:tcPr>
          <w:p w14:paraId="16FB78C3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4D5C6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4D5C63" w14:paraId="41517669" w14:textId="77777777" w:rsidTr="00982F4D">
        <w:tc>
          <w:tcPr>
            <w:tcW w:w="5220" w:type="dxa"/>
          </w:tcPr>
          <w:p w14:paraId="2D97D5DF" w14:textId="6DD223CF" w:rsidR="007C3EF7" w:rsidRPr="004D5C63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4D5C63">
              <w:rPr>
                <w:spacing w:val="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4D5C6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245E1DFA" w14:textId="7E936071" w:rsidR="007C3EF7" w:rsidRPr="004D5C63" w:rsidRDefault="00F80247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26</w:t>
            </w:r>
            <w:r w:rsidR="007B3986" w:rsidRPr="007B3986">
              <w:rPr>
                <w:rFonts w:eastAsia="Times New Roman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003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9B0D7B6" w14:textId="3021DADC" w:rsidR="007C3EF7" w:rsidRPr="004D5C63" w:rsidRDefault="007C3EF7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14:paraId="20503D6E" w14:textId="3700D72F" w:rsidR="007C3EF7" w:rsidRPr="004D5C63" w:rsidRDefault="00F80247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1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26</w:t>
            </w:r>
            <w:r w:rsidR="007B3986" w:rsidRPr="007B3986">
              <w:rPr>
                <w:rFonts w:eastAsia="Times New Roman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003</w:t>
            </w:r>
          </w:p>
        </w:tc>
      </w:tr>
    </w:tbl>
    <w:p w14:paraId="24B8DCFD" w14:textId="77777777" w:rsidR="00522E9A" w:rsidRPr="004D5C63" w:rsidRDefault="00522E9A" w:rsidP="00E952E2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eastAsia="Cordia New"/>
          <w:color w:val="000000"/>
          <w:spacing w:val="0"/>
          <w:cs/>
        </w:rPr>
      </w:pPr>
    </w:p>
    <w:p w14:paraId="637400CB" w14:textId="0B075F20" w:rsidR="004B4E75" w:rsidRPr="004D5C63" w:rsidRDefault="00072839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  <w:cs/>
          <w:lang w:val="th-TH"/>
        </w:rPr>
      </w:pPr>
      <w:r>
        <w:rPr>
          <w:b/>
          <w:bCs/>
          <w:spacing w:val="0"/>
        </w:rPr>
        <w:t>8</w:t>
      </w:r>
      <w:r w:rsidR="000440DB" w:rsidRPr="004D5C63">
        <w:rPr>
          <w:b/>
          <w:bCs/>
          <w:spacing w:val="0"/>
        </w:rPr>
        <w:tab/>
      </w:r>
      <w:r w:rsidR="004B4E75" w:rsidRPr="004D5C63">
        <w:rPr>
          <w:b/>
          <w:bCs/>
          <w:spacing w:val="0"/>
          <w:cs/>
          <w:lang w:val="th-TH"/>
        </w:rPr>
        <w:t>หนี้สินที่มีภาระดอกเบี้ย</w:t>
      </w:r>
    </w:p>
    <w:p w14:paraId="0F7AC63A" w14:textId="77777777" w:rsidR="005E0332" w:rsidRDefault="005E0332" w:rsidP="005E0332">
      <w:pPr>
        <w:rPr>
          <w:spacing w:val="0"/>
          <w:lang w:eastAsia="x-none"/>
        </w:rPr>
      </w:pPr>
    </w:p>
    <w:p w14:paraId="27F2E052" w14:textId="59195111" w:rsidR="008917D5" w:rsidRPr="00DB356E" w:rsidRDefault="008917D5" w:rsidP="008917D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ในระหว่างงวดหกเดือนสิ้นสุดวันที่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30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มิถุนายน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2566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บริษัทได้ทำสัญญาเงินกู้ยืมระยะยาวกับสถาบันการเงินแห่งหนึ่งจำนวน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E22F00"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1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00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ล้านบาท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โดยมีอัตราดอกเบี้ยร้อยละ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3.00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ต่อปี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และมีระยะเวลาผ่อนชำระคืนเป็นงวดๆ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เริ่มเดือนมิถุนายน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2566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จนถึงเดือนพฤษภาคม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2570</w:t>
      </w:r>
    </w:p>
    <w:p w14:paraId="43B8E9EC" w14:textId="77777777" w:rsidR="008917D5" w:rsidRDefault="008917D5" w:rsidP="005E0332">
      <w:pPr>
        <w:rPr>
          <w:spacing w:val="0"/>
          <w:lang w:eastAsia="x-none"/>
        </w:rPr>
      </w:pPr>
    </w:p>
    <w:p w14:paraId="25F40C3B" w14:textId="540954E0" w:rsidR="004B4E75" w:rsidRPr="004D5C63" w:rsidRDefault="004B4E75" w:rsidP="004B4E75">
      <w:pPr>
        <w:pStyle w:val="Heading6"/>
        <w:ind w:left="540" w:right="-25"/>
        <w:jc w:val="thaiDistribute"/>
        <w:rPr>
          <w:rFonts w:ascii="Angsana New" w:hAnsi="Angsana New"/>
          <w:spacing w:val="0"/>
          <w:sz w:val="30"/>
          <w:szCs w:val="30"/>
          <w:cs/>
        </w:rPr>
      </w:pP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lastRenderedPageBreak/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EF6DF1" w:rsidRPr="004D5C63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เกี่ยวกับ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="00EF6DF1" w:rsidRPr="004D5C63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รวมถึงการจำหน่าย โอน ให้เช่า หรือการก่อภาระผูกพันใดๆ กับอุปกรณ์โครงข่ายและที่ดิน อาคารและอุปกรณ์</w:t>
      </w:r>
    </w:p>
    <w:p w14:paraId="1E85ED95" w14:textId="77777777" w:rsidR="004B4E75" w:rsidRPr="004D5C63" w:rsidRDefault="004B4E75" w:rsidP="004B4E75">
      <w:pPr>
        <w:rPr>
          <w:spacing w:val="0"/>
          <w:lang w:eastAsia="x-none"/>
        </w:rPr>
      </w:pPr>
    </w:p>
    <w:p w14:paraId="12F81ECF" w14:textId="1E4E5F7D" w:rsidR="004B4E75" w:rsidRPr="004D5C63" w:rsidRDefault="004B4E75" w:rsidP="004B4E7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</w:pP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ณ วันที่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="00F80247" w:rsidRPr="00F80247">
        <w:rPr>
          <w:rFonts w:asciiTheme="majorBidi" w:eastAsia="MS Mincho" w:hAnsiTheme="majorBidi" w:cstheme="majorBidi"/>
          <w:b w:val="0"/>
          <w:bCs w:val="0"/>
          <w:spacing w:val="0"/>
          <w:sz w:val="30"/>
          <w:szCs w:val="30"/>
          <w:lang w:val="en-US"/>
        </w:rPr>
        <w:t>30</w:t>
      </w:r>
      <w:r w:rsidR="006A6912" w:rsidRPr="004D5C63">
        <w:rPr>
          <w:rFonts w:asciiTheme="majorBidi" w:eastAsia="MS Mincho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 มิถุนายน</w:t>
      </w:r>
      <w:r w:rsidR="001242F6" w:rsidRPr="004D5C63">
        <w:rPr>
          <w:rFonts w:asciiTheme="majorBidi" w:eastAsia="MS Mincho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F80247" w:rsidRPr="00F80247">
        <w:rPr>
          <w:rFonts w:ascii="Angsana New" w:hAnsi="Angsana New"/>
          <w:b w:val="0"/>
          <w:bCs w:val="0"/>
          <w:spacing w:val="0"/>
          <w:sz w:val="30"/>
          <w:szCs w:val="30"/>
          <w:lang w:val="en-US"/>
        </w:rPr>
        <w:t>2566</w:t>
      </w:r>
      <w:r w:rsidR="0044119F" w:rsidRPr="004D5C63">
        <w:rPr>
          <w:rFonts w:ascii="Angsana New" w:hAnsi="Angsana New"/>
          <w:spacing w:val="0"/>
          <w:sz w:val="30"/>
          <w:szCs w:val="30"/>
          <w:cs/>
          <w:lang w:val="th-TH"/>
        </w:rPr>
        <w:t xml:space="preserve"> 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บริษัทมีวงเงิน</w:t>
      </w:r>
      <w:r w:rsidR="00751837"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กู้ยืม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ซึ่งยังมิได้เบิกใช้เป็นจำนวน</w:t>
      </w:r>
      <w:r w:rsidR="00EF6DF1" w:rsidRPr="004D5C63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เงิน</w:t>
      </w:r>
      <w:r w:rsidRPr="00306092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รว</w:t>
      </w:r>
      <w:r w:rsidR="00FA5734" w:rsidRPr="00306092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ม </w:t>
      </w:r>
      <w:r w:rsidR="00F80247" w:rsidRPr="00F80247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475</w:t>
      </w:r>
      <w:r w:rsidR="009A56E0" w:rsidRPr="00306092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306092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ล้าน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บาท 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(</w:t>
      </w:r>
      <w:r w:rsidR="00F80247" w:rsidRPr="00F80247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31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 xml:space="preserve">ธันวาคม </w:t>
      </w:r>
      <w:r w:rsidR="00F80247" w:rsidRPr="00F80247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2565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:</w:t>
      </w:r>
      <w:r w:rsidR="00EF6DF1"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="00F80247" w:rsidRPr="00F80247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575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>ล้านบาท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)</w:t>
      </w:r>
    </w:p>
    <w:p w14:paraId="731CF6ED" w14:textId="77777777" w:rsidR="002D1BF0" w:rsidRPr="004D5C63" w:rsidRDefault="002D1BF0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cs/>
        </w:rPr>
      </w:pPr>
    </w:p>
    <w:p w14:paraId="6EC3A832" w14:textId="07826AF8" w:rsidR="004B4E75" w:rsidRPr="00F85EF0" w:rsidRDefault="00072839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t>9</w:t>
      </w:r>
      <w:r w:rsidR="004B4E75" w:rsidRPr="00F85EF0">
        <w:rPr>
          <w:b/>
          <w:bCs/>
          <w:spacing w:val="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F85EF0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lang w:val="th-TH"/>
        </w:rPr>
      </w:pPr>
    </w:p>
    <w:p w14:paraId="3BD11963" w14:textId="77777777" w:rsidR="004B4E75" w:rsidRPr="00F85EF0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cs/>
        </w:rPr>
      </w:pPr>
      <w:r w:rsidRPr="00F85EF0">
        <w:rPr>
          <w:spacing w:val="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F85EF0">
        <w:rPr>
          <w:rFonts w:eastAsia="Cordia New"/>
          <w:color w:val="000000"/>
          <w:spacing w:val="0"/>
          <w:cs/>
        </w:rPr>
        <w:t>ให้บริการให้เช่าวงจรสื่อสัญญาณความเร็วสูง</w:t>
      </w:r>
      <w:r w:rsidRPr="00F85EF0">
        <w:rPr>
          <w:spacing w:val="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F85EF0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</w:p>
    <w:p w14:paraId="0B2123AE" w14:textId="76DA7FBD" w:rsidR="004B4E75" w:rsidRPr="00F85EF0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  <w:r w:rsidRPr="00F85EF0">
        <w:rPr>
          <w:spacing w:val="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1C932A9" w14:textId="5865415E" w:rsidR="00F97627" w:rsidRPr="00F85EF0" w:rsidRDefault="00F97627" w:rsidP="00F976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pacing w:val="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1242F6" w:rsidRPr="00F85EF0" w14:paraId="1FE10715" w14:textId="77777777" w:rsidTr="001C5BBC">
        <w:trPr>
          <w:tblHeader/>
        </w:trPr>
        <w:tc>
          <w:tcPr>
            <w:tcW w:w="5490" w:type="dxa"/>
          </w:tcPr>
          <w:p w14:paraId="739854EA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  <w:rPr>
                <w:spacing w:val="0"/>
              </w:rPr>
            </w:pPr>
          </w:p>
        </w:tc>
        <w:tc>
          <w:tcPr>
            <w:tcW w:w="275" w:type="dxa"/>
            <w:gridSpan w:val="2"/>
          </w:tcPr>
          <w:p w14:paraId="35FE974F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02FF86BF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/>
                <w:bCs/>
                <w:spacing w:val="0"/>
                <w:cs/>
                <w:lang w:val="en-GB"/>
              </w:rPr>
            </w:pPr>
            <w:r w:rsidRPr="00F85EF0">
              <w:rPr>
                <w:b/>
                <w:bCs/>
                <w:spacing w:val="0"/>
                <w:cs/>
                <w:lang w:val="en-GB"/>
              </w:rPr>
              <w:t>งบการเงินรวม</w:t>
            </w:r>
          </w:p>
        </w:tc>
      </w:tr>
      <w:tr w:rsidR="001242F6" w:rsidRPr="00F85EF0" w14:paraId="02ED40EF" w14:textId="77777777" w:rsidTr="001C5BBC">
        <w:trPr>
          <w:tblHeader/>
        </w:trPr>
        <w:tc>
          <w:tcPr>
            <w:tcW w:w="5490" w:type="dxa"/>
          </w:tcPr>
          <w:p w14:paraId="16D9853A" w14:textId="77B5ABF6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spacing w:val="0"/>
              </w:rPr>
            </w:pPr>
            <w:r w:rsidRPr="00F85EF0">
              <w:rPr>
                <w:rFonts w:eastAsia="Times New Roman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สำหรับงวด</w:t>
            </w:r>
            <w:r w:rsidR="006A6912" w:rsidRPr="00F85EF0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หก</w:t>
            </w:r>
            <w:r w:rsidRPr="00F85EF0">
              <w:rPr>
                <w:rFonts w:eastAsia="Times New Roman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เดือนสิ้นสุดวันที่ </w:t>
            </w:r>
            <w:r w:rsidR="00F80247" w:rsidRPr="00F80247"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>30</w:t>
            </w:r>
            <w:r w:rsidR="006A6912" w:rsidRPr="00F85EF0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75" w:type="dxa"/>
            <w:gridSpan w:val="2"/>
          </w:tcPr>
          <w:p w14:paraId="31D8CF53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</w:tcPr>
          <w:p w14:paraId="6596610B" w14:textId="5770D5BA" w:rsidR="001242F6" w:rsidRPr="00F85EF0" w:rsidRDefault="00F80247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  <w:spacing w:val="0"/>
              </w:rPr>
            </w:pPr>
            <w:r w:rsidRPr="00F80247">
              <w:rPr>
                <w:bCs/>
                <w:spacing w:val="0"/>
              </w:rPr>
              <w:t>2566</w:t>
            </w:r>
          </w:p>
        </w:tc>
        <w:tc>
          <w:tcPr>
            <w:tcW w:w="270" w:type="dxa"/>
          </w:tcPr>
          <w:p w14:paraId="5515BE2F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1620" w:type="dxa"/>
          </w:tcPr>
          <w:p w14:paraId="3E2DED16" w14:textId="6341AACF" w:rsidR="001242F6" w:rsidRPr="00F85EF0" w:rsidRDefault="00F80247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  <w:spacing w:val="0"/>
              </w:rPr>
            </w:pPr>
            <w:r w:rsidRPr="00F80247">
              <w:rPr>
                <w:bCs/>
                <w:spacing w:val="0"/>
              </w:rPr>
              <w:t>2565</w:t>
            </w:r>
          </w:p>
        </w:tc>
      </w:tr>
      <w:tr w:rsidR="001242F6" w:rsidRPr="00F85EF0" w14:paraId="72765438" w14:textId="77777777" w:rsidTr="001C5BBC">
        <w:trPr>
          <w:tblHeader/>
        </w:trPr>
        <w:tc>
          <w:tcPr>
            <w:tcW w:w="5490" w:type="dxa"/>
          </w:tcPr>
          <w:p w14:paraId="62E0BF6E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eastAsia="Times New Roman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631CB80D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3505" w:type="dxa"/>
            <w:gridSpan w:val="3"/>
          </w:tcPr>
          <w:p w14:paraId="5FCDBA70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  <w:spacing w:val="0"/>
              </w:rPr>
            </w:pPr>
            <w:r w:rsidRPr="00F85EF0">
              <w:rPr>
                <w:i/>
                <w:iCs/>
                <w:spacing w:val="0"/>
                <w:cs/>
              </w:rPr>
              <w:t>(พันบาท)</w:t>
            </w:r>
          </w:p>
        </w:tc>
      </w:tr>
      <w:tr w:rsidR="001242F6" w:rsidRPr="00F85EF0" w14:paraId="281C1202" w14:textId="77777777" w:rsidTr="001C5BBC">
        <w:tc>
          <w:tcPr>
            <w:tcW w:w="5490" w:type="dxa"/>
            <w:vAlign w:val="bottom"/>
          </w:tcPr>
          <w:p w14:paraId="4089DA03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037D6DB3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615" w:type="dxa"/>
            <w:vAlign w:val="center"/>
          </w:tcPr>
          <w:p w14:paraId="7DE61FE0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  <w:spacing w:val="0"/>
              </w:rPr>
            </w:pPr>
          </w:p>
        </w:tc>
        <w:tc>
          <w:tcPr>
            <w:tcW w:w="270" w:type="dxa"/>
            <w:vAlign w:val="center"/>
          </w:tcPr>
          <w:p w14:paraId="0061C8E5" w14:textId="77777777" w:rsidR="001242F6" w:rsidRPr="00F85EF0" w:rsidRDefault="001242F6" w:rsidP="001C5BBC">
            <w:pPr>
              <w:spacing w:line="240" w:lineRule="auto"/>
              <w:jc w:val="right"/>
              <w:rPr>
                <w:color w:val="000000"/>
                <w:spacing w:val="0"/>
              </w:rPr>
            </w:pPr>
          </w:p>
        </w:tc>
        <w:tc>
          <w:tcPr>
            <w:tcW w:w="1620" w:type="dxa"/>
            <w:vAlign w:val="center"/>
          </w:tcPr>
          <w:p w14:paraId="426497B0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  <w:spacing w:val="0"/>
              </w:rPr>
            </w:pPr>
          </w:p>
        </w:tc>
      </w:tr>
      <w:tr w:rsidR="00AF7251" w:rsidRPr="00F85EF0" w14:paraId="49882800" w14:textId="77777777" w:rsidTr="001C5BBC">
        <w:tc>
          <w:tcPr>
            <w:tcW w:w="5490" w:type="dxa"/>
          </w:tcPr>
          <w:p w14:paraId="57EB9B23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F85EF0">
              <w:rPr>
                <w:rFonts w:eastAsia="Times New Roman"/>
                <w:color w:val="000000"/>
                <w:spacing w:val="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04AB6157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vAlign w:val="center"/>
          </w:tcPr>
          <w:p w14:paraId="3DC1EEFE" w14:textId="15183E28" w:rsidR="00AF7251" w:rsidRPr="00F85EF0" w:rsidRDefault="00F80247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948</w:t>
            </w:r>
            <w:r w:rsidR="00910584" w:rsidRPr="00910584">
              <w:rPr>
                <w:rFonts w:eastAsia="Times New Roman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651</w:t>
            </w:r>
          </w:p>
        </w:tc>
        <w:tc>
          <w:tcPr>
            <w:tcW w:w="270" w:type="dxa"/>
            <w:vAlign w:val="center"/>
          </w:tcPr>
          <w:p w14:paraId="53FA5C71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6B9308B" w14:textId="0B5F4ADA" w:rsidR="00AF7251" w:rsidRPr="00F85EF0" w:rsidRDefault="00F80247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822</w:t>
            </w:r>
            <w:r w:rsidR="00AF7251" w:rsidRPr="00F85EF0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153</w:t>
            </w:r>
          </w:p>
        </w:tc>
      </w:tr>
      <w:tr w:rsidR="00AF7251" w:rsidRPr="00F85EF0" w14:paraId="312D1C76" w14:textId="77777777" w:rsidTr="001C5BBC">
        <w:tc>
          <w:tcPr>
            <w:tcW w:w="5490" w:type="dxa"/>
          </w:tcPr>
          <w:p w14:paraId="07736A3C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F85EF0">
              <w:rPr>
                <w:rFonts w:eastAsia="Times New Roman"/>
                <w:b/>
                <w:bCs/>
                <w:color w:val="000000"/>
                <w:spacing w:val="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71BF384A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F6D70" w14:textId="26E61A45" w:rsidR="00AF7251" w:rsidRPr="00F85EF0" w:rsidRDefault="00F80247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cs/>
                <w:lang w:eastAsia="zh-CN"/>
              </w:rPr>
            </w:pPr>
            <w:r w:rsidRPr="00F80247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948</w:t>
            </w:r>
            <w:r w:rsidR="00910584" w:rsidRPr="0091058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651</w:t>
            </w:r>
          </w:p>
        </w:tc>
        <w:tc>
          <w:tcPr>
            <w:tcW w:w="270" w:type="dxa"/>
            <w:vAlign w:val="center"/>
          </w:tcPr>
          <w:p w14:paraId="49763395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5C96C" w14:textId="20DD53AE" w:rsidR="00AF7251" w:rsidRPr="00F85EF0" w:rsidRDefault="00F80247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0"/>
                <w:lang w:eastAsia="zh-CN"/>
              </w:rPr>
              <w:t>822</w:t>
            </w:r>
            <w:r w:rsidR="00AF7251" w:rsidRPr="00F85EF0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0"/>
                <w:lang w:eastAsia="zh-CN"/>
              </w:rPr>
              <w:t>153</w:t>
            </w:r>
          </w:p>
        </w:tc>
      </w:tr>
      <w:tr w:rsidR="001242F6" w:rsidRPr="00F85EF0" w14:paraId="581AD5B4" w14:textId="77777777" w:rsidTr="001C5BBC">
        <w:tc>
          <w:tcPr>
            <w:tcW w:w="5490" w:type="dxa"/>
            <w:vAlign w:val="center"/>
          </w:tcPr>
          <w:p w14:paraId="2AA9A7BF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49950BCD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75F280E6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347F80E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2B041EB5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</w:tr>
      <w:tr w:rsidR="001242F6" w:rsidRPr="00F85EF0" w14:paraId="6F6349D9" w14:textId="77777777" w:rsidTr="001C5BBC">
        <w:tc>
          <w:tcPr>
            <w:tcW w:w="5490" w:type="dxa"/>
            <w:vAlign w:val="bottom"/>
          </w:tcPr>
          <w:p w14:paraId="18852CF7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481AB9A6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vAlign w:val="center"/>
          </w:tcPr>
          <w:p w14:paraId="4450FECE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24BF515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67061512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</w:tr>
      <w:tr w:rsidR="001242F6" w:rsidRPr="00F85EF0" w14:paraId="1D6203EF" w14:textId="77777777" w:rsidTr="001C5BBC">
        <w:tc>
          <w:tcPr>
            <w:tcW w:w="5490" w:type="dxa"/>
          </w:tcPr>
          <w:p w14:paraId="4F1502C4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7417F9A2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vAlign w:val="center"/>
          </w:tcPr>
          <w:p w14:paraId="56D0B349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1F7AE60B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8D7E466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</w:tr>
      <w:tr w:rsidR="00910584" w:rsidRPr="00F85EF0" w14:paraId="0C11CF7D" w14:textId="77777777" w:rsidTr="007C7026">
        <w:tc>
          <w:tcPr>
            <w:tcW w:w="5490" w:type="dxa"/>
          </w:tcPr>
          <w:p w14:paraId="543DAA5C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5CBD70A6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</w:tcPr>
          <w:p w14:paraId="6A97795A" w14:textId="2D05F02F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t>633</w:t>
            </w:r>
            <w:r w:rsidR="00910584" w:rsidRPr="00B81DA5">
              <w:t>,</w:t>
            </w:r>
            <w:r w:rsidRPr="00F80247">
              <w:t>275</w:t>
            </w:r>
          </w:p>
        </w:tc>
        <w:tc>
          <w:tcPr>
            <w:tcW w:w="270" w:type="dxa"/>
            <w:vAlign w:val="center"/>
          </w:tcPr>
          <w:p w14:paraId="501764DC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2C852CBB" w14:textId="0DD5ADB0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640</w:t>
            </w:r>
            <w:r w:rsidR="00910584" w:rsidRPr="00F85EF0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525</w:t>
            </w:r>
          </w:p>
        </w:tc>
      </w:tr>
      <w:tr w:rsidR="00910584" w:rsidRPr="00F85EF0" w14:paraId="78B5453F" w14:textId="77777777" w:rsidTr="007C7026">
        <w:tc>
          <w:tcPr>
            <w:tcW w:w="5490" w:type="dxa"/>
          </w:tcPr>
          <w:p w14:paraId="2251A1D0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30B97344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</w:tcPr>
          <w:p w14:paraId="5587D536" w14:textId="33F4C2D6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t>290</w:t>
            </w:r>
            <w:r w:rsidR="00910584" w:rsidRPr="00B81DA5">
              <w:t>,</w:t>
            </w:r>
            <w:r w:rsidRPr="00F80247">
              <w:t>507</w:t>
            </w:r>
          </w:p>
        </w:tc>
        <w:tc>
          <w:tcPr>
            <w:tcW w:w="270" w:type="dxa"/>
            <w:vAlign w:val="center"/>
          </w:tcPr>
          <w:p w14:paraId="570B6CD4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6C5AF6A7" w14:textId="5FD9EC87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159</w:t>
            </w:r>
            <w:r w:rsidR="00910584" w:rsidRPr="00F85EF0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851</w:t>
            </w:r>
          </w:p>
        </w:tc>
      </w:tr>
      <w:tr w:rsidR="00910584" w:rsidRPr="00F85EF0" w14:paraId="5E2F4AFD" w14:textId="77777777" w:rsidTr="007C7026">
        <w:tc>
          <w:tcPr>
            <w:tcW w:w="5490" w:type="dxa"/>
          </w:tcPr>
          <w:p w14:paraId="5D2E8755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ประเทศอื่นๆ</w:t>
            </w:r>
          </w:p>
        </w:tc>
        <w:tc>
          <w:tcPr>
            <w:tcW w:w="275" w:type="dxa"/>
            <w:gridSpan w:val="2"/>
          </w:tcPr>
          <w:p w14:paraId="5D0AB50C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08025" w14:textId="18B4FD73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t>24</w:t>
            </w:r>
            <w:r w:rsidR="00910584" w:rsidRPr="00B81DA5">
              <w:t>,</w:t>
            </w:r>
            <w:r w:rsidRPr="00F80247">
              <w:t>869</w:t>
            </w:r>
          </w:p>
        </w:tc>
        <w:tc>
          <w:tcPr>
            <w:tcW w:w="270" w:type="dxa"/>
            <w:vAlign w:val="center"/>
          </w:tcPr>
          <w:p w14:paraId="1FD11623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4AF895" w14:textId="68333596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21</w:t>
            </w:r>
            <w:r w:rsidR="00910584" w:rsidRPr="00F85EF0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777</w:t>
            </w:r>
          </w:p>
        </w:tc>
      </w:tr>
      <w:tr w:rsidR="00AF7251" w:rsidRPr="00F85EF0" w14:paraId="7790A7CF" w14:textId="77777777" w:rsidTr="001C5BBC">
        <w:tc>
          <w:tcPr>
            <w:tcW w:w="5490" w:type="dxa"/>
          </w:tcPr>
          <w:p w14:paraId="575CA41A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rFonts w:eastAsia="Times New Roman"/>
                <w:b/>
                <w:bCs/>
                <w:color w:val="000000"/>
                <w:spacing w:val="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8104B45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45708" w14:textId="2EA483AA" w:rsidR="00AF7251" w:rsidRPr="00F85EF0" w:rsidRDefault="00F80247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F80247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948</w:t>
            </w:r>
            <w:r w:rsidR="00910584" w:rsidRPr="0091058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651</w:t>
            </w:r>
          </w:p>
        </w:tc>
        <w:tc>
          <w:tcPr>
            <w:tcW w:w="270" w:type="dxa"/>
            <w:vAlign w:val="center"/>
          </w:tcPr>
          <w:p w14:paraId="412B93E4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D55E55" w14:textId="35EF3097" w:rsidR="00AF7251" w:rsidRPr="00F85EF0" w:rsidRDefault="00F80247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0"/>
                <w:lang w:eastAsia="zh-CN"/>
              </w:rPr>
              <w:t>822</w:t>
            </w:r>
            <w:r w:rsidR="00AF7251" w:rsidRPr="00F85EF0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0"/>
                <w:lang w:eastAsia="zh-CN"/>
              </w:rPr>
              <w:t>153</w:t>
            </w:r>
          </w:p>
        </w:tc>
      </w:tr>
      <w:tr w:rsidR="001C5BBC" w:rsidRPr="00F85EF0" w14:paraId="793D9760" w14:textId="77777777" w:rsidTr="001C5BBC">
        <w:tc>
          <w:tcPr>
            <w:tcW w:w="5490" w:type="dxa"/>
          </w:tcPr>
          <w:p w14:paraId="474F3607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275" w:type="dxa"/>
            <w:gridSpan w:val="2"/>
          </w:tcPr>
          <w:p w14:paraId="44D87BFD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01983C2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DE08411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9374ACF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</w:tr>
      <w:tr w:rsidR="001242F6" w:rsidRPr="00F85EF0" w14:paraId="355F941B" w14:textId="77777777" w:rsidTr="001C5BBC">
        <w:tc>
          <w:tcPr>
            <w:tcW w:w="5490" w:type="dxa"/>
          </w:tcPr>
          <w:p w14:paraId="215D3DF0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lastRenderedPageBreak/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111DE294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28A0432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3CFCBBE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5C80474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</w:tr>
      <w:tr w:rsidR="00910584" w:rsidRPr="00F85EF0" w14:paraId="3866EE4D" w14:textId="77777777" w:rsidTr="00A522CC">
        <w:tc>
          <w:tcPr>
            <w:tcW w:w="5490" w:type="dxa"/>
          </w:tcPr>
          <w:p w14:paraId="2EC1B1F7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F85EF0">
              <w:rPr>
                <w:spacing w:val="0"/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57D5289F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27843813" w14:textId="1EFBF765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B6854">
              <w:t xml:space="preserve"> </w:t>
            </w:r>
            <w:r w:rsidR="00F80247" w:rsidRPr="00F80247">
              <w:t>889</w:t>
            </w:r>
            <w:r w:rsidRPr="00FB6854">
              <w:t>,</w:t>
            </w:r>
            <w:r w:rsidR="00F80247" w:rsidRPr="00F80247">
              <w:t>527</w:t>
            </w:r>
          </w:p>
        </w:tc>
        <w:tc>
          <w:tcPr>
            <w:tcW w:w="270" w:type="dxa"/>
            <w:vAlign w:val="center"/>
          </w:tcPr>
          <w:p w14:paraId="1668025A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F2EFB2E" w14:textId="6BD9F7A9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762</w:t>
            </w:r>
            <w:r w:rsidR="00910584" w:rsidRPr="00F85EF0">
              <w:rPr>
                <w:rFonts w:asciiTheme="majorBidi" w:hAnsiTheme="majorBidi" w:cstheme="majorBidi" w:hint="cs"/>
                <w:color w:val="000000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455</w:t>
            </w:r>
          </w:p>
        </w:tc>
      </w:tr>
      <w:tr w:rsidR="00910584" w:rsidRPr="00F85EF0" w14:paraId="63F34C8F" w14:textId="77777777" w:rsidTr="00A522CC">
        <w:tc>
          <w:tcPr>
            <w:tcW w:w="5490" w:type="dxa"/>
          </w:tcPr>
          <w:p w14:paraId="5FD0CA9A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F85EF0">
              <w:rPr>
                <w:spacing w:val="0"/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67F94C7C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61F82961" w14:textId="434EA03A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B6854">
              <w:t xml:space="preserve"> </w:t>
            </w:r>
            <w:r w:rsidR="00F80247" w:rsidRPr="00F80247">
              <w:t>53</w:t>
            </w:r>
            <w:r w:rsidRPr="00FB6854">
              <w:t>,</w:t>
            </w:r>
            <w:r w:rsidR="00F80247" w:rsidRPr="00F80247">
              <w:t>062</w:t>
            </w:r>
          </w:p>
        </w:tc>
        <w:tc>
          <w:tcPr>
            <w:tcW w:w="270" w:type="dxa"/>
            <w:vAlign w:val="center"/>
          </w:tcPr>
          <w:p w14:paraId="08586381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1EE099B" w14:textId="142ADE92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54</w:t>
            </w:r>
            <w:r w:rsidR="00910584" w:rsidRPr="00F85EF0">
              <w:rPr>
                <w:rFonts w:asciiTheme="majorBidi" w:hAnsiTheme="majorBidi" w:cstheme="majorBidi" w:hint="cs"/>
                <w:color w:val="000000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867</w:t>
            </w:r>
          </w:p>
        </w:tc>
      </w:tr>
      <w:tr w:rsidR="00910584" w:rsidRPr="00F85EF0" w14:paraId="7A2862E0" w14:textId="77777777" w:rsidTr="00A522CC">
        <w:tc>
          <w:tcPr>
            <w:tcW w:w="5490" w:type="dxa"/>
          </w:tcPr>
          <w:p w14:paraId="07CCEE35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F85EF0">
              <w:rPr>
                <w:spacing w:val="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5BDB1C14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7FD10746" w14:textId="3A65B64D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B6854">
              <w:t xml:space="preserve"> </w:t>
            </w:r>
            <w:r w:rsidR="00F80247" w:rsidRPr="00F80247">
              <w:t>5</w:t>
            </w:r>
            <w:r w:rsidRPr="00FB6854">
              <w:t>,</w:t>
            </w:r>
            <w:r w:rsidR="00F80247" w:rsidRPr="00F80247">
              <w:t>330</w:t>
            </w:r>
          </w:p>
        </w:tc>
        <w:tc>
          <w:tcPr>
            <w:tcW w:w="270" w:type="dxa"/>
            <w:vAlign w:val="center"/>
          </w:tcPr>
          <w:p w14:paraId="11110ABC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55D57CFA" w14:textId="767328C2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4</w:t>
            </w:r>
            <w:r w:rsidR="00910584" w:rsidRPr="00F85EF0">
              <w:rPr>
                <w:rFonts w:asciiTheme="majorBidi" w:hAnsiTheme="majorBidi" w:cstheme="majorBidi" w:hint="cs"/>
                <w:color w:val="000000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024</w:t>
            </w:r>
          </w:p>
        </w:tc>
      </w:tr>
      <w:tr w:rsidR="00910584" w:rsidRPr="00F85EF0" w14:paraId="2681D938" w14:textId="77777777" w:rsidTr="00A522CC">
        <w:tc>
          <w:tcPr>
            <w:tcW w:w="5490" w:type="dxa"/>
          </w:tcPr>
          <w:p w14:paraId="7A662654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i/>
                <w:iCs/>
                <w:spacing w:val="0"/>
                <w:cs/>
              </w:rPr>
            </w:pPr>
            <w:r w:rsidRPr="00F85EF0">
              <w:rPr>
                <w:spacing w:val="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3BD96791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i/>
                <w:iCs/>
                <w:spacing w:val="0"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6F3AE" w14:textId="6B0F6AA8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B6854">
              <w:t xml:space="preserve"> </w:t>
            </w:r>
            <w:r w:rsidR="00F80247" w:rsidRPr="00F80247">
              <w:t>732</w:t>
            </w:r>
          </w:p>
        </w:tc>
        <w:tc>
          <w:tcPr>
            <w:tcW w:w="270" w:type="dxa"/>
            <w:vAlign w:val="center"/>
          </w:tcPr>
          <w:p w14:paraId="6E9F110E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5E44CA" w14:textId="38AC2F4E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807</w:t>
            </w:r>
          </w:p>
        </w:tc>
      </w:tr>
      <w:tr w:rsidR="00AF7251" w:rsidRPr="00F85EF0" w14:paraId="0938052C" w14:textId="77777777" w:rsidTr="001C5BBC">
        <w:tc>
          <w:tcPr>
            <w:tcW w:w="5490" w:type="dxa"/>
          </w:tcPr>
          <w:p w14:paraId="5E76F908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53C90E2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spacing w:val="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8EF3EF" w14:textId="6CFE96C8" w:rsidR="00AF7251" w:rsidRPr="00F85EF0" w:rsidRDefault="00F80247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F80247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948</w:t>
            </w:r>
            <w:r w:rsidR="00910584" w:rsidRPr="0091058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651</w:t>
            </w:r>
          </w:p>
        </w:tc>
        <w:tc>
          <w:tcPr>
            <w:tcW w:w="270" w:type="dxa"/>
            <w:vAlign w:val="center"/>
          </w:tcPr>
          <w:p w14:paraId="3A30FCC1" w14:textId="77777777" w:rsidR="00AF7251" w:rsidRPr="00F85EF0" w:rsidRDefault="00AF7251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b/>
                <w:bCs/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5D454B" w14:textId="69334DB7" w:rsidR="00AF7251" w:rsidRPr="00F85EF0" w:rsidRDefault="00F80247" w:rsidP="00AF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hAnsiTheme="majorBidi" w:cstheme="majorBidi" w:hint="cs"/>
                <w:b/>
                <w:bCs/>
                <w:color w:val="000000"/>
                <w:spacing w:val="0"/>
              </w:rPr>
              <w:t>822</w:t>
            </w:r>
            <w:r w:rsidR="00AF7251" w:rsidRPr="00F85EF0">
              <w:rPr>
                <w:rFonts w:asciiTheme="majorBidi" w:hAnsiTheme="majorBidi" w:cstheme="majorBidi" w:hint="cs"/>
                <w:b/>
                <w:bCs/>
                <w:color w:val="000000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b/>
                <w:bCs/>
                <w:color w:val="000000"/>
                <w:spacing w:val="0"/>
              </w:rPr>
              <w:t>153</w:t>
            </w:r>
          </w:p>
        </w:tc>
      </w:tr>
      <w:tr w:rsidR="00BF6C8F" w:rsidRPr="00FE3432" w14:paraId="3E1FF56C" w14:textId="77777777" w:rsidTr="001C5BBC">
        <w:tc>
          <w:tcPr>
            <w:tcW w:w="5490" w:type="dxa"/>
          </w:tcPr>
          <w:p w14:paraId="3BD64BF9" w14:textId="77777777" w:rsidR="00BF6C8F" w:rsidRPr="00FE3432" w:rsidRDefault="00BF6C8F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sz w:val="20"/>
                <w:szCs w:val="20"/>
                <w:cs/>
              </w:rPr>
            </w:pPr>
          </w:p>
        </w:tc>
        <w:tc>
          <w:tcPr>
            <w:tcW w:w="275" w:type="dxa"/>
            <w:gridSpan w:val="2"/>
          </w:tcPr>
          <w:p w14:paraId="272D5A9D" w14:textId="77777777" w:rsidR="00BF6C8F" w:rsidRPr="00FE3432" w:rsidRDefault="00BF6C8F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sz w:val="20"/>
                <w:szCs w:val="2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11F9F3A2" w14:textId="77777777" w:rsidR="00BF6C8F" w:rsidRPr="00FE3432" w:rsidRDefault="00BF6C8F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3D0442FA" w14:textId="77777777" w:rsidR="00BF6C8F" w:rsidRPr="00FE3432" w:rsidRDefault="00BF6C8F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678A4257" w14:textId="77777777" w:rsidR="00BF6C8F" w:rsidRPr="00FE3432" w:rsidRDefault="00BF6C8F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  <w:sz w:val="20"/>
                <w:szCs w:val="20"/>
              </w:rPr>
            </w:pPr>
          </w:p>
        </w:tc>
      </w:tr>
      <w:tr w:rsidR="001242F6" w:rsidRPr="00F85EF0" w14:paraId="08DC7D9D" w14:textId="77777777" w:rsidTr="001C5BBC">
        <w:tc>
          <w:tcPr>
            <w:tcW w:w="5490" w:type="dxa"/>
          </w:tcPr>
          <w:p w14:paraId="4CA7E4EF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60068CAD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64FB03F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270" w:type="dxa"/>
            <w:vAlign w:val="center"/>
          </w:tcPr>
          <w:p w14:paraId="6A295433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E901759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</w:tr>
      <w:tr w:rsidR="00910584" w:rsidRPr="00F85EF0" w14:paraId="12A08397" w14:textId="77777777" w:rsidTr="000E6B86">
        <w:tc>
          <w:tcPr>
            <w:tcW w:w="5490" w:type="dxa"/>
          </w:tcPr>
          <w:p w14:paraId="0DCBA011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57C87036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3F859EC2" w14:textId="270A390C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t>5</w:t>
            </w:r>
            <w:r w:rsidR="00910584" w:rsidRPr="00733275">
              <w:t>,</w:t>
            </w:r>
            <w:r w:rsidRPr="00F80247">
              <w:t>562</w:t>
            </w:r>
          </w:p>
        </w:tc>
        <w:tc>
          <w:tcPr>
            <w:tcW w:w="270" w:type="dxa"/>
            <w:vAlign w:val="center"/>
          </w:tcPr>
          <w:p w14:paraId="04285BD6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B57CEAD" w14:textId="4528CC7B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5</w:t>
            </w:r>
            <w:r w:rsidR="00910584" w:rsidRPr="00F85EF0">
              <w:rPr>
                <w:rFonts w:asciiTheme="majorBidi" w:hAnsiTheme="majorBidi" w:cstheme="majorBidi" w:hint="cs"/>
                <w:color w:val="000000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325</w:t>
            </w:r>
          </w:p>
        </w:tc>
      </w:tr>
      <w:tr w:rsidR="00910584" w:rsidRPr="00F85EF0" w14:paraId="1419E1B1" w14:textId="77777777" w:rsidTr="000E6B86">
        <w:tc>
          <w:tcPr>
            <w:tcW w:w="5490" w:type="dxa"/>
          </w:tcPr>
          <w:p w14:paraId="32E4E8EF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12C8F1B1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CD71C" w14:textId="7FDF4C67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t>943</w:t>
            </w:r>
            <w:r w:rsidR="00910584" w:rsidRPr="00733275">
              <w:t>,</w:t>
            </w:r>
            <w:r w:rsidRPr="00F80247">
              <w:t>089</w:t>
            </w:r>
          </w:p>
        </w:tc>
        <w:tc>
          <w:tcPr>
            <w:tcW w:w="270" w:type="dxa"/>
            <w:vAlign w:val="center"/>
          </w:tcPr>
          <w:p w14:paraId="360535C6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ECB64A" w14:textId="79A9DAEA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816</w:t>
            </w:r>
            <w:r w:rsidR="00910584" w:rsidRPr="00F85EF0">
              <w:rPr>
                <w:rFonts w:asciiTheme="majorBidi" w:hAnsiTheme="majorBidi" w:cstheme="majorBidi" w:hint="cs"/>
                <w:color w:val="000000"/>
                <w:spacing w:val="0"/>
              </w:rPr>
              <w:t>,</w:t>
            </w:r>
            <w:r w:rsidRPr="00F80247">
              <w:rPr>
                <w:rFonts w:asciiTheme="majorBidi" w:hAnsiTheme="majorBidi" w:cstheme="majorBidi" w:hint="cs"/>
                <w:color w:val="000000"/>
                <w:spacing w:val="0"/>
              </w:rPr>
              <w:t>828</w:t>
            </w:r>
          </w:p>
        </w:tc>
      </w:tr>
      <w:tr w:rsidR="00910584" w:rsidRPr="00F85EF0" w14:paraId="2485A686" w14:textId="77777777" w:rsidTr="000E6B86">
        <w:tc>
          <w:tcPr>
            <w:tcW w:w="5490" w:type="dxa"/>
          </w:tcPr>
          <w:p w14:paraId="3FF40E9B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0E12458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BFF77" w14:textId="21816E99" w:rsidR="00910584" w:rsidRPr="00910584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F80247">
              <w:rPr>
                <w:b/>
                <w:bCs/>
              </w:rPr>
              <w:t>948</w:t>
            </w:r>
            <w:r w:rsidR="00910584" w:rsidRPr="00910584">
              <w:rPr>
                <w:b/>
                <w:bCs/>
              </w:rPr>
              <w:t>,</w:t>
            </w:r>
            <w:r w:rsidRPr="00F80247">
              <w:rPr>
                <w:b/>
                <w:bCs/>
              </w:rPr>
              <w:t>651</w:t>
            </w:r>
          </w:p>
        </w:tc>
        <w:tc>
          <w:tcPr>
            <w:tcW w:w="270" w:type="dxa"/>
            <w:vAlign w:val="center"/>
          </w:tcPr>
          <w:p w14:paraId="20C43440" w14:textId="77777777" w:rsidR="00910584" w:rsidRPr="00F85EF0" w:rsidRDefault="00910584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1541AF" w14:textId="1F605FDF" w:rsidR="00910584" w:rsidRPr="00F85EF0" w:rsidRDefault="00F80247" w:rsidP="0091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0"/>
                <w:lang w:eastAsia="zh-CN"/>
              </w:rPr>
              <w:t>822</w:t>
            </w:r>
            <w:r w:rsidR="00910584" w:rsidRPr="00F85EF0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asciiTheme="majorBidi" w:eastAsia="Times New Roman" w:hAnsiTheme="majorBidi" w:cstheme="majorBidi" w:hint="cs"/>
                <w:b/>
                <w:bCs/>
                <w:color w:val="000000"/>
                <w:spacing w:val="0"/>
                <w:lang w:eastAsia="zh-CN"/>
              </w:rPr>
              <w:t>153</w:t>
            </w:r>
          </w:p>
        </w:tc>
      </w:tr>
      <w:tr w:rsidR="001242F6" w:rsidRPr="00FE3432" w14:paraId="04964E37" w14:textId="77777777" w:rsidTr="001C5BBC">
        <w:tc>
          <w:tcPr>
            <w:tcW w:w="5490" w:type="dxa"/>
          </w:tcPr>
          <w:p w14:paraId="36523540" w14:textId="77777777" w:rsidR="001242F6" w:rsidRPr="00FE3432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pacing w:val="0"/>
                <w:sz w:val="20"/>
                <w:szCs w:val="20"/>
              </w:rPr>
            </w:pPr>
          </w:p>
        </w:tc>
        <w:tc>
          <w:tcPr>
            <w:tcW w:w="275" w:type="dxa"/>
            <w:gridSpan w:val="2"/>
          </w:tcPr>
          <w:p w14:paraId="0AD1B889" w14:textId="77777777" w:rsidR="001242F6" w:rsidRPr="00FE3432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pacing w:val="0"/>
                <w:sz w:val="20"/>
                <w:szCs w:val="2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A122E8" w14:textId="77777777" w:rsidR="001242F6" w:rsidRPr="00FE343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2C4EE89" w14:textId="77777777" w:rsidR="001242F6" w:rsidRPr="00FE343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FF9F7C" w14:textId="77777777" w:rsidR="001242F6" w:rsidRPr="00FE343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color w:val="000000"/>
                <w:spacing w:val="0"/>
                <w:sz w:val="20"/>
                <w:szCs w:val="20"/>
              </w:rPr>
            </w:pPr>
          </w:p>
        </w:tc>
      </w:tr>
      <w:tr w:rsidR="001242F6" w:rsidRPr="00F85EF0" w14:paraId="053B4E15" w14:textId="77777777" w:rsidTr="001C5BBC">
        <w:tc>
          <w:tcPr>
            <w:tcW w:w="5490" w:type="dxa"/>
          </w:tcPr>
          <w:p w14:paraId="15434942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515E2212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34DF61D" w14:textId="3CA5A34F" w:rsidR="001242F6" w:rsidRPr="003879EE" w:rsidRDefault="00F80247" w:rsidP="00FE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3879EE">
              <w:t>19</w:t>
            </w:r>
            <w:r w:rsidR="00E70F31" w:rsidRPr="003879EE">
              <w:t>7</w:t>
            </w:r>
            <w:r w:rsidR="005F75BA" w:rsidRPr="003879EE">
              <w:t>,</w:t>
            </w:r>
            <w:r w:rsidRPr="003879EE">
              <w:t>953</w:t>
            </w:r>
          </w:p>
        </w:tc>
        <w:tc>
          <w:tcPr>
            <w:tcW w:w="270" w:type="dxa"/>
            <w:vAlign w:val="bottom"/>
          </w:tcPr>
          <w:p w14:paraId="00E78DC2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E35E913" w14:textId="2127AED4" w:rsidR="001242F6" w:rsidRPr="00F85EF0" w:rsidRDefault="00F80247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97</w:t>
            </w:r>
            <w:r w:rsidR="007A1B6D" w:rsidRPr="00F85EF0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asciiTheme="majorBidi" w:eastAsia="Times New Roman" w:hAnsiTheme="majorBidi" w:cstheme="majorBidi" w:hint="cs"/>
                <w:color w:val="000000"/>
                <w:spacing w:val="0"/>
                <w:lang w:eastAsia="zh-CN"/>
              </w:rPr>
              <w:t>729</w:t>
            </w:r>
          </w:p>
        </w:tc>
      </w:tr>
      <w:tr w:rsidR="001242F6" w:rsidRPr="00FE3432" w14:paraId="23482290" w14:textId="77777777" w:rsidTr="001C5BBC">
        <w:tc>
          <w:tcPr>
            <w:tcW w:w="5490" w:type="dxa"/>
          </w:tcPr>
          <w:p w14:paraId="4F2F21D7" w14:textId="77777777" w:rsidR="001242F6" w:rsidRPr="00FE343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5E32275F" w14:textId="77777777" w:rsidR="001242F6" w:rsidRPr="00FE3432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pacing w:val="0"/>
                <w:sz w:val="20"/>
                <w:szCs w:val="2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451D416D" w14:textId="77777777" w:rsidR="001242F6" w:rsidRPr="00FE3432" w:rsidRDefault="001242F6" w:rsidP="00FE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E63CB3E" w14:textId="77777777" w:rsidR="001242F6" w:rsidRPr="00FE343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2578B86E" w14:textId="77777777" w:rsidR="001242F6" w:rsidRPr="00FE343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</w:tr>
      <w:tr w:rsidR="001242F6" w:rsidRPr="00F85EF0" w14:paraId="4C6E7A19" w14:textId="77777777" w:rsidTr="001C5BBC">
        <w:tc>
          <w:tcPr>
            <w:tcW w:w="5490" w:type="dxa"/>
            <w:vAlign w:val="bottom"/>
          </w:tcPr>
          <w:p w14:paraId="2162B68C" w14:textId="31330CDB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F85EF0">
              <w:rPr>
                <w:spacing w:val="0"/>
                <w:cs/>
              </w:rPr>
              <w:t xml:space="preserve">สินทรัพย์ส่วนงาน ณ วันที่ </w:t>
            </w:r>
            <w:r w:rsidR="00F80247" w:rsidRPr="00F80247">
              <w:rPr>
                <w:spacing w:val="0"/>
              </w:rPr>
              <w:t>30</w:t>
            </w:r>
            <w:r w:rsidR="00F05C0A" w:rsidRPr="00F85EF0">
              <w:rPr>
                <w:spacing w:val="0"/>
              </w:rPr>
              <w:t xml:space="preserve"> </w:t>
            </w:r>
            <w:r w:rsidR="00F05C0A" w:rsidRPr="00F85EF0">
              <w:rPr>
                <w:rFonts w:hint="cs"/>
                <w:spacing w:val="0"/>
                <w:cs/>
              </w:rPr>
              <w:t>มิถุนายน</w:t>
            </w:r>
            <w:r w:rsidRPr="00F85EF0">
              <w:rPr>
                <w:spacing w:val="0"/>
                <w:cs/>
              </w:rPr>
              <w:t>/</w:t>
            </w:r>
            <w:r w:rsidRPr="00F85EF0">
              <w:rPr>
                <w:spacing w:val="0"/>
              </w:rPr>
              <w:t xml:space="preserve"> </w:t>
            </w:r>
            <w:r w:rsidR="00F80247" w:rsidRPr="00F80247">
              <w:rPr>
                <w:spacing w:val="0"/>
              </w:rPr>
              <w:t>31</w:t>
            </w:r>
            <w:r w:rsidRPr="00F85EF0">
              <w:rPr>
                <w:spacing w:val="0"/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6301D03B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579E4A30" w14:textId="3B7DF4E2" w:rsidR="001242F6" w:rsidRPr="003879EE" w:rsidRDefault="00F80247" w:rsidP="00FE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</w:pPr>
            <w:r w:rsidRPr="003879EE">
              <w:t>4</w:t>
            </w:r>
            <w:r w:rsidR="00910584" w:rsidRPr="003879EE">
              <w:t>,</w:t>
            </w:r>
            <w:r w:rsidRPr="003879EE">
              <w:t>291</w:t>
            </w:r>
            <w:r w:rsidR="00CB5607" w:rsidRPr="003879EE">
              <w:t>,</w:t>
            </w:r>
            <w:r w:rsidRPr="003879EE">
              <w:t>400</w:t>
            </w:r>
          </w:p>
        </w:tc>
        <w:tc>
          <w:tcPr>
            <w:tcW w:w="270" w:type="dxa"/>
            <w:vAlign w:val="bottom"/>
          </w:tcPr>
          <w:p w14:paraId="6E90FCB6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B3BB3D3" w14:textId="2CFC8306" w:rsidR="001242F6" w:rsidRPr="00F85EF0" w:rsidRDefault="00F80247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4</w:t>
            </w:r>
            <w:r w:rsidR="001242F6" w:rsidRPr="00F85EF0">
              <w:rPr>
                <w:rFonts w:eastAsia="Times New Roman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324</w:t>
            </w:r>
            <w:r w:rsidR="0094035B" w:rsidRPr="00F85EF0">
              <w:rPr>
                <w:rFonts w:eastAsia="Times New Roman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762</w:t>
            </w:r>
          </w:p>
        </w:tc>
      </w:tr>
      <w:tr w:rsidR="001242F6" w:rsidRPr="00F85EF0" w14:paraId="70D3D06D" w14:textId="77777777" w:rsidTr="001C5BBC">
        <w:tc>
          <w:tcPr>
            <w:tcW w:w="5490" w:type="dxa"/>
            <w:vAlign w:val="bottom"/>
          </w:tcPr>
          <w:p w14:paraId="454EDFC2" w14:textId="19879EF4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F85EF0">
              <w:rPr>
                <w:spacing w:val="0"/>
                <w:cs/>
              </w:rPr>
              <w:t xml:space="preserve">หนี้สินส่วนงาน ณ วันที่ </w:t>
            </w:r>
            <w:r w:rsidR="00F80247" w:rsidRPr="00F80247">
              <w:rPr>
                <w:spacing w:val="0"/>
              </w:rPr>
              <w:t>30</w:t>
            </w:r>
            <w:r w:rsidR="00F05C0A" w:rsidRPr="00F85EF0">
              <w:rPr>
                <w:rFonts w:hint="cs"/>
                <w:spacing w:val="0"/>
                <w:cs/>
              </w:rPr>
              <w:t xml:space="preserve"> มิถุนายน</w:t>
            </w:r>
            <w:r w:rsidRPr="00F85EF0">
              <w:rPr>
                <w:spacing w:val="0"/>
                <w:cs/>
              </w:rPr>
              <w:t>/</w:t>
            </w:r>
            <w:r w:rsidRPr="00F85EF0">
              <w:rPr>
                <w:spacing w:val="0"/>
              </w:rPr>
              <w:t xml:space="preserve"> </w:t>
            </w:r>
            <w:r w:rsidR="00F80247" w:rsidRPr="00F80247">
              <w:rPr>
                <w:spacing w:val="0"/>
              </w:rPr>
              <w:t>31</w:t>
            </w:r>
            <w:r w:rsidRPr="00F85EF0">
              <w:rPr>
                <w:spacing w:val="0"/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7DEAE4AC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37539A76" w14:textId="2EC133F5" w:rsidR="001242F6" w:rsidRPr="003879EE" w:rsidRDefault="00F80247" w:rsidP="00FE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</w:pPr>
            <w:r w:rsidRPr="003879EE">
              <w:t>1</w:t>
            </w:r>
            <w:r w:rsidR="00910584" w:rsidRPr="003879EE">
              <w:t>,</w:t>
            </w:r>
            <w:r w:rsidRPr="003879EE">
              <w:t>47</w:t>
            </w:r>
            <w:r w:rsidR="0006011A" w:rsidRPr="003879EE">
              <w:t>3</w:t>
            </w:r>
            <w:r w:rsidR="00401D42" w:rsidRPr="003879EE">
              <w:t>,</w:t>
            </w:r>
            <w:r w:rsidR="0006011A" w:rsidRPr="003879EE">
              <w:t>28</w:t>
            </w:r>
            <w:r w:rsidR="003879EE" w:rsidRPr="003879EE">
              <w:t>7</w:t>
            </w:r>
          </w:p>
        </w:tc>
        <w:tc>
          <w:tcPr>
            <w:tcW w:w="270" w:type="dxa"/>
            <w:vAlign w:val="bottom"/>
          </w:tcPr>
          <w:p w14:paraId="1D598400" w14:textId="77777777" w:rsidR="001242F6" w:rsidRPr="0069655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E29B365" w14:textId="696B95C6" w:rsidR="001242F6" w:rsidRPr="00696557" w:rsidRDefault="00F80247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1</w:t>
            </w:r>
            <w:r w:rsidR="001242F6" w:rsidRPr="00696557">
              <w:rPr>
                <w:rFonts w:eastAsia="Times New Roman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640</w:t>
            </w:r>
            <w:r w:rsidR="0094035B" w:rsidRPr="00696557">
              <w:rPr>
                <w:rFonts w:eastAsia="Times New Roman"/>
                <w:color w:val="000000"/>
                <w:spacing w:val="0"/>
                <w:lang w:eastAsia="zh-CN"/>
              </w:rPr>
              <w:t>,</w:t>
            </w:r>
            <w:r w:rsidRPr="00F80247">
              <w:rPr>
                <w:rFonts w:eastAsia="Times New Roman"/>
                <w:color w:val="000000"/>
                <w:spacing w:val="0"/>
                <w:lang w:eastAsia="zh-CN"/>
              </w:rPr>
              <w:t>379</w:t>
            </w:r>
          </w:p>
        </w:tc>
      </w:tr>
    </w:tbl>
    <w:p w14:paraId="1600E2DB" w14:textId="7B4D6C2E" w:rsidR="00AB4F29" w:rsidRPr="00FE3432" w:rsidRDefault="00AB4F29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spacing w:val="0"/>
          <w:sz w:val="20"/>
          <w:szCs w:val="20"/>
        </w:rPr>
      </w:pPr>
    </w:p>
    <w:p w14:paraId="3C1E9476" w14:textId="78EFA9C6" w:rsidR="00AF7251" w:rsidRPr="00F85EF0" w:rsidRDefault="00072839" w:rsidP="004F7123">
      <w:pPr>
        <w:tabs>
          <w:tab w:val="clear" w:pos="227"/>
          <w:tab w:val="clear" w:pos="454"/>
          <w:tab w:val="left" w:pos="540"/>
          <w:tab w:val="left" w:pos="630"/>
        </w:tabs>
        <w:jc w:val="both"/>
        <w:rPr>
          <w:b/>
          <w:bCs/>
          <w:spacing w:val="0"/>
        </w:rPr>
      </w:pPr>
      <w:r>
        <w:rPr>
          <w:b/>
          <w:bCs/>
          <w:spacing w:val="0"/>
        </w:rPr>
        <w:t>10</w:t>
      </w:r>
      <w:r w:rsidR="00AF7251" w:rsidRPr="00F85EF0">
        <w:rPr>
          <w:rFonts w:hint="cs"/>
          <w:b/>
          <w:bCs/>
          <w:spacing w:val="0"/>
        </w:rPr>
        <w:tab/>
      </w:r>
      <w:r w:rsidR="00AF7251" w:rsidRPr="00F85EF0">
        <w:rPr>
          <w:rFonts w:hint="cs"/>
          <w:b/>
          <w:bCs/>
          <w:spacing w:val="0"/>
          <w:cs/>
        </w:rPr>
        <w:t>เงินปันผล</w:t>
      </w:r>
    </w:p>
    <w:p w14:paraId="7C3249EE" w14:textId="77777777" w:rsidR="00AF7251" w:rsidRPr="00FE3432" w:rsidRDefault="00AF7251" w:rsidP="00AF725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pacing w:val="0"/>
          <w:sz w:val="20"/>
          <w:szCs w:val="20"/>
          <w:lang w:val="th-TH"/>
        </w:rPr>
      </w:pPr>
    </w:p>
    <w:p w14:paraId="304B3236" w14:textId="479BDA02" w:rsidR="00AF7251" w:rsidRPr="00F85EF0" w:rsidRDefault="00AF7251" w:rsidP="00AF725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  <w:cs/>
        </w:rPr>
      </w:pPr>
      <w:r w:rsidRPr="00F85EF0">
        <w:rPr>
          <w:rFonts w:hint="cs"/>
          <w:spacing w:val="0"/>
          <w:cs/>
          <w:lang w:val="th-TH"/>
        </w:rPr>
        <w:t xml:space="preserve">รายละเอียดเงินปันผลในระหว่างปี </w:t>
      </w:r>
      <w:r w:rsidR="00F80247" w:rsidRPr="00F80247">
        <w:rPr>
          <w:rFonts w:hint="cs"/>
          <w:spacing w:val="0"/>
        </w:rPr>
        <w:t>256</w:t>
      </w:r>
      <w:r w:rsidR="00F80247" w:rsidRPr="00F80247">
        <w:rPr>
          <w:spacing w:val="0"/>
        </w:rPr>
        <w:t>6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มีดังนี้</w:t>
      </w:r>
    </w:p>
    <w:p w14:paraId="4FD21A1B" w14:textId="77777777" w:rsidR="00AF7251" w:rsidRPr="00FE3432" w:rsidRDefault="00AF7251" w:rsidP="00AF725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pacing w:val="0"/>
          <w:sz w:val="20"/>
          <w:szCs w:val="20"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AF7251" w:rsidRPr="00F85EF0" w14:paraId="5A1052BD" w14:textId="77777777" w:rsidTr="00AF7251">
        <w:trPr>
          <w:tblHeader/>
        </w:trPr>
        <w:tc>
          <w:tcPr>
            <w:tcW w:w="2628" w:type="dxa"/>
            <w:vAlign w:val="bottom"/>
          </w:tcPr>
          <w:p w14:paraId="4A406B81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4690AB5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</w:rPr>
            </w:pPr>
            <w:r w:rsidRPr="00F85EF0">
              <w:rPr>
                <w:rFonts w:hint="cs"/>
                <w:spacing w:val="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CCC893C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F85EF0">
              <w:rPr>
                <w:rFonts w:hint="cs"/>
                <w:spacing w:val="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7DB9A792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65E9814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 w:rsidRPr="00F85EF0">
              <w:rPr>
                <w:rFonts w:hint="cs"/>
                <w:spacing w:val="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05FD23D7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5B54AA26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  <w:r w:rsidRPr="00F85EF0">
              <w:rPr>
                <w:rFonts w:hint="cs"/>
                <w:spacing w:val="0"/>
                <w:cs/>
              </w:rPr>
              <w:t>จำนวนเงิน</w:t>
            </w:r>
          </w:p>
        </w:tc>
      </w:tr>
      <w:tr w:rsidR="00AF7251" w:rsidRPr="00F85EF0" w14:paraId="376B958A" w14:textId="77777777" w:rsidTr="00AF7251">
        <w:trPr>
          <w:tblHeader/>
        </w:trPr>
        <w:tc>
          <w:tcPr>
            <w:tcW w:w="2628" w:type="dxa"/>
          </w:tcPr>
          <w:p w14:paraId="3F42FBD2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07C374FE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706BF59C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360" w:type="dxa"/>
          </w:tcPr>
          <w:p w14:paraId="78BA4A7E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  <w:hideMark/>
          </w:tcPr>
          <w:p w14:paraId="1DC8C879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  <w:r w:rsidRPr="00F85EF0">
              <w:rPr>
                <w:rFonts w:hint="cs"/>
                <w:i/>
                <w:iCs/>
                <w:spacing w:val="0"/>
                <w:cs/>
              </w:rPr>
              <w:t>(บาท)</w:t>
            </w:r>
          </w:p>
        </w:tc>
        <w:tc>
          <w:tcPr>
            <w:tcW w:w="360" w:type="dxa"/>
          </w:tcPr>
          <w:p w14:paraId="3ABF97CF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  <w:hideMark/>
          </w:tcPr>
          <w:p w14:paraId="632FAF79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  <w:cs/>
              </w:rPr>
            </w:pPr>
            <w:r w:rsidRPr="00F85EF0">
              <w:rPr>
                <w:rFonts w:hint="cs"/>
                <w:i/>
                <w:iCs/>
                <w:spacing w:val="0"/>
                <w:cs/>
              </w:rPr>
              <w:t>(ล้านบาท)</w:t>
            </w:r>
          </w:p>
        </w:tc>
      </w:tr>
      <w:tr w:rsidR="00AF7251" w:rsidRPr="00F85EF0" w14:paraId="3A951F57" w14:textId="77777777" w:rsidTr="00AF7251">
        <w:tc>
          <w:tcPr>
            <w:tcW w:w="2628" w:type="dxa"/>
          </w:tcPr>
          <w:p w14:paraId="52E69063" w14:textId="518D07F8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 w:firstLine="84"/>
              <w:rPr>
                <w:spacing w:val="0"/>
                <w:cs/>
              </w:rPr>
            </w:pPr>
            <w:r w:rsidRPr="00F85EF0">
              <w:rPr>
                <w:rFonts w:hint="cs"/>
                <w:spacing w:val="0"/>
                <w:cs/>
              </w:rPr>
              <w:t xml:space="preserve">เงินปันผลประจำปี </w:t>
            </w:r>
            <w:r w:rsidR="00F80247" w:rsidRPr="00F80247">
              <w:rPr>
                <w:rFonts w:hint="cs"/>
                <w:spacing w:val="0"/>
              </w:rPr>
              <w:t>256</w:t>
            </w:r>
            <w:r w:rsidR="00F80247" w:rsidRPr="00F80247">
              <w:rPr>
                <w:spacing w:val="0"/>
              </w:rPr>
              <w:t>5</w:t>
            </w:r>
          </w:p>
        </w:tc>
        <w:tc>
          <w:tcPr>
            <w:tcW w:w="1710" w:type="dxa"/>
          </w:tcPr>
          <w:p w14:paraId="723E118F" w14:textId="0E921DDE" w:rsidR="00AF7251" w:rsidRPr="00F85EF0" w:rsidRDefault="00F802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</w:rPr>
            </w:pPr>
            <w:r w:rsidRPr="00F80247">
              <w:rPr>
                <w:spacing w:val="0"/>
              </w:rPr>
              <w:t>11</w:t>
            </w:r>
            <w:r w:rsidR="00910584" w:rsidRPr="00910584">
              <w:rPr>
                <w:spacing w:val="0"/>
                <w:cs/>
              </w:rPr>
              <w:t xml:space="preserve"> เมษายน </w:t>
            </w:r>
            <w:r w:rsidRPr="00F80247">
              <w:rPr>
                <w:spacing w:val="0"/>
              </w:rPr>
              <w:t>2566</w:t>
            </w:r>
          </w:p>
        </w:tc>
        <w:tc>
          <w:tcPr>
            <w:tcW w:w="1710" w:type="dxa"/>
          </w:tcPr>
          <w:p w14:paraId="523494DB" w14:textId="633B4E2A" w:rsidR="00AF7251" w:rsidRPr="00F85EF0" w:rsidRDefault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 w:firstLine="84"/>
              <w:jc w:val="center"/>
              <w:rPr>
                <w:spacing w:val="0"/>
              </w:rPr>
            </w:pPr>
            <w:r w:rsidRPr="00910584">
              <w:rPr>
                <w:spacing w:val="0"/>
                <w:cs/>
              </w:rPr>
              <w:t xml:space="preserve">พฤษภาคม </w:t>
            </w:r>
            <w:r w:rsidR="00F80247" w:rsidRPr="00F80247">
              <w:rPr>
                <w:spacing w:val="0"/>
              </w:rPr>
              <w:t>2566</w:t>
            </w:r>
          </w:p>
        </w:tc>
        <w:tc>
          <w:tcPr>
            <w:tcW w:w="360" w:type="dxa"/>
          </w:tcPr>
          <w:p w14:paraId="463F83C7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350" w:type="dxa"/>
          </w:tcPr>
          <w:p w14:paraId="0DAF4A8E" w14:textId="4D3E57CA" w:rsidR="00AF7251" w:rsidRPr="00F85EF0" w:rsidRDefault="00F802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F80247">
              <w:rPr>
                <w:spacing w:val="0"/>
              </w:rPr>
              <w:t>0</w:t>
            </w:r>
            <w:r w:rsidR="00910584">
              <w:rPr>
                <w:spacing w:val="0"/>
              </w:rPr>
              <w:t>.</w:t>
            </w:r>
            <w:r w:rsidRPr="00F80247">
              <w:rPr>
                <w:spacing w:val="0"/>
              </w:rPr>
              <w:t>0935</w:t>
            </w:r>
          </w:p>
        </w:tc>
        <w:tc>
          <w:tcPr>
            <w:tcW w:w="360" w:type="dxa"/>
          </w:tcPr>
          <w:p w14:paraId="18CBD439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1348" w:type="dxa"/>
          </w:tcPr>
          <w:p w14:paraId="5E994FBE" w14:textId="35A605ED" w:rsidR="00AF7251" w:rsidRPr="00F85EF0" w:rsidRDefault="00F80247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spacing w:val="0"/>
              </w:rPr>
            </w:pPr>
            <w:r w:rsidRPr="00F80247">
              <w:rPr>
                <w:spacing w:val="0"/>
              </w:rPr>
              <w:t>40</w:t>
            </w:r>
            <w:r w:rsidR="00910584">
              <w:rPr>
                <w:spacing w:val="0"/>
              </w:rPr>
              <w:t>.</w:t>
            </w:r>
            <w:r w:rsidRPr="00F80247">
              <w:rPr>
                <w:spacing w:val="0"/>
              </w:rPr>
              <w:t>55</w:t>
            </w:r>
          </w:p>
        </w:tc>
      </w:tr>
    </w:tbl>
    <w:p w14:paraId="2CD1A6BE" w14:textId="77777777" w:rsidR="00582370" w:rsidRPr="00FE3432" w:rsidRDefault="00582370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spacing w:val="0"/>
          <w:sz w:val="20"/>
          <w:szCs w:val="20"/>
          <w:lang w:val="th-TH"/>
        </w:rPr>
      </w:pPr>
    </w:p>
    <w:p w14:paraId="12596E47" w14:textId="4B24CA6D" w:rsidR="004B4E75" w:rsidRPr="00F85EF0" w:rsidRDefault="00F80247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F80247">
        <w:rPr>
          <w:b/>
          <w:bCs/>
          <w:spacing w:val="0"/>
        </w:rPr>
        <w:t>1</w:t>
      </w:r>
      <w:r w:rsidR="00072839">
        <w:rPr>
          <w:b/>
          <w:bCs/>
          <w:spacing w:val="0"/>
        </w:rPr>
        <w:t>1</w:t>
      </w:r>
      <w:r w:rsidR="004B4E75" w:rsidRPr="00F85EF0">
        <w:rPr>
          <w:b/>
          <w:bCs/>
          <w:spacing w:val="0"/>
        </w:rPr>
        <w:tab/>
      </w:r>
      <w:r w:rsidR="004B4E75" w:rsidRPr="00F85EF0">
        <w:rPr>
          <w:b/>
          <w:bCs/>
          <w:spacing w:val="0"/>
          <w:cs/>
        </w:rPr>
        <w:t>เครื่องมือทางการเงิน</w:t>
      </w:r>
    </w:p>
    <w:p w14:paraId="0BE86746" w14:textId="77777777" w:rsidR="004B4E75" w:rsidRPr="00FE3432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pacing w:val="0"/>
          <w:sz w:val="20"/>
          <w:lang w:val="en-US" w:bidi="th-TH"/>
        </w:rPr>
      </w:pPr>
    </w:p>
    <w:p w14:paraId="354C1546" w14:textId="36CBCC64" w:rsidR="005609D0" w:rsidRPr="00912202" w:rsidRDefault="004B4E75" w:rsidP="005609D0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pacing w:val="0"/>
          <w:sz w:val="30"/>
          <w:szCs w:val="30"/>
          <w:lang w:bidi="th-TH"/>
        </w:rPr>
      </w:pPr>
      <w:r w:rsidRPr="00F85EF0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C1A25A9" w14:textId="77777777" w:rsidR="00FE3432" w:rsidRPr="00FE3432" w:rsidRDefault="00FE3432" w:rsidP="005609D0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22"/>
          <w:szCs w:val="22"/>
          <w:lang w:val="en-US"/>
        </w:rPr>
      </w:pPr>
    </w:p>
    <w:p w14:paraId="40CE31A9" w14:textId="244D7F52" w:rsidR="00EF6DF1" w:rsidRPr="005609D0" w:rsidRDefault="004B4E75" w:rsidP="005609D0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F85EF0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มูลค่าตามบัญชีของสินทรัพย์ทางการเงินและหนี้สินทางการเงิน</w:t>
      </w:r>
      <w:r w:rsidR="00CE0E66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ของกลุ่มบริษัท</w:t>
      </w:r>
      <w:r w:rsidR="003879E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มีมูลค่า</w:t>
      </w:r>
      <w:r w:rsidR="001F296E" w:rsidRPr="00F85EF0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ใกล้เคียงกับมูลค่ายุติธรรมอย่างสมเหตุสมผล</w:t>
      </w:r>
    </w:p>
    <w:p w14:paraId="14FAA26B" w14:textId="77777777" w:rsidR="00147418" w:rsidRPr="008C0B6D" w:rsidRDefault="00147418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567F2FCB" w14:textId="641A0CA9" w:rsidR="00913400" w:rsidRPr="00F85EF0" w:rsidRDefault="00F8024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F80247">
        <w:rPr>
          <w:b/>
          <w:bCs/>
          <w:spacing w:val="0"/>
        </w:rPr>
        <w:lastRenderedPageBreak/>
        <w:t>1</w:t>
      </w:r>
      <w:r w:rsidR="00055C9C">
        <w:rPr>
          <w:b/>
          <w:bCs/>
          <w:spacing w:val="0"/>
        </w:rPr>
        <w:t>2</w:t>
      </w:r>
      <w:r w:rsidR="00515202" w:rsidRPr="00F85EF0">
        <w:rPr>
          <w:b/>
          <w:bCs/>
          <w:spacing w:val="0"/>
          <w:cs/>
          <w:lang w:val="th-TH"/>
        </w:rPr>
        <w:tab/>
      </w:r>
      <w:r w:rsidR="0030371F" w:rsidRPr="00F85EF0">
        <w:rPr>
          <w:b/>
          <w:bCs/>
          <w:spacing w:val="0"/>
          <w:cs/>
          <w:lang w:val="th-TH"/>
        </w:rPr>
        <w:t>ภา</w:t>
      </w:r>
      <w:r w:rsidR="00913400" w:rsidRPr="00F85EF0">
        <w:rPr>
          <w:b/>
          <w:bCs/>
          <w:spacing w:val="0"/>
          <w:cs/>
          <w:lang w:val="th-TH"/>
        </w:rPr>
        <w:t>ระผูกพัน</w:t>
      </w:r>
      <w:r w:rsidR="00882FAF" w:rsidRPr="00F85EF0">
        <w:rPr>
          <w:b/>
          <w:bCs/>
          <w:spacing w:val="0"/>
          <w:cs/>
          <w:lang w:val="th-TH"/>
        </w:rPr>
        <w:t>กับบุคคลหรือกิจการ</w:t>
      </w:r>
      <w:r w:rsidR="00917D61" w:rsidRPr="00F85EF0">
        <w:rPr>
          <w:b/>
          <w:bCs/>
          <w:spacing w:val="0"/>
          <w:cs/>
          <w:lang w:val="th-TH"/>
        </w:rPr>
        <w:t>ที่ไม่เกี่ยวข้องกัน</w:t>
      </w:r>
    </w:p>
    <w:p w14:paraId="685951B1" w14:textId="77777777" w:rsidR="001D2061" w:rsidRPr="00880C47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Theme="majorBidi" w:hAnsiTheme="majorBidi" w:cstheme="majorBidi"/>
          <w:spacing w:val="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F85EF0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5A5F06D4" w:rsidR="00EA3875" w:rsidRPr="00F85EF0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>ณ วันที่</w:t>
            </w:r>
            <w:r w:rsidR="00EC0B4E" w:rsidRPr="00F85EF0">
              <w:rPr>
                <w:b/>
                <w:bCs/>
                <w:i/>
                <w:iCs/>
                <w:spacing w:val="0"/>
              </w:rPr>
              <w:t xml:space="preserve"> </w:t>
            </w:r>
            <w:r w:rsidR="00F80247" w:rsidRPr="00F80247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lang w:eastAsia="zh-CN"/>
              </w:rPr>
              <w:t>30</w:t>
            </w:r>
            <w:r w:rsidR="004E1968" w:rsidRPr="00F85EF0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 มิถุนายน </w:t>
            </w:r>
            <w:r w:rsidR="00F80247" w:rsidRPr="00F80247">
              <w:rPr>
                <w:b/>
                <w:bCs/>
                <w:i/>
                <w:iCs/>
                <w:spacing w:val="0"/>
              </w:rPr>
              <w:t>2566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F85EF0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F85EF0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F85EF0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F85EF0">
              <w:rPr>
                <w:b/>
                <w:bCs/>
                <w:spacing w:val="0"/>
                <w:cs/>
              </w:rPr>
              <w:t>งบการเงิน</w:t>
            </w:r>
          </w:p>
          <w:p w14:paraId="5C55147A" w14:textId="77777777" w:rsidR="00EA3875" w:rsidRPr="00F85EF0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F85EF0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EA3875" w:rsidRPr="00F85EF0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F85EF0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spacing w:val="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F85EF0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F85EF0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F85EF0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F85EF0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F85EF0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F85EF0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Cs/>
                <w:spacing w:val="0"/>
              </w:rPr>
            </w:pPr>
          </w:p>
        </w:tc>
        <w:tc>
          <w:tcPr>
            <w:tcW w:w="969" w:type="pct"/>
          </w:tcPr>
          <w:p w14:paraId="5CDDBE70" w14:textId="77777777" w:rsidR="00EA3875" w:rsidRPr="00F85EF0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F85EF0" w14:paraId="50472099" w14:textId="77777777" w:rsidTr="00343C60">
        <w:tc>
          <w:tcPr>
            <w:tcW w:w="2961" w:type="pct"/>
            <w:hideMark/>
          </w:tcPr>
          <w:p w14:paraId="3D90265C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spacing w:val="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45250EAF" w:rsidR="00FD3A4C" w:rsidRPr="00F85EF0" w:rsidRDefault="00F8024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97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147" w:type="pct"/>
          </w:tcPr>
          <w:p w14:paraId="0490C4BF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0D897DF" w14:textId="4BCFAFBD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97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933</w:t>
            </w:r>
          </w:p>
        </w:tc>
      </w:tr>
      <w:tr w:rsidR="00FD3A4C" w:rsidRPr="00F85EF0" w14:paraId="3EC326E4" w14:textId="77777777" w:rsidTr="00343C60">
        <w:tc>
          <w:tcPr>
            <w:tcW w:w="2961" w:type="pct"/>
          </w:tcPr>
          <w:p w14:paraId="53BA7E93" w14:textId="2CC4325C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อาคารและ</w:t>
            </w:r>
            <w:r w:rsidR="00B802C2" w:rsidRPr="00F85EF0">
              <w:rPr>
                <w:rFonts w:hint="cs"/>
                <w:spacing w:val="0"/>
                <w:cs/>
              </w:rPr>
              <w:t>อุปกรณ์</w:t>
            </w:r>
            <w:r w:rsidRPr="00F85EF0">
              <w:rPr>
                <w:spacing w:val="0"/>
                <w:cs/>
              </w:rPr>
              <w:t>อื่น</w:t>
            </w:r>
          </w:p>
        </w:tc>
        <w:tc>
          <w:tcPr>
            <w:tcW w:w="923" w:type="pct"/>
          </w:tcPr>
          <w:p w14:paraId="3496A3F2" w14:textId="2EF509D6" w:rsidR="00FD3A4C" w:rsidRPr="00F85EF0" w:rsidRDefault="00F8024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614</w:t>
            </w:r>
          </w:p>
        </w:tc>
        <w:tc>
          <w:tcPr>
            <w:tcW w:w="147" w:type="pct"/>
          </w:tcPr>
          <w:p w14:paraId="121C4CE4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2BE6F5D" w14:textId="2134A341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614</w:t>
            </w:r>
          </w:p>
        </w:tc>
      </w:tr>
      <w:tr w:rsidR="00FD3A4C" w:rsidRPr="00F85EF0" w14:paraId="147CC351" w14:textId="77777777" w:rsidTr="00343C60">
        <w:tc>
          <w:tcPr>
            <w:tcW w:w="2961" w:type="pct"/>
          </w:tcPr>
          <w:p w14:paraId="5FB7C614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0E596EF8" w:rsidR="00FD3A4C" w:rsidRPr="00F85EF0" w:rsidRDefault="00F8024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231</w:t>
            </w:r>
          </w:p>
        </w:tc>
        <w:tc>
          <w:tcPr>
            <w:tcW w:w="147" w:type="pct"/>
          </w:tcPr>
          <w:p w14:paraId="5A10B681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E364EE0" w14:textId="431BCFF0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231</w:t>
            </w:r>
          </w:p>
        </w:tc>
      </w:tr>
      <w:tr w:rsidR="00FD3A4C" w:rsidRPr="00F85EF0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F85EF0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0F8CA85B" w:rsidR="00FD3A4C" w:rsidRPr="0065789D" w:rsidRDefault="00F8024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100</w:t>
            </w:r>
            <w:r w:rsidR="0065789D" w:rsidRPr="0065789D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778</w:t>
            </w:r>
          </w:p>
        </w:tc>
        <w:tc>
          <w:tcPr>
            <w:tcW w:w="147" w:type="pct"/>
          </w:tcPr>
          <w:p w14:paraId="643DBF5A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43E868AE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100</w:t>
            </w:r>
            <w:r w:rsidR="0065789D" w:rsidRPr="0065789D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778</w:t>
            </w:r>
          </w:p>
        </w:tc>
      </w:tr>
      <w:tr w:rsidR="00D6380C" w:rsidRPr="00FE3432" w14:paraId="07E66DDD" w14:textId="77777777" w:rsidTr="00343C60">
        <w:tc>
          <w:tcPr>
            <w:tcW w:w="2961" w:type="pct"/>
          </w:tcPr>
          <w:p w14:paraId="677160A1" w14:textId="77777777" w:rsidR="00D6380C" w:rsidRPr="00FE3432" w:rsidRDefault="00D6380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spacing w:val="0"/>
                <w:sz w:val="22"/>
                <w:szCs w:val="22"/>
                <w:cs/>
              </w:rPr>
            </w:pPr>
          </w:p>
        </w:tc>
        <w:tc>
          <w:tcPr>
            <w:tcW w:w="923" w:type="pct"/>
          </w:tcPr>
          <w:p w14:paraId="0394E5A5" w14:textId="77777777" w:rsidR="00D6380C" w:rsidRPr="00FE3432" w:rsidRDefault="00D6380C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Cs w:val="22"/>
              </w:rPr>
            </w:pPr>
          </w:p>
        </w:tc>
        <w:tc>
          <w:tcPr>
            <w:tcW w:w="147" w:type="pct"/>
          </w:tcPr>
          <w:p w14:paraId="023AA6AA" w14:textId="77777777" w:rsidR="00D6380C" w:rsidRPr="00FE3432" w:rsidRDefault="00D6380C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  <w:sz w:val="22"/>
                <w:szCs w:val="22"/>
              </w:rPr>
            </w:pPr>
          </w:p>
        </w:tc>
        <w:tc>
          <w:tcPr>
            <w:tcW w:w="969" w:type="pct"/>
          </w:tcPr>
          <w:p w14:paraId="1F187252" w14:textId="77777777" w:rsidR="00D6380C" w:rsidRPr="00FE3432" w:rsidRDefault="00D6380C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Cs w:val="22"/>
              </w:rPr>
            </w:pPr>
          </w:p>
        </w:tc>
      </w:tr>
      <w:tr w:rsidR="00871D34" w:rsidRPr="00F85EF0" w14:paraId="04D4459D" w14:textId="77777777" w:rsidTr="00343C60">
        <w:tc>
          <w:tcPr>
            <w:tcW w:w="2961" w:type="pct"/>
          </w:tcPr>
          <w:p w14:paraId="56404A2F" w14:textId="7830043A" w:rsidR="00871D34" w:rsidRPr="00F85EF0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b/>
                <w:bCs/>
                <w:i/>
                <w:iCs/>
                <w:spacing w:val="0"/>
                <w:cs/>
              </w:rPr>
            </w:pPr>
            <w:bookmarkStart w:id="0" w:name="_Hlk40097820"/>
            <w:r w:rsidRPr="00F85EF0">
              <w:rPr>
                <w:b/>
                <w:bCs/>
                <w:i/>
                <w:iCs/>
                <w:spacing w:val="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F85EF0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F85EF0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8F40799" w14:textId="77777777" w:rsidR="00871D34" w:rsidRPr="00F85EF0" w:rsidRDefault="00871D34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bookmarkEnd w:id="0"/>
      <w:tr w:rsidR="00FD3A4C" w:rsidRPr="00F85EF0" w14:paraId="578CE1FD" w14:textId="77777777" w:rsidTr="00343C60">
        <w:tc>
          <w:tcPr>
            <w:tcW w:w="2961" w:type="pct"/>
          </w:tcPr>
          <w:p w14:paraId="5E7F4105" w14:textId="72BF1D8B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F85EF0">
              <w:rPr>
                <w:spacing w:val="0"/>
                <w:cs/>
              </w:rPr>
              <w:t>ภายใน</w:t>
            </w:r>
            <w:r w:rsidRPr="00F85EF0">
              <w:rPr>
                <w:spacing w:val="0"/>
              </w:rPr>
              <w:t xml:space="preserve"> </w:t>
            </w:r>
            <w:r w:rsidR="00F80247" w:rsidRPr="00F80247">
              <w:rPr>
                <w:spacing w:val="0"/>
              </w:rPr>
              <w:t>1</w:t>
            </w:r>
            <w:r w:rsidRPr="00F85EF0">
              <w:rPr>
                <w:spacing w:val="0"/>
              </w:rPr>
              <w:t xml:space="preserve"> </w:t>
            </w:r>
            <w:r w:rsidRPr="00F85EF0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44CB0C0D" w:rsidR="00FD3A4C" w:rsidRPr="00F85EF0" w:rsidRDefault="00F8024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9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47" w:type="pct"/>
          </w:tcPr>
          <w:p w14:paraId="19C1A50A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4E530C6" w14:textId="3FD3AFC3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893</w:t>
            </w:r>
          </w:p>
        </w:tc>
      </w:tr>
      <w:tr w:rsidR="00FD3A4C" w:rsidRPr="00F85EF0" w14:paraId="56C92915" w14:textId="77777777" w:rsidTr="00343C60">
        <w:tc>
          <w:tcPr>
            <w:tcW w:w="2961" w:type="pct"/>
          </w:tcPr>
          <w:p w14:paraId="52C67A61" w14:textId="4F11FCD7" w:rsidR="00FD3A4C" w:rsidRPr="00F85EF0" w:rsidRDefault="00F80247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F80247">
              <w:rPr>
                <w:spacing w:val="0"/>
              </w:rPr>
              <w:t>1</w:t>
            </w:r>
            <w:r w:rsidR="00FD3A4C" w:rsidRPr="00F85EF0">
              <w:rPr>
                <w:spacing w:val="0"/>
              </w:rPr>
              <w:t xml:space="preserve"> - </w:t>
            </w:r>
            <w:r w:rsidRPr="00F80247">
              <w:rPr>
                <w:spacing w:val="0"/>
              </w:rPr>
              <w:t>5</w:t>
            </w:r>
            <w:r w:rsidR="00FD3A4C" w:rsidRPr="00F85EF0">
              <w:rPr>
                <w:spacing w:val="0"/>
              </w:rPr>
              <w:t xml:space="preserve"> </w:t>
            </w:r>
            <w:r w:rsidR="00FD3A4C" w:rsidRPr="00F85EF0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58458EDB" w:rsidR="00FD3A4C" w:rsidRPr="00F85EF0" w:rsidRDefault="00F80247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19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47" w:type="pct"/>
          </w:tcPr>
          <w:p w14:paraId="129C3AEC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0E8D1E1E" w14:textId="3ECC9085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19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669</w:t>
            </w:r>
          </w:p>
        </w:tc>
      </w:tr>
      <w:tr w:rsidR="00FD3A4C" w:rsidRPr="00F85EF0" w14:paraId="65C24E04" w14:textId="77777777" w:rsidTr="00343C60">
        <w:tc>
          <w:tcPr>
            <w:tcW w:w="2961" w:type="pct"/>
          </w:tcPr>
          <w:p w14:paraId="7E39EFB4" w14:textId="0DAE02A8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F85EF0">
              <w:rPr>
                <w:spacing w:val="0"/>
                <w:cs/>
              </w:rPr>
              <w:t xml:space="preserve">หลัง </w:t>
            </w:r>
            <w:r w:rsidR="00F80247" w:rsidRPr="00F80247">
              <w:rPr>
                <w:spacing w:val="0"/>
              </w:rPr>
              <w:t>5</w:t>
            </w:r>
            <w:r w:rsidRPr="00F85EF0">
              <w:rPr>
                <w:spacing w:val="0"/>
              </w:rPr>
              <w:t xml:space="preserve"> </w:t>
            </w:r>
            <w:r w:rsidRPr="00F85EF0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614A181C" w:rsidR="00FD3A4C" w:rsidRPr="00F85EF0" w:rsidRDefault="00F8024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73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586</w:t>
            </w:r>
          </w:p>
        </w:tc>
        <w:tc>
          <w:tcPr>
            <w:tcW w:w="147" w:type="pct"/>
          </w:tcPr>
          <w:p w14:paraId="19BF92B2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56B705B" w14:textId="7844693D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73</w:t>
            </w:r>
            <w:r w:rsidR="0065789D" w:rsidRPr="0065789D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586</w:t>
            </w:r>
          </w:p>
        </w:tc>
      </w:tr>
      <w:tr w:rsidR="00FD3A4C" w:rsidRPr="00F85EF0" w14:paraId="1601B254" w14:textId="77777777" w:rsidTr="00343C60">
        <w:tc>
          <w:tcPr>
            <w:tcW w:w="2961" w:type="pct"/>
          </w:tcPr>
          <w:p w14:paraId="6A37CC10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024EBFD0" w:rsidR="00FD3A4C" w:rsidRPr="00F85EF0" w:rsidRDefault="00F8024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103</w:t>
            </w:r>
            <w:r w:rsidR="0065789D" w:rsidRPr="0065789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148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6E8DE6B9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103</w:t>
            </w:r>
            <w:r w:rsidR="0065789D" w:rsidRPr="0065789D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148</w:t>
            </w:r>
          </w:p>
        </w:tc>
      </w:tr>
      <w:tr w:rsidR="00871D34" w:rsidRPr="00FE3432" w14:paraId="1767EBA8" w14:textId="77777777" w:rsidTr="00343C60">
        <w:tc>
          <w:tcPr>
            <w:tcW w:w="2961" w:type="pct"/>
          </w:tcPr>
          <w:p w14:paraId="5A22EE38" w14:textId="77777777" w:rsidR="00871D34" w:rsidRPr="00FE3432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pacing w:val="0"/>
                <w:sz w:val="22"/>
                <w:szCs w:val="22"/>
                <w:cs/>
              </w:rPr>
            </w:pPr>
          </w:p>
        </w:tc>
        <w:tc>
          <w:tcPr>
            <w:tcW w:w="923" w:type="pct"/>
          </w:tcPr>
          <w:p w14:paraId="0919D2E8" w14:textId="77777777" w:rsidR="00871D34" w:rsidRPr="00FE3432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Cs w:val="22"/>
              </w:rPr>
            </w:pPr>
          </w:p>
        </w:tc>
        <w:tc>
          <w:tcPr>
            <w:tcW w:w="147" w:type="pct"/>
          </w:tcPr>
          <w:p w14:paraId="3EBCCBB9" w14:textId="77777777" w:rsidR="00871D34" w:rsidRPr="00FE343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 w:val="22"/>
                <w:szCs w:val="22"/>
              </w:rPr>
            </w:pPr>
          </w:p>
        </w:tc>
        <w:tc>
          <w:tcPr>
            <w:tcW w:w="969" w:type="pct"/>
          </w:tcPr>
          <w:p w14:paraId="6BE04FF2" w14:textId="77777777" w:rsidR="00871D34" w:rsidRPr="00FE3432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Cs w:val="22"/>
              </w:rPr>
            </w:pPr>
          </w:p>
        </w:tc>
      </w:tr>
      <w:tr w:rsidR="00871D34" w:rsidRPr="00F85EF0" w14:paraId="3E9D75D5" w14:textId="77777777" w:rsidTr="00343C60">
        <w:tc>
          <w:tcPr>
            <w:tcW w:w="2961" w:type="pct"/>
            <w:hideMark/>
          </w:tcPr>
          <w:p w14:paraId="08C83F83" w14:textId="77777777" w:rsidR="00871D34" w:rsidRPr="00F85EF0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F85EF0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F85EF0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3DA0923" w14:textId="77777777" w:rsidR="00871D34" w:rsidRPr="00F85EF0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F85EF0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spacing w:val="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69472B12" w:rsidR="00FD3A4C" w:rsidRPr="00F85EF0" w:rsidRDefault="00F8024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323</w:t>
            </w:r>
          </w:p>
        </w:tc>
        <w:tc>
          <w:tcPr>
            <w:tcW w:w="147" w:type="pct"/>
          </w:tcPr>
          <w:p w14:paraId="70F68111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BC2652F" w14:textId="51ECB4E2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323</w:t>
            </w:r>
          </w:p>
        </w:tc>
      </w:tr>
      <w:tr w:rsidR="00FD3A4C" w:rsidRPr="00F85EF0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spacing w:val="0"/>
                <w:cs/>
              </w:rPr>
              <w:t>หนังสือค้ำประกันจาก</w:t>
            </w:r>
            <w:r w:rsidR="006E7C3B" w:rsidRPr="00F85EF0">
              <w:rPr>
                <w:rFonts w:hint="cs"/>
                <w:spacing w:val="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1762162C" w:rsidR="00FD3A4C" w:rsidRPr="00F85EF0" w:rsidRDefault="00F8024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43</w:t>
            </w:r>
            <w:r w:rsidR="00C92C33" w:rsidRPr="00C92C33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147" w:type="pct"/>
          </w:tcPr>
          <w:p w14:paraId="272F916E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66EAF469" w14:textId="01E81E7D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43</w:t>
            </w:r>
            <w:r w:rsidR="00C92C33" w:rsidRPr="00C92C33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F802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897</w:t>
            </w:r>
          </w:p>
        </w:tc>
      </w:tr>
      <w:tr w:rsidR="00FD3A4C" w:rsidRPr="00F85EF0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F85EF0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599EF681" w:rsidR="00FD3A4C" w:rsidRPr="00F85EF0" w:rsidRDefault="00F80247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44</w:t>
            </w:r>
            <w:r w:rsidR="00C92C33" w:rsidRPr="00C92C3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444B9176" w:rsidR="00FD3A4C" w:rsidRPr="00F85EF0" w:rsidRDefault="00F80247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44</w:t>
            </w:r>
            <w:r w:rsidR="00C92C33" w:rsidRPr="00C92C3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802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220</w:t>
            </w:r>
          </w:p>
        </w:tc>
      </w:tr>
    </w:tbl>
    <w:p w14:paraId="167819AF" w14:textId="77777777" w:rsidR="005623DC" w:rsidRPr="00FE3432" w:rsidRDefault="005623D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2C0B66EB" w14:textId="4FBB0D90" w:rsidR="00D6380C" w:rsidRPr="00D6380C" w:rsidRDefault="00D6380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D6380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ณ วันที่ </w:t>
      </w:r>
      <w:r w:rsidRPr="00D6380C">
        <w:rPr>
          <w:rFonts w:ascii="Angsana New" w:hAnsi="Angsana New"/>
          <w:spacing w:val="0"/>
          <w:sz w:val="30"/>
          <w:szCs w:val="30"/>
          <w:lang w:bidi="th-TH"/>
        </w:rPr>
        <w:t xml:space="preserve">30 </w:t>
      </w:r>
      <w:r w:rsidRPr="00D6380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มิถุนายน </w:t>
      </w:r>
      <w:r w:rsidRPr="00D6380C">
        <w:rPr>
          <w:rFonts w:ascii="Angsana New" w:hAnsi="Angsana New"/>
          <w:spacing w:val="0"/>
          <w:sz w:val="30"/>
          <w:szCs w:val="30"/>
          <w:lang w:bidi="th-TH"/>
        </w:rPr>
        <w:t xml:space="preserve">2566 </w:t>
      </w:r>
      <w:r w:rsidRPr="00D6380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บริษัทมีวงเงินสินเชื่อซึ่งยังมิได้เบิกใช้ นอกเหนือจากวงเงินกู้ยืมเป็นจำนวนรวม </w:t>
      </w:r>
      <w:r w:rsidRPr="00D6380C">
        <w:rPr>
          <w:rFonts w:ascii="Angsana New" w:hAnsi="Angsana New"/>
          <w:spacing w:val="0"/>
          <w:sz w:val="30"/>
          <w:szCs w:val="30"/>
          <w:lang w:bidi="th-TH"/>
        </w:rPr>
        <w:t xml:space="preserve">125.10 </w:t>
      </w:r>
      <w:r w:rsidRPr="00D6380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ล้านบาท </w:t>
      </w:r>
      <w:r w:rsidRPr="003879EE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(</w:t>
      </w:r>
      <w:r w:rsidRPr="003879EE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31 </w:t>
      </w:r>
      <w:r w:rsidRPr="003879EE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 xml:space="preserve">ธันวาคม </w:t>
      </w:r>
      <w:r w:rsidRPr="003879EE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2565: 125.46 </w:t>
      </w:r>
      <w:r w:rsidRPr="003879EE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ล้านบาท)</w:t>
      </w:r>
    </w:p>
    <w:p w14:paraId="48B18A16" w14:textId="77777777" w:rsidR="00FE3432" w:rsidRPr="00FE3432" w:rsidRDefault="00FE3432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78CD262A" w14:textId="0D2467DF" w:rsidR="00C50C0A" w:rsidRPr="00F85EF0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F85EF0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FE3432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74E546E3" w14:textId="1517AFC6" w:rsidR="00C50C0A" w:rsidRPr="00F85EF0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ณ</w:t>
      </w:r>
      <w:r w:rsidR="00EC0B4E" w:rsidRPr="00F85EF0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วันที่</w:t>
      </w:r>
      <w:r w:rsidR="00EC0B4E" w:rsidRPr="00F85EF0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="00F80247" w:rsidRPr="00F80247">
        <w:rPr>
          <w:rFonts w:asciiTheme="majorBidi" w:eastAsia="MS Mincho" w:hAnsiTheme="majorBidi" w:cstheme="majorBidi"/>
          <w:spacing w:val="0"/>
          <w:sz w:val="30"/>
          <w:szCs w:val="30"/>
          <w:lang w:val="en-US"/>
        </w:rPr>
        <w:t>30</w:t>
      </w:r>
      <w:r w:rsidR="004E1968" w:rsidRPr="00F85EF0">
        <w:rPr>
          <w:rFonts w:asciiTheme="majorBidi" w:eastAsia="MS Mincho" w:hAnsiTheme="majorBidi" w:cstheme="majorBidi"/>
          <w:spacing w:val="0"/>
          <w:sz w:val="30"/>
          <w:szCs w:val="30"/>
          <w:lang w:val="en-US"/>
        </w:rPr>
        <w:t xml:space="preserve"> </w:t>
      </w:r>
      <w:r w:rsidR="004E1968" w:rsidRPr="00F85EF0">
        <w:rPr>
          <w:rFonts w:asciiTheme="majorBidi" w:eastAsia="MS Mincho" w:hAnsiTheme="majorBidi" w:cstheme="majorBidi" w:hint="cs"/>
          <w:spacing w:val="0"/>
          <w:sz w:val="30"/>
          <w:szCs w:val="30"/>
          <w:cs/>
          <w:lang w:val="en-US"/>
        </w:rPr>
        <w:t>มิถุนายน</w:t>
      </w:r>
      <w:r w:rsidR="004E1968" w:rsidRPr="00F85EF0">
        <w:rPr>
          <w:rFonts w:asciiTheme="majorBidi" w:eastAsia="MS Mincho" w:hAnsiTheme="majorBidi" w:cstheme="majorBidi" w:hint="cs"/>
          <w:b/>
          <w:bCs/>
          <w:spacing w:val="0"/>
          <w:sz w:val="30"/>
          <w:szCs w:val="30"/>
          <w:cs/>
          <w:lang w:val="en-US"/>
        </w:rPr>
        <w:t xml:space="preserve"> </w:t>
      </w:r>
      <w:r w:rsidR="00F80247" w:rsidRPr="00F80247">
        <w:rPr>
          <w:rFonts w:ascii="Angsana New" w:eastAsia="MS Mincho" w:hAnsi="Angsana New"/>
          <w:spacing w:val="0"/>
          <w:sz w:val="30"/>
          <w:szCs w:val="30"/>
          <w:lang w:val="en-US"/>
        </w:rPr>
        <w:t>2566</w:t>
      </w:r>
      <w:r w:rsidR="003D54F2" w:rsidRPr="00F85EF0">
        <w:rPr>
          <w:rFonts w:ascii="Angsana New" w:eastAsia="MS Mincho" w:hAnsi="Angsana New"/>
          <w:b/>
          <w:bCs/>
          <w:spacing w:val="0"/>
          <w:sz w:val="30"/>
          <w:szCs w:val="30"/>
          <w:lang w:val="en-US"/>
        </w:rPr>
        <w:t xml:space="preserve"> </w:t>
      </w: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="00925964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มีหนังสือค้ำประกัน</w:t>
      </w:r>
      <w:r w:rsidR="006E7C3B" w:rsidRPr="00F85EF0">
        <w:rPr>
          <w:rFonts w:ascii="Angsana New" w:hAnsi="Angsana New" w:hint="cs"/>
          <w:spacing w:val="0"/>
          <w:sz w:val="30"/>
          <w:szCs w:val="30"/>
          <w:cs/>
          <w:lang w:bidi="th-TH"/>
        </w:rPr>
        <w:t>จากสถาบันการเงิน</w:t>
      </w:r>
      <w:r w:rsidR="00097FEF" w:rsidRPr="00F85EF0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25964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สาธารณูปโภค</w:t>
      </w:r>
    </w:p>
    <w:p w14:paraId="2477A081" w14:textId="1C5536F4" w:rsidR="006E7C3B" w:rsidRPr="00FE3432" w:rsidRDefault="006E7C3B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215C3C3D" w14:textId="77777777" w:rsidR="00FE3432" w:rsidRDefault="00FE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pacing w:val="0"/>
          <w:cs/>
        </w:rPr>
      </w:pPr>
      <w:r>
        <w:rPr>
          <w:b/>
          <w:bCs/>
          <w:i/>
          <w:iCs/>
          <w:spacing w:val="0"/>
          <w:cs/>
        </w:rPr>
        <w:br w:type="page"/>
      </w:r>
    </w:p>
    <w:p w14:paraId="1ADD64E2" w14:textId="34B86735" w:rsidR="00DD1892" w:rsidRPr="00F85EF0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F85EF0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lastRenderedPageBreak/>
        <w:t>สัญญาบริการ</w:t>
      </w:r>
    </w:p>
    <w:p w14:paraId="3A73F3AA" w14:textId="77777777" w:rsidR="00DD1892" w:rsidRPr="00FE3432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0"/>
          <w:szCs w:val="22"/>
          <w:lang w:bidi="th-TH"/>
        </w:rPr>
      </w:pPr>
    </w:p>
    <w:p w14:paraId="680FF867" w14:textId="26038965" w:rsidR="007A577C" w:rsidRPr="00401B35" w:rsidRDefault="00DD1892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บริษัทได้ทำสัญญา</w:t>
      </w:r>
      <w:r w:rsidR="001E6861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บริการ</w:t>
      </w: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อื่น</w:t>
      </w: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่</w:t>
      </w:r>
      <w:r w:rsidR="00171598" w:rsidRPr="00F85EF0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F80247" w:rsidRPr="00F80247">
        <w:rPr>
          <w:rFonts w:ascii="Angsana New" w:hAnsi="Angsana New"/>
          <w:spacing w:val="0"/>
          <w:sz w:val="30"/>
          <w:szCs w:val="30"/>
          <w:lang w:val="en-US" w:bidi="th-TH"/>
        </w:rPr>
        <w:t>1</w:t>
      </w:r>
      <w:r w:rsidRPr="00F85EF0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F85EF0">
        <w:rPr>
          <w:rFonts w:ascii="Angsana New" w:hAnsi="Angsana New"/>
          <w:spacing w:val="0"/>
          <w:sz w:val="30"/>
          <w:szCs w:val="30"/>
          <w:cs/>
          <w:lang w:val="en-US" w:bidi="th-TH"/>
        </w:rPr>
        <w:t xml:space="preserve">ถึง </w:t>
      </w:r>
      <w:r w:rsidR="00F80247" w:rsidRPr="00F80247">
        <w:rPr>
          <w:rFonts w:ascii="Angsana New" w:hAnsi="Angsana New"/>
          <w:spacing w:val="0"/>
          <w:sz w:val="30"/>
          <w:szCs w:val="30"/>
          <w:lang w:val="en-US" w:bidi="th-TH"/>
        </w:rPr>
        <w:t>30</w:t>
      </w:r>
      <w:r w:rsidRPr="00F85EF0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F85EF0">
        <w:rPr>
          <w:rFonts w:ascii="Angsana New" w:hAnsi="Angsana New"/>
          <w:spacing w:val="0"/>
          <w:sz w:val="30"/>
          <w:szCs w:val="30"/>
          <w:cs/>
          <w:lang w:val="en-US" w:bidi="th-TH"/>
        </w:rPr>
        <w:t>ปี</w:t>
      </w:r>
      <w:bookmarkStart w:id="1" w:name="_Hlk85999046"/>
    </w:p>
    <w:p w14:paraId="573CAC10" w14:textId="7DD852C6" w:rsidR="00147418" w:rsidRPr="00FE3432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  <w:cs/>
        </w:rPr>
      </w:pPr>
    </w:p>
    <w:p w14:paraId="1AD33D9D" w14:textId="0193F75A" w:rsidR="00271CF5" w:rsidRPr="00F85EF0" w:rsidRDefault="00F80247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pacing w:val="0"/>
          <w:lang w:val="th-TH"/>
        </w:rPr>
      </w:pPr>
      <w:r w:rsidRPr="00F80247">
        <w:rPr>
          <w:b/>
          <w:bCs/>
          <w:spacing w:val="0"/>
        </w:rPr>
        <w:t>1</w:t>
      </w:r>
      <w:r w:rsidR="00654E14">
        <w:rPr>
          <w:b/>
          <w:bCs/>
          <w:spacing w:val="0"/>
        </w:rPr>
        <w:t>3</w:t>
      </w:r>
      <w:r w:rsidR="00515202" w:rsidRPr="00F85EF0">
        <w:rPr>
          <w:b/>
          <w:bCs/>
          <w:spacing w:val="0"/>
          <w:cs/>
        </w:rPr>
        <w:tab/>
      </w:r>
      <w:r w:rsidR="00271CF5" w:rsidRPr="00F85EF0">
        <w:rPr>
          <w:b/>
          <w:bCs/>
          <w:spacing w:val="0"/>
          <w:cs/>
        </w:rPr>
        <w:t>หนี้สินที่อาจจะเกิดขึ้น</w:t>
      </w:r>
    </w:p>
    <w:p w14:paraId="34EF71E6" w14:textId="77777777" w:rsidR="00B83A79" w:rsidRPr="00FE3432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pacing w:val="0"/>
          <w:sz w:val="22"/>
          <w:szCs w:val="22"/>
          <w:lang w:val="en-US"/>
        </w:rPr>
      </w:pPr>
    </w:p>
    <w:bookmarkEnd w:id="1"/>
    <w:p w14:paraId="43CA685C" w14:textId="4A592155" w:rsidR="00B729AD" w:rsidRPr="00F85EF0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ในปี </w:t>
      </w:r>
      <w:r w:rsidR="00F80247" w:rsidRPr="00F80247">
        <w:rPr>
          <w:rFonts w:hint="cs"/>
          <w:spacing w:val="0"/>
        </w:rPr>
        <w:t>2554</w:t>
      </w:r>
      <w:r w:rsidRPr="00F85EF0">
        <w:rPr>
          <w:rFonts w:hint="cs"/>
          <w:spacing w:val="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F80247" w:rsidRPr="00F80247">
        <w:rPr>
          <w:rFonts w:hint="cs"/>
          <w:spacing w:val="0"/>
        </w:rPr>
        <w:t>1</w:t>
      </w:r>
      <w:r w:rsidRPr="00F85EF0">
        <w:rPr>
          <w:rFonts w:hint="cs"/>
          <w:spacing w:val="0"/>
          <w:cs/>
        </w:rPr>
        <w:t xml:space="preserve"> ปี </w:t>
      </w:r>
      <w:r w:rsidR="00F80247" w:rsidRPr="00F80247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F80247" w:rsidRPr="00F80247">
        <w:rPr>
          <w:rFonts w:hint="cs"/>
          <w:spacing w:val="0"/>
        </w:rPr>
        <w:t>2549</w:t>
      </w:r>
      <w:r w:rsidRPr="00F85EF0">
        <w:rPr>
          <w:rFonts w:hint="cs"/>
          <w:spacing w:val="0"/>
          <w:cs/>
        </w:rPr>
        <w:t xml:space="preserve"> (</w:t>
      </w:r>
      <w:r w:rsidRPr="00F85EF0">
        <w:rPr>
          <w:rFonts w:hint="cs"/>
          <w:spacing w:val="0"/>
        </w:rPr>
        <w:t>“</w:t>
      </w:r>
      <w:r w:rsidRPr="00F85EF0">
        <w:rPr>
          <w:rFonts w:hint="cs"/>
          <w:spacing w:val="0"/>
          <w:cs/>
        </w:rPr>
        <w:t>ประกาศไอซี</w:t>
      </w:r>
      <w:r w:rsidRPr="00F85EF0">
        <w:rPr>
          <w:rFonts w:hint="cs"/>
          <w:spacing w:val="0"/>
        </w:rPr>
        <w:t xml:space="preserve">”) </w:t>
      </w:r>
      <w:r w:rsidRPr="00F85EF0">
        <w:rPr>
          <w:rFonts w:hint="cs"/>
          <w:spacing w:val="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="00F80247" w:rsidRPr="00F80247">
        <w:rPr>
          <w:rFonts w:hint="cs"/>
          <w:spacing w:val="0"/>
        </w:rPr>
        <w:t>10</w:t>
      </w:r>
      <w:r w:rsidRPr="00F85EF0">
        <w:rPr>
          <w:rFonts w:hint="cs"/>
          <w:spacing w:val="0"/>
          <w:cs/>
        </w:rPr>
        <w:t xml:space="preserve"> ปี 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F85EF0">
        <w:rPr>
          <w:rFonts w:hint="cs"/>
          <w:spacing w:val="0"/>
        </w:rPr>
        <w:t>cost-based basis) (</w:t>
      </w:r>
      <w:r w:rsidRPr="00F85EF0">
        <w:rPr>
          <w:rFonts w:hint="cs"/>
          <w:spacing w:val="0"/>
          <w:cs/>
        </w:rPr>
        <w:t xml:space="preserve">ประกาศไอซีข้อ </w:t>
      </w:r>
      <w:r w:rsidR="00F80247" w:rsidRPr="00F80247">
        <w:rPr>
          <w:rFonts w:hint="cs"/>
          <w:spacing w:val="0"/>
        </w:rPr>
        <w:t>19</w:t>
      </w:r>
      <w:r w:rsidRPr="00F85EF0">
        <w:rPr>
          <w:rFonts w:hint="cs"/>
          <w:spacing w:val="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="00F80247" w:rsidRPr="00F80247">
        <w:rPr>
          <w:rFonts w:hint="cs"/>
          <w:spacing w:val="0"/>
        </w:rPr>
        <w:t>20</w:t>
      </w:r>
      <w:r w:rsidRPr="00F85EF0">
        <w:rPr>
          <w:rFonts w:hint="cs"/>
          <w:spacing w:val="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="00F80247" w:rsidRPr="00F80247">
        <w:rPr>
          <w:rFonts w:hint="cs"/>
          <w:spacing w:val="0"/>
        </w:rPr>
        <w:t>90</w:t>
      </w:r>
      <w:r w:rsidRPr="00F85EF0">
        <w:rPr>
          <w:rFonts w:hint="cs"/>
          <w:spacing w:val="0"/>
          <w:cs/>
        </w:rPr>
        <w:t xml:space="preserve"> วันพร้อมแสดงหลักฐานหรือสาเหตุที่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="00F80247" w:rsidRPr="00F80247">
        <w:rPr>
          <w:rFonts w:hint="cs"/>
          <w:spacing w:val="0"/>
        </w:rPr>
        <w:t>21</w:t>
      </w:r>
      <w:r w:rsidRPr="00F85EF0">
        <w:rPr>
          <w:rFonts w:hint="cs"/>
          <w:spacing w:val="0"/>
          <w:cs/>
        </w:rPr>
        <w:t>) แต่ผู้ประกอบกิจการโทรคมนาคมรายนั้นก็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7126A83" w14:textId="134B7639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lastRenderedPageBreak/>
        <w:t xml:space="preserve">ต่อมาในเดือนกรกฎาคม </w:t>
      </w:r>
      <w:r w:rsidR="00F80247" w:rsidRPr="00F80247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F85EF0">
        <w:rPr>
          <w:spacing w:val="0"/>
        </w:rPr>
        <w:br/>
      </w:r>
      <w:r w:rsidRPr="00F85EF0">
        <w:rPr>
          <w:rFonts w:hint="cs"/>
          <w:spacing w:val="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="00F80247" w:rsidRPr="00F80247">
        <w:rPr>
          <w:rFonts w:hint="cs"/>
          <w:spacing w:val="0"/>
        </w:rPr>
        <w:t>15</w:t>
      </w:r>
      <w:r w:rsidRPr="00F85EF0">
        <w:rPr>
          <w:rFonts w:hint="cs"/>
          <w:spacing w:val="0"/>
          <w:cs/>
        </w:rPr>
        <w:t xml:space="preserve"> สิงหาคม </w:t>
      </w:r>
      <w:r w:rsidR="00F80247" w:rsidRPr="00F80247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แต่อย่างใด</w:t>
      </w:r>
    </w:p>
    <w:p w14:paraId="288CFC4F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43B81893" w14:textId="0189F1B9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F80247" w:rsidRPr="00F80247">
        <w:rPr>
          <w:rFonts w:hint="cs"/>
          <w:spacing w:val="0"/>
        </w:rPr>
        <w:t>1</w:t>
      </w:r>
      <w:r w:rsidRPr="00F85EF0">
        <w:rPr>
          <w:rFonts w:hint="cs"/>
          <w:spacing w:val="0"/>
          <w:cs/>
        </w:rPr>
        <w:t xml:space="preserve"> เมษายน </w:t>
      </w:r>
      <w:r w:rsidR="00F80247" w:rsidRPr="00F80247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F80247" w:rsidRPr="00F80247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F1D6BB6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62C5703E" w14:textId="59F4B725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</w:t>
      </w:r>
      <w:r w:rsidR="006110B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ท่อรวมค่าดอกเบี้ยนับถึงวันฟ้องจำนวน </w:t>
      </w:r>
      <w:r w:rsidR="00F80247" w:rsidRPr="00F80247">
        <w:rPr>
          <w:rFonts w:hint="cs"/>
          <w:spacing w:val="0"/>
        </w:rPr>
        <w:t>39</w:t>
      </w:r>
      <w:r w:rsidRPr="00F85EF0">
        <w:rPr>
          <w:rFonts w:hint="cs"/>
          <w:spacing w:val="0"/>
        </w:rPr>
        <w:t>.</w:t>
      </w:r>
      <w:r w:rsidR="00F80247" w:rsidRPr="00F80247">
        <w:rPr>
          <w:rFonts w:hint="cs"/>
          <w:spacing w:val="0"/>
        </w:rPr>
        <w:t>2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 พร้อมดอกเบี้ยในอัตรา </w:t>
      </w:r>
      <w:r w:rsidR="00F80247" w:rsidRPr="00F80247">
        <w:rPr>
          <w:rFonts w:hint="cs"/>
          <w:spacing w:val="0"/>
        </w:rPr>
        <w:t>7</w:t>
      </w:r>
      <w:r w:rsidRPr="00F85EF0">
        <w:rPr>
          <w:rFonts w:hint="cs"/>
          <w:spacing w:val="0"/>
        </w:rPr>
        <w:t>.</w:t>
      </w:r>
      <w:r w:rsidR="00F80247" w:rsidRPr="00F80247">
        <w:rPr>
          <w:rFonts w:hint="cs"/>
          <w:spacing w:val="0"/>
        </w:rPr>
        <w:t>5</w:t>
      </w:r>
      <w:r w:rsidRPr="00F85EF0">
        <w:rPr>
          <w:rFonts w:hint="cs"/>
          <w:spacing w:val="0"/>
        </w:rPr>
        <w:t>%</w:t>
      </w:r>
      <w:r w:rsidRPr="00F85EF0">
        <w:rPr>
          <w:rFonts w:hint="cs"/>
          <w:spacing w:val="0"/>
          <w:cs/>
        </w:rPr>
        <w:t xml:space="preserve"> ต่อปีของต้นเงิน</w:t>
      </w:r>
      <w:r w:rsidR="00131668" w:rsidRPr="00F85EF0">
        <w:rPr>
          <w:rFonts w:hint="cs"/>
          <w:spacing w:val="0"/>
          <w:cs/>
        </w:rPr>
        <w:t xml:space="preserve"> </w:t>
      </w:r>
      <w:r w:rsidR="00F80247" w:rsidRPr="00F80247">
        <w:rPr>
          <w:rFonts w:hint="cs"/>
          <w:spacing w:val="0"/>
        </w:rPr>
        <w:t>36</w:t>
      </w:r>
      <w:r w:rsidRPr="00F85EF0">
        <w:rPr>
          <w:rFonts w:hint="cs"/>
          <w:spacing w:val="0"/>
        </w:rPr>
        <w:t>.</w:t>
      </w:r>
      <w:r w:rsidR="00F80247" w:rsidRPr="00F80247">
        <w:rPr>
          <w:rFonts w:hint="cs"/>
          <w:spacing w:val="0"/>
        </w:rPr>
        <w:t>8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ล้านบาท</w:t>
      </w:r>
      <w:r w:rsidR="00883C1B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โดยบริษัทได้รับสำเนาคำฟ้องเมื่อวันที่ </w:t>
      </w:r>
      <w:r w:rsidR="00F80247" w:rsidRPr="00F80247">
        <w:rPr>
          <w:rFonts w:hint="cs"/>
          <w:spacing w:val="0"/>
        </w:rPr>
        <w:t>24</w:t>
      </w:r>
      <w:r w:rsidRPr="00F85EF0">
        <w:rPr>
          <w:rFonts w:hint="cs"/>
          <w:spacing w:val="0"/>
          <w:cs/>
        </w:rPr>
        <w:t xml:space="preserve"> กรกฎาคม </w:t>
      </w:r>
      <w:r w:rsidR="00F80247" w:rsidRPr="00F80247">
        <w:rPr>
          <w:rFonts w:hint="cs"/>
          <w:spacing w:val="0"/>
        </w:rPr>
        <w:t>2556</w:t>
      </w:r>
      <w:r w:rsidRPr="00F85EF0">
        <w:rPr>
          <w:rFonts w:hint="cs"/>
          <w:spacing w:val="0"/>
          <w:cs/>
        </w:rPr>
        <w:t xml:space="preserve"> ทั้งนี้ ฝ่ายบริหารของผู้ประกอบการกิจการโทรคมนาคม</w:t>
      </w:r>
      <w:r w:rsidR="00883C1B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</w:t>
      </w:r>
      <w:r w:rsidR="00883C1B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โทรคมนาคมไม่ปฏิบัติตามข้อกำหนดของ กสทช. (ประกาศไอซี)</w:t>
      </w:r>
    </w:p>
    <w:p w14:paraId="54E6D3DD" w14:textId="0E024D4A" w:rsidR="00147418" w:rsidRPr="00F85EF0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</w:p>
    <w:p w14:paraId="5CAC4B8C" w14:textId="77777777" w:rsidR="00FE3432" w:rsidRDefault="00FE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64577FA2" w14:textId="35E63C83" w:rsidR="00B729AD" w:rsidRPr="00F85EF0" w:rsidRDefault="00B729AD" w:rsidP="00842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 w:rsidRPr="00F85EF0">
        <w:rPr>
          <w:rFonts w:hint="cs"/>
          <w:spacing w:val="0"/>
          <w:cs/>
        </w:rPr>
        <w:t>น</w:t>
      </w:r>
      <w:r w:rsidR="00245F04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</w:t>
      </w:r>
      <w:r w:rsidR="00245F04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245F04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</w:t>
      </w:r>
      <w:r w:rsidR="00245F04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017B2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0BC86842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thaiDistribute"/>
        <w:rPr>
          <w:spacing w:val="0"/>
        </w:rPr>
      </w:pPr>
    </w:p>
    <w:p w14:paraId="22546FDD" w14:textId="0098A09E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</w:t>
      </w:r>
      <w:r w:rsidR="00371DC5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โทรคมนาคมและประกาศไอซีเพื่อกำหนดอัตราค่าเช่าท่อร้อยสายเคเบิลใต้ดินของผู้ประกอบการกิจการ</w:t>
      </w:r>
      <w:r w:rsidR="008E1FD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</w:t>
      </w:r>
      <w:r w:rsidR="00371DC5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371DC5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</w:t>
      </w:r>
      <w:r w:rsidR="00371DC5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 w:rsidRPr="00F85EF0">
        <w:rPr>
          <w:rFonts w:hint="cs"/>
          <w:spacing w:val="0"/>
          <w:cs/>
        </w:rPr>
        <w:t xml:space="preserve">  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เพื่อพิจารณา ซึ่งคณะกรรมการฯมีความเห็นเมื่อวันที่ </w:t>
      </w:r>
      <w:r w:rsidR="00F80247" w:rsidRPr="00F80247">
        <w:rPr>
          <w:rFonts w:hint="cs"/>
          <w:spacing w:val="0"/>
        </w:rPr>
        <w:t>29</w:t>
      </w:r>
      <w:r w:rsidRPr="00F85EF0">
        <w:rPr>
          <w:rFonts w:hint="cs"/>
          <w:spacing w:val="0"/>
          <w:cs/>
        </w:rPr>
        <w:t xml:space="preserve"> เมษายน </w:t>
      </w:r>
      <w:r w:rsidR="00F80247" w:rsidRPr="00F80247">
        <w:rPr>
          <w:rFonts w:hint="cs"/>
          <w:spacing w:val="0"/>
        </w:rPr>
        <w:t>2558</w:t>
      </w:r>
      <w:r w:rsidRPr="00F85EF0">
        <w:rPr>
          <w:rFonts w:hint="cs"/>
          <w:spacing w:val="0"/>
          <w:cs/>
        </w:rPr>
        <w:t xml:space="preserve"> ว่าคดีนี้เป็นคดีปกครองจึงอยู่ภายใต้เขต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</w:p>
    <w:p w14:paraId="50C38D2E" w14:textId="77777777" w:rsidR="001C5BBC" w:rsidRPr="00F85EF0" w:rsidRDefault="001C5BB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</w:p>
    <w:p w14:paraId="0D71B13D" w14:textId="77777777" w:rsidR="00147418" w:rsidRPr="00F85EF0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 w:rsidRPr="00F85EF0">
        <w:rPr>
          <w:spacing w:val="0"/>
          <w:cs/>
        </w:rPr>
        <w:br w:type="page"/>
      </w:r>
    </w:p>
    <w:p w14:paraId="6654B901" w14:textId="4EAFFA1D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lastRenderedPageBreak/>
        <w:t>ต่อมาศาลปกครองกลางได้มีหมายแจ้งคำสั่งศาลลงวันที่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26</w:t>
      </w:r>
      <w:r w:rsidRPr="00F85EF0">
        <w:rPr>
          <w:rFonts w:hint="cs"/>
          <w:spacing w:val="0"/>
          <w:cs/>
        </w:rPr>
        <w:t xml:space="preserve"> มิถุนายน </w:t>
      </w:r>
      <w:r w:rsidR="00F80247" w:rsidRPr="00F80247">
        <w:rPr>
          <w:rFonts w:hint="cs"/>
          <w:spacing w:val="0"/>
        </w:rPr>
        <w:t>2558</w:t>
      </w:r>
      <w:r w:rsidRPr="00F85EF0">
        <w:rPr>
          <w:rFonts w:hint="cs"/>
          <w:spacing w:val="0"/>
          <w:cs/>
        </w:rPr>
        <w:t xml:space="preserve"> ถึงบริษัทว่าศาลปกครองกลางได้รับ</w:t>
      </w:r>
      <w:r w:rsidR="004B5DD0" w:rsidRPr="00F85EF0">
        <w:rPr>
          <w:rFonts w:hint="cs"/>
          <w:spacing w:val="0"/>
          <w:cs/>
        </w:rPr>
        <w:t xml:space="preserve"> 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ดังนั้น บริษัทจึงได้ยื่นคำร้องโต้แย้งคำสั่งศาลปกครองกลางเมื่อวันที่ </w:t>
      </w:r>
      <w:r w:rsidR="00F80247" w:rsidRPr="00F80247">
        <w:rPr>
          <w:rFonts w:hint="cs"/>
          <w:spacing w:val="0"/>
        </w:rPr>
        <w:t>13</w:t>
      </w:r>
      <w:r w:rsidRPr="00F85EF0">
        <w:rPr>
          <w:rFonts w:hint="cs"/>
          <w:spacing w:val="0"/>
          <w:cs/>
        </w:rPr>
        <w:t xml:space="preserve"> สิงหาคม </w:t>
      </w:r>
      <w:r w:rsidR="00F80247" w:rsidRPr="00F80247">
        <w:rPr>
          <w:rFonts w:hint="cs"/>
          <w:spacing w:val="0"/>
        </w:rPr>
        <w:t>2558</w:t>
      </w:r>
      <w:r w:rsidRPr="00F85EF0">
        <w:rPr>
          <w:rFonts w:hint="cs"/>
          <w:spacing w:val="0"/>
          <w:cs/>
        </w:rPr>
        <w:t xml:space="preserve"> ซึ่งศาลปกครองกลาง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พิจารณาคำร้องของบริษัทแล้วมีคำสั่งเมื่อวันที่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28</w:t>
      </w:r>
      <w:r w:rsidRPr="00F85EF0">
        <w:rPr>
          <w:rFonts w:hint="cs"/>
          <w:spacing w:val="0"/>
          <w:cs/>
        </w:rPr>
        <w:t xml:space="preserve"> สิงหาคม </w:t>
      </w:r>
      <w:r w:rsidR="00F80247" w:rsidRPr="00F80247">
        <w:rPr>
          <w:rFonts w:hint="cs"/>
          <w:spacing w:val="0"/>
        </w:rPr>
        <w:t>2558</w:t>
      </w:r>
      <w:r w:rsidRPr="00F85EF0">
        <w:rPr>
          <w:rFonts w:hint="cs"/>
          <w:spacing w:val="0"/>
          <w:cs/>
        </w:rPr>
        <w:t xml:space="preserve"> ว่าไม่รับคำร้องของบริษัท เนื่องจากศาลปกครอง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 w:rsidRPr="00F85EF0">
        <w:rPr>
          <w:rFonts w:hint="cs"/>
          <w:spacing w:val="0"/>
          <w:cs/>
        </w:rPr>
        <w:t xml:space="preserve">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 w:rsidRPr="00F85EF0">
        <w:rPr>
          <w:rFonts w:hint="cs"/>
          <w:spacing w:val="0"/>
          <w:cs/>
        </w:rPr>
        <w:t xml:space="preserve"> 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กลางได้มีคำสั่งกำหนดให้วันที่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30</w:t>
      </w:r>
      <w:r w:rsidRPr="00F85EF0">
        <w:rPr>
          <w:rFonts w:hint="cs"/>
          <w:spacing w:val="0"/>
          <w:cs/>
        </w:rPr>
        <w:t xml:space="preserve"> มีนาคม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2561</w:t>
      </w:r>
      <w:r w:rsidRPr="00F85EF0">
        <w:rPr>
          <w:rFonts w:hint="cs"/>
          <w:spacing w:val="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F85EF0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DB62636" w14:textId="36EC31A8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>เมื่อวันที่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31</w:t>
      </w:r>
      <w:r w:rsidRPr="00F85EF0">
        <w:rPr>
          <w:rFonts w:hint="cs"/>
          <w:spacing w:val="0"/>
          <w:cs/>
        </w:rPr>
        <w:t xml:space="preserve"> กรกฎาคม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2562</w:t>
      </w:r>
      <w:r w:rsidRPr="00F85EF0">
        <w:rPr>
          <w:rFonts w:hint="cs"/>
          <w:spacing w:val="0"/>
          <w:cs/>
        </w:rPr>
        <w:t xml:space="preserve"> ศาลปกครองกลางได้มีคำพิพากษาให้บริษัทชำระค่าเช่าแก่ผู้ประกอบกิจการ</w:t>
      </w:r>
      <w:r w:rsidR="00987830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7</w:t>
      </w:r>
      <w:r w:rsidRPr="00F85EF0">
        <w:rPr>
          <w:rFonts w:hint="cs"/>
          <w:spacing w:val="0"/>
        </w:rPr>
        <w:t>.</w:t>
      </w:r>
      <w:r w:rsidR="00F80247" w:rsidRPr="00F80247">
        <w:rPr>
          <w:rFonts w:hint="cs"/>
          <w:spacing w:val="0"/>
        </w:rPr>
        <w:t>5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ต่อปีของเงินต้นจำนวน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7</w:t>
      </w:r>
      <w:r w:rsidRPr="00F85EF0">
        <w:rPr>
          <w:rFonts w:hint="cs"/>
          <w:spacing w:val="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</w:t>
      </w:r>
      <w:r w:rsidR="00987830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แล้วเป็นจำนวน </w:t>
      </w:r>
      <w:r w:rsidR="00F80247" w:rsidRPr="00F80247">
        <w:rPr>
          <w:rFonts w:hint="cs"/>
          <w:spacing w:val="0"/>
        </w:rPr>
        <w:t>16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 ในวันที่ </w:t>
      </w:r>
      <w:r w:rsidR="00F80247" w:rsidRPr="00F80247">
        <w:rPr>
          <w:rFonts w:hint="cs"/>
          <w:spacing w:val="0"/>
        </w:rPr>
        <w:t>21</w:t>
      </w:r>
      <w:r w:rsidRPr="00F85EF0">
        <w:rPr>
          <w:rFonts w:hint="cs"/>
          <w:spacing w:val="0"/>
          <w:cs/>
        </w:rPr>
        <w:t xml:space="preserve"> สิงหาคม </w:t>
      </w:r>
      <w:r w:rsidR="00F80247" w:rsidRPr="00F80247">
        <w:rPr>
          <w:rFonts w:hint="cs"/>
          <w:spacing w:val="0"/>
        </w:rPr>
        <w:t>2562</w:t>
      </w:r>
    </w:p>
    <w:p w14:paraId="5FE4BFE7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65A2FC66" w14:textId="39555399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987830" w:rsidRPr="00F85EF0">
        <w:rPr>
          <w:spacing w:val="0"/>
          <w:cs/>
        </w:rPr>
        <w:br/>
      </w:r>
      <w:r w:rsidR="00F80247" w:rsidRPr="00F80247">
        <w:rPr>
          <w:rFonts w:hint="cs"/>
          <w:spacing w:val="0"/>
        </w:rPr>
        <w:t>28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สิงหาคม </w:t>
      </w:r>
      <w:r w:rsidR="00F80247" w:rsidRPr="00F80247">
        <w:rPr>
          <w:rFonts w:hint="cs"/>
          <w:spacing w:val="0"/>
        </w:rPr>
        <w:t>2562</w:t>
      </w:r>
      <w:r w:rsidRPr="00F85EF0">
        <w:rPr>
          <w:rFonts w:hint="cs"/>
          <w:spacing w:val="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17</w:t>
      </w:r>
      <w:r w:rsidRPr="00F85EF0">
        <w:rPr>
          <w:rFonts w:hint="cs"/>
          <w:spacing w:val="0"/>
          <w:cs/>
        </w:rPr>
        <w:t xml:space="preserve"> ธันวาคม</w:t>
      </w:r>
      <w:r w:rsidRPr="00F85EF0">
        <w:rPr>
          <w:rFonts w:hint="cs"/>
          <w:spacing w:val="0"/>
        </w:rPr>
        <w:t xml:space="preserve"> </w:t>
      </w:r>
      <w:r w:rsidR="00F80247" w:rsidRPr="00F80247">
        <w:rPr>
          <w:rFonts w:hint="cs"/>
          <w:spacing w:val="0"/>
        </w:rPr>
        <w:t>2562</w:t>
      </w:r>
      <w:r w:rsidR="004B5DD0" w:rsidRPr="00F85EF0">
        <w:rPr>
          <w:rFonts w:hint="cs"/>
          <w:spacing w:val="0"/>
          <w:cs/>
        </w:rPr>
        <w:t xml:space="preserve"> </w:t>
      </w:r>
      <w:r w:rsidRPr="00F85EF0">
        <w:rPr>
          <w:rFonts w:hint="cs"/>
          <w:spacing w:val="0"/>
          <w:cs/>
        </w:rPr>
        <w:t>โดย</w:t>
      </w:r>
      <w:r w:rsidR="00987830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871421A" w14:textId="1ABBCE18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ทั้งนี้ บริษัทได้บันทึกค่าเช่าท่อสำหรับเดือนสิงหาคม </w:t>
      </w:r>
      <w:r w:rsidR="00F80247" w:rsidRPr="00F80247">
        <w:rPr>
          <w:rFonts w:hint="cs"/>
          <w:spacing w:val="0"/>
        </w:rPr>
        <w:t>2562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F80247" w:rsidRPr="00F80247">
        <w:rPr>
          <w:spacing w:val="0"/>
        </w:rPr>
        <w:t>30</w:t>
      </w:r>
      <w:r w:rsidR="00AF7251" w:rsidRPr="00F85EF0">
        <w:rPr>
          <w:rFonts w:hint="cs"/>
          <w:spacing w:val="0"/>
          <w:cs/>
        </w:rPr>
        <w:t xml:space="preserve"> มิถุนายน </w:t>
      </w:r>
      <w:r w:rsidR="00F80247" w:rsidRPr="00F80247">
        <w:rPr>
          <w:spacing w:val="0"/>
        </w:rPr>
        <w:t>2566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บริษัทมีค่าเช่าท่อค้างจ่ายในงบการเงินจำน</w:t>
      </w:r>
      <w:r w:rsidRPr="00A66306">
        <w:rPr>
          <w:rFonts w:hint="cs"/>
          <w:spacing w:val="0"/>
          <w:cs/>
        </w:rPr>
        <w:t xml:space="preserve">วน </w:t>
      </w:r>
      <w:r w:rsidR="00F80247" w:rsidRPr="00F80247">
        <w:rPr>
          <w:spacing w:val="0"/>
        </w:rPr>
        <w:t>0</w:t>
      </w:r>
      <w:r w:rsidR="001E18AE" w:rsidRPr="00A66306">
        <w:rPr>
          <w:spacing w:val="0"/>
        </w:rPr>
        <w:t>.</w:t>
      </w:r>
      <w:r w:rsidR="00F80247" w:rsidRPr="00F80247">
        <w:rPr>
          <w:spacing w:val="0"/>
        </w:rPr>
        <w:t>10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 </w:t>
      </w:r>
      <w:r w:rsidRPr="00F85EF0">
        <w:rPr>
          <w:spacing w:val="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C01BC6F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29A6B1C3" w14:textId="30E134B3" w:rsidR="00B729AD" w:rsidRPr="00F85EF0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ในปี </w:t>
      </w:r>
      <w:r w:rsidR="00F80247" w:rsidRPr="00F80247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บริษัทได้ทำสัญญาว่าจ้างบริษัทแห่งหนึ่ง เพื่อก่อสร้างอาคารศูนย์ปฏิบัติการเครือข่ายสำรอง โดยผู้รับ</w:t>
      </w:r>
      <w:r w:rsidR="004B5DD0" w:rsidRPr="00F85EF0">
        <w:rPr>
          <w:spacing w:val="0"/>
        </w:rPr>
        <w:t xml:space="preserve"> 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จ้างตกลงรับประกันความชำรุดบกพร่องหรือขัดข้องของงานเป็นระยะเวลา </w:t>
      </w:r>
      <w:r w:rsidR="00F80247" w:rsidRPr="00F80247">
        <w:rPr>
          <w:rFonts w:hint="cs"/>
          <w:spacing w:val="0"/>
        </w:rPr>
        <w:t>5</w:t>
      </w:r>
      <w:r w:rsidRPr="00F85EF0">
        <w:rPr>
          <w:rFonts w:hint="cs"/>
          <w:spacing w:val="0"/>
          <w:cs/>
        </w:rPr>
        <w:t xml:space="preserve"> ปีนับแต่วันที่ผู้ว่ารับจ้างรับมอบงาน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</w:t>
      </w:r>
      <w:r w:rsidR="004B5DD0" w:rsidRPr="00F85EF0">
        <w:rPr>
          <w:spacing w:val="0"/>
        </w:rPr>
        <w:t xml:space="preserve"> 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บกพร่องภายในระยะรับประกัน ทำให้ระบบเครือข่ายสำรองของบริษัทได้รับความเสียหาย บริษัทจึงแจ้งให้ผู้รับ</w:t>
      </w:r>
      <w:r w:rsidR="004B5DD0" w:rsidRPr="00F85EF0">
        <w:rPr>
          <w:spacing w:val="0"/>
        </w:rPr>
        <w:t xml:space="preserve"> 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</w:t>
      </w:r>
      <w:r w:rsidR="004B5DD0" w:rsidRPr="00F85EF0">
        <w:rPr>
          <w:spacing w:val="0"/>
        </w:rPr>
        <w:t xml:space="preserve">  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การแก้ไขได้สำเร็จ ต่อมาผู้รับจ้างได้เพิกเฉยไม่เข้ามาแก้ไขตามคำแจ้งของบริษัท บริษัทจึงดำเนินการฟ้องร้องกับผู้รับจ้างเมื่อวันที่ </w:t>
      </w:r>
      <w:r w:rsidR="00F80247" w:rsidRPr="00F80247">
        <w:rPr>
          <w:rFonts w:hint="cs"/>
          <w:spacing w:val="0"/>
        </w:rPr>
        <w:t>13</w:t>
      </w:r>
      <w:r w:rsidRPr="00F85EF0">
        <w:rPr>
          <w:rFonts w:hint="cs"/>
          <w:spacing w:val="0"/>
          <w:cs/>
        </w:rPr>
        <w:t xml:space="preserve"> มกราคม </w:t>
      </w:r>
      <w:r w:rsidR="00F80247" w:rsidRPr="00F80247">
        <w:rPr>
          <w:rFonts w:hint="cs"/>
          <w:spacing w:val="0"/>
        </w:rPr>
        <w:t>2560</w:t>
      </w:r>
    </w:p>
    <w:p w14:paraId="6F7A7E9C" w14:textId="4EB9F03E" w:rsidR="00214A9B" w:rsidRPr="00F85EF0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lastRenderedPageBreak/>
        <w:t xml:space="preserve">ต่อมาเมื่อวันที่ </w:t>
      </w:r>
      <w:r w:rsidR="00F80247" w:rsidRPr="00F80247">
        <w:rPr>
          <w:rFonts w:hint="cs"/>
          <w:spacing w:val="0"/>
        </w:rPr>
        <w:t>21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ตุลาคม </w:t>
      </w:r>
      <w:r w:rsidR="00F80247" w:rsidRPr="00F80247">
        <w:rPr>
          <w:rFonts w:hint="cs"/>
          <w:spacing w:val="0"/>
        </w:rPr>
        <w:t>2562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ศาลชั้นต้นได้มีคำพิพากษายกฟ้องโดยให้เหตุผลว่า ไม่พบปัญหาตามที่บริษัทชี้แจง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และมีคำสั่งให้บริษัทต้องชำระเงินพร้อมดอกเบี้ยอัตราร้อยละ </w:t>
      </w:r>
      <w:r w:rsidR="00F80247" w:rsidRPr="00F80247">
        <w:rPr>
          <w:rFonts w:hint="cs"/>
          <w:spacing w:val="0"/>
        </w:rPr>
        <w:t>7</w:t>
      </w:r>
      <w:r w:rsidRPr="00F85EF0">
        <w:rPr>
          <w:rFonts w:hint="cs"/>
          <w:spacing w:val="0"/>
        </w:rPr>
        <w:t>.</w:t>
      </w:r>
      <w:r w:rsidR="00F80247" w:rsidRPr="00F80247">
        <w:rPr>
          <w:rFonts w:hint="cs"/>
          <w:spacing w:val="0"/>
        </w:rPr>
        <w:t>5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ต่อปีของเงินต้นจำนวน </w:t>
      </w:r>
      <w:r w:rsidR="00F80247" w:rsidRPr="00F80247">
        <w:rPr>
          <w:rFonts w:hint="cs"/>
          <w:spacing w:val="0"/>
        </w:rPr>
        <w:t>1</w:t>
      </w:r>
      <w:r w:rsidRPr="00F85EF0">
        <w:rPr>
          <w:rFonts w:hint="cs"/>
          <w:spacing w:val="0"/>
        </w:rPr>
        <w:t>.</w:t>
      </w:r>
      <w:r w:rsidR="00F80247" w:rsidRPr="00F80247">
        <w:rPr>
          <w:rFonts w:hint="cs"/>
          <w:spacing w:val="0"/>
        </w:rPr>
        <w:t>3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ล้านบาทนับแต่วันที่ </w:t>
      </w:r>
      <w:r w:rsidR="00713203" w:rsidRPr="00F85EF0">
        <w:rPr>
          <w:spacing w:val="0"/>
          <w:cs/>
        </w:rPr>
        <w:br/>
      </w:r>
      <w:r w:rsidR="00F80247" w:rsidRPr="00F80247">
        <w:rPr>
          <w:spacing w:val="0"/>
        </w:rPr>
        <w:t>20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เมษายน </w:t>
      </w:r>
      <w:r w:rsidR="00F80247" w:rsidRPr="00F80247">
        <w:rPr>
          <w:rFonts w:hint="cs"/>
          <w:spacing w:val="0"/>
        </w:rPr>
        <w:t>2561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เป็นต้นไปจนกว่าจะชำระแล้วเสร็จเพื่อเป็นการชำระเงินคืนตามหลักประกันที่บริษัทได้รับจากผู้รับจ้าง อย่างไรก็ตาม บริษัทเห็นว่ายังมีข้อเท็จจริงอื่นซึ่งสามารถพิสูจน์ได้ว่าการก่อสร้างของผู้รับจ้างมีความ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บกพร่องจริง บริษัทจึงยื่นอุทธรณ์ต่อศาลชั้นต้น เมื่อวันที่ </w:t>
      </w:r>
      <w:r w:rsidR="00F80247" w:rsidRPr="00F80247">
        <w:rPr>
          <w:rFonts w:hint="cs"/>
          <w:spacing w:val="0"/>
        </w:rPr>
        <w:t>17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กุมภาพันธ์ </w:t>
      </w:r>
      <w:r w:rsidR="00F80247" w:rsidRPr="00F80247">
        <w:rPr>
          <w:rFonts w:hint="cs"/>
          <w:spacing w:val="0"/>
        </w:rPr>
        <w:t>2563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>โดยเมื่อวันที่</w:t>
      </w:r>
      <w:r w:rsidRPr="00F85EF0">
        <w:rPr>
          <w:spacing w:val="0"/>
          <w:cs/>
        </w:rPr>
        <w:t xml:space="preserve"> </w:t>
      </w:r>
      <w:r w:rsidR="00F80247" w:rsidRPr="00F80247">
        <w:rPr>
          <w:spacing w:val="0"/>
        </w:rPr>
        <w:t>20</w:t>
      </w:r>
      <w:r w:rsidRPr="00F85EF0">
        <w:rPr>
          <w:spacing w:val="0"/>
          <w:cs/>
        </w:rPr>
        <w:t xml:space="preserve"> </w:t>
      </w:r>
      <w:r w:rsidRPr="00F85EF0">
        <w:rPr>
          <w:rFonts w:hint="cs"/>
          <w:spacing w:val="0"/>
          <w:cs/>
        </w:rPr>
        <w:t>มกราคม</w:t>
      </w:r>
      <w:r w:rsidRPr="00F85EF0">
        <w:rPr>
          <w:spacing w:val="0"/>
          <w:cs/>
        </w:rPr>
        <w:t xml:space="preserve"> </w:t>
      </w:r>
      <w:r w:rsidR="00F80247" w:rsidRPr="00F80247">
        <w:rPr>
          <w:spacing w:val="0"/>
        </w:rPr>
        <w:t>2564</w:t>
      </w:r>
      <w:r w:rsidRPr="00F85EF0">
        <w:rPr>
          <w:spacing w:val="0"/>
          <w:cs/>
        </w:rPr>
        <w:t xml:space="preserve"> </w:t>
      </w:r>
      <w:r w:rsidRPr="00F85EF0">
        <w:rPr>
          <w:rFonts w:hint="cs"/>
          <w:spacing w:val="0"/>
          <w:cs/>
        </w:rPr>
        <w:t>ศาล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อุทธรณ์พิพากษายืนตามคำพิพากษาของศาลชั้นต้น</w:t>
      </w:r>
    </w:p>
    <w:p w14:paraId="49580ED2" w14:textId="77777777" w:rsidR="00214A9B" w:rsidRPr="00F85EF0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  <w:cs/>
        </w:rPr>
      </w:pPr>
    </w:p>
    <w:p w14:paraId="523D7AB6" w14:textId="63644581" w:rsidR="00214A9B" w:rsidRPr="00F85EF0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จากคำพิพากษาของศาลอุทธรณ์ </w:t>
      </w:r>
      <w:r w:rsidRPr="00F85EF0">
        <w:rPr>
          <w:spacing w:val="0"/>
          <w:cs/>
        </w:rPr>
        <w:t>บริษัท</w:t>
      </w:r>
      <w:r w:rsidRPr="00F85EF0">
        <w:rPr>
          <w:rFonts w:hint="cs"/>
          <w:spacing w:val="0"/>
          <w:cs/>
        </w:rPr>
        <w:t>ไม่เห็นพ้องกับ</w:t>
      </w:r>
      <w:r w:rsidRPr="00F85EF0">
        <w:rPr>
          <w:spacing w:val="0"/>
          <w:cs/>
        </w:rPr>
        <w:t>การตีความในส่วนของเจตนารมณ์ตามสัญญารับประกันความชำรุดบกพร่องที่ผู้รับจ้างต้องรับผิดชอบต่อบริษัท</w:t>
      </w:r>
      <w:r w:rsidRPr="00F85EF0">
        <w:rPr>
          <w:rFonts w:hint="cs"/>
          <w:spacing w:val="0"/>
          <w:cs/>
        </w:rPr>
        <w:t xml:space="preserve"> โดยเมื่อวันที่ </w:t>
      </w:r>
      <w:r w:rsidR="00F80247" w:rsidRPr="00F80247">
        <w:rPr>
          <w:spacing w:val="0"/>
        </w:rPr>
        <w:t>9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มิถุนายน </w:t>
      </w:r>
      <w:r w:rsidR="00F80247" w:rsidRPr="00F80247">
        <w:rPr>
          <w:spacing w:val="0"/>
        </w:rPr>
        <w:t>2564</w:t>
      </w:r>
      <w:r w:rsidRPr="00F85EF0">
        <w:rPr>
          <w:spacing w:val="0"/>
        </w:rPr>
        <w:t xml:space="preserve"> </w:t>
      </w:r>
      <w:r w:rsidRPr="00F85EF0">
        <w:rPr>
          <w:spacing w:val="0"/>
          <w:cs/>
        </w:rPr>
        <w:t>บริษัทได้</w:t>
      </w:r>
      <w:r w:rsidRPr="00F85EF0">
        <w:rPr>
          <w:rFonts w:hint="cs"/>
          <w:spacing w:val="0"/>
          <w:cs/>
        </w:rPr>
        <w:t>ยื่นขออนุญาตฎีกาพร้อม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คำฎีกา โดยศาลชั้นต้น</w:t>
      </w:r>
      <w:r w:rsidRPr="00F85EF0">
        <w:rPr>
          <w:spacing w:val="0"/>
          <w:cs/>
        </w:rPr>
        <w:t xml:space="preserve"> (</w:t>
      </w:r>
      <w:r w:rsidRPr="00F85EF0">
        <w:rPr>
          <w:rFonts w:hint="cs"/>
          <w:spacing w:val="0"/>
          <w:cs/>
        </w:rPr>
        <w:t>ศาลแพ่งกรุงเทพใต้</w:t>
      </w:r>
      <w:r w:rsidRPr="00F85EF0">
        <w:rPr>
          <w:spacing w:val="0"/>
          <w:cs/>
        </w:rPr>
        <w:t xml:space="preserve">) </w:t>
      </w:r>
      <w:r w:rsidRPr="00F85EF0">
        <w:rPr>
          <w:rFonts w:hint="cs"/>
          <w:spacing w:val="0"/>
          <w:cs/>
        </w:rPr>
        <w:t>ได้ส่งคำร้องอนุญาตฎีกาพร้อมคำฎีกาดังกล่าวต่อศาลฎีกาแล้ว</w:t>
      </w:r>
      <w:r w:rsidRPr="00F85EF0">
        <w:rPr>
          <w:spacing w:val="0"/>
          <w:cs/>
        </w:rPr>
        <w:t xml:space="preserve"> </w:t>
      </w:r>
      <w:r w:rsidRPr="00F85EF0">
        <w:rPr>
          <w:rFonts w:hint="cs"/>
          <w:spacing w:val="0"/>
          <w:cs/>
        </w:rPr>
        <w:t>และเมื่อวันที่</w:t>
      </w:r>
      <w:r w:rsidRPr="00F85EF0">
        <w:rPr>
          <w:spacing w:val="0"/>
        </w:rPr>
        <w:t xml:space="preserve"> </w:t>
      </w:r>
      <w:r w:rsidR="00F80247" w:rsidRPr="00F80247">
        <w:rPr>
          <w:spacing w:val="0"/>
        </w:rPr>
        <w:t>20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>มกราคม</w:t>
      </w:r>
      <w:r w:rsidRPr="00F85EF0">
        <w:rPr>
          <w:spacing w:val="0"/>
        </w:rPr>
        <w:t xml:space="preserve"> </w:t>
      </w:r>
      <w:r w:rsidR="00F80247" w:rsidRPr="00F80247">
        <w:rPr>
          <w:spacing w:val="0"/>
        </w:rPr>
        <w:t>2565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>ศาลฎีกาได้มีคำสั่งรับฎีกา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>โดยศาลฎีกาให้เหตุผลว่าฎีกาของบริษัทเป็นฎีกาในปัญหาสำคัญที่ศาลฎีกาควรวินิจฉัยคดีคุ้มครองผู้บริโภค</w:t>
      </w:r>
    </w:p>
    <w:p w14:paraId="1B996B97" w14:textId="77777777" w:rsidR="00214A9B" w:rsidRPr="00F85EF0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</w:p>
    <w:p w14:paraId="141EAF5F" w14:textId="338A1253" w:rsidR="00426790" w:rsidRPr="002644EB" w:rsidRDefault="00214A9B" w:rsidP="0026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  <w:bookmarkStart w:id="2" w:name="_Hlk141133258"/>
      <w:r w:rsidRPr="00F85EF0">
        <w:rPr>
          <w:rFonts w:hint="cs"/>
          <w:spacing w:val="0"/>
          <w:cs/>
        </w:rPr>
        <w:t xml:space="preserve">เมื่อวันที่ </w:t>
      </w:r>
      <w:r w:rsidR="00F80247" w:rsidRPr="00F80247">
        <w:rPr>
          <w:spacing w:val="0"/>
        </w:rPr>
        <w:t>2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กันยายน </w:t>
      </w:r>
      <w:r w:rsidR="00F80247" w:rsidRPr="00F80247">
        <w:rPr>
          <w:spacing w:val="0"/>
        </w:rPr>
        <w:t>2565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ศาลฎีกามีคำพิพากษาให้บริษัทได้รับชำระเงินจำนวน </w:t>
      </w:r>
      <w:r w:rsidR="00F80247" w:rsidRPr="00F80247">
        <w:rPr>
          <w:spacing w:val="0"/>
        </w:rPr>
        <w:t>1</w:t>
      </w:r>
      <w:r w:rsidRPr="00F85EF0">
        <w:rPr>
          <w:spacing w:val="0"/>
        </w:rPr>
        <w:t>.</w:t>
      </w:r>
      <w:r w:rsidR="00F80247" w:rsidRPr="00F80247">
        <w:rPr>
          <w:spacing w:val="0"/>
        </w:rPr>
        <w:t>50</w:t>
      </w:r>
      <w:r w:rsidRPr="00F85EF0">
        <w:rPr>
          <w:rFonts w:hint="cs"/>
          <w:spacing w:val="0"/>
          <w:cs/>
        </w:rPr>
        <w:t xml:space="preserve"> ล้านบาท พร้อมดอกเบี้ยใน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อัตราร้อยละ</w:t>
      </w:r>
      <w:r w:rsidRPr="00F85EF0">
        <w:rPr>
          <w:spacing w:val="0"/>
        </w:rPr>
        <w:t xml:space="preserve"> </w:t>
      </w:r>
      <w:r w:rsidR="00F80247" w:rsidRPr="00F80247">
        <w:rPr>
          <w:spacing w:val="0"/>
        </w:rPr>
        <w:t>7</w:t>
      </w:r>
      <w:r w:rsidRPr="00F85EF0">
        <w:rPr>
          <w:spacing w:val="0"/>
        </w:rPr>
        <w:t>.</w:t>
      </w:r>
      <w:r w:rsidR="00F80247" w:rsidRPr="00F80247">
        <w:rPr>
          <w:spacing w:val="0"/>
        </w:rPr>
        <w:t>5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ต่อปี ของเงินต้นคงค้าง </w:t>
      </w:r>
      <w:r w:rsidR="00F80247" w:rsidRPr="00F80247">
        <w:rPr>
          <w:spacing w:val="0"/>
        </w:rPr>
        <w:t>0</w:t>
      </w:r>
      <w:r w:rsidRPr="00F85EF0">
        <w:rPr>
          <w:spacing w:val="0"/>
        </w:rPr>
        <w:t>.</w:t>
      </w:r>
      <w:r w:rsidR="00F80247" w:rsidRPr="00F80247">
        <w:rPr>
          <w:spacing w:val="0"/>
        </w:rPr>
        <w:t>18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ล้านบาทนับแต่วันที่ </w:t>
      </w:r>
      <w:r w:rsidR="00F80247" w:rsidRPr="00F80247">
        <w:rPr>
          <w:spacing w:val="0"/>
        </w:rPr>
        <w:t>13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มกราคม </w:t>
      </w:r>
      <w:r w:rsidR="00F80247" w:rsidRPr="00F80247">
        <w:rPr>
          <w:spacing w:val="0"/>
        </w:rPr>
        <w:t>2560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ถึงวันที่ </w:t>
      </w:r>
      <w:r w:rsidR="00F80247" w:rsidRPr="00F80247">
        <w:rPr>
          <w:spacing w:val="0"/>
        </w:rPr>
        <w:t>10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เมษายน </w:t>
      </w:r>
      <w:r w:rsidR="00F80247" w:rsidRPr="00F80247">
        <w:rPr>
          <w:spacing w:val="0"/>
        </w:rPr>
        <w:t>2564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และอัตราร้อยละ </w:t>
      </w:r>
      <w:r w:rsidR="00F80247" w:rsidRPr="00F80247">
        <w:rPr>
          <w:spacing w:val="0"/>
        </w:rPr>
        <w:t>5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ต่อปี นับแต่วันที่ </w:t>
      </w:r>
      <w:r w:rsidR="00F80247" w:rsidRPr="00F80247">
        <w:rPr>
          <w:spacing w:val="0"/>
        </w:rPr>
        <w:t>11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เมษายน </w:t>
      </w:r>
      <w:r w:rsidR="00F80247" w:rsidRPr="00F80247">
        <w:rPr>
          <w:spacing w:val="0"/>
        </w:rPr>
        <w:t>2564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เป็นต้นไปจนกว่าจะชำระเสร็จ </w:t>
      </w:r>
      <w:r w:rsidR="00147418" w:rsidRPr="00F85EF0">
        <w:rPr>
          <w:rFonts w:hint="cs"/>
          <w:spacing w:val="0"/>
          <w:cs/>
        </w:rPr>
        <w:t>บริษัทได้รับชำระเงินพร้อม</w:t>
      </w:r>
      <w:r w:rsidR="00713203" w:rsidRPr="00F85EF0">
        <w:rPr>
          <w:spacing w:val="0"/>
          <w:cs/>
        </w:rPr>
        <w:br/>
      </w:r>
      <w:r w:rsidR="00147418" w:rsidRPr="00F85EF0">
        <w:rPr>
          <w:rFonts w:hint="cs"/>
          <w:spacing w:val="0"/>
          <w:cs/>
        </w:rPr>
        <w:t xml:space="preserve">ดอกเบี้ยในเดือนมีนาคม </w:t>
      </w:r>
      <w:r w:rsidR="00F80247" w:rsidRPr="00F80247">
        <w:rPr>
          <w:spacing w:val="0"/>
        </w:rPr>
        <w:t>2566</w:t>
      </w:r>
      <w:r w:rsidR="00147418" w:rsidRPr="00F85EF0">
        <w:rPr>
          <w:spacing w:val="0"/>
        </w:rPr>
        <w:t xml:space="preserve"> </w:t>
      </w:r>
      <w:r w:rsidR="00147418" w:rsidRPr="00F85EF0">
        <w:rPr>
          <w:rFonts w:hint="cs"/>
          <w:spacing w:val="0"/>
          <w:cs/>
        </w:rPr>
        <w:t>ซึ่งส่งผลให้คดีความดังกล่าวสิ้นสุดลง</w:t>
      </w:r>
      <w:bookmarkEnd w:id="2"/>
    </w:p>
    <w:sectPr w:rsidR="00426790" w:rsidRPr="002644EB" w:rsidSect="00982F4D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C52D4" w14:textId="77777777" w:rsidR="00BA2882" w:rsidRDefault="00BA2882" w:rsidP="00900EE2">
      <w:r>
        <w:separator/>
      </w:r>
    </w:p>
  </w:endnote>
  <w:endnote w:type="continuationSeparator" w:id="0">
    <w:p w14:paraId="194B3F8E" w14:textId="77777777" w:rsidR="00BA2882" w:rsidRDefault="00BA2882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2086246E" w:rsidR="00F06F54" w:rsidRDefault="00F06F54">
    <w:pPr>
      <w:pStyle w:val="Footer"/>
      <w:jc w:val="center"/>
      <w:rPr>
        <w:noProof/>
      </w:rPr>
    </w:pPr>
    <w:r w:rsidRPr="001C120C">
      <w:fldChar w:fldCharType="begin"/>
    </w:r>
    <w:r w:rsidRPr="001C120C">
      <w:instrText xml:space="preserve"> PAGE   \* MERGEFORMAT </w:instrText>
    </w:r>
    <w:r w:rsidRPr="001C120C">
      <w:fldChar w:fldCharType="separate"/>
    </w:r>
    <w:r w:rsidR="00F80247" w:rsidRPr="00F80247">
      <w:rPr>
        <w:noProof/>
        <w:lang w:val="en-US"/>
      </w:rPr>
      <w:t>2</w:t>
    </w:r>
    <w:r w:rsidRPr="001C120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DB4C3" w14:textId="77777777" w:rsidR="00BA2882" w:rsidRDefault="00BA2882" w:rsidP="00900EE2">
      <w:r>
        <w:separator/>
      </w:r>
    </w:p>
  </w:footnote>
  <w:footnote w:type="continuationSeparator" w:id="0">
    <w:p w14:paraId="4DEBDDC8" w14:textId="77777777" w:rsidR="00BA2882" w:rsidRDefault="00BA2882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F8EE" w14:textId="77777777" w:rsidR="00F06F54" w:rsidRPr="004D5C63" w:rsidRDefault="00F06F54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2E8C3A2" w14:textId="77777777" w:rsidR="00F06F54" w:rsidRPr="004D5C63" w:rsidRDefault="00F06F54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หมายเหตุประกอบงบการเงินระหว่างกาลแบบย่อ</w:t>
    </w:r>
  </w:p>
  <w:p w14:paraId="66A623BF" w14:textId="60B402A2" w:rsidR="00F06F54" w:rsidRPr="004D5C63" w:rsidRDefault="00F06F54" w:rsidP="00B52A63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cs/>
        <w:lang w:val="en-US" w:bidi="th-TH"/>
      </w:rPr>
    </w:pPr>
    <w:r w:rsidRPr="004D5C63">
      <w:rPr>
        <w:rFonts w:ascii="Angsana New" w:hAnsi="Angsana New" w:hint="cs"/>
        <w:b w:val="0"/>
        <w:bCs/>
        <w:spacing w:val="0"/>
        <w:sz w:val="32"/>
        <w:szCs w:val="32"/>
        <w:cs/>
        <w:lang w:bidi="th-TH"/>
      </w:rPr>
      <w:t>สำหรับงวดสามเดือน</w:t>
    </w:r>
    <w:r w:rsidR="006A6912" w:rsidRPr="004D5C63">
      <w:rPr>
        <w:rFonts w:ascii="Angsana New" w:hAnsi="Angsana New" w:hint="cs"/>
        <w:b w:val="0"/>
        <w:bCs/>
        <w:spacing w:val="0"/>
        <w:sz w:val="32"/>
        <w:szCs w:val="32"/>
        <w:cs/>
        <w:lang w:bidi="th-TH"/>
      </w:rPr>
      <w:t>และหกเดือน</w:t>
    </w:r>
    <w:r w:rsidRPr="004D5C63">
      <w:rPr>
        <w:rFonts w:ascii="Angsana New" w:hAnsi="Angsana New" w:hint="cs"/>
        <w:b w:val="0"/>
        <w:bCs/>
        <w:spacing w:val="0"/>
        <w:sz w:val="32"/>
        <w:szCs w:val="32"/>
        <w:cs/>
        <w:lang w:bidi="th-TH"/>
      </w:rPr>
      <w:t xml:space="preserve">สิ้นสุดวันที่ </w:t>
    </w:r>
    <w:r w:rsidR="000B2075" w:rsidRPr="003879EE">
      <w:rPr>
        <w:rFonts w:ascii="Angsana New" w:hAnsi="Angsana New"/>
        <w:spacing w:val="0"/>
        <w:sz w:val="32"/>
        <w:szCs w:val="32"/>
        <w:lang w:val="en-US" w:bidi="th-TH"/>
      </w:rPr>
      <w:t>30</w:t>
    </w:r>
    <w:r w:rsidR="006A6912" w:rsidRPr="004D5C63">
      <w:rPr>
        <w:rFonts w:ascii="Angsana New" w:hAnsi="Angsana New" w:hint="cs"/>
        <w:b w:val="0"/>
        <w:bCs/>
        <w:spacing w:val="0"/>
        <w:sz w:val="32"/>
        <w:szCs w:val="32"/>
        <w:cs/>
        <w:lang w:val="en-US" w:bidi="th-TH"/>
      </w:rPr>
      <w:t xml:space="preserve"> มิถุนายน</w:t>
    </w:r>
    <w:r w:rsidRPr="004D5C63">
      <w:rPr>
        <w:rFonts w:ascii="Angsana New" w:hAnsi="Angsana New" w:hint="cs"/>
        <w:b w:val="0"/>
        <w:bCs/>
        <w:spacing w:val="0"/>
        <w:sz w:val="32"/>
        <w:szCs w:val="32"/>
        <w:cs/>
        <w:lang w:val="en-US" w:bidi="th-TH"/>
      </w:rPr>
      <w:t xml:space="preserve"> </w:t>
    </w:r>
    <w:r w:rsidR="00F80247" w:rsidRPr="00F80247">
      <w:rPr>
        <w:rFonts w:ascii="Angsana New" w:hAnsi="Angsana New" w:hint="cs"/>
        <w:spacing w:val="0"/>
        <w:sz w:val="32"/>
        <w:szCs w:val="32"/>
        <w:lang w:val="en-US" w:bidi="th-TH"/>
      </w:rPr>
      <w:t>256</w:t>
    </w:r>
    <w:r w:rsidR="00F80247" w:rsidRPr="00F80247">
      <w:rPr>
        <w:rFonts w:ascii="Angsana New" w:hAnsi="Angsana New"/>
        <w:spacing w:val="0"/>
        <w:sz w:val="32"/>
        <w:szCs w:val="32"/>
        <w:lang w:val="en-US" w:bidi="th-TH"/>
      </w:rPr>
      <w:t>6</w:t>
    </w:r>
    <w:r w:rsidRPr="004D5C63">
      <w:rPr>
        <w:rFonts w:ascii="Angsana New" w:hAnsi="Angsana New" w:hint="cs"/>
        <w:spacing w:val="0"/>
        <w:sz w:val="32"/>
        <w:szCs w:val="32"/>
        <w:lang w:val="en-US" w:bidi="th-TH"/>
      </w:rPr>
      <w:t xml:space="preserve"> </w:t>
    </w:r>
    <w:r w:rsidRPr="004D5C63">
      <w:rPr>
        <w:rFonts w:ascii="Angsana New" w:hAnsi="Angsana New"/>
        <w:spacing w:val="0"/>
        <w:sz w:val="32"/>
        <w:szCs w:val="32"/>
        <w:lang w:val="en-US" w:bidi="th-TH"/>
      </w:rPr>
      <w:t>(</w:t>
    </w:r>
    <w:r w:rsidRPr="004D5C63">
      <w:rPr>
        <w:rFonts w:ascii="Angsana New" w:hAnsi="Angsana New" w:hint="cs"/>
        <w:b w:val="0"/>
        <w:bCs/>
        <w:spacing w:val="0"/>
        <w:sz w:val="32"/>
        <w:szCs w:val="32"/>
        <w:cs/>
        <w:lang w:val="en-US" w:bidi="th-TH"/>
      </w:rPr>
      <w:t>ไม่ได้ตรวจสอบ</w:t>
    </w:r>
    <w:r w:rsidRPr="004D5C63">
      <w:rPr>
        <w:rFonts w:ascii="Angsana New" w:hAnsi="Angsana New"/>
        <w:spacing w:val="0"/>
        <w:sz w:val="32"/>
        <w:szCs w:val="32"/>
        <w:lang w:val="en-US" w:bidi="th-TH"/>
      </w:rPr>
      <w:t>)</w:t>
    </w:r>
  </w:p>
  <w:p w14:paraId="0EB64702" w14:textId="77777777" w:rsidR="00F06F54" w:rsidRPr="004D5C63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040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B2F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5547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08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47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C9C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1A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839"/>
    <w:rsid w:val="00072B49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B4A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4A9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0E94"/>
    <w:rsid w:val="000B10E5"/>
    <w:rsid w:val="000B1463"/>
    <w:rsid w:val="000B1701"/>
    <w:rsid w:val="000B171F"/>
    <w:rsid w:val="000B177F"/>
    <w:rsid w:val="000B1BC3"/>
    <w:rsid w:val="000B1C92"/>
    <w:rsid w:val="000B2075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98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45F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2CC3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67D4E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10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4D2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AE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B8B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5F04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8C6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4EB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5D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1D22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092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78D"/>
    <w:rsid w:val="00321A64"/>
    <w:rsid w:val="00321BE5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2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CB0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63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1DC5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9EE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1A6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90B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1B35"/>
    <w:rsid w:val="00401D42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87E"/>
    <w:rsid w:val="00423919"/>
    <w:rsid w:val="00423967"/>
    <w:rsid w:val="00423D93"/>
    <w:rsid w:val="00424207"/>
    <w:rsid w:val="0042424C"/>
    <w:rsid w:val="0042446F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1B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5D1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1F"/>
    <w:rsid w:val="0048568C"/>
    <w:rsid w:val="00485A17"/>
    <w:rsid w:val="0048610C"/>
    <w:rsid w:val="0048629A"/>
    <w:rsid w:val="00486747"/>
    <w:rsid w:val="004870D9"/>
    <w:rsid w:val="0048752D"/>
    <w:rsid w:val="0048779E"/>
    <w:rsid w:val="00487974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94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C7E51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C63"/>
    <w:rsid w:val="004D5DC2"/>
    <w:rsid w:val="004D5FED"/>
    <w:rsid w:val="004D6202"/>
    <w:rsid w:val="004D68C3"/>
    <w:rsid w:val="004D6AE5"/>
    <w:rsid w:val="004D721D"/>
    <w:rsid w:val="004D77B1"/>
    <w:rsid w:val="004D793E"/>
    <w:rsid w:val="004D7A53"/>
    <w:rsid w:val="004D7AAE"/>
    <w:rsid w:val="004D7EBF"/>
    <w:rsid w:val="004E0A43"/>
    <w:rsid w:val="004E0FF8"/>
    <w:rsid w:val="004E14A3"/>
    <w:rsid w:val="004E163A"/>
    <w:rsid w:val="004E1968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7A"/>
    <w:rsid w:val="004E62C6"/>
    <w:rsid w:val="004E6720"/>
    <w:rsid w:val="004E6848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6DA"/>
    <w:rsid w:val="004F5AE5"/>
    <w:rsid w:val="004F5C4F"/>
    <w:rsid w:val="004F5CA4"/>
    <w:rsid w:val="004F5CEE"/>
    <w:rsid w:val="004F6633"/>
    <w:rsid w:val="004F6646"/>
    <w:rsid w:val="004F6BFC"/>
    <w:rsid w:val="004F7123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E5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9D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17F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370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B0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5BA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0B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14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690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623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DC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834"/>
    <w:rsid w:val="00641D94"/>
    <w:rsid w:val="00641ED2"/>
    <w:rsid w:val="00641F13"/>
    <w:rsid w:val="00642436"/>
    <w:rsid w:val="00642840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A07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4E14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89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3930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0D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557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912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7E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839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04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203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61D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1E9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2A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6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68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7ED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986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7C4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1DA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A5E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5B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6D61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2C9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360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631"/>
    <w:rsid w:val="0088070B"/>
    <w:rsid w:val="008808A3"/>
    <w:rsid w:val="00880C47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C1B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7D5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4B5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B6D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1FDF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584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202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17F70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821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6AE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1B1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06A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4D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30"/>
    <w:rsid w:val="009878C5"/>
    <w:rsid w:val="00990517"/>
    <w:rsid w:val="00990976"/>
    <w:rsid w:val="009909D8"/>
    <w:rsid w:val="00990E27"/>
    <w:rsid w:val="0099108F"/>
    <w:rsid w:val="0099141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4A32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C87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1C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C9A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764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07F01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6A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06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13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57C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6C8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012"/>
    <w:rsid w:val="00A92436"/>
    <w:rsid w:val="00A92456"/>
    <w:rsid w:val="00A92838"/>
    <w:rsid w:val="00A9283C"/>
    <w:rsid w:val="00A92946"/>
    <w:rsid w:val="00A92BB3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5DC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67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1C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9A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251"/>
    <w:rsid w:val="00AF7455"/>
    <w:rsid w:val="00AF76CF"/>
    <w:rsid w:val="00AF7AFD"/>
    <w:rsid w:val="00AF7B8B"/>
    <w:rsid w:val="00AF7C55"/>
    <w:rsid w:val="00AF7ED0"/>
    <w:rsid w:val="00B001A6"/>
    <w:rsid w:val="00B001C9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474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51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339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181"/>
    <w:rsid w:val="00B774CF"/>
    <w:rsid w:val="00B77825"/>
    <w:rsid w:val="00B77CA2"/>
    <w:rsid w:val="00B802C2"/>
    <w:rsid w:val="00B80669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B26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82"/>
    <w:rsid w:val="00BA28F1"/>
    <w:rsid w:val="00BA3304"/>
    <w:rsid w:val="00BA339D"/>
    <w:rsid w:val="00BA37EA"/>
    <w:rsid w:val="00BA3F1F"/>
    <w:rsid w:val="00BA436E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371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2B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6C8F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6F7B"/>
    <w:rsid w:val="00C47108"/>
    <w:rsid w:val="00C4747C"/>
    <w:rsid w:val="00C4790A"/>
    <w:rsid w:val="00C47EC3"/>
    <w:rsid w:val="00C47EF2"/>
    <w:rsid w:val="00C501A9"/>
    <w:rsid w:val="00C5048F"/>
    <w:rsid w:val="00C508D2"/>
    <w:rsid w:val="00C50937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3F5B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1F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2C33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79D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607"/>
    <w:rsid w:val="00CB5977"/>
    <w:rsid w:val="00CB5DAD"/>
    <w:rsid w:val="00CB608C"/>
    <w:rsid w:val="00CB6334"/>
    <w:rsid w:val="00CB64A1"/>
    <w:rsid w:val="00CB66A5"/>
    <w:rsid w:val="00CB67F3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04F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0C0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0E66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DCF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7B2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869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439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6B77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578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5C9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80C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A34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8E4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C48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80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56E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5D9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3B2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458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20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58C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00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28"/>
    <w:rsid w:val="00E40293"/>
    <w:rsid w:val="00E403F9"/>
    <w:rsid w:val="00E4076B"/>
    <w:rsid w:val="00E408FC"/>
    <w:rsid w:val="00E40A49"/>
    <w:rsid w:val="00E40D3B"/>
    <w:rsid w:val="00E4123F"/>
    <w:rsid w:val="00E41251"/>
    <w:rsid w:val="00E4147D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674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626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31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36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03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2C5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4AA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0A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1F5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0B6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627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B30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247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5EF0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493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9B5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3FD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902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432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12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SimSun" w:hAnsi="Angsana New" w:cs="Angsana New"/>
        <w:spacing w:val="-4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b w:val="0"/>
      <w:bCs w:val="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eastAsia="MS Mincho"/>
      <w:b/>
      <w:bCs/>
      <w:i w:val="0"/>
      <w:iCs w:val="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Times New Roman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98BA73-B1BD-48DD-87EB-88A85AF8E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15</Pages>
  <Words>3317</Words>
  <Characters>18910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Tanyaporn, In-o-chanon</cp:lastModifiedBy>
  <cp:revision>2</cp:revision>
  <cp:lastPrinted>2023-07-20T02:45:00Z</cp:lastPrinted>
  <dcterms:created xsi:type="dcterms:W3CDTF">2023-08-05T14:55:00Z</dcterms:created>
  <dcterms:modified xsi:type="dcterms:W3CDTF">2023-08-05T14:55:00Z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