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B5BE9" w14:textId="77777777" w:rsidR="00460343" w:rsidRPr="001A5159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1A5159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1A5159">
        <w:rPr>
          <w:rFonts w:ascii="Angsana New" w:hAnsi="Angsana New" w:hint="cs"/>
          <w:b w:val="0"/>
          <w:bCs/>
          <w:sz w:val="30"/>
          <w:szCs w:val="30"/>
        </w:rPr>
        <w:tab/>
      </w:r>
      <w:r w:rsidRPr="001A5159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431B822" w14:textId="77777777" w:rsidR="00460343" w:rsidRPr="001A5159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271DCED" w14:textId="0340A1E7" w:rsidR="00460343" w:rsidRPr="001A5159" w:rsidRDefault="00F90B65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</w:t>
      </w:r>
      <w:r w:rsidR="00F73C43" w:rsidRPr="001A5159">
        <w:rPr>
          <w:rFonts w:ascii="Angsana New" w:hAnsi="Angsana New" w:hint="cs"/>
          <w:sz w:val="30"/>
          <w:szCs w:val="30"/>
          <w:cs/>
          <w:lang w:bidi="th-TH"/>
        </w:rPr>
        <w:t>ล</w:t>
      </w:r>
    </w:p>
    <w:p w14:paraId="618FD403" w14:textId="5E41E6E4" w:rsidR="005C0CBD" w:rsidRPr="001A5159" w:rsidRDefault="005C0CBD" w:rsidP="005C0CB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การซื้อธุรกิจ</w:t>
      </w:r>
    </w:p>
    <w:p w14:paraId="7E6FAC4E" w14:textId="646FCF39" w:rsidR="000E5537" w:rsidRPr="001A5159" w:rsidRDefault="000E5537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การรับโอนกิจการ</w:t>
      </w:r>
    </w:p>
    <w:p w14:paraId="4345C940" w14:textId="77777777" w:rsidR="00460343" w:rsidRPr="001A5159" w:rsidRDefault="00460343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A49CCD4" w14:textId="5F33D235" w:rsidR="00743E9F" w:rsidRPr="001A5159" w:rsidRDefault="00743E9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311316EA" w14:textId="59FEF199" w:rsidR="006E60F0" w:rsidRPr="001A5159" w:rsidRDefault="006E60F0" w:rsidP="006E60F0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  <w:r w:rsidR="00C63AC1" w:rsidRPr="001A515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B06DE" w:rsidRPr="001A5159">
        <w:rPr>
          <w:rFonts w:ascii="Angsana New" w:hAnsi="Angsana New" w:hint="cs"/>
          <w:sz w:val="30"/>
          <w:szCs w:val="30"/>
          <w:cs/>
          <w:lang w:bidi="th-TH"/>
        </w:rPr>
        <w:t>การร่วมค้า</w:t>
      </w:r>
      <w:r w:rsidR="00F82185" w:rsidRPr="001A5159">
        <w:rPr>
          <w:rFonts w:ascii="Angsana New" w:hAnsi="Angsana New"/>
          <w:sz w:val="30"/>
          <w:szCs w:val="30"/>
          <w:lang w:bidi="th-TH"/>
        </w:rPr>
        <w:t xml:space="preserve"> </w:t>
      </w:r>
      <w:r w:rsidR="00F82185" w:rsidRPr="001A5159">
        <w:rPr>
          <w:rFonts w:ascii="Angsana New" w:hAnsi="Angsana New" w:hint="cs"/>
          <w:sz w:val="30"/>
          <w:szCs w:val="30"/>
          <w:cs/>
          <w:lang w:bidi="th-TH"/>
        </w:rPr>
        <w:t>และบริษัทร่วม</w:t>
      </w:r>
    </w:p>
    <w:p w14:paraId="7E517D92" w14:textId="77777777" w:rsidR="008E5969" w:rsidRPr="001A5159" w:rsidRDefault="008E5969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ที่ดิน</w:t>
      </w:r>
      <w:r w:rsidRPr="001A515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  <w:lang w:bidi="th-TH"/>
        </w:rPr>
        <w:t>อาคารและอุปกรณ์</w:t>
      </w:r>
    </w:p>
    <w:p w14:paraId="752AF34F" w14:textId="30A1FB6C" w:rsidR="00284B26" w:rsidRPr="001A5159" w:rsidRDefault="007B59AE" w:rsidP="008E596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7188548" w14:textId="61D2F8C9" w:rsidR="00B6432D" w:rsidRPr="001A5159" w:rsidRDefault="00B6432D" w:rsidP="00B6432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AC07D0" w:rsidRPr="001A5159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16A522B3" w14:textId="1DC70A3C" w:rsidR="00C0601F" w:rsidRPr="001A5159" w:rsidRDefault="00C0601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="00385940" w:rsidRPr="001A515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385940" w:rsidRPr="001A5159">
        <w:rPr>
          <w:rFonts w:ascii="Angsana New" w:hAnsi="Angsana New"/>
          <w:sz w:val="30"/>
          <w:szCs w:val="30"/>
          <w:lang w:val="en-US" w:bidi="th-TH"/>
        </w:rPr>
        <w:t>(</w:t>
      </w:r>
      <w:r w:rsidR="00385940" w:rsidRPr="001A5159">
        <w:rPr>
          <w:rFonts w:ascii="Angsana New" w:hAnsi="Angsana New" w:hint="cs"/>
          <w:sz w:val="30"/>
          <w:szCs w:val="30"/>
          <w:cs/>
          <w:lang w:val="en-US" w:bidi="th-TH"/>
        </w:rPr>
        <w:t>ขาดทุน</w:t>
      </w:r>
      <w:r w:rsidR="00385940" w:rsidRPr="001A5159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="004823E4" w:rsidRPr="001A5159">
        <w:rPr>
          <w:rFonts w:ascii="Angsana New" w:hAnsi="Angsana New" w:hint="cs"/>
          <w:sz w:val="30"/>
          <w:szCs w:val="30"/>
          <w:cs/>
          <w:lang w:bidi="th-TH"/>
        </w:rPr>
        <w:t>ต่</w:t>
      </w:r>
      <w:r w:rsidRPr="001A5159">
        <w:rPr>
          <w:rFonts w:ascii="Angsana New" w:hAnsi="Angsana New" w:hint="cs"/>
          <w:sz w:val="30"/>
          <w:szCs w:val="30"/>
          <w:cs/>
          <w:lang w:bidi="th-TH"/>
        </w:rPr>
        <w:t>อหุ้น</w:t>
      </w:r>
    </w:p>
    <w:p w14:paraId="22045960" w14:textId="2ADBE794" w:rsidR="00585F37" w:rsidRPr="001A5159" w:rsidRDefault="00585F37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E4975CF" w14:textId="27CDB508" w:rsidR="00FD0C49" w:rsidRPr="001A5159" w:rsidRDefault="00FD0C49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1B2F47" w14:textId="3D42C967" w:rsidR="009F7298" w:rsidRPr="001A5159" w:rsidRDefault="00743E9F" w:rsidP="009F7298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D4FAC30" w14:textId="73F1C1B5" w:rsidR="00743E9F" w:rsidRPr="001A5159" w:rsidRDefault="00743E9F" w:rsidP="00743E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คดีฟ้องร้อง</w:t>
      </w:r>
    </w:p>
    <w:p w14:paraId="3C9BD6D7" w14:textId="77777777" w:rsidR="004140FF" w:rsidRPr="001A5159" w:rsidRDefault="004140FF" w:rsidP="009F6506">
      <w:pPr>
        <w:pStyle w:val="index"/>
        <w:tabs>
          <w:tab w:val="clear" w:pos="1134"/>
          <w:tab w:val="left" w:pos="1260"/>
        </w:tabs>
        <w:spacing w:after="0" w:line="240" w:lineRule="auto"/>
        <w:ind w:left="1350" w:right="-1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0D7444A" w14:textId="77777777" w:rsidR="007D101A" w:rsidRPr="001A5159" w:rsidRDefault="007D1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7D101A" w:rsidRPr="001A5159" w:rsidSect="00B87F42">
          <w:headerReference w:type="default" r:id="rId11"/>
          <w:footerReference w:type="default" r:id="rId12"/>
          <w:pgSz w:w="11907" w:h="16840" w:orient="landscape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352969A9" w14:textId="77777777" w:rsidR="008F334E" w:rsidRPr="001A5159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1A515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0C73C95" w14:textId="77777777" w:rsidR="008F334E" w:rsidRPr="001A5159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BDED8" w14:textId="0AF239D8" w:rsidR="008F334E" w:rsidRPr="001A5159" w:rsidRDefault="008F334E" w:rsidP="00755A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515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764FA6" w:rsidRPr="001A5159">
        <w:rPr>
          <w:rFonts w:asciiTheme="majorBidi" w:hAnsiTheme="majorBidi" w:cstheme="majorBidi" w:hint="cs"/>
          <w:sz w:val="30"/>
          <w:szCs w:val="30"/>
          <w:cs/>
        </w:rPr>
        <w:t>ตรวจสอบ</w:t>
      </w:r>
      <w:r w:rsidRPr="001A5159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E4008D" w:rsidRPr="001A51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05793" w:rsidRPr="001A5159">
        <w:rPr>
          <w:rFonts w:asciiTheme="majorBidi" w:hAnsiTheme="majorBidi" w:cstheme="majorBidi"/>
          <w:sz w:val="30"/>
          <w:szCs w:val="30"/>
        </w:rPr>
        <w:t>9</w:t>
      </w:r>
      <w:r w:rsidR="000736CD" w:rsidRPr="001A5159">
        <w:rPr>
          <w:rFonts w:asciiTheme="majorBidi" w:hAnsiTheme="majorBidi" w:cstheme="majorBidi"/>
          <w:sz w:val="30"/>
          <w:szCs w:val="30"/>
        </w:rPr>
        <w:t xml:space="preserve"> </w:t>
      </w:r>
      <w:r w:rsidR="007B5693" w:rsidRPr="001A5159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0736CD" w:rsidRPr="001A51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3C0D" w:rsidRPr="001A5159">
        <w:rPr>
          <w:rFonts w:asciiTheme="majorBidi" w:hAnsiTheme="majorBidi" w:cstheme="majorBidi"/>
          <w:sz w:val="30"/>
          <w:szCs w:val="30"/>
        </w:rPr>
        <w:t>256</w:t>
      </w:r>
      <w:r w:rsidR="00CF3DDB" w:rsidRPr="001A5159">
        <w:rPr>
          <w:rFonts w:asciiTheme="majorBidi" w:hAnsiTheme="majorBidi" w:cstheme="majorBidi"/>
          <w:sz w:val="30"/>
          <w:szCs w:val="30"/>
        </w:rPr>
        <w:t>6</w:t>
      </w:r>
    </w:p>
    <w:p w14:paraId="3350DF95" w14:textId="125FFA35" w:rsidR="008F334E" w:rsidRPr="001A5159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27294" w14:textId="46D2DBA6" w:rsidR="001608D9" w:rsidRPr="001A5159" w:rsidRDefault="001608D9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1E992B3" w14:textId="28ADDFDB" w:rsidR="008A24B9" w:rsidRPr="001A5159" w:rsidRDefault="008A24B9" w:rsidP="00755A56">
      <w:pPr>
        <w:tabs>
          <w:tab w:val="clear" w:pos="227"/>
          <w:tab w:val="clear" w:pos="454"/>
          <w:tab w:val="clear" w:pos="680"/>
          <w:tab w:val="clear" w:pos="907"/>
          <w:tab w:val="clear" w:pos="3742"/>
          <w:tab w:val="left" w:pos="3735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5E4AAC" w14:textId="1CE24BB9" w:rsidR="00171FC1" w:rsidRPr="001A5159" w:rsidRDefault="00171FC1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pacing w:val="2"/>
          <w:sz w:val="30"/>
          <w:szCs w:val="30"/>
        </w:rPr>
      </w:pPr>
      <w:bookmarkStart w:id="1" w:name="_Hlk97118703"/>
      <w:r w:rsidRPr="001A5159">
        <w:rPr>
          <w:rFonts w:asciiTheme="majorBidi" w:eastAsia="Times New Roman" w:hAnsiTheme="majorBidi" w:hint="cs"/>
          <w:spacing w:val="-8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ประกอบงบการเงินระหว่างกาลในรูปแบบย่อ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(“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งบการเงินระหว่างกาล</w:t>
      </w:r>
      <w:r w:rsidRPr="001A5159">
        <w:rPr>
          <w:rFonts w:asciiTheme="majorBidi" w:eastAsia="Times New Roman" w:hAnsiTheme="majorBidi" w:hint="eastAsia"/>
          <w:sz w:val="30"/>
          <w:szCs w:val="30"/>
          <w:cs/>
        </w:rPr>
        <w:t>”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)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ตามมาตรฐานการบัญชี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ฉบับที่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FF060E" w:rsidRPr="001A5159">
        <w:rPr>
          <w:rFonts w:asciiTheme="majorBidi" w:eastAsia="Times New Roman" w:hAnsiTheme="majorBidi"/>
          <w:sz w:val="30"/>
          <w:szCs w:val="30"/>
        </w:rPr>
        <w:t>34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เรื่อง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pacing w:val="-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เหตุการณ์และสถานการณ์</w:t>
      </w:r>
      <w:r w:rsidRPr="001A5159">
        <w:rPr>
          <w:rFonts w:asciiTheme="majorBidi" w:eastAsia="Times New Roman" w:hAnsiTheme="majorBidi" w:hint="cs"/>
          <w:spacing w:val="-8"/>
          <w:sz w:val="30"/>
          <w:szCs w:val="30"/>
          <w:cs/>
        </w:rPr>
        <w:t>ใหม่ๆ</w:t>
      </w:r>
      <w:r w:rsidRPr="001A5159">
        <w:rPr>
          <w:rFonts w:asciiTheme="majorBidi" w:eastAsia="Times New Roman" w:hAnsiTheme="majorBidi"/>
          <w:spacing w:val="-8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pacing w:val="-8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pacing w:val="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A5159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="00FF060E" w:rsidRPr="001A5159">
        <w:rPr>
          <w:rFonts w:asciiTheme="majorBidi" w:eastAsia="Times New Roman" w:hAnsiTheme="majorBidi"/>
          <w:spacing w:val="2"/>
          <w:sz w:val="30"/>
          <w:szCs w:val="30"/>
        </w:rPr>
        <w:t>31</w:t>
      </w:r>
      <w:r w:rsidRPr="001A5159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pacing w:val="2"/>
          <w:sz w:val="30"/>
          <w:szCs w:val="30"/>
          <w:cs/>
        </w:rPr>
        <w:t>ธันวาคม</w:t>
      </w:r>
      <w:r w:rsidRPr="001A5159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="00FF060E" w:rsidRPr="001A5159">
        <w:rPr>
          <w:rFonts w:asciiTheme="majorBidi" w:eastAsia="Times New Roman" w:hAnsiTheme="majorBidi"/>
          <w:spacing w:val="2"/>
          <w:sz w:val="30"/>
          <w:szCs w:val="30"/>
        </w:rPr>
        <w:t>256</w:t>
      </w:r>
      <w:r w:rsidR="00CF3DDB" w:rsidRPr="001A5159">
        <w:rPr>
          <w:rFonts w:asciiTheme="majorBidi" w:eastAsia="Times New Roman" w:hAnsiTheme="majorBidi"/>
          <w:spacing w:val="2"/>
          <w:sz w:val="30"/>
          <w:szCs w:val="30"/>
        </w:rPr>
        <w:t>5</w:t>
      </w:r>
    </w:p>
    <w:p w14:paraId="6A8D1FF8" w14:textId="66F6ABC5" w:rsidR="00247148" w:rsidRPr="001A5159" w:rsidRDefault="00247148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77B1908" w14:textId="312B993C" w:rsidR="00494ABD" w:rsidRPr="001A5159" w:rsidRDefault="00360E2D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bookmarkStart w:id="2" w:name="_Hlk99635490"/>
      <w:bookmarkEnd w:id="1"/>
      <w:r w:rsidRPr="001A5159">
        <w:rPr>
          <w:rFonts w:asciiTheme="majorBidi" w:eastAsia="Times New Roman" w:hAnsiTheme="majorBidi" w:hint="cs"/>
          <w:sz w:val="30"/>
          <w:szCs w:val="30"/>
          <w:cs/>
        </w:rPr>
        <w:t>ในการจัดทำงบการเงินระหว่างกาล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ทั้งนี้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นโยบายการบัญชี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/>
          <w:sz w:val="30"/>
          <w:szCs w:val="30"/>
        </w:rPr>
        <w:t xml:space="preserve">31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/>
          <w:sz w:val="30"/>
          <w:szCs w:val="30"/>
        </w:rPr>
        <w:t>256</w:t>
      </w:r>
      <w:r w:rsidR="00CF3DDB" w:rsidRPr="001A5159">
        <w:rPr>
          <w:rFonts w:asciiTheme="majorBidi" w:eastAsia="Times New Roman" w:hAnsiTheme="majorBidi"/>
          <w:sz w:val="30"/>
          <w:szCs w:val="30"/>
        </w:rPr>
        <w:t>5</w:t>
      </w:r>
    </w:p>
    <w:bookmarkEnd w:id="2"/>
    <w:p w14:paraId="17288606" w14:textId="4768E3F0" w:rsidR="000E5537" w:rsidRPr="001A5159" w:rsidRDefault="000E5537" w:rsidP="000E553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D5BE4F9" w14:textId="52794559" w:rsidR="00502374" w:rsidRPr="001A5159" w:rsidRDefault="00502374" w:rsidP="00502374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การซื้อธุรกิจ</w:t>
      </w:r>
    </w:p>
    <w:p w14:paraId="1DFD50DF" w14:textId="6826B763" w:rsidR="00502374" w:rsidRPr="001A5159" w:rsidRDefault="00502374" w:rsidP="000E553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C3B3125" w14:textId="31E44F11" w:rsidR="000736CD" w:rsidRPr="001A5159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pacing w:val="-3"/>
          <w:sz w:val="30"/>
          <w:szCs w:val="30"/>
          <w:lang w:val="th-TH"/>
        </w:rPr>
      </w:pPr>
      <w:r w:rsidRPr="001A5159">
        <w:rPr>
          <w:rFonts w:ascii="Angsana New" w:hAnsi="Angsana New"/>
          <w:spacing w:val="-3"/>
          <w:sz w:val="30"/>
          <w:szCs w:val="30"/>
          <w:cs/>
          <w:lang w:val="th-TH"/>
        </w:rPr>
        <w:t xml:space="preserve">ตามที่ได้เปิดเผยในงบการเงินสำหรับปีสิ้นสุดวันที่ </w:t>
      </w:r>
      <w:r w:rsidRPr="001A5159">
        <w:rPr>
          <w:rFonts w:ascii="Angsana New" w:hAnsi="Angsana New"/>
          <w:spacing w:val="-3"/>
          <w:sz w:val="30"/>
          <w:szCs w:val="30"/>
          <w:lang w:val="th-TH"/>
        </w:rPr>
        <w:t xml:space="preserve">31 </w:t>
      </w:r>
      <w:r w:rsidRPr="001A5159">
        <w:rPr>
          <w:rFonts w:ascii="Angsana New" w:hAnsi="Angsana New"/>
          <w:spacing w:val="-3"/>
          <w:sz w:val="30"/>
          <w:szCs w:val="30"/>
          <w:cs/>
          <w:lang w:val="th-TH"/>
        </w:rPr>
        <w:t xml:space="preserve">ธันวาคม </w:t>
      </w:r>
      <w:r w:rsidRPr="001A5159">
        <w:rPr>
          <w:rFonts w:ascii="Angsana New" w:hAnsi="Angsana New"/>
          <w:spacing w:val="-3"/>
          <w:sz w:val="30"/>
          <w:szCs w:val="30"/>
          <w:lang w:val="th-TH"/>
        </w:rPr>
        <w:t xml:space="preserve">2565 </w:t>
      </w:r>
      <w:r w:rsidRPr="001A5159">
        <w:rPr>
          <w:rFonts w:ascii="Angsana New" w:hAnsi="Angsana New" w:hint="cs"/>
          <w:spacing w:val="-3"/>
          <w:sz w:val="30"/>
          <w:szCs w:val="30"/>
          <w:cs/>
          <w:lang w:val="th-TH"/>
        </w:rPr>
        <w:t>การประเมินมูลค่ายุติธรรมของสินทรัพย์ที่ได้มาและหนี้สินที่รับมา</w:t>
      </w:r>
      <w:r w:rsidRPr="001A5159">
        <w:rPr>
          <w:rFonts w:ascii="Angsana New" w:hAnsi="Angsana New"/>
          <w:spacing w:val="-3"/>
          <w:sz w:val="30"/>
          <w:szCs w:val="30"/>
          <w:cs/>
          <w:lang w:val="th-TH"/>
        </w:rPr>
        <w:t xml:space="preserve">จากการซื้อธุรกิจของบริษัท </w:t>
      </w:r>
      <w:r w:rsidRPr="001A5159">
        <w:rPr>
          <w:rFonts w:ascii="Angsana New" w:hAnsi="Angsana New"/>
          <w:spacing w:val="-3"/>
          <w:sz w:val="30"/>
          <w:szCs w:val="30"/>
          <w:lang w:val="th-TH"/>
        </w:rPr>
        <w:t>Allnex Holding GmbH</w:t>
      </w:r>
      <w:r w:rsidRPr="001A5159">
        <w:rPr>
          <w:rFonts w:ascii="Angsana New" w:hAnsi="Angsana New" w:hint="cs"/>
          <w:spacing w:val="-3"/>
          <w:sz w:val="30"/>
          <w:szCs w:val="30"/>
          <w:cs/>
          <w:lang w:val="th-TH"/>
        </w:rPr>
        <w:t xml:space="preserve"> โดยผู้ประเมินราคาอิสระได้เสร็จสิ้นแล้ว</w:t>
      </w:r>
      <w:r w:rsidRPr="001A5159">
        <w:rPr>
          <w:rFonts w:asciiTheme="majorBidi" w:hAnsiTheme="majorBidi" w:hint="cs"/>
          <w:spacing w:val="-3"/>
          <w:sz w:val="30"/>
          <w:szCs w:val="30"/>
          <w:cs/>
        </w:rPr>
        <w:t>ใน</w:t>
      </w:r>
      <w:r w:rsidR="00CF1253" w:rsidRPr="001A5159">
        <w:rPr>
          <w:rFonts w:asciiTheme="majorBidi" w:hAnsiTheme="majorBidi"/>
          <w:spacing w:val="-3"/>
          <w:sz w:val="30"/>
          <w:szCs w:val="30"/>
        </w:rPr>
        <w:t xml:space="preserve">  </w:t>
      </w:r>
      <w:r w:rsidRPr="001A5159">
        <w:rPr>
          <w:rFonts w:asciiTheme="majorBidi" w:hAnsiTheme="majorBidi" w:hint="cs"/>
          <w:spacing w:val="-3"/>
          <w:sz w:val="30"/>
          <w:szCs w:val="30"/>
          <w:cs/>
        </w:rPr>
        <w:t>ไตรมาสที่สี่ปี</w:t>
      </w:r>
      <w:r w:rsidRPr="001A5159">
        <w:rPr>
          <w:rFonts w:asciiTheme="majorBidi" w:hAnsiTheme="majorBidi" w:hint="eastAsia"/>
          <w:spacing w:val="-3"/>
          <w:sz w:val="30"/>
          <w:szCs w:val="30"/>
        </w:rPr>
        <w:t> </w:t>
      </w:r>
      <w:r w:rsidR="00544086" w:rsidRPr="001A5159">
        <w:rPr>
          <w:rFonts w:asciiTheme="majorBidi" w:hAnsiTheme="majorBidi"/>
          <w:spacing w:val="-3"/>
          <w:sz w:val="30"/>
          <w:szCs w:val="30"/>
        </w:rPr>
        <w:t>2565</w:t>
      </w:r>
      <w:r w:rsidRPr="001A5159">
        <w:rPr>
          <w:rFonts w:asciiTheme="majorBidi" w:hAnsiTheme="majorBidi"/>
          <w:spacing w:val="-3"/>
          <w:sz w:val="30"/>
          <w:szCs w:val="30"/>
        </w:rPr>
        <w:t xml:space="preserve"> </w:t>
      </w:r>
      <w:r w:rsidRPr="001A5159">
        <w:rPr>
          <w:rFonts w:ascii="Angsana New" w:hAnsi="Angsana New" w:hint="cs"/>
          <w:spacing w:val="-3"/>
          <w:sz w:val="30"/>
          <w:szCs w:val="30"/>
          <w:cs/>
          <w:lang w:val="th-TH"/>
        </w:rPr>
        <w:t>กลุ่มบริษัทจึงได้มีการปรับปรุงมูลค่ายุติธรรมของสินทรัพย์ที่ได้มาและหนี้สินที่รับมาให้สะท้อนถึงการกำหนดมูลค่ายุติธรรมสุดท้าย</w:t>
      </w:r>
      <w:r w:rsidRPr="001A5159">
        <w:rPr>
          <w:rFonts w:ascii="Angsana New" w:hAnsi="Angsana New"/>
          <w:spacing w:val="-3"/>
          <w:sz w:val="30"/>
          <w:szCs w:val="30"/>
          <w:cs/>
          <w:lang w:val="th-TH"/>
        </w:rPr>
        <w:t xml:space="preserve"> </w:t>
      </w:r>
      <w:r w:rsidRPr="001A5159">
        <w:rPr>
          <w:rFonts w:ascii="Angsana New" w:hAnsi="Angsana New" w:hint="cs"/>
          <w:spacing w:val="-3"/>
          <w:sz w:val="30"/>
          <w:szCs w:val="30"/>
          <w:cs/>
          <w:lang w:val="th-TH"/>
        </w:rPr>
        <w:t>ซึ่งเป็นไปตามเงื่อนไขการปรับปรุงบัญชีเกี่ยวกับการซื้อธุรกิจ</w:t>
      </w:r>
    </w:p>
    <w:p w14:paraId="05D9513B" w14:textId="00721C0A" w:rsidR="000736CD" w:rsidRPr="001A5159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4AA57C4" w14:textId="6A657F6C" w:rsidR="000736CD" w:rsidRPr="001A5159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2D64493" w14:textId="01119C4A" w:rsidR="000736CD" w:rsidRPr="001A5159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BA5710B" w14:textId="34EE6247" w:rsidR="000736CD" w:rsidRPr="001A5159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83D1460" w14:textId="77777777" w:rsidR="000736CD" w:rsidRPr="001A5159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2C06813" w14:textId="77777777" w:rsidR="000736CD" w:rsidRPr="001A5159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7D0DF06A" w14:textId="0DE1697F" w:rsidR="000736CD" w:rsidRPr="001A5159" w:rsidRDefault="000736CD" w:rsidP="000736CD">
      <w:pPr>
        <w:pStyle w:val="ListParagraph"/>
        <w:tabs>
          <w:tab w:val="left" w:pos="2070"/>
        </w:tabs>
        <w:ind w:left="540"/>
        <w:jc w:val="thaiDistribute"/>
        <w:rPr>
          <w:rFonts w:ascii="Angsana New" w:eastAsia="MS Mincho" w:hAnsi="Angsana New"/>
          <w:sz w:val="30"/>
          <w:szCs w:val="30"/>
          <w:lang w:val="th-TH"/>
        </w:rPr>
      </w:pPr>
      <w:r w:rsidRPr="001A5159">
        <w:rPr>
          <w:rFonts w:ascii="Angsana New" w:eastAsia="MS Mincho" w:hAnsi="Angsana New" w:hint="cs"/>
          <w:spacing w:val="-8"/>
          <w:sz w:val="30"/>
          <w:szCs w:val="30"/>
          <w:cs/>
          <w:lang w:val="th-TH"/>
        </w:rPr>
        <w:lastRenderedPageBreak/>
        <w:t>ผลกระทบต่องบกำไรขาดทุนรวมและงบกำไรขาดทุนเบ็ดเสร็จรวมของกลุ่มบริษัท สำหรับงวด</w:t>
      </w:r>
      <w:r w:rsidR="007250DA" w:rsidRPr="001A5159">
        <w:rPr>
          <w:rFonts w:ascii="Angsana New" w:eastAsia="MS Mincho" w:hAnsi="Angsana New" w:hint="cs"/>
          <w:spacing w:val="-8"/>
          <w:sz w:val="30"/>
          <w:szCs w:val="30"/>
          <w:cs/>
          <w:lang w:val="th-TH"/>
        </w:rPr>
        <w:t>สามเดือนและ</w:t>
      </w:r>
      <w:r w:rsidR="007B5693" w:rsidRPr="001A5159">
        <w:rPr>
          <w:rFonts w:ascii="Angsana New" w:eastAsia="MS Mincho" w:hAnsi="Angsana New" w:hint="cs"/>
          <w:spacing w:val="-8"/>
          <w:sz w:val="30"/>
          <w:szCs w:val="30"/>
          <w:cs/>
          <w:lang w:val="th-TH"/>
        </w:rPr>
        <w:t>หก</w:t>
      </w:r>
      <w:r w:rsidRPr="001A5159">
        <w:rPr>
          <w:rFonts w:ascii="Angsana New" w:eastAsia="MS Mincho" w:hAnsi="Angsana New" w:hint="cs"/>
          <w:spacing w:val="-8"/>
          <w:sz w:val="30"/>
          <w:szCs w:val="30"/>
          <w:cs/>
          <w:lang w:val="th-TH"/>
        </w:rPr>
        <w:t>เดือนสิ้นสุดวันที่</w:t>
      </w:r>
      <w:r w:rsidRPr="001A5159">
        <w:rPr>
          <w:rFonts w:ascii="Angsana New" w:eastAsia="MS Mincho" w:hAnsi="Angsana New"/>
          <w:sz w:val="30"/>
          <w:szCs w:val="30"/>
          <w:cs/>
          <w:lang w:val="th-TH"/>
        </w:rPr>
        <w:t xml:space="preserve"> </w:t>
      </w:r>
      <w:r w:rsidR="007B5693" w:rsidRPr="001A5159">
        <w:rPr>
          <w:rFonts w:ascii="Angsana New" w:eastAsia="MS Mincho" w:hAnsi="Angsana New"/>
          <w:sz w:val="30"/>
          <w:szCs w:val="30"/>
        </w:rPr>
        <w:t xml:space="preserve">30 </w:t>
      </w:r>
      <w:r w:rsidR="007B5693" w:rsidRPr="001A5159">
        <w:rPr>
          <w:rFonts w:ascii="Angsana New" w:eastAsia="MS Mincho" w:hAnsi="Angsana New" w:hint="cs"/>
          <w:sz w:val="30"/>
          <w:szCs w:val="30"/>
          <w:cs/>
        </w:rPr>
        <w:t>มิถุนายน</w:t>
      </w:r>
      <w:r w:rsidRPr="001A5159">
        <w:rPr>
          <w:rFonts w:ascii="Angsana New" w:eastAsia="MS Mincho" w:hAnsi="Angsana New" w:hint="cs"/>
          <w:sz w:val="30"/>
          <w:szCs w:val="30"/>
          <w:cs/>
          <w:lang w:val="th-TH"/>
        </w:rPr>
        <w:t xml:space="preserve"> </w:t>
      </w:r>
      <w:r w:rsidRPr="001A5159">
        <w:rPr>
          <w:rFonts w:ascii="Angsana New" w:eastAsia="MS Mincho" w:hAnsi="Angsana New"/>
          <w:sz w:val="30"/>
          <w:szCs w:val="30"/>
        </w:rPr>
        <w:t>2565</w:t>
      </w:r>
      <w:r w:rsidRPr="001A5159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CB04A7" w:rsidRPr="001A5159">
        <w:rPr>
          <w:rFonts w:ascii="Angsana New" w:eastAsia="MS Mincho" w:hAnsi="Angsana New" w:hint="cs"/>
          <w:sz w:val="30"/>
          <w:szCs w:val="30"/>
          <w:cs/>
        </w:rPr>
        <w:t>ที่แสดงเป็นข้อมูลเปรียบเทียบ</w:t>
      </w:r>
      <w:r w:rsidRPr="001A5159">
        <w:rPr>
          <w:rFonts w:ascii="Angsana New" w:eastAsia="MS Mincho" w:hAnsi="Angsana New" w:hint="cs"/>
          <w:sz w:val="30"/>
          <w:szCs w:val="30"/>
          <w:cs/>
          <w:lang w:val="th-TH"/>
        </w:rPr>
        <w:t xml:space="preserve"> มีดังนี้</w:t>
      </w:r>
    </w:p>
    <w:p w14:paraId="1ACD0440" w14:textId="77777777" w:rsidR="000736CD" w:rsidRPr="001A5159" w:rsidRDefault="000736CD" w:rsidP="000736CD">
      <w:pPr>
        <w:pStyle w:val="ListParagraph"/>
        <w:tabs>
          <w:tab w:val="left" w:pos="2070"/>
        </w:tabs>
        <w:ind w:left="540"/>
        <w:jc w:val="thaiDistribute"/>
        <w:rPr>
          <w:rFonts w:ascii="Angsana New" w:eastAsia="MS Mincho" w:hAnsi="Angsana New"/>
          <w:sz w:val="16"/>
          <w:szCs w:val="16"/>
          <w:lang w:val="th-TH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082"/>
        <w:gridCol w:w="1898"/>
        <w:gridCol w:w="222"/>
        <w:gridCol w:w="1806"/>
      </w:tblGrid>
      <w:tr w:rsidR="00AD04C2" w:rsidRPr="001A5159" w14:paraId="5FB7E4B5" w14:textId="77777777" w:rsidTr="00436338">
        <w:trPr>
          <w:trHeight w:val="380"/>
        </w:trPr>
        <w:tc>
          <w:tcPr>
            <w:tcW w:w="0" w:type="auto"/>
          </w:tcPr>
          <w:p w14:paraId="2C98FB4E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0" w:type="auto"/>
            <w:vAlign w:val="center"/>
          </w:tcPr>
          <w:p w14:paraId="49713259" w14:textId="7D63121E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0" w:type="auto"/>
          </w:tcPr>
          <w:p w14:paraId="1E16D571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0" w:type="auto"/>
            <w:vAlign w:val="center"/>
          </w:tcPr>
          <w:p w14:paraId="16A554EE" w14:textId="392F7CE5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AD04C2" w:rsidRPr="001A5159" w14:paraId="0EC0A34F" w14:textId="77777777" w:rsidTr="00436338">
        <w:trPr>
          <w:trHeight w:val="380"/>
        </w:trPr>
        <w:tc>
          <w:tcPr>
            <w:tcW w:w="0" w:type="auto"/>
          </w:tcPr>
          <w:p w14:paraId="425F8B69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0" w:type="auto"/>
            <w:vAlign w:val="center"/>
          </w:tcPr>
          <w:p w14:paraId="66741488" w14:textId="530774B4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0" w:type="auto"/>
          </w:tcPr>
          <w:p w14:paraId="0E4499FF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0" w:type="auto"/>
            <w:vAlign w:val="center"/>
          </w:tcPr>
          <w:p w14:paraId="78D49763" w14:textId="2AFE5973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</w:p>
        </w:tc>
      </w:tr>
      <w:tr w:rsidR="00AD04C2" w:rsidRPr="001A5159" w14:paraId="55F03FC6" w14:textId="77777777" w:rsidTr="00436338">
        <w:trPr>
          <w:trHeight w:val="380"/>
        </w:trPr>
        <w:tc>
          <w:tcPr>
            <w:tcW w:w="0" w:type="auto"/>
          </w:tcPr>
          <w:p w14:paraId="169FB33F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0" w:type="auto"/>
            <w:vAlign w:val="center"/>
          </w:tcPr>
          <w:p w14:paraId="07AC3867" w14:textId="31860463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1A515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0" w:type="auto"/>
          </w:tcPr>
          <w:p w14:paraId="74FC89F4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0" w:type="auto"/>
            <w:vAlign w:val="center"/>
          </w:tcPr>
          <w:p w14:paraId="17453ADF" w14:textId="7ABA68BE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1A515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D04C2" w:rsidRPr="001A5159" w14:paraId="6FC36405" w14:textId="77777777" w:rsidTr="00436338">
        <w:trPr>
          <w:trHeight w:val="380"/>
        </w:trPr>
        <w:tc>
          <w:tcPr>
            <w:tcW w:w="0" w:type="auto"/>
          </w:tcPr>
          <w:p w14:paraId="4628DAE6" w14:textId="77777777" w:rsidR="007250DA" w:rsidRPr="001A5159" w:rsidRDefault="007250DA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0" w:type="auto"/>
            <w:gridSpan w:val="3"/>
            <w:vAlign w:val="center"/>
          </w:tcPr>
          <w:p w14:paraId="2CD12D4B" w14:textId="6D071AAD" w:rsidR="007250DA" w:rsidRPr="001A5159" w:rsidRDefault="007250DA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04C2" w:rsidRPr="001A5159" w14:paraId="42FCD8E5" w14:textId="77777777" w:rsidTr="00436338">
        <w:trPr>
          <w:trHeight w:val="418"/>
        </w:trPr>
        <w:tc>
          <w:tcPr>
            <w:tcW w:w="0" w:type="auto"/>
            <w:vAlign w:val="center"/>
          </w:tcPr>
          <w:p w14:paraId="35E1027D" w14:textId="77777777" w:rsidR="007250DA" w:rsidRPr="001A5159" w:rsidRDefault="007250DA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งบกำไรขาดทุนรวม</w:t>
            </w:r>
          </w:p>
        </w:tc>
        <w:tc>
          <w:tcPr>
            <w:tcW w:w="0" w:type="auto"/>
          </w:tcPr>
          <w:p w14:paraId="61DAA224" w14:textId="77777777" w:rsidR="007250DA" w:rsidRPr="001A5159" w:rsidRDefault="007250DA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</w:tcPr>
          <w:p w14:paraId="297673C4" w14:textId="77777777" w:rsidR="007250DA" w:rsidRPr="001A5159" w:rsidRDefault="007250DA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</w:tcPr>
          <w:p w14:paraId="1B8B1DA4" w14:textId="7DA7CD28" w:rsidR="007250DA" w:rsidRPr="001A5159" w:rsidRDefault="007250DA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4C2" w:rsidRPr="001A5159" w14:paraId="1DB19C1E" w14:textId="77777777" w:rsidTr="00436338">
        <w:trPr>
          <w:trHeight w:val="418"/>
        </w:trPr>
        <w:tc>
          <w:tcPr>
            <w:tcW w:w="0" w:type="auto"/>
            <w:shd w:val="clear" w:color="auto" w:fill="auto"/>
            <w:vAlign w:val="center"/>
          </w:tcPr>
          <w:p w14:paraId="7919AB7F" w14:textId="41D5778A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ต้นทุนขายและต้นทุนการให้บริการเพิ่มขึ้น</w:t>
            </w:r>
          </w:p>
        </w:tc>
        <w:tc>
          <w:tcPr>
            <w:tcW w:w="0" w:type="auto"/>
            <w:vAlign w:val="center"/>
          </w:tcPr>
          <w:p w14:paraId="6F55F189" w14:textId="4BD9A0F6" w:rsidR="007250DA" w:rsidRPr="001A5159" w:rsidRDefault="00BE57EB" w:rsidP="00BD7BA3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right="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5159">
              <w:rPr>
                <w:rFonts w:ascii="Angsana New" w:hAnsi="Angsana New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0" w:type="auto"/>
          </w:tcPr>
          <w:p w14:paraId="06F42F06" w14:textId="77777777" w:rsidR="007250DA" w:rsidRPr="001A5159" w:rsidRDefault="007250DA" w:rsidP="007250DA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right="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0" w:type="auto"/>
            <w:vAlign w:val="center"/>
          </w:tcPr>
          <w:p w14:paraId="4F201AD1" w14:textId="67A4A705" w:rsidR="007250DA" w:rsidRPr="001A5159" w:rsidRDefault="008337F3" w:rsidP="007250DA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right="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5159">
              <w:rPr>
                <w:rFonts w:ascii="Angsana New" w:hAnsi="Angsana New"/>
                <w:sz w:val="30"/>
                <w:szCs w:val="30"/>
                <w:lang w:val="en-US" w:bidi="th-TH"/>
              </w:rPr>
              <w:t>2,273</w:t>
            </w:r>
          </w:p>
        </w:tc>
      </w:tr>
      <w:tr w:rsidR="00AD04C2" w:rsidRPr="001A5159" w14:paraId="1E9325DF" w14:textId="77777777" w:rsidTr="00436338">
        <w:trPr>
          <w:trHeight w:val="418"/>
        </w:trPr>
        <w:tc>
          <w:tcPr>
            <w:tcW w:w="0" w:type="auto"/>
            <w:shd w:val="clear" w:color="auto" w:fill="auto"/>
            <w:vAlign w:val="center"/>
          </w:tcPr>
          <w:p w14:paraId="269ABE99" w14:textId="7F97ACB9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  <w:r w:rsidR="008337F3" w:rsidRPr="001A515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0" w:type="auto"/>
            <w:vAlign w:val="center"/>
          </w:tcPr>
          <w:p w14:paraId="26C1391E" w14:textId="75D96BF0" w:rsidR="007250DA" w:rsidRPr="001A5159" w:rsidRDefault="00F07A96" w:rsidP="00BD7BA3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right="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BE57EB" w:rsidRPr="001A5159">
              <w:rPr>
                <w:rFonts w:ascii="Angsana New" w:hAnsi="Angsana New"/>
                <w:sz w:val="30"/>
                <w:szCs w:val="30"/>
                <w:lang w:val="en-US" w:bidi="th-TH"/>
              </w:rPr>
              <w:t>249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0" w:type="auto"/>
          </w:tcPr>
          <w:p w14:paraId="4104BD08" w14:textId="77777777" w:rsidR="007250DA" w:rsidRPr="001A5159" w:rsidRDefault="007250DA" w:rsidP="007250DA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0" w:type="auto"/>
            <w:vAlign w:val="center"/>
          </w:tcPr>
          <w:p w14:paraId="5DB908CA" w14:textId="36E01916" w:rsidR="007250DA" w:rsidRPr="001A5159" w:rsidRDefault="00BE57EB" w:rsidP="007250DA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515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337F3" w:rsidRPr="001A5159">
              <w:rPr>
                <w:rFonts w:ascii="Angsana New" w:hAnsi="Angsana New"/>
                <w:sz w:val="30"/>
                <w:szCs w:val="30"/>
                <w:lang w:val="en-US" w:bidi="th-TH"/>
              </w:rPr>
              <w:t>571</w:t>
            </w:r>
            <w:r w:rsidRPr="001A515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D04C2" w:rsidRPr="001A5159" w14:paraId="75662CFC" w14:textId="77777777" w:rsidTr="00436338">
        <w:trPr>
          <w:trHeight w:val="418"/>
        </w:trPr>
        <w:tc>
          <w:tcPr>
            <w:tcW w:w="0" w:type="auto"/>
            <w:shd w:val="clear" w:color="auto" w:fill="auto"/>
            <w:vAlign w:val="center"/>
          </w:tcPr>
          <w:p w14:paraId="41BEFCB8" w14:textId="1E137938" w:rsidR="007250DA" w:rsidRPr="001A5159" w:rsidRDefault="00BE57EB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7250DA" w:rsidRPr="001A515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  <w:r w:rsidR="00436338" w:rsidRPr="001A515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3C4043" w:rsidRPr="001A51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C4043" w:rsidRPr="001A5159">
              <w:rPr>
                <w:rFonts w:ascii="Angsana New" w:hAnsi="Angsana New"/>
                <w:sz w:val="30"/>
                <w:szCs w:val="30"/>
              </w:rPr>
              <w:t>(</w:t>
            </w:r>
            <w:r w:rsidR="00436338" w:rsidRPr="001A515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3C4043" w:rsidRPr="001A515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D7D7599" w14:textId="1E2FEF83" w:rsidR="007250DA" w:rsidRPr="001A5159" w:rsidRDefault="00E643CB" w:rsidP="00BD7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0" w:type="auto"/>
          </w:tcPr>
          <w:p w14:paraId="13DA373C" w14:textId="77777777" w:rsidR="007250DA" w:rsidRPr="001A5159" w:rsidRDefault="007250DA" w:rsidP="007250DA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0" w:type="auto"/>
            <w:vAlign w:val="center"/>
          </w:tcPr>
          <w:p w14:paraId="11153385" w14:textId="2BAC3981" w:rsidR="007250DA" w:rsidRPr="001A5159" w:rsidRDefault="00BE57EB" w:rsidP="007250DA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515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C4043" w:rsidRPr="001A5159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  <w:r w:rsidRPr="001A515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D04C2" w:rsidRPr="001A5159" w14:paraId="04C7658E" w14:textId="77777777" w:rsidTr="00436338">
        <w:trPr>
          <w:trHeight w:val="418"/>
        </w:trPr>
        <w:tc>
          <w:tcPr>
            <w:tcW w:w="0" w:type="auto"/>
            <w:shd w:val="clear" w:color="auto" w:fill="auto"/>
            <w:vAlign w:val="center"/>
          </w:tcPr>
          <w:p w14:paraId="6BD8BE2C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กำไรสำหรับงวดลดลง</w: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C419D1" w14:textId="4B5D5548" w:rsidR="007250DA" w:rsidRPr="001A5159" w:rsidRDefault="003C4043" w:rsidP="00BD7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(10)</w:t>
            </w:r>
          </w:p>
        </w:tc>
        <w:tc>
          <w:tcPr>
            <w:tcW w:w="0" w:type="auto"/>
          </w:tcPr>
          <w:p w14:paraId="65D837F6" w14:textId="77777777" w:rsidR="007250DA" w:rsidRPr="001A5159" w:rsidRDefault="007250DA" w:rsidP="007250DA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1F59DE" w14:textId="08976CFE" w:rsidR="007250DA" w:rsidRPr="001A5159" w:rsidRDefault="003C4043" w:rsidP="007250DA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(1,626)</w:t>
            </w:r>
          </w:p>
        </w:tc>
      </w:tr>
      <w:tr w:rsidR="00AD04C2" w:rsidRPr="001A5159" w14:paraId="634C92ED" w14:textId="77777777" w:rsidTr="00436338">
        <w:trPr>
          <w:trHeight w:val="197"/>
        </w:trPr>
        <w:tc>
          <w:tcPr>
            <w:tcW w:w="0" w:type="auto"/>
            <w:vAlign w:val="center"/>
          </w:tcPr>
          <w:p w14:paraId="708FAC22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5BE747FC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</w:tcPr>
          <w:p w14:paraId="7E30A6F9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</w:tcPr>
          <w:p w14:paraId="52C17905" w14:textId="32E7B5A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4C2" w:rsidRPr="001A5159" w14:paraId="771C3F74" w14:textId="77777777" w:rsidTr="0006085D">
        <w:trPr>
          <w:trHeight w:val="418"/>
        </w:trPr>
        <w:tc>
          <w:tcPr>
            <w:tcW w:w="0" w:type="auto"/>
            <w:vAlign w:val="center"/>
          </w:tcPr>
          <w:p w14:paraId="0BAD6D56" w14:textId="77777777" w:rsidR="0006085D" w:rsidRPr="001A5159" w:rsidRDefault="0006085D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กำไรต่อหุ้นลดลง </w:t>
            </w:r>
            <w:r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898" w:type="dxa"/>
            <w:vAlign w:val="center"/>
          </w:tcPr>
          <w:p w14:paraId="620A51E3" w14:textId="191DABC8" w:rsidR="0006085D" w:rsidRPr="001A5159" w:rsidRDefault="00BD7BA3" w:rsidP="00BD7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6085D" w:rsidRPr="001A5159">
              <w:rPr>
                <w:rFonts w:ascii="Angsana New" w:hAnsi="Angsana New"/>
                <w:sz w:val="30"/>
                <w:szCs w:val="30"/>
              </w:rPr>
              <w:t>(0.00)</w:t>
            </w:r>
          </w:p>
        </w:tc>
        <w:tc>
          <w:tcPr>
            <w:tcW w:w="0" w:type="auto"/>
          </w:tcPr>
          <w:p w14:paraId="4D528809" w14:textId="77777777" w:rsidR="0006085D" w:rsidRPr="001A5159" w:rsidRDefault="0006085D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  <w:vAlign w:val="center"/>
          </w:tcPr>
          <w:p w14:paraId="40F44C34" w14:textId="4DCB9E6D" w:rsidR="0006085D" w:rsidRPr="001A5159" w:rsidRDefault="0006085D" w:rsidP="00BD7BA3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(0.36)</w:t>
            </w:r>
          </w:p>
        </w:tc>
      </w:tr>
      <w:tr w:rsidR="00AD04C2" w:rsidRPr="001A5159" w14:paraId="41945F40" w14:textId="77777777" w:rsidTr="00436338">
        <w:trPr>
          <w:trHeight w:val="218"/>
        </w:trPr>
        <w:tc>
          <w:tcPr>
            <w:tcW w:w="0" w:type="auto"/>
            <w:vAlign w:val="center"/>
          </w:tcPr>
          <w:p w14:paraId="11BB39CF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0" w:type="auto"/>
          </w:tcPr>
          <w:p w14:paraId="36E880FC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</w:tcPr>
          <w:p w14:paraId="2A674BA9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</w:tcPr>
          <w:p w14:paraId="10A914EC" w14:textId="7239B1CF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4C2" w:rsidRPr="001A5159" w14:paraId="55C7DF29" w14:textId="77777777" w:rsidTr="00436338">
        <w:trPr>
          <w:trHeight w:val="418"/>
        </w:trPr>
        <w:tc>
          <w:tcPr>
            <w:tcW w:w="0" w:type="auto"/>
            <w:vAlign w:val="center"/>
          </w:tcPr>
          <w:p w14:paraId="7416F8F5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งบกำไรขาดทุนเบ็ดเสร็จรวม</w:t>
            </w:r>
          </w:p>
        </w:tc>
        <w:tc>
          <w:tcPr>
            <w:tcW w:w="0" w:type="auto"/>
          </w:tcPr>
          <w:p w14:paraId="22AA351A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</w:tcPr>
          <w:p w14:paraId="21E4F075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</w:tcPr>
          <w:p w14:paraId="76C3EF7F" w14:textId="57CE56CE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4C2" w:rsidRPr="001A5159" w14:paraId="18BAE9F6" w14:textId="77777777" w:rsidTr="00436338">
        <w:trPr>
          <w:trHeight w:val="209"/>
        </w:trPr>
        <w:tc>
          <w:tcPr>
            <w:tcW w:w="0" w:type="auto"/>
            <w:vAlign w:val="center"/>
          </w:tcPr>
          <w:p w14:paraId="482C1848" w14:textId="77777777" w:rsidR="007250DA" w:rsidRPr="001A5159" w:rsidRDefault="007250DA" w:rsidP="006C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0" w:type="auto"/>
          </w:tcPr>
          <w:p w14:paraId="175FF62E" w14:textId="77777777" w:rsidR="007250DA" w:rsidRPr="001A5159" w:rsidRDefault="007250DA" w:rsidP="006C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0" w:type="auto"/>
          </w:tcPr>
          <w:p w14:paraId="27F69EC8" w14:textId="77777777" w:rsidR="007250DA" w:rsidRPr="001A5159" w:rsidRDefault="007250DA" w:rsidP="006C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0" w:type="auto"/>
          </w:tcPr>
          <w:p w14:paraId="57740399" w14:textId="66E98740" w:rsidR="007250DA" w:rsidRPr="001A5159" w:rsidRDefault="007250DA" w:rsidP="006C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D04C2" w:rsidRPr="001A5159" w14:paraId="534891D6" w14:textId="77777777" w:rsidTr="00436338">
        <w:trPr>
          <w:trHeight w:val="418"/>
        </w:trPr>
        <w:tc>
          <w:tcPr>
            <w:tcW w:w="0" w:type="auto"/>
            <w:vAlign w:val="center"/>
          </w:tcPr>
          <w:p w14:paraId="6FC903D4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กำไรสำหรับงวดลดลง</w:t>
            </w:r>
          </w:p>
        </w:tc>
        <w:tc>
          <w:tcPr>
            <w:tcW w:w="0" w:type="auto"/>
            <w:vAlign w:val="center"/>
          </w:tcPr>
          <w:p w14:paraId="28C7A9B1" w14:textId="5404F796" w:rsidR="007250DA" w:rsidRPr="001A5159" w:rsidRDefault="007E31DB" w:rsidP="00BD7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0" w:type="auto"/>
          </w:tcPr>
          <w:p w14:paraId="297B7950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  <w:vAlign w:val="center"/>
          </w:tcPr>
          <w:p w14:paraId="0EC5BF4C" w14:textId="4695A03A" w:rsidR="007250DA" w:rsidRPr="001A5159" w:rsidRDefault="007E31DB" w:rsidP="00BD7BA3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5159">
              <w:rPr>
                <w:rFonts w:ascii="Angsana New" w:hAnsi="Angsana New"/>
                <w:sz w:val="30"/>
                <w:szCs w:val="30"/>
                <w:lang w:val="en-US" w:bidi="th-TH"/>
              </w:rPr>
              <w:t>(1,626)</w:t>
            </w:r>
          </w:p>
        </w:tc>
      </w:tr>
      <w:tr w:rsidR="00AD04C2" w:rsidRPr="001A5159" w14:paraId="0F38C55C" w14:textId="77777777" w:rsidTr="00436338">
        <w:trPr>
          <w:trHeight w:val="218"/>
        </w:trPr>
        <w:tc>
          <w:tcPr>
            <w:tcW w:w="0" w:type="auto"/>
            <w:vAlign w:val="center"/>
          </w:tcPr>
          <w:p w14:paraId="220FA6AB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0" w:type="auto"/>
          </w:tcPr>
          <w:p w14:paraId="5A8984A1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0" w:type="auto"/>
          </w:tcPr>
          <w:p w14:paraId="1FC26253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0" w:type="auto"/>
          </w:tcPr>
          <w:p w14:paraId="68B1FCB6" w14:textId="00E9ADEF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D04C2" w:rsidRPr="001A5159" w14:paraId="42DC1746" w14:textId="77777777" w:rsidTr="00436338">
        <w:trPr>
          <w:trHeight w:val="418"/>
        </w:trPr>
        <w:tc>
          <w:tcPr>
            <w:tcW w:w="0" w:type="auto"/>
            <w:vAlign w:val="center"/>
          </w:tcPr>
          <w:p w14:paraId="0FF81BD6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 (ขาดทุน) เบ็ดเสร็จอื่น</w:t>
            </w:r>
          </w:p>
        </w:tc>
        <w:tc>
          <w:tcPr>
            <w:tcW w:w="0" w:type="auto"/>
          </w:tcPr>
          <w:p w14:paraId="12E576CF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</w:tcPr>
          <w:p w14:paraId="3E326982" w14:textId="77777777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</w:tcPr>
          <w:p w14:paraId="080BAC42" w14:textId="7F42BBFA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4C2" w:rsidRPr="001A5159" w14:paraId="13857674" w14:textId="77777777" w:rsidTr="00436338">
        <w:trPr>
          <w:trHeight w:val="418"/>
        </w:trPr>
        <w:tc>
          <w:tcPr>
            <w:tcW w:w="0" w:type="auto"/>
            <w:shd w:val="clear" w:color="auto" w:fill="auto"/>
            <w:vAlign w:val="center"/>
          </w:tcPr>
          <w:p w14:paraId="1075B438" w14:textId="019277C2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ผลต่างของอัตราแลกเปลี่ยนจากการแปลงค่างบการเงินเพิ่มขึ้น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C5EC439" w14:textId="6D85C432" w:rsidR="007250DA" w:rsidRPr="001A5159" w:rsidRDefault="007E31DB" w:rsidP="00BD7BA3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right="16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0" w:type="auto"/>
          </w:tcPr>
          <w:p w14:paraId="24FEC170" w14:textId="77777777" w:rsidR="007250DA" w:rsidRPr="001A5159" w:rsidRDefault="007250DA" w:rsidP="007250DA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right="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0" w:type="auto"/>
            <w:vAlign w:val="center"/>
          </w:tcPr>
          <w:p w14:paraId="7A9A7B9F" w14:textId="350A7959" w:rsidR="007250DA" w:rsidRPr="001A5159" w:rsidRDefault="007E31DB" w:rsidP="007250DA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right="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5159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</w:tr>
      <w:tr w:rsidR="007250DA" w:rsidRPr="001A5159" w14:paraId="60802527" w14:textId="77777777" w:rsidTr="00436338">
        <w:trPr>
          <w:trHeight w:val="418"/>
        </w:trPr>
        <w:tc>
          <w:tcPr>
            <w:tcW w:w="0" w:type="auto"/>
            <w:shd w:val="clear" w:color="auto" w:fill="auto"/>
            <w:vAlign w:val="center"/>
          </w:tcPr>
          <w:p w14:paraId="021E0501" w14:textId="11FBE71D" w:rsidR="007250DA" w:rsidRPr="001A5159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(ขาดทุน) เบ็ดเสร็จรวมสำหรับงวด</w:t>
            </w:r>
            <w:r w:rsidR="00F07A96"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เพิ่มขึ้น (</w:t>
            </w: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ลดลง</w:t>
            </w:r>
            <w:r w:rsidR="00F07A96"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="00436338"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7933BA" w14:textId="74D6B61B" w:rsidR="007250DA" w:rsidRPr="001A5159" w:rsidRDefault="007E31DB" w:rsidP="00BD7BA3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0" w:type="auto"/>
          </w:tcPr>
          <w:p w14:paraId="78234A5A" w14:textId="77777777" w:rsidR="007250DA" w:rsidRPr="001A5159" w:rsidRDefault="007250DA" w:rsidP="007250DA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C26A97" w14:textId="2788A7CB" w:rsidR="007250DA" w:rsidRPr="001A5159" w:rsidRDefault="007E31DB" w:rsidP="007250DA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(1,600)</w:t>
            </w:r>
          </w:p>
        </w:tc>
      </w:tr>
    </w:tbl>
    <w:p w14:paraId="099AE1AE" w14:textId="77777777" w:rsidR="00CB04A7" w:rsidRPr="001A5159" w:rsidRDefault="00CB04A7" w:rsidP="000E553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</w:rPr>
      </w:pPr>
    </w:p>
    <w:p w14:paraId="789D708D" w14:textId="046AA375" w:rsidR="000E5537" w:rsidRPr="001A5159" w:rsidRDefault="000E5537" w:rsidP="000E5537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การรับโอนกิจการ</w:t>
      </w:r>
    </w:p>
    <w:p w14:paraId="0A0D663F" w14:textId="62785008" w:rsidR="000E5537" w:rsidRPr="001A5159" w:rsidRDefault="000E5537" w:rsidP="000E553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</w:rPr>
      </w:pPr>
    </w:p>
    <w:p w14:paraId="3B56A6FF" w14:textId="77777777" w:rsidR="00EA7603" w:rsidRPr="001A5159" w:rsidRDefault="00EA7603" w:rsidP="00332DFE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ในการประชุมคณะกรรมการของบริษัท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เมื่อวันที่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/>
          <w:spacing w:val="-4"/>
          <w:sz w:val="30"/>
          <w:szCs w:val="30"/>
          <w:lang w:bidi="th-TH"/>
        </w:rPr>
        <w:t>13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ธันวาคม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/>
          <w:spacing w:val="-4"/>
          <w:sz w:val="30"/>
          <w:szCs w:val="30"/>
          <w:lang w:bidi="th-TH"/>
        </w:rPr>
        <w:t>2564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คณะกรรมการได้มีมติอนุมัติการรับโอนกิจการทั้งหมดหรือบางส่วน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และการเลิกกิจการของบริษัทย่อยที่บริษัทเป็นผู้ถือหุ้นร้อยละ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/>
          <w:spacing w:val="-4"/>
          <w:sz w:val="30"/>
          <w:szCs w:val="30"/>
          <w:lang w:bidi="th-TH"/>
        </w:rPr>
        <w:t>100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ทั้งทางตรงและทางอ้อม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โดยการปรับโครงสร้างการดำเนินธุรกิจดังกล่าวสามารถสนับสนุนกลยุทธ์ระยะยาวของบริษัทได้ดียิ่งขึ้น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ได้แก่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การขยายธุรกิจไปต่างประเทศ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การขายและการพัฒนาผลิตภัณฑ์ให้มีมูลค่าสูง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(</w:t>
      </w:r>
      <w:r w:rsidRPr="001A5159">
        <w:rPr>
          <w:rFonts w:ascii="Angsana New" w:hAnsi="Angsana New"/>
          <w:spacing w:val="-4"/>
          <w:sz w:val="30"/>
          <w:szCs w:val="30"/>
          <w:lang w:bidi="th-TH"/>
        </w:rPr>
        <w:t xml:space="preserve">High Value Products)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การเพิ่มประสิทธิภาพในการกำกับดูแลบริษัทในกลุ่มทั้งในและต่างประเทศ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ตลอดจนสนับสนุนกลยุทธ์ด้านความยั่งยืน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(</w:t>
      </w:r>
      <w:r w:rsidRPr="001A5159">
        <w:rPr>
          <w:rFonts w:ascii="Angsana New" w:hAnsi="Angsana New"/>
          <w:spacing w:val="-4"/>
          <w:sz w:val="30"/>
          <w:szCs w:val="30"/>
          <w:lang w:bidi="th-TH"/>
        </w:rPr>
        <w:t>Sustainability)</w:t>
      </w:r>
    </w:p>
    <w:p w14:paraId="5E18980D" w14:textId="77777777" w:rsidR="00332DFE" w:rsidRPr="001A5159" w:rsidRDefault="00332DFE" w:rsidP="00332DFE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pacing w:val="-4"/>
          <w:szCs w:val="22"/>
          <w:lang w:bidi="th-TH"/>
        </w:rPr>
      </w:pPr>
    </w:p>
    <w:p w14:paraId="64043039" w14:textId="21F3BA7B" w:rsidR="00EA7603" w:rsidRPr="001A5159" w:rsidRDefault="00EA7603" w:rsidP="00332DFE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pacing w:val="-4"/>
          <w:sz w:val="30"/>
          <w:szCs w:val="30"/>
          <w:lang w:bidi="th-TH"/>
        </w:rPr>
      </w:pPr>
      <w:r w:rsidRPr="001A5159">
        <w:rPr>
          <w:rFonts w:ascii="Angsana New" w:hAnsi="Angsana New"/>
          <w:i/>
          <w:iCs/>
          <w:spacing w:val="-4"/>
          <w:sz w:val="30"/>
          <w:szCs w:val="30"/>
          <w:cs/>
          <w:lang w:bidi="th-TH"/>
        </w:rPr>
        <w:t xml:space="preserve">การรับโอนกิจการทั้งหมดของบริษัท </w:t>
      </w:r>
      <w:r w:rsidR="00D102BB" w:rsidRPr="001A5159">
        <w:rPr>
          <w:rFonts w:ascii="Angsana New" w:hAnsi="Angsana New" w:hint="cs"/>
          <w:i/>
          <w:iCs/>
          <w:spacing w:val="-4"/>
          <w:sz w:val="30"/>
          <w:szCs w:val="30"/>
          <w:cs/>
          <w:lang w:bidi="th-TH"/>
        </w:rPr>
        <w:t>พีทีที ฟีนอล</w:t>
      </w:r>
      <w:r w:rsidRPr="001A5159">
        <w:rPr>
          <w:rFonts w:ascii="Angsana New" w:hAnsi="Angsana New"/>
          <w:i/>
          <w:iCs/>
          <w:spacing w:val="-4"/>
          <w:sz w:val="30"/>
          <w:szCs w:val="30"/>
          <w:cs/>
          <w:lang w:bidi="th-TH"/>
        </w:rPr>
        <w:t xml:space="preserve"> จำกัด และบริษัท จีซี </w:t>
      </w:r>
      <w:r w:rsidR="00D102BB" w:rsidRPr="001A5159">
        <w:rPr>
          <w:rFonts w:ascii="Angsana New" w:hAnsi="Angsana New" w:hint="cs"/>
          <w:i/>
          <w:iCs/>
          <w:spacing w:val="-4"/>
          <w:sz w:val="30"/>
          <w:szCs w:val="30"/>
          <w:cs/>
          <w:lang w:bidi="th-TH"/>
        </w:rPr>
        <w:t>ออกซิเรน</w:t>
      </w:r>
      <w:r w:rsidRPr="001A5159">
        <w:rPr>
          <w:rFonts w:ascii="Angsana New" w:hAnsi="Angsana New"/>
          <w:i/>
          <w:iCs/>
          <w:spacing w:val="-4"/>
          <w:sz w:val="30"/>
          <w:szCs w:val="30"/>
          <w:cs/>
          <w:lang w:bidi="th-TH"/>
        </w:rPr>
        <w:t xml:space="preserve"> จำกัด</w:t>
      </w:r>
    </w:p>
    <w:p w14:paraId="593184AA" w14:textId="77777777" w:rsidR="006C2B6C" w:rsidRPr="001A5159" w:rsidRDefault="006C2B6C" w:rsidP="00EA760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pacing w:val="-4"/>
          <w:szCs w:val="22"/>
          <w:lang w:bidi="th-TH"/>
        </w:rPr>
      </w:pPr>
    </w:p>
    <w:p w14:paraId="66CCAAE0" w14:textId="1C1B2A46" w:rsidR="00EA7603" w:rsidRPr="001A5159" w:rsidRDefault="00EA7603" w:rsidP="00EA760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การรับโอนกิจการทั้งหมดของบริษัท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D102BB"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พีทีที</w:t>
      </w:r>
      <w:r w:rsidR="00D102BB"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D102BB"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ฟีนอล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จำกัด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และบริษัท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bookmarkStart w:id="3" w:name="_Hlk130672689"/>
      <w:r w:rsidR="00D102BB"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จีซี</w:t>
      </w:r>
      <w:r w:rsidR="00D102BB"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D102BB"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ออกซิเรน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จำกัด</w:t>
      </w:r>
      <w:bookmarkEnd w:id="3"/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มาที่บริษัท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เป็นส่วนหนึ่งของแผนการปรับโครงสร้างดังกล่าว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โดยมีผลสมบูรณ์ตามกฎหมายเมื่อวันที่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050A95" w:rsidRPr="001A5159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D102BB"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กุมภาพันธ์ </w:t>
      </w:r>
      <w:r w:rsidR="00050A95" w:rsidRPr="001A5159">
        <w:rPr>
          <w:rFonts w:ascii="Angsana New" w:hAnsi="Angsana New"/>
          <w:spacing w:val="-4"/>
          <w:sz w:val="30"/>
          <w:szCs w:val="30"/>
          <w:lang w:val="en-US" w:bidi="th-TH"/>
        </w:rPr>
        <w:t>256</w:t>
      </w:r>
      <w:r w:rsidR="00D102BB" w:rsidRPr="001A5159">
        <w:rPr>
          <w:rFonts w:ascii="Angsana New" w:hAnsi="Angsana New"/>
          <w:spacing w:val="-4"/>
          <w:sz w:val="30"/>
          <w:szCs w:val="30"/>
          <w:lang w:val="en-US" w:bidi="th-TH"/>
        </w:rPr>
        <w:t>6</w:t>
      </w:r>
    </w:p>
    <w:p w14:paraId="6A3A99BD" w14:textId="1598E4E9" w:rsidR="000E5537" w:rsidRPr="001A5159" w:rsidRDefault="000E5537" w:rsidP="0033369C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ข้อมูลของสิ่งตอบแทนที่โอนให้และมูลค่าตามบัญชีที่รับรู้สำหรับสินทรัพย์ที่ได้มาและหนี้สินที่รับมา</w:t>
      </w:r>
      <w:r w:rsidRPr="001A515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ณ</w:t>
      </w:r>
      <w:r w:rsidRPr="001A515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วันที่</w:t>
      </w:r>
      <w:r w:rsidR="0033369C" w:rsidRPr="001A5159">
        <w:rPr>
          <w:rFonts w:ascii="Angsana New" w:hAnsi="Angsana New"/>
          <w:spacing w:val="-4"/>
          <w:sz w:val="30"/>
          <w:szCs w:val="30"/>
        </w:rPr>
        <w:t xml:space="preserve"> </w:t>
      </w:r>
      <w:r w:rsidR="00272035" w:rsidRPr="001A5159">
        <w:rPr>
          <w:rFonts w:ascii="Angsana New" w:hAnsi="Angsana New"/>
          <w:spacing w:val="-4"/>
          <w:sz w:val="30"/>
          <w:szCs w:val="30"/>
        </w:rPr>
        <w:br/>
      </w:r>
      <w:r w:rsidR="00242941" w:rsidRPr="001A5159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="0033369C" w:rsidRPr="001A5159">
        <w:rPr>
          <w:rFonts w:ascii="Angsana New" w:hAnsi="Angsana New"/>
          <w:spacing w:val="-4"/>
          <w:sz w:val="30"/>
          <w:szCs w:val="30"/>
        </w:rPr>
        <w:t xml:space="preserve"> </w:t>
      </w:r>
      <w:r w:rsidR="00D102BB"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กุมภาพันธ์ </w:t>
      </w:r>
      <w:r w:rsidR="00D102BB" w:rsidRPr="001A5159">
        <w:rPr>
          <w:rFonts w:ascii="Angsana New" w:hAnsi="Angsana New"/>
          <w:spacing w:val="-4"/>
          <w:sz w:val="30"/>
          <w:szCs w:val="30"/>
          <w:lang w:val="en-US" w:bidi="th-TH"/>
        </w:rPr>
        <w:t>2566</w:t>
      </w:r>
      <w:r w:rsidR="0033369C" w:rsidRPr="001A5159">
        <w:rPr>
          <w:rFonts w:ascii="Angsana New" w:hAnsi="Angsana New"/>
          <w:spacing w:val="-4"/>
          <w:sz w:val="30"/>
          <w:szCs w:val="30"/>
        </w:rPr>
        <w:t xml:space="preserve"> </w:t>
      </w:r>
      <w:r w:rsidR="0033369C"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มีรายละเอียดดังนี้</w:t>
      </w:r>
    </w:p>
    <w:p w14:paraId="203565BA" w14:textId="3B8C51E9" w:rsidR="000E5537" w:rsidRPr="001A5159" w:rsidRDefault="000E5537" w:rsidP="0027203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48" w:type="dxa"/>
        <w:tblInd w:w="450" w:type="dxa"/>
        <w:tblLook w:val="01E0" w:firstRow="1" w:lastRow="1" w:firstColumn="1" w:lastColumn="1" w:noHBand="0" w:noVBand="0"/>
      </w:tblPr>
      <w:tblGrid>
        <w:gridCol w:w="3654"/>
        <w:gridCol w:w="252"/>
        <w:gridCol w:w="1530"/>
        <w:gridCol w:w="234"/>
        <w:gridCol w:w="1693"/>
        <w:gridCol w:w="251"/>
        <w:gridCol w:w="1534"/>
      </w:tblGrid>
      <w:tr w:rsidR="00AD04C2" w:rsidRPr="001A5159" w14:paraId="0BF24108" w14:textId="77777777" w:rsidTr="00F943C2">
        <w:trPr>
          <w:tblHeader/>
        </w:trPr>
        <w:tc>
          <w:tcPr>
            <w:tcW w:w="3662" w:type="dxa"/>
          </w:tcPr>
          <w:p w14:paraId="640C8FE1" w14:textId="77777777" w:rsidR="000E5537" w:rsidRPr="001A5159" w:rsidRDefault="000E553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50F88793" w14:textId="77777777" w:rsidR="000E5537" w:rsidRPr="001A5159" w:rsidRDefault="000E553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0A132A04" w14:textId="77777777" w:rsidR="00D102BB" w:rsidRPr="001A5159" w:rsidRDefault="00D102BB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1A515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บริษัท</w:t>
            </w:r>
            <w:r w:rsidRPr="001A515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</w:p>
          <w:p w14:paraId="6975EE43" w14:textId="78DE7A9F" w:rsidR="000E5537" w:rsidRPr="001A5159" w:rsidRDefault="00D102B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515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พีทีที</w:t>
            </w:r>
            <w:r w:rsidRPr="001A515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1A515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ฟีนอล</w:t>
            </w:r>
            <w:r w:rsidRPr="001A515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1A515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234" w:type="dxa"/>
            <w:vAlign w:val="bottom"/>
          </w:tcPr>
          <w:p w14:paraId="6C4274B3" w14:textId="77777777" w:rsidR="000E5537" w:rsidRPr="001A5159" w:rsidRDefault="000E553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5" w:type="dxa"/>
            <w:vAlign w:val="bottom"/>
            <w:hideMark/>
          </w:tcPr>
          <w:p w14:paraId="530CDB61" w14:textId="77777777" w:rsidR="00D102BB" w:rsidRPr="001A5159" w:rsidRDefault="00D102BB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1A515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บริษัท</w:t>
            </w:r>
            <w:r w:rsidRPr="001A515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</w:p>
          <w:p w14:paraId="4C83FA9A" w14:textId="6B4BB933" w:rsidR="000E5537" w:rsidRPr="001A5159" w:rsidRDefault="00D102B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515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จีซี</w:t>
            </w:r>
            <w:r w:rsidRPr="001A515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1A515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ออกซิเรน</w:t>
            </w:r>
            <w:r w:rsidRPr="001A515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1A515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251" w:type="dxa"/>
            <w:vAlign w:val="bottom"/>
          </w:tcPr>
          <w:p w14:paraId="7E31BE48" w14:textId="77777777" w:rsidR="000E5537" w:rsidRPr="001A5159" w:rsidRDefault="000E553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4" w:type="dxa"/>
            <w:vAlign w:val="bottom"/>
            <w:hideMark/>
          </w:tcPr>
          <w:p w14:paraId="555DD647" w14:textId="77777777" w:rsidR="000E5537" w:rsidRPr="001A5159" w:rsidRDefault="000E553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51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D04C2" w:rsidRPr="001A5159" w14:paraId="2991BE86" w14:textId="77777777" w:rsidTr="00F943C2">
        <w:trPr>
          <w:tblHeader/>
        </w:trPr>
        <w:tc>
          <w:tcPr>
            <w:tcW w:w="3662" w:type="dxa"/>
          </w:tcPr>
          <w:p w14:paraId="67B57E36" w14:textId="77777777" w:rsidR="000E5537" w:rsidRPr="001A5159" w:rsidRDefault="000E553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8B7C133" w14:textId="77777777" w:rsidR="000E5537" w:rsidRPr="001A5159" w:rsidRDefault="000E553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234" w:type="dxa"/>
            <w:gridSpan w:val="5"/>
            <w:hideMark/>
          </w:tcPr>
          <w:p w14:paraId="7C7B845C" w14:textId="77777777" w:rsidR="000E5537" w:rsidRPr="001A5159" w:rsidRDefault="000E553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A515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A515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1A515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D04C2" w:rsidRPr="001A5159" w14:paraId="2638B2A1" w14:textId="77777777" w:rsidTr="00F943C2">
        <w:tc>
          <w:tcPr>
            <w:tcW w:w="3662" w:type="dxa"/>
            <w:hideMark/>
          </w:tcPr>
          <w:p w14:paraId="4769674E" w14:textId="77777777" w:rsidR="00F943C2" w:rsidRPr="001A5159" w:rsidRDefault="00F943C2" w:rsidP="00F943C2">
            <w:pPr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" w:type="dxa"/>
          </w:tcPr>
          <w:p w14:paraId="31ACEA03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19A444A" w14:textId="794C95E1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2,223 </w:t>
            </w:r>
          </w:p>
        </w:tc>
        <w:tc>
          <w:tcPr>
            <w:tcW w:w="234" w:type="dxa"/>
          </w:tcPr>
          <w:p w14:paraId="263AA480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32C57F45" w14:textId="563177F0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2,957 </w:t>
            </w:r>
          </w:p>
        </w:tc>
        <w:tc>
          <w:tcPr>
            <w:tcW w:w="251" w:type="dxa"/>
          </w:tcPr>
          <w:p w14:paraId="5DB03974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4C990A9B" w14:textId="0FC8D6D8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5,180 </w:t>
            </w:r>
          </w:p>
        </w:tc>
      </w:tr>
      <w:tr w:rsidR="00AD04C2" w:rsidRPr="001A5159" w14:paraId="458D31D3" w14:textId="77777777" w:rsidTr="00F943C2">
        <w:trPr>
          <w:trHeight w:val="110"/>
        </w:trPr>
        <w:tc>
          <w:tcPr>
            <w:tcW w:w="3662" w:type="dxa"/>
            <w:hideMark/>
          </w:tcPr>
          <w:p w14:paraId="6829878D" w14:textId="77777777" w:rsidR="00F943C2" w:rsidRPr="001A5159" w:rsidRDefault="00F943C2" w:rsidP="00F943C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1C422DDA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1E5C0D0" w14:textId="0A1EDF63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3,527 </w:t>
            </w:r>
          </w:p>
        </w:tc>
        <w:tc>
          <w:tcPr>
            <w:tcW w:w="234" w:type="dxa"/>
          </w:tcPr>
          <w:p w14:paraId="5622C361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0EAE3596" w14:textId="42D31731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511 </w:t>
            </w:r>
          </w:p>
        </w:tc>
        <w:tc>
          <w:tcPr>
            <w:tcW w:w="251" w:type="dxa"/>
          </w:tcPr>
          <w:p w14:paraId="4C4A6AB2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5DEC1923" w14:textId="26E6C7B4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4,038 </w:t>
            </w:r>
          </w:p>
        </w:tc>
      </w:tr>
      <w:tr w:rsidR="00AD04C2" w:rsidRPr="001A5159" w14:paraId="19385A7B" w14:textId="77777777" w:rsidTr="00F943C2">
        <w:tc>
          <w:tcPr>
            <w:tcW w:w="3662" w:type="dxa"/>
            <w:hideMark/>
          </w:tcPr>
          <w:p w14:paraId="02F7D498" w14:textId="77777777" w:rsidR="00F943C2" w:rsidRPr="001A5159" w:rsidRDefault="00F943C2" w:rsidP="00F943C2">
            <w:pPr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2" w:type="dxa"/>
          </w:tcPr>
          <w:p w14:paraId="78A36FDB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071DF2" w14:textId="5D6C9C2D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1,825 </w:t>
            </w:r>
          </w:p>
        </w:tc>
        <w:tc>
          <w:tcPr>
            <w:tcW w:w="234" w:type="dxa"/>
          </w:tcPr>
          <w:p w14:paraId="7914A15B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277F1519" w14:textId="372D86F2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1,422 </w:t>
            </w:r>
          </w:p>
        </w:tc>
        <w:tc>
          <w:tcPr>
            <w:tcW w:w="251" w:type="dxa"/>
          </w:tcPr>
          <w:p w14:paraId="51592F6E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657D7683" w14:textId="7E8816CF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3,247 </w:t>
            </w:r>
          </w:p>
        </w:tc>
      </w:tr>
      <w:tr w:rsidR="00AD04C2" w:rsidRPr="001A5159" w14:paraId="27635C8D" w14:textId="77777777" w:rsidTr="00F943C2">
        <w:tc>
          <w:tcPr>
            <w:tcW w:w="3662" w:type="dxa"/>
            <w:hideMark/>
          </w:tcPr>
          <w:p w14:paraId="68197FCB" w14:textId="77777777" w:rsidR="00F943C2" w:rsidRPr="001A5159" w:rsidRDefault="00F943C2" w:rsidP="00F943C2">
            <w:pPr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2" w:type="dxa"/>
          </w:tcPr>
          <w:p w14:paraId="35487D9A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9075FDA" w14:textId="2AB04191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14,427 </w:t>
            </w:r>
          </w:p>
        </w:tc>
        <w:tc>
          <w:tcPr>
            <w:tcW w:w="234" w:type="dxa"/>
          </w:tcPr>
          <w:p w14:paraId="6AF4FF0A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53E92276" w14:textId="689ECB14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15,949 </w:t>
            </w:r>
          </w:p>
        </w:tc>
        <w:tc>
          <w:tcPr>
            <w:tcW w:w="251" w:type="dxa"/>
          </w:tcPr>
          <w:p w14:paraId="31DBDE36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5AE8932F" w14:textId="45DFFBE9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30,376 </w:t>
            </w:r>
          </w:p>
        </w:tc>
      </w:tr>
      <w:tr w:rsidR="00AD04C2" w:rsidRPr="001A5159" w14:paraId="4A109BD4" w14:textId="77777777" w:rsidTr="00F943C2">
        <w:tc>
          <w:tcPr>
            <w:tcW w:w="3662" w:type="dxa"/>
          </w:tcPr>
          <w:p w14:paraId="1A96A459" w14:textId="208F5FFB" w:rsidR="00F943C2" w:rsidRPr="001A5159" w:rsidRDefault="00F943C2" w:rsidP="00F943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A5159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52" w:type="dxa"/>
          </w:tcPr>
          <w:p w14:paraId="202BBBEF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8D582E3" w14:textId="46D01BA3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1,739 </w:t>
            </w:r>
          </w:p>
        </w:tc>
        <w:tc>
          <w:tcPr>
            <w:tcW w:w="234" w:type="dxa"/>
          </w:tcPr>
          <w:p w14:paraId="420B07BF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3C34F697" w14:textId="2EE19DF3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1,617 </w:t>
            </w:r>
          </w:p>
        </w:tc>
        <w:tc>
          <w:tcPr>
            <w:tcW w:w="251" w:type="dxa"/>
          </w:tcPr>
          <w:p w14:paraId="56E4CE47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22CA6850" w14:textId="3CCFE519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3,356 </w:t>
            </w:r>
          </w:p>
        </w:tc>
      </w:tr>
      <w:tr w:rsidR="00AD04C2" w:rsidRPr="001A5159" w14:paraId="2BF10C14" w14:textId="77777777" w:rsidTr="00F943C2">
        <w:tc>
          <w:tcPr>
            <w:tcW w:w="3662" w:type="dxa"/>
          </w:tcPr>
          <w:p w14:paraId="1505B0DB" w14:textId="2EE89D73" w:rsidR="00F943C2" w:rsidRPr="001A5159" w:rsidRDefault="00F943C2" w:rsidP="00F943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A5159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52" w:type="dxa"/>
          </w:tcPr>
          <w:p w14:paraId="165E7DE1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20FDCAE" w14:textId="38C10C64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944 </w:t>
            </w:r>
          </w:p>
        </w:tc>
        <w:tc>
          <w:tcPr>
            <w:tcW w:w="234" w:type="dxa"/>
          </w:tcPr>
          <w:p w14:paraId="7591E509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790C84B3" w14:textId="20754B65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687 </w:t>
            </w:r>
          </w:p>
        </w:tc>
        <w:tc>
          <w:tcPr>
            <w:tcW w:w="251" w:type="dxa"/>
          </w:tcPr>
          <w:p w14:paraId="704BBFBC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2507811D" w14:textId="0E94C68D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1,631 </w:t>
            </w:r>
          </w:p>
        </w:tc>
      </w:tr>
      <w:tr w:rsidR="00AD04C2" w:rsidRPr="001A5159" w14:paraId="46EF20EA" w14:textId="77777777" w:rsidTr="00F943C2">
        <w:tc>
          <w:tcPr>
            <w:tcW w:w="3662" w:type="dxa"/>
          </w:tcPr>
          <w:p w14:paraId="3D586C2B" w14:textId="09BD85CF" w:rsidR="00F943C2" w:rsidRPr="001A5159" w:rsidRDefault="00F943C2" w:rsidP="00F943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A5159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252" w:type="dxa"/>
          </w:tcPr>
          <w:p w14:paraId="043A8691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4490D17" w14:textId="61051970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193 </w:t>
            </w:r>
          </w:p>
        </w:tc>
        <w:tc>
          <w:tcPr>
            <w:tcW w:w="234" w:type="dxa"/>
          </w:tcPr>
          <w:p w14:paraId="11880FD6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2BD44E79" w14:textId="4EDA2C8B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52 </w:t>
            </w:r>
          </w:p>
        </w:tc>
        <w:tc>
          <w:tcPr>
            <w:tcW w:w="251" w:type="dxa"/>
          </w:tcPr>
          <w:p w14:paraId="0AD3479C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666EE25E" w14:textId="7C91DA39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245 </w:t>
            </w:r>
          </w:p>
        </w:tc>
      </w:tr>
      <w:tr w:rsidR="00AD04C2" w:rsidRPr="001A5159" w14:paraId="0D4B2249" w14:textId="77777777" w:rsidTr="00F943C2">
        <w:tc>
          <w:tcPr>
            <w:tcW w:w="3662" w:type="dxa"/>
            <w:hideMark/>
          </w:tcPr>
          <w:p w14:paraId="4BBD8B39" w14:textId="1A4213A6" w:rsidR="00F943C2" w:rsidRPr="001A5159" w:rsidRDefault="00F943C2" w:rsidP="00F943C2">
            <w:pPr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52" w:type="dxa"/>
          </w:tcPr>
          <w:p w14:paraId="4192F3BB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D2799" w14:textId="1BADD7F9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563 </w:t>
            </w:r>
          </w:p>
        </w:tc>
        <w:tc>
          <w:tcPr>
            <w:tcW w:w="234" w:type="dxa"/>
          </w:tcPr>
          <w:p w14:paraId="5104EA2E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8B922" w14:textId="22EBBBF2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337 </w:t>
            </w:r>
          </w:p>
        </w:tc>
        <w:tc>
          <w:tcPr>
            <w:tcW w:w="251" w:type="dxa"/>
          </w:tcPr>
          <w:p w14:paraId="32031FB3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3E168" w14:textId="026DB618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900 </w:t>
            </w:r>
          </w:p>
        </w:tc>
      </w:tr>
      <w:tr w:rsidR="00AD04C2" w:rsidRPr="001A5159" w14:paraId="35904304" w14:textId="77777777" w:rsidTr="00F943C2">
        <w:trPr>
          <w:trHeight w:val="217"/>
        </w:trPr>
        <w:tc>
          <w:tcPr>
            <w:tcW w:w="3662" w:type="dxa"/>
            <w:hideMark/>
          </w:tcPr>
          <w:p w14:paraId="66C28BB7" w14:textId="77777777" w:rsidR="00F943C2" w:rsidRPr="001A5159" w:rsidRDefault="00F943C2" w:rsidP="00F943C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1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252" w:type="dxa"/>
          </w:tcPr>
          <w:p w14:paraId="5076C804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77E427CD" w14:textId="77432FB7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1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25,441 </w:t>
            </w:r>
          </w:p>
        </w:tc>
        <w:tc>
          <w:tcPr>
            <w:tcW w:w="234" w:type="dxa"/>
          </w:tcPr>
          <w:p w14:paraId="06D7E853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</w:tcPr>
          <w:p w14:paraId="23F86D94" w14:textId="4895F886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1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23,532 </w:t>
            </w:r>
          </w:p>
        </w:tc>
        <w:tc>
          <w:tcPr>
            <w:tcW w:w="251" w:type="dxa"/>
          </w:tcPr>
          <w:p w14:paraId="0C908DCD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</w:tcPr>
          <w:p w14:paraId="209CAC72" w14:textId="45EF7416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1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48,973 </w:t>
            </w:r>
          </w:p>
        </w:tc>
      </w:tr>
      <w:tr w:rsidR="00AD04C2" w:rsidRPr="001A5159" w14:paraId="1AE7B98A" w14:textId="77777777" w:rsidTr="00F943C2">
        <w:tc>
          <w:tcPr>
            <w:tcW w:w="3662" w:type="dxa"/>
          </w:tcPr>
          <w:p w14:paraId="42EA4CC8" w14:textId="77777777" w:rsidR="00F943C2" w:rsidRPr="001A5159" w:rsidRDefault="00F943C2" w:rsidP="00F943C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" w:type="dxa"/>
          </w:tcPr>
          <w:p w14:paraId="31906A13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C423771" w14:textId="77777777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</w:tcPr>
          <w:p w14:paraId="6355AA0A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6869201E" w14:textId="77777777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" w:type="dxa"/>
          </w:tcPr>
          <w:p w14:paraId="2401FA9D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7AF81918" w14:textId="77777777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04C2" w:rsidRPr="001A5159" w14:paraId="42D9EB3E" w14:textId="77777777" w:rsidTr="00F943C2">
        <w:tc>
          <w:tcPr>
            <w:tcW w:w="3662" w:type="dxa"/>
          </w:tcPr>
          <w:p w14:paraId="49230C90" w14:textId="7C03FB0A" w:rsidR="00F943C2" w:rsidRPr="001A5159" w:rsidRDefault="00F943C2" w:rsidP="00F943C2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52" w:type="dxa"/>
          </w:tcPr>
          <w:p w14:paraId="60A5C4E8" w14:textId="77777777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27FD4E4" w14:textId="678A6B86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(2,312)</w:t>
            </w:r>
          </w:p>
        </w:tc>
        <w:tc>
          <w:tcPr>
            <w:tcW w:w="234" w:type="dxa"/>
          </w:tcPr>
          <w:p w14:paraId="0D171C27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4A9FB82B" w14:textId="3C6BFCB4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(617)</w:t>
            </w:r>
          </w:p>
        </w:tc>
        <w:tc>
          <w:tcPr>
            <w:tcW w:w="251" w:type="dxa"/>
          </w:tcPr>
          <w:p w14:paraId="6C6925B5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18D873A9" w14:textId="0E4540C5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(2,929)</w:t>
            </w:r>
          </w:p>
        </w:tc>
      </w:tr>
      <w:tr w:rsidR="00AD04C2" w:rsidRPr="001A5159" w14:paraId="07C039BB" w14:textId="77777777" w:rsidTr="00F943C2">
        <w:tc>
          <w:tcPr>
            <w:tcW w:w="3662" w:type="dxa"/>
          </w:tcPr>
          <w:p w14:paraId="0182EB98" w14:textId="77777777" w:rsidR="00F943C2" w:rsidRPr="001A5159" w:rsidRDefault="00F943C2" w:rsidP="00F943C2">
            <w:pPr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252" w:type="dxa"/>
          </w:tcPr>
          <w:p w14:paraId="1694DB7F" w14:textId="77777777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7B5503B" w14:textId="444BF12F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(8,061)</w:t>
            </w:r>
          </w:p>
        </w:tc>
        <w:tc>
          <w:tcPr>
            <w:tcW w:w="234" w:type="dxa"/>
          </w:tcPr>
          <w:p w14:paraId="31D3DC83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27BF4D21" w14:textId="15CA5EEF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(718)</w:t>
            </w:r>
          </w:p>
        </w:tc>
        <w:tc>
          <w:tcPr>
            <w:tcW w:w="251" w:type="dxa"/>
          </w:tcPr>
          <w:p w14:paraId="70FEC606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78FFC89D" w14:textId="11D288B5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(8,779)</w:t>
            </w:r>
          </w:p>
        </w:tc>
      </w:tr>
      <w:tr w:rsidR="00AD04C2" w:rsidRPr="001A5159" w14:paraId="11268030" w14:textId="77777777" w:rsidTr="00F943C2">
        <w:tc>
          <w:tcPr>
            <w:tcW w:w="3662" w:type="dxa"/>
          </w:tcPr>
          <w:p w14:paraId="4387CE5D" w14:textId="09AF308D" w:rsidR="00F943C2" w:rsidRPr="001A5159" w:rsidRDefault="00F943C2" w:rsidP="00F943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A515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52" w:type="dxa"/>
          </w:tcPr>
          <w:p w14:paraId="4C0490DD" w14:textId="77777777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6364846" w14:textId="30707B6E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234" w:type="dxa"/>
          </w:tcPr>
          <w:p w14:paraId="4B7F850A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761FA1C7" w14:textId="0FA8ACA0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(12,780)</w:t>
            </w:r>
          </w:p>
        </w:tc>
        <w:tc>
          <w:tcPr>
            <w:tcW w:w="251" w:type="dxa"/>
          </w:tcPr>
          <w:p w14:paraId="368E44A2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0AEBBFB7" w14:textId="54D331A3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(12,780)</w:t>
            </w:r>
          </w:p>
        </w:tc>
      </w:tr>
      <w:tr w:rsidR="00AD04C2" w:rsidRPr="001A5159" w14:paraId="50C80BE0" w14:textId="77777777" w:rsidTr="00F943C2">
        <w:tc>
          <w:tcPr>
            <w:tcW w:w="3662" w:type="dxa"/>
          </w:tcPr>
          <w:p w14:paraId="0D106777" w14:textId="34749871" w:rsidR="00F943C2" w:rsidRPr="001A5159" w:rsidRDefault="00F943C2" w:rsidP="00F943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A515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2" w:type="dxa"/>
          </w:tcPr>
          <w:p w14:paraId="495DF248" w14:textId="77777777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4249AE2" w14:textId="663BFF41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(1,755)</w:t>
            </w:r>
          </w:p>
        </w:tc>
        <w:tc>
          <w:tcPr>
            <w:tcW w:w="234" w:type="dxa"/>
          </w:tcPr>
          <w:p w14:paraId="7B56AB10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46ED7248" w14:textId="54F339A2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(1,694)</w:t>
            </w:r>
          </w:p>
        </w:tc>
        <w:tc>
          <w:tcPr>
            <w:tcW w:w="251" w:type="dxa"/>
          </w:tcPr>
          <w:p w14:paraId="1E461C89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02C16839" w14:textId="452428A9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(3,449)</w:t>
            </w:r>
          </w:p>
        </w:tc>
      </w:tr>
      <w:tr w:rsidR="00AD04C2" w:rsidRPr="001A5159" w14:paraId="12ECFDAF" w14:textId="77777777" w:rsidTr="00F943C2">
        <w:tc>
          <w:tcPr>
            <w:tcW w:w="3914" w:type="dxa"/>
            <w:gridSpan w:val="2"/>
          </w:tcPr>
          <w:p w14:paraId="4EB50667" w14:textId="1B78CE74" w:rsidR="00F943C2" w:rsidRPr="001A5159" w:rsidRDefault="00F943C2" w:rsidP="00F943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A5159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1C37B9B" w14:textId="5C0F84C6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234" w:type="dxa"/>
          </w:tcPr>
          <w:p w14:paraId="1369A927" w14:textId="4DA44A50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578AE75A" w14:textId="08E69F9E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251" w:type="dxa"/>
          </w:tcPr>
          <w:p w14:paraId="06DA4BA7" w14:textId="0FD02ECB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7F9504FB" w14:textId="25655230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</w:tr>
      <w:tr w:rsidR="00AD04C2" w:rsidRPr="001A5159" w14:paraId="482AA51F" w14:textId="77777777" w:rsidTr="00F943C2">
        <w:tc>
          <w:tcPr>
            <w:tcW w:w="3662" w:type="dxa"/>
          </w:tcPr>
          <w:p w14:paraId="69E3A887" w14:textId="77192090" w:rsidR="00F943C2" w:rsidRPr="001A5159" w:rsidRDefault="00F943C2" w:rsidP="00F943C2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A5159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52" w:type="dxa"/>
          </w:tcPr>
          <w:p w14:paraId="5DC5220D" w14:textId="77777777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EB832D9" w14:textId="390D75F2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(247)</w:t>
            </w:r>
          </w:p>
        </w:tc>
        <w:tc>
          <w:tcPr>
            <w:tcW w:w="234" w:type="dxa"/>
          </w:tcPr>
          <w:p w14:paraId="2B839EC7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bottom w:val="single" w:sz="4" w:space="0" w:color="auto"/>
              <w:right w:val="nil"/>
            </w:tcBorders>
          </w:tcPr>
          <w:p w14:paraId="736EFA27" w14:textId="7BCA563B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(127)</w:t>
            </w:r>
          </w:p>
        </w:tc>
        <w:tc>
          <w:tcPr>
            <w:tcW w:w="251" w:type="dxa"/>
          </w:tcPr>
          <w:p w14:paraId="037F9D69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51C686B5" w14:textId="3AA873D9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(374)</w:t>
            </w:r>
          </w:p>
        </w:tc>
      </w:tr>
      <w:tr w:rsidR="00AD04C2" w:rsidRPr="001A5159" w14:paraId="1C8832D7" w14:textId="77777777" w:rsidTr="00F943C2">
        <w:tc>
          <w:tcPr>
            <w:tcW w:w="3662" w:type="dxa"/>
            <w:hideMark/>
          </w:tcPr>
          <w:p w14:paraId="1D99E42F" w14:textId="31BBC5D4" w:rsidR="00F943C2" w:rsidRPr="001A5159" w:rsidRDefault="00F943C2" w:rsidP="00F943C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51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252" w:type="dxa"/>
          </w:tcPr>
          <w:p w14:paraId="33D39DCA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9297F" w14:textId="5472A472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1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(12,375)</w:t>
            </w:r>
          </w:p>
        </w:tc>
        <w:tc>
          <w:tcPr>
            <w:tcW w:w="234" w:type="dxa"/>
          </w:tcPr>
          <w:p w14:paraId="6F99C22E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B3EC4" w14:textId="1C5B1963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1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(15,958)</w:t>
            </w:r>
          </w:p>
        </w:tc>
        <w:tc>
          <w:tcPr>
            <w:tcW w:w="251" w:type="dxa"/>
          </w:tcPr>
          <w:p w14:paraId="4263E04F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12153" w14:textId="6B712884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1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(28,333)</w:t>
            </w:r>
          </w:p>
        </w:tc>
      </w:tr>
      <w:tr w:rsidR="00AD04C2" w:rsidRPr="001A5159" w14:paraId="61F68CD2" w14:textId="77777777" w:rsidTr="00F943C2">
        <w:tc>
          <w:tcPr>
            <w:tcW w:w="3662" w:type="dxa"/>
          </w:tcPr>
          <w:p w14:paraId="593F7FED" w14:textId="77777777" w:rsidR="00F943C2" w:rsidRPr="001A5159" w:rsidRDefault="00F943C2" w:rsidP="00F943C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741B9F34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2B7949C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</w:tcPr>
          <w:p w14:paraId="37CD154A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</w:tcPr>
          <w:p w14:paraId="51B691F2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  <w:tab w:val="decimal" w:pos="125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" w:type="dxa"/>
          </w:tcPr>
          <w:p w14:paraId="6409D77D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689CC9CC" w14:textId="77777777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04C2" w:rsidRPr="001A5159" w14:paraId="25497989" w14:textId="77777777" w:rsidTr="00820E3A">
        <w:tc>
          <w:tcPr>
            <w:tcW w:w="3662" w:type="dxa"/>
            <w:vAlign w:val="bottom"/>
          </w:tcPr>
          <w:p w14:paraId="2B4A6295" w14:textId="5CDF9AAA" w:rsidR="00F943C2" w:rsidRPr="001A5159" w:rsidRDefault="00F943C2" w:rsidP="00F943C2">
            <w:pPr>
              <w:tabs>
                <w:tab w:val="clear" w:pos="227"/>
                <w:tab w:val="left" w:pos="346"/>
                <w:tab w:val="left" w:pos="616"/>
              </w:tabs>
              <w:ind w:left="256" w:hanging="256"/>
              <w:rPr>
                <w:rFonts w:ascii="Angsana New" w:hAnsi="Angsana New"/>
                <w:sz w:val="28"/>
                <w:szCs w:val="28"/>
                <w:cs/>
              </w:rPr>
            </w:pPr>
            <w:r w:rsidRPr="001A51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มูลค่าตามบัญชีของสินทรัพย์สุทธิที่ได้มา</w:t>
            </w:r>
            <w:r w:rsidRPr="001A51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/</w:t>
            </w:r>
            <w:r w:rsidRPr="001A5159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1A51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สิ่งตอบแทนในการโอนสุทธิ</w:t>
            </w:r>
          </w:p>
        </w:tc>
        <w:tc>
          <w:tcPr>
            <w:tcW w:w="252" w:type="dxa"/>
            <w:vAlign w:val="bottom"/>
          </w:tcPr>
          <w:p w14:paraId="5FB4BD54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3D01922" w14:textId="317ECF4C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1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13,066 </w:t>
            </w:r>
          </w:p>
        </w:tc>
        <w:tc>
          <w:tcPr>
            <w:tcW w:w="234" w:type="dxa"/>
            <w:vAlign w:val="bottom"/>
          </w:tcPr>
          <w:p w14:paraId="5160EA1E" w14:textId="77777777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  <w:vAlign w:val="bottom"/>
          </w:tcPr>
          <w:p w14:paraId="0E0266A8" w14:textId="6C02E3CC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1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7,574 </w:t>
            </w:r>
          </w:p>
        </w:tc>
        <w:tc>
          <w:tcPr>
            <w:tcW w:w="251" w:type="dxa"/>
            <w:vAlign w:val="bottom"/>
          </w:tcPr>
          <w:p w14:paraId="0D28E1C6" w14:textId="77777777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vAlign w:val="bottom"/>
          </w:tcPr>
          <w:p w14:paraId="746A18E2" w14:textId="4EEA8BAD" w:rsidR="00F943C2" w:rsidRPr="001A5159" w:rsidRDefault="00F943C2" w:rsidP="0082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1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20,640  </w:t>
            </w:r>
          </w:p>
        </w:tc>
      </w:tr>
      <w:tr w:rsidR="00AD04C2" w:rsidRPr="001A5159" w14:paraId="74ED1A4A" w14:textId="77777777" w:rsidTr="00F943C2">
        <w:tc>
          <w:tcPr>
            <w:tcW w:w="3662" w:type="dxa"/>
            <w:vAlign w:val="bottom"/>
          </w:tcPr>
          <w:p w14:paraId="0D9D00C2" w14:textId="77777777" w:rsidR="00F943C2" w:rsidRPr="001A5159" w:rsidRDefault="00F943C2" w:rsidP="00F943C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515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1A515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" w:type="dxa"/>
            <w:vAlign w:val="bottom"/>
          </w:tcPr>
          <w:p w14:paraId="5B32C49A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5AD35A4" w14:textId="6BAF04A2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(2,223)</w:t>
            </w:r>
          </w:p>
        </w:tc>
        <w:tc>
          <w:tcPr>
            <w:tcW w:w="234" w:type="dxa"/>
            <w:vAlign w:val="bottom"/>
          </w:tcPr>
          <w:p w14:paraId="20EFAB6C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  <w:tab w:val="decimal" w:pos="125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bottom w:val="single" w:sz="4" w:space="0" w:color="auto"/>
              <w:right w:val="nil"/>
            </w:tcBorders>
          </w:tcPr>
          <w:p w14:paraId="259015B8" w14:textId="53953EA7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(2,957)</w:t>
            </w:r>
          </w:p>
        </w:tc>
        <w:tc>
          <w:tcPr>
            <w:tcW w:w="251" w:type="dxa"/>
            <w:vAlign w:val="bottom"/>
          </w:tcPr>
          <w:p w14:paraId="239DF243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  <w:tab w:val="decimal" w:pos="125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7D63B393" w14:textId="5BB30E95" w:rsidR="00F943C2" w:rsidRPr="001A5159" w:rsidRDefault="00F943C2" w:rsidP="0082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1A5159">
              <w:rPr>
                <w:rFonts w:ascii="Angsana New" w:hAnsi="Angsana New"/>
                <w:sz w:val="28"/>
                <w:szCs w:val="28"/>
              </w:rPr>
              <w:t xml:space="preserve"> (5,180)</w:t>
            </w:r>
          </w:p>
        </w:tc>
      </w:tr>
      <w:tr w:rsidR="00F943C2" w:rsidRPr="001A5159" w14:paraId="73173171" w14:textId="77777777" w:rsidTr="00F943C2">
        <w:tc>
          <w:tcPr>
            <w:tcW w:w="3662" w:type="dxa"/>
            <w:vAlign w:val="bottom"/>
          </w:tcPr>
          <w:p w14:paraId="47168DE1" w14:textId="07A8C79A" w:rsidR="00F943C2" w:rsidRPr="001A5159" w:rsidRDefault="00F943C2" w:rsidP="00F943C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51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เงินสดจ่ายสุทธิจากการรับโอนกิจการ</w:t>
            </w:r>
          </w:p>
        </w:tc>
        <w:tc>
          <w:tcPr>
            <w:tcW w:w="252" w:type="dxa"/>
            <w:vAlign w:val="bottom"/>
          </w:tcPr>
          <w:p w14:paraId="474DDA76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2C606" w14:textId="3451B24A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1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10,843 </w:t>
            </w:r>
          </w:p>
        </w:tc>
        <w:tc>
          <w:tcPr>
            <w:tcW w:w="234" w:type="dxa"/>
            <w:vAlign w:val="bottom"/>
          </w:tcPr>
          <w:p w14:paraId="1B338FE6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  <w:tab w:val="decimal" w:pos="125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43B7B" w14:textId="1F91738C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1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4,617 </w:t>
            </w:r>
          </w:p>
        </w:tc>
        <w:tc>
          <w:tcPr>
            <w:tcW w:w="251" w:type="dxa"/>
            <w:vAlign w:val="bottom"/>
          </w:tcPr>
          <w:p w14:paraId="1D0A97C1" w14:textId="77777777" w:rsidR="00F943C2" w:rsidRPr="001A5159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  <w:tab w:val="decimal" w:pos="125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3A6C9830" w14:textId="7F433E7F" w:rsidR="00F943C2" w:rsidRPr="001A5159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1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15,460 </w:t>
            </w:r>
          </w:p>
        </w:tc>
      </w:tr>
    </w:tbl>
    <w:p w14:paraId="6415CF30" w14:textId="77777777" w:rsidR="006C2B6C" w:rsidRPr="001A5159" w:rsidRDefault="006C2B6C" w:rsidP="0075736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2B63712" w14:textId="5AC8EB45" w:rsidR="0075736F" w:rsidRPr="001A5159" w:rsidRDefault="0075736F" w:rsidP="0075736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1A5159">
        <w:rPr>
          <w:rFonts w:ascii="Angsana New" w:hAnsi="Angsana New"/>
          <w:sz w:val="30"/>
          <w:szCs w:val="30"/>
          <w:cs/>
        </w:rPr>
        <w:t>บริษัท</w:t>
      </w:r>
      <w:r w:rsidR="00272035" w:rsidRPr="001A5159">
        <w:rPr>
          <w:rFonts w:ascii="Angsana New" w:hAnsi="Angsana New"/>
          <w:sz w:val="30"/>
          <w:szCs w:val="30"/>
          <w:cs/>
        </w:rPr>
        <w:t>ย่อย</w:t>
      </w:r>
      <w:r w:rsidRPr="001A5159">
        <w:rPr>
          <w:rFonts w:ascii="Angsana New" w:hAnsi="Angsana New"/>
          <w:sz w:val="30"/>
          <w:szCs w:val="30"/>
          <w:cs/>
        </w:rPr>
        <w:t xml:space="preserve">ทั้งสองได้จดทะเบียนเลิกบริษัทกับกรมพัฒนาธุรกิจการค้า กระทรวงพาณิชย์ เมื่อวันที่ </w:t>
      </w:r>
      <w:r w:rsidR="001F3D94" w:rsidRPr="001A5159">
        <w:rPr>
          <w:rFonts w:ascii="Angsana New" w:hAnsi="Angsana New"/>
          <w:sz w:val="30"/>
          <w:szCs w:val="30"/>
          <w:lang w:val="en-US"/>
        </w:rPr>
        <w:t>3</w:t>
      </w:r>
      <w:r w:rsidR="007059AA" w:rsidRPr="001A5159">
        <w:rPr>
          <w:rFonts w:ascii="Angsana New" w:hAnsi="Angsana New"/>
          <w:sz w:val="30"/>
          <w:szCs w:val="30"/>
          <w:lang w:val="en-US"/>
        </w:rPr>
        <w:t>1</w:t>
      </w:r>
      <w:r w:rsidR="001F3D94" w:rsidRPr="001A5159">
        <w:rPr>
          <w:rFonts w:ascii="Angsana New" w:hAnsi="Angsana New"/>
          <w:sz w:val="30"/>
          <w:szCs w:val="30"/>
          <w:lang w:val="en-US"/>
        </w:rPr>
        <w:t xml:space="preserve"> </w:t>
      </w:r>
      <w:r w:rsidR="007059AA" w:rsidRPr="001A515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F943C2" w:rsidRPr="001A515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43C2" w:rsidRPr="001A5159">
        <w:rPr>
          <w:rFonts w:ascii="Angsana New" w:hAnsi="Angsana New"/>
          <w:sz w:val="30"/>
          <w:szCs w:val="30"/>
          <w:lang w:val="en-US"/>
        </w:rPr>
        <w:t xml:space="preserve">2566 </w:t>
      </w:r>
      <w:r w:rsidRPr="001A5159">
        <w:rPr>
          <w:rFonts w:ascii="Angsana New" w:hAnsi="Angsana New"/>
          <w:sz w:val="30"/>
          <w:szCs w:val="30"/>
        </w:rPr>
        <w:t xml:space="preserve"> </w:t>
      </w:r>
      <w:r w:rsidRPr="001A5159">
        <w:rPr>
          <w:rFonts w:ascii="Angsana New" w:hAnsi="Angsana New"/>
          <w:sz w:val="30"/>
          <w:szCs w:val="30"/>
          <w:cs/>
        </w:rPr>
        <w:t xml:space="preserve">และ ณ วันที่ </w:t>
      </w:r>
      <w:r w:rsidR="001F3D94" w:rsidRPr="001A5159">
        <w:rPr>
          <w:rFonts w:ascii="Angsana New" w:hAnsi="Angsana New"/>
          <w:sz w:val="30"/>
          <w:szCs w:val="30"/>
          <w:lang w:val="en-US"/>
        </w:rPr>
        <w:t xml:space="preserve">30 </w:t>
      </w:r>
      <w:r w:rsidR="001F3D94" w:rsidRPr="001A5159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461015" w:rsidRPr="001A515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61015" w:rsidRPr="001A5159">
        <w:rPr>
          <w:rFonts w:ascii="Angsana New" w:hAnsi="Angsana New"/>
          <w:sz w:val="30"/>
          <w:szCs w:val="30"/>
          <w:lang w:val="en-US"/>
        </w:rPr>
        <w:t>2566</w:t>
      </w:r>
      <w:r w:rsidR="00D102BB" w:rsidRPr="001A5159">
        <w:rPr>
          <w:rFonts w:ascii="Angsana New" w:hAnsi="Angsana New"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/>
          <w:sz w:val="30"/>
          <w:szCs w:val="30"/>
          <w:cs/>
        </w:rPr>
        <w:t>บริษัท</w:t>
      </w:r>
      <w:r w:rsidR="00F060CB" w:rsidRPr="001A5159">
        <w:rPr>
          <w:rFonts w:ascii="Angsana New" w:hAnsi="Angsana New" w:hint="cs"/>
          <w:sz w:val="30"/>
          <w:szCs w:val="30"/>
          <w:cs/>
        </w:rPr>
        <w:t>ย่อย</w:t>
      </w:r>
      <w:r w:rsidRPr="001A5159">
        <w:rPr>
          <w:rFonts w:ascii="Angsana New" w:hAnsi="Angsana New"/>
          <w:sz w:val="30"/>
          <w:szCs w:val="30"/>
          <w:cs/>
        </w:rPr>
        <w:t xml:space="preserve">ดังกล่าวยังอยู่ระหว่างการชำระบัญชี </w:t>
      </w:r>
      <w:r w:rsidRPr="001A5159">
        <w:rPr>
          <w:rFonts w:ascii="Angsana New" w:hAnsi="Angsana New"/>
          <w:sz w:val="30"/>
          <w:szCs w:val="30"/>
        </w:rPr>
        <w:t>(</w:t>
      </w:r>
      <w:r w:rsidRPr="001A5159">
        <w:rPr>
          <w:rFonts w:ascii="Angsana New" w:hAnsi="Angsana New"/>
          <w:sz w:val="30"/>
          <w:szCs w:val="30"/>
          <w:cs/>
        </w:rPr>
        <w:t xml:space="preserve">ดูหมายเหตุ </w:t>
      </w:r>
      <w:r w:rsidR="00A214A6" w:rsidRPr="001A5159">
        <w:rPr>
          <w:rFonts w:ascii="Angsana New" w:hAnsi="Angsana New"/>
          <w:sz w:val="30"/>
          <w:szCs w:val="30"/>
          <w:lang w:val="en-US"/>
        </w:rPr>
        <w:t>6</w:t>
      </w:r>
      <w:r w:rsidR="00210FB1" w:rsidRPr="001A5159">
        <w:rPr>
          <w:rFonts w:ascii="Angsana New" w:hAnsi="Angsana New"/>
          <w:sz w:val="30"/>
          <w:szCs w:val="30"/>
          <w:lang w:val="en-US"/>
        </w:rPr>
        <w:t>)</w:t>
      </w:r>
    </w:p>
    <w:p w14:paraId="6AA83121" w14:textId="7003C3F4" w:rsidR="00781F32" w:rsidRPr="001A5159" w:rsidRDefault="0078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0C94DFB8" w14:textId="77777777" w:rsidR="006C2B6C" w:rsidRPr="001A5159" w:rsidRDefault="006C2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1A51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ADC905C" w14:textId="33BA4925" w:rsidR="00B61540" w:rsidRPr="001A5159" w:rsidRDefault="00B61540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8FA58C8" w14:textId="77777777" w:rsidR="00B61540" w:rsidRPr="001A5159" w:rsidRDefault="00B61540" w:rsidP="00755A56">
      <w:pPr>
        <w:spacing w:line="240" w:lineRule="auto"/>
        <w:ind w:right="45"/>
        <w:jc w:val="thaiDistribute"/>
        <w:rPr>
          <w:rFonts w:ascii="Angsana New" w:hAnsi="Angsana New"/>
          <w:b/>
          <w:sz w:val="22"/>
          <w:szCs w:val="22"/>
          <w:shd w:val="clear" w:color="auto" w:fill="D9D9D9" w:themeFill="background1" w:themeFillShade="D9"/>
          <w:cs/>
        </w:rPr>
      </w:pPr>
    </w:p>
    <w:p w14:paraId="49B0B6DE" w14:textId="73880375" w:rsidR="002611BD" w:rsidRPr="001A5159" w:rsidRDefault="002611BD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A5159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ความสัมพันธ์ที่มีกับบริษัทย่อย</w:t>
      </w:r>
      <w:r w:rsidRPr="001A5159">
        <w:rPr>
          <w:rFonts w:ascii="Angsana New" w:hAnsi="Angsana New"/>
          <w:b/>
          <w:sz w:val="30"/>
          <w:szCs w:val="30"/>
        </w:rPr>
        <w:t xml:space="preserve"> </w:t>
      </w:r>
      <w:r w:rsidRPr="001A5159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Pr="001A5159">
        <w:rPr>
          <w:rFonts w:ascii="Angsana New" w:hAnsi="Angsana New"/>
          <w:b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b/>
          <w:sz w:val="30"/>
          <w:szCs w:val="30"/>
          <w:cs/>
        </w:rPr>
        <w:t>และการร่วมค้าที่มีการเปลี่ยนแปลงอย่างมีสาระสำคัญได้เปิดเผยในหมายเหตุข้อ</w:t>
      </w:r>
      <w:r w:rsidRPr="001A5159">
        <w:rPr>
          <w:rFonts w:ascii="Angsana New" w:hAnsi="Angsana New"/>
          <w:bCs/>
          <w:sz w:val="30"/>
          <w:szCs w:val="30"/>
          <w:cs/>
        </w:rPr>
        <w:t xml:space="preserve"> </w:t>
      </w:r>
      <w:r w:rsidR="00A214A6" w:rsidRPr="001A5159">
        <w:rPr>
          <w:rFonts w:ascii="Angsana New" w:hAnsi="Angsana New"/>
          <w:bCs/>
          <w:sz w:val="30"/>
          <w:szCs w:val="30"/>
        </w:rPr>
        <w:t>6</w:t>
      </w:r>
      <w:r w:rsidRPr="001A5159">
        <w:rPr>
          <w:rFonts w:ascii="Angsana New" w:hAnsi="Angsana New"/>
          <w:b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474A4B" w:rsidRPr="001A5159">
        <w:rPr>
          <w:rFonts w:ascii="Angsana New" w:hAnsi="Angsana New" w:hint="cs"/>
          <w:b/>
          <w:sz w:val="30"/>
          <w:szCs w:val="30"/>
          <w:cs/>
        </w:rPr>
        <w:t>ความสัมพันธ์กับบุคคล</w:t>
      </w:r>
      <w:r w:rsidRPr="001A5159">
        <w:rPr>
          <w:rFonts w:asciiTheme="majorBidi" w:hAnsiTheme="majorBidi" w:cstheme="majorBidi" w:hint="cs"/>
          <w:b/>
          <w:sz w:val="30"/>
          <w:szCs w:val="30"/>
          <w:cs/>
        </w:rPr>
        <w:t>หรือกิจการ</w:t>
      </w:r>
      <w:r w:rsidR="002353C7" w:rsidRPr="001A5159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1A5159">
        <w:rPr>
          <w:rFonts w:asciiTheme="majorBidi" w:hAnsiTheme="majorBidi" w:cstheme="majorBidi" w:hint="cs"/>
          <w:b/>
          <w:sz w:val="30"/>
          <w:szCs w:val="30"/>
          <w:cs/>
        </w:rPr>
        <w:t>ที่เกี่ยวข้องกัน</w:t>
      </w:r>
      <w:r w:rsidR="00474A4B" w:rsidRPr="001A5159">
        <w:rPr>
          <w:rFonts w:asciiTheme="majorBidi" w:hAnsiTheme="majorBidi" w:cstheme="majorBidi" w:hint="cs"/>
          <w:b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1F3D94" w:rsidRPr="001A5159">
        <w:rPr>
          <w:rFonts w:asciiTheme="majorBidi" w:hAnsiTheme="majorBidi" w:cstheme="majorBidi" w:hint="cs"/>
          <w:b/>
          <w:sz w:val="30"/>
          <w:szCs w:val="30"/>
          <w:cs/>
        </w:rPr>
        <w:t>หกเ</w:t>
      </w:r>
      <w:r w:rsidR="00474A4B" w:rsidRPr="001A5159">
        <w:rPr>
          <w:rFonts w:asciiTheme="majorBidi" w:hAnsiTheme="majorBidi" w:cstheme="majorBidi" w:hint="cs"/>
          <w:b/>
          <w:sz w:val="30"/>
          <w:szCs w:val="30"/>
          <w:cs/>
        </w:rPr>
        <w:t>ดือนสิ้นสุด</w:t>
      </w:r>
      <w:r w:rsidR="00474A4B" w:rsidRPr="001A5159">
        <w:rPr>
          <w:rFonts w:ascii="Angsana New" w:hAnsi="Angsana New" w:hint="cs"/>
          <w:b/>
          <w:sz w:val="30"/>
          <w:szCs w:val="30"/>
          <w:cs/>
        </w:rPr>
        <w:t xml:space="preserve">วันที่ </w:t>
      </w:r>
      <w:r w:rsidR="001F3D94" w:rsidRPr="001A5159">
        <w:rPr>
          <w:rFonts w:ascii="Angsana New" w:hAnsi="Angsana New"/>
          <w:bCs/>
          <w:sz w:val="30"/>
          <w:szCs w:val="30"/>
        </w:rPr>
        <w:t>30</w:t>
      </w:r>
      <w:r w:rsidR="001F3D94" w:rsidRPr="001A5159">
        <w:rPr>
          <w:rFonts w:ascii="Angsana New" w:hAnsi="Angsana New"/>
          <w:b/>
          <w:sz w:val="30"/>
          <w:szCs w:val="30"/>
        </w:rPr>
        <w:t xml:space="preserve"> </w:t>
      </w:r>
      <w:r w:rsidR="001F3D94" w:rsidRPr="001A5159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474A4B" w:rsidRPr="001A515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1F3D94" w:rsidRPr="001A5159">
        <w:rPr>
          <w:rFonts w:ascii="Angsana New" w:hAnsi="Angsana New"/>
          <w:bCs/>
          <w:sz w:val="30"/>
          <w:szCs w:val="30"/>
        </w:rPr>
        <w:t>2566</w:t>
      </w:r>
    </w:p>
    <w:p w14:paraId="64D1B698" w14:textId="77777777" w:rsidR="00A214A6" w:rsidRPr="001A5159" w:rsidRDefault="00A214A6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104"/>
        <w:gridCol w:w="274"/>
        <w:gridCol w:w="1147"/>
        <w:gridCol w:w="272"/>
        <w:gridCol w:w="1119"/>
        <w:gridCol w:w="274"/>
        <w:gridCol w:w="1109"/>
      </w:tblGrid>
      <w:tr w:rsidR="00AD04C2" w:rsidRPr="001A5159" w14:paraId="376D72B0" w14:textId="77777777" w:rsidTr="00C86A94">
        <w:trPr>
          <w:tblHeader/>
        </w:trPr>
        <w:tc>
          <w:tcPr>
            <w:tcW w:w="4135" w:type="dxa"/>
          </w:tcPr>
          <w:p w14:paraId="61B699E3" w14:textId="77777777" w:rsidR="00CF3DDB" w:rsidRPr="001A5159" w:rsidRDefault="00CF3DDB" w:rsidP="00C86A9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10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525" w:type="dxa"/>
            <w:gridSpan w:val="3"/>
          </w:tcPr>
          <w:p w14:paraId="353A8D61" w14:textId="77777777" w:rsidR="00CF3DDB" w:rsidRPr="001A5159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224E9C01" w14:textId="77777777" w:rsidR="00CF3DDB" w:rsidRPr="001A5159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3CC39D11" w14:textId="77777777" w:rsidR="00CF3DDB" w:rsidRPr="001A5159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D04C2" w:rsidRPr="001A5159" w14:paraId="7B2BDD6F" w14:textId="77777777" w:rsidTr="00C86A94">
        <w:trPr>
          <w:tblHeader/>
        </w:trPr>
        <w:tc>
          <w:tcPr>
            <w:tcW w:w="4135" w:type="dxa"/>
          </w:tcPr>
          <w:p w14:paraId="7CD597C9" w14:textId="529742C8" w:rsidR="00CF3DDB" w:rsidRPr="001A5159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="001F3D94" w:rsidRPr="001A51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หก</w:t>
            </w: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1F3D94" w:rsidRPr="001A51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1F3D94" w:rsidRPr="001A51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04" w:type="dxa"/>
          </w:tcPr>
          <w:p w14:paraId="292CEFA9" w14:textId="6136C4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4086" w:rsidRPr="001A515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3BF2E0C4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FA585C8" w14:textId="0D1BE9BE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4086" w:rsidRPr="001A5159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3C0A4DE8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5B87AF" w14:textId="02E2CFB4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4086" w:rsidRPr="001A515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3C712C93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CC7E1BC" w14:textId="5246F046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4086" w:rsidRPr="001A5159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AD04C2" w:rsidRPr="001A5159" w14:paraId="6DF93A53" w14:textId="77777777" w:rsidTr="00C86A94">
        <w:trPr>
          <w:tblHeader/>
        </w:trPr>
        <w:tc>
          <w:tcPr>
            <w:tcW w:w="4135" w:type="dxa"/>
          </w:tcPr>
          <w:p w14:paraId="5CDAD9FE" w14:textId="77777777" w:rsidR="00CF3DDB" w:rsidRPr="001A5159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9" w:type="dxa"/>
            <w:gridSpan w:val="7"/>
          </w:tcPr>
          <w:p w14:paraId="52E9CA0D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04C2" w:rsidRPr="001A5159" w14:paraId="197BA4A1" w14:textId="77777777" w:rsidTr="00C86A94">
        <w:tc>
          <w:tcPr>
            <w:tcW w:w="4135" w:type="dxa"/>
          </w:tcPr>
          <w:p w14:paraId="0D3F67AF" w14:textId="77777777" w:rsidR="00CF3DDB" w:rsidRPr="001A5159" w:rsidRDefault="00CF3DDB" w:rsidP="00CF3DD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04" w:type="dxa"/>
          </w:tcPr>
          <w:p w14:paraId="54795CD8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EEBB41E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4369C115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B2128D5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</w:tcPr>
          <w:p w14:paraId="522843ED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DC2BF0D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3283B66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04C2" w:rsidRPr="001A5159" w14:paraId="3051386C" w14:textId="77777777" w:rsidTr="00C86A94">
        <w:tc>
          <w:tcPr>
            <w:tcW w:w="4135" w:type="dxa"/>
          </w:tcPr>
          <w:p w14:paraId="37676F88" w14:textId="77777777" w:rsidR="00657CF2" w:rsidRPr="001A5159" w:rsidRDefault="00657CF2" w:rsidP="00657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162E9358" w14:textId="14CA318A" w:rsidR="00657CF2" w:rsidRPr="001A5159" w:rsidRDefault="006A3610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8,855</w:t>
            </w:r>
          </w:p>
        </w:tc>
        <w:tc>
          <w:tcPr>
            <w:tcW w:w="274" w:type="dxa"/>
          </w:tcPr>
          <w:p w14:paraId="13D74FC4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1BDFE7" w14:textId="3ABD7613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6,402</w:t>
            </w:r>
          </w:p>
        </w:tc>
        <w:tc>
          <w:tcPr>
            <w:tcW w:w="272" w:type="dxa"/>
          </w:tcPr>
          <w:p w14:paraId="3669889F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9AAFE3A" w14:textId="716EFA01" w:rsidR="00657CF2" w:rsidRPr="001A5159" w:rsidRDefault="009C2527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8,718</w:t>
            </w:r>
          </w:p>
        </w:tc>
        <w:tc>
          <w:tcPr>
            <w:tcW w:w="274" w:type="dxa"/>
          </w:tcPr>
          <w:p w14:paraId="7FE7AEF7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3026E6" w14:textId="773203D5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6,286</w:t>
            </w:r>
          </w:p>
        </w:tc>
      </w:tr>
      <w:tr w:rsidR="00AD04C2" w:rsidRPr="001A5159" w14:paraId="7539B769" w14:textId="77777777" w:rsidTr="00C86A94">
        <w:tc>
          <w:tcPr>
            <w:tcW w:w="4135" w:type="dxa"/>
          </w:tcPr>
          <w:p w14:paraId="36EE4C3F" w14:textId="77777777" w:rsidR="00657CF2" w:rsidRPr="001A5159" w:rsidRDefault="00657CF2" w:rsidP="00657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6EEFCB86" w14:textId="61EF4895" w:rsidR="00657CF2" w:rsidRPr="001A5159" w:rsidRDefault="006A3610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0D349D" w:rsidRPr="001A515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D349D" w:rsidRPr="001A5159">
              <w:rPr>
                <w:rFonts w:asciiTheme="majorBidi" w:hAnsiTheme="majorBidi" w:cstheme="majorBidi"/>
                <w:sz w:val="30"/>
                <w:szCs w:val="30"/>
              </w:rPr>
              <w:t>018</w:t>
            </w:r>
          </w:p>
        </w:tc>
        <w:tc>
          <w:tcPr>
            <w:tcW w:w="274" w:type="dxa"/>
          </w:tcPr>
          <w:p w14:paraId="005FCE31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75E0AD" w14:textId="11679996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200,675</w:t>
            </w:r>
          </w:p>
        </w:tc>
        <w:tc>
          <w:tcPr>
            <w:tcW w:w="272" w:type="dxa"/>
          </w:tcPr>
          <w:p w14:paraId="23393381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47997E1" w14:textId="1D1BDE90" w:rsidR="00657CF2" w:rsidRPr="001A5159" w:rsidRDefault="009C2527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161,365</w:t>
            </w:r>
          </w:p>
        </w:tc>
        <w:tc>
          <w:tcPr>
            <w:tcW w:w="274" w:type="dxa"/>
          </w:tcPr>
          <w:p w14:paraId="27C47F89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85D7AB8" w14:textId="54C9F2FF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200,014</w:t>
            </w:r>
          </w:p>
        </w:tc>
      </w:tr>
      <w:tr w:rsidR="00AD04C2" w:rsidRPr="001A5159" w14:paraId="15148B03" w14:textId="77777777" w:rsidTr="00C86A94">
        <w:tc>
          <w:tcPr>
            <w:tcW w:w="4135" w:type="dxa"/>
          </w:tcPr>
          <w:p w14:paraId="423E3DCA" w14:textId="77777777" w:rsidR="00657CF2" w:rsidRPr="001A5159" w:rsidRDefault="00657CF2" w:rsidP="00657CF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68D557F4" w14:textId="1DC5F1C1" w:rsidR="00657CF2" w:rsidRPr="001A5159" w:rsidRDefault="006A3610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5B9C2938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0E633AC" w14:textId="4E2825EB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2" w:type="dxa"/>
          </w:tcPr>
          <w:p w14:paraId="6A58F74B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13DFB8" w14:textId="5135FD3A" w:rsidR="00657CF2" w:rsidRPr="001A5159" w:rsidRDefault="009C2527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7F7A9020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BF80640" w14:textId="3C5EFF94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AD04C2" w:rsidRPr="001A5159" w:rsidDel="00545430" w14:paraId="73C89B7E" w14:textId="77777777" w:rsidTr="00C86A94">
        <w:tc>
          <w:tcPr>
            <w:tcW w:w="4135" w:type="dxa"/>
          </w:tcPr>
          <w:p w14:paraId="5025A9B0" w14:textId="77777777" w:rsidR="00657CF2" w:rsidRPr="001A5159" w:rsidRDefault="00657CF2" w:rsidP="00657CF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04" w:type="dxa"/>
          </w:tcPr>
          <w:p w14:paraId="4FEB963C" w14:textId="789275C4" w:rsidR="00657CF2" w:rsidRPr="001A5159" w:rsidRDefault="006A3610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4" w:type="dxa"/>
          </w:tcPr>
          <w:p w14:paraId="1BEF58B6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82AFA96" w14:textId="754374CC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2" w:type="dxa"/>
          </w:tcPr>
          <w:p w14:paraId="33DC165F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D531819" w14:textId="058C1041" w:rsidR="00657CF2" w:rsidRPr="001A5159" w:rsidRDefault="009C2527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4" w:type="dxa"/>
          </w:tcPr>
          <w:p w14:paraId="17D04BE7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CFCA813" w14:textId="237F9EB1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AD04C2" w:rsidRPr="001A5159" w:rsidDel="00545430" w14:paraId="25C8AE48" w14:textId="77777777" w:rsidTr="00C86A94">
        <w:tc>
          <w:tcPr>
            <w:tcW w:w="4135" w:type="dxa"/>
          </w:tcPr>
          <w:p w14:paraId="7202329F" w14:textId="77777777" w:rsidR="00657CF2" w:rsidRPr="001A5159" w:rsidRDefault="00657CF2" w:rsidP="00657CF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595CF5B8" w14:textId="59FF8745" w:rsidR="00657CF2" w:rsidRPr="001A5159" w:rsidRDefault="006A3610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4" w:type="dxa"/>
          </w:tcPr>
          <w:p w14:paraId="5E4B8CB4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361AEB5" w14:textId="37E49A70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2" w:type="dxa"/>
          </w:tcPr>
          <w:p w14:paraId="25781D03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BFDCBF8" w14:textId="783932DF" w:rsidR="00657CF2" w:rsidRPr="001A5159" w:rsidRDefault="009C2527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4" w:type="dxa"/>
          </w:tcPr>
          <w:p w14:paraId="22868E56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F0F3749" w14:textId="71F7C28A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AD04C2" w:rsidRPr="001A5159" w:rsidDel="00545430" w14:paraId="0D4A1E76" w14:textId="77777777" w:rsidTr="00C86A94">
        <w:tc>
          <w:tcPr>
            <w:tcW w:w="4135" w:type="dxa"/>
          </w:tcPr>
          <w:p w14:paraId="30277320" w14:textId="77ED1930" w:rsidR="00657CF2" w:rsidRPr="001A5159" w:rsidRDefault="00657CF2" w:rsidP="00657CF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74786A23" w14:textId="388DC931" w:rsidR="00657CF2" w:rsidRPr="001A5159" w:rsidRDefault="006A3610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4A8CC6E9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5B7BEC6" w14:textId="58059CEB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451E7B82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D75124D" w14:textId="326C1BF7" w:rsidR="00657CF2" w:rsidRPr="001A5159" w:rsidRDefault="006A3610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4F4BF946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0A6E273" w14:textId="48EF2AF5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D04C2" w:rsidRPr="001A5159" w:rsidDel="00545430" w14:paraId="541C2120" w14:textId="77777777" w:rsidTr="00C86A94">
        <w:tc>
          <w:tcPr>
            <w:tcW w:w="4135" w:type="dxa"/>
          </w:tcPr>
          <w:p w14:paraId="0CF8501E" w14:textId="77777777" w:rsidR="00657CF2" w:rsidRPr="001A5159" w:rsidRDefault="00657CF2" w:rsidP="00657CF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2D263BB5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2ECD5A0F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704B9FC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B5FA56E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0F5A3F3C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1438A536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C26B5DF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04C2" w:rsidRPr="001A5159" w:rsidDel="00545430" w14:paraId="3716AF2E" w14:textId="77777777" w:rsidTr="00C86A94">
        <w:tc>
          <w:tcPr>
            <w:tcW w:w="4135" w:type="dxa"/>
          </w:tcPr>
          <w:p w14:paraId="0091BE97" w14:textId="77777777" w:rsidR="00657CF2" w:rsidRPr="001A5159" w:rsidRDefault="00657CF2" w:rsidP="00657CF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4" w:type="dxa"/>
          </w:tcPr>
          <w:p w14:paraId="72495815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2C50470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B47DD6E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F06AD43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31CE2F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7BFE22E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754B0FC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4C2" w:rsidRPr="001A5159" w:rsidDel="00545430" w14:paraId="1BD3037B" w14:textId="77777777" w:rsidTr="00C86A94">
        <w:tc>
          <w:tcPr>
            <w:tcW w:w="4135" w:type="dxa"/>
          </w:tcPr>
          <w:p w14:paraId="7C4B464F" w14:textId="77777777" w:rsidR="006A3610" w:rsidRPr="001A5159" w:rsidRDefault="006A3610" w:rsidP="006A3610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6ED5334A" w14:textId="71D590E4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41DA1FC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FDBFD03" w14:textId="5109CA8B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5864C55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C2B369C" w14:textId="04F13D47" w:rsidR="006A3610" w:rsidRPr="001A5159" w:rsidRDefault="009C2527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19,061</w:t>
            </w:r>
          </w:p>
        </w:tc>
        <w:tc>
          <w:tcPr>
            <w:tcW w:w="274" w:type="dxa"/>
          </w:tcPr>
          <w:p w14:paraId="20DB07CB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DC6B9CF" w14:textId="7FF4008B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83,102</w:t>
            </w:r>
          </w:p>
        </w:tc>
      </w:tr>
      <w:tr w:rsidR="00AD04C2" w:rsidRPr="001A5159" w:rsidDel="00545430" w14:paraId="4EBB9F34" w14:textId="77777777" w:rsidTr="00C86A94">
        <w:tc>
          <w:tcPr>
            <w:tcW w:w="4135" w:type="dxa"/>
          </w:tcPr>
          <w:p w14:paraId="093951E4" w14:textId="77777777" w:rsidR="006A3610" w:rsidRPr="001A5159" w:rsidRDefault="006A3610" w:rsidP="006A3610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770740E3" w14:textId="292479C2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C5132FB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21DC465" w14:textId="7FAC29E2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B03F7E2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4984D9" w14:textId="532FF6A6" w:rsidR="006A3610" w:rsidRPr="001A5159" w:rsidRDefault="009C2527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4,802</w:t>
            </w:r>
          </w:p>
        </w:tc>
        <w:tc>
          <w:tcPr>
            <w:tcW w:w="274" w:type="dxa"/>
          </w:tcPr>
          <w:p w14:paraId="097A7152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95A0D43" w14:textId="4EC5CBDB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2,843</w:t>
            </w:r>
          </w:p>
        </w:tc>
      </w:tr>
      <w:tr w:rsidR="00AD04C2" w:rsidRPr="001A5159" w:rsidDel="00545430" w14:paraId="7D8619F2" w14:textId="77777777" w:rsidTr="00C86A94">
        <w:tc>
          <w:tcPr>
            <w:tcW w:w="4135" w:type="dxa"/>
          </w:tcPr>
          <w:p w14:paraId="0A09B32B" w14:textId="77777777" w:rsidR="006A3610" w:rsidRPr="001A5159" w:rsidRDefault="006A3610" w:rsidP="006A3610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312B33A1" w14:textId="775FD5EC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1686FC1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E943383" w14:textId="0ACFB8D1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6891C6F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5147AE9" w14:textId="753E7BAD" w:rsidR="006A3610" w:rsidRPr="001A5159" w:rsidRDefault="009C2527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  <w:tc>
          <w:tcPr>
            <w:tcW w:w="274" w:type="dxa"/>
          </w:tcPr>
          <w:p w14:paraId="1DBBF30B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E67C1E4" w14:textId="2E1E71E9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1,757</w:t>
            </w:r>
          </w:p>
        </w:tc>
      </w:tr>
      <w:tr w:rsidR="00AD04C2" w:rsidRPr="001A5159" w:rsidDel="00545430" w14:paraId="60A54269" w14:textId="77777777" w:rsidTr="00C86A94">
        <w:tc>
          <w:tcPr>
            <w:tcW w:w="4135" w:type="dxa"/>
          </w:tcPr>
          <w:p w14:paraId="1C9E5C1E" w14:textId="77777777" w:rsidR="006A3610" w:rsidRPr="001A5159" w:rsidRDefault="006A3610" w:rsidP="006A3610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0240A07A" w14:textId="329EC5C2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45916EE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8D15B30" w14:textId="5DF1EB30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2A43025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FD7E5B1" w14:textId="05B25BBE" w:rsidR="006A3610" w:rsidRPr="001A5159" w:rsidRDefault="009C2527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9,117</w:t>
            </w:r>
          </w:p>
        </w:tc>
        <w:tc>
          <w:tcPr>
            <w:tcW w:w="274" w:type="dxa"/>
          </w:tcPr>
          <w:p w14:paraId="08938082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DB5C076" w14:textId="6104C711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11,912</w:t>
            </w:r>
          </w:p>
        </w:tc>
      </w:tr>
      <w:tr w:rsidR="00AD04C2" w:rsidRPr="001A5159" w:rsidDel="00545430" w14:paraId="32663532" w14:textId="77777777" w:rsidTr="00C86A94">
        <w:tc>
          <w:tcPr>
            <w:tcW w:w="4135" w:type="dxa"/>
          </w:tcPr>
          <w:p w14:paraId="3EF1A44A" w14:textId="77777777" w:rsidR="006A3610" w:rsidRPr="001A5159" w:rsidRDefault="006A3610" w:rsidP="006A3610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5738852C" w14:textId="1015633E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E59BE1B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DED279" w14:textId="24D8724C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63D3C6E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64424F3" w14:textId="1752432E" w:rsidR="006A3610" w:rsidRPr="001A5159" w:rsidRDefault="009C2527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274" w:type="dxa"/>
          </w:tcPr>
          <w:p w14:paraId="7F4A41B6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EC7CF3D" w14:textId="0F55C5B3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</w:tr>
      <w:tr w:rsidR="00AD04C2" w:rsidRPr="001A5159" w:rsidDel="00545430" w14:paraId="30C9A852" w14:textId="77777777" w:rsidTr="00C86A94">
        <w:tc>
          <w:tcPr>
            <w:tcW w:w="4135" w:type="dxa"/>
          </w:tcPr>
          <w:p w14:paraId="1613976F" w14:textId="77777777" w:rsidR="006A3610" w:rsidRPr="001A5159" w:rsidRDefault="006A3610" w:rsidP="006A3610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04" w:type="dxa"/>
          </w:tcPr>
          <w:p w14:paraId="08A52FC1" w14:textId="1F8D0B1B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425BBF5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A86C5C" w14:textId="1EA589A1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651F4C4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127DA0D" w14:textId="7F827337" w:rsidR="006A3610" w:rsidRPr="001A5159" w:rsidRDefault="009C2527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2,119</w:t>
            </w:r>
          </w:p>
        </w:tc>
        <w:tc>
          <w:tcPr>
            <w:tcW w:w="274" w:type="dxa"/>
          </w:tcPr>
          <w:p w14:paraId="70E4C5D7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386ADE3" w14:textId="688E146E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1,986</w:t>
            </w:r>
          </w:p>
        </w:tc>
      </w:tr>
      <w:tr w:rsidR="00AD04C2" w:rsidRPr="001A5159" w:rsidDel="00545430" w14:paraId="68DBD091" w14:textId="77777777" w:rsidTr="00C86A94">
        <w:tc>
          <w:tcPr>
            <w:tcW w:w="4135" w:type="dxa"/>
          </w:tcPr>
          <w:p w14:paraId="434B16E0" w14:textId="77777777" w:rsidR="006A3610" w:rsidRPr="001A5159" w:rsidRDefault="006A3610" w:rsidP="006A3610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32B954FC" w14:textId="00EFCC86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AFE1793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0DB1594" w14:textId="4F9DABEC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FD7AAED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FC52FF9" w14:textId="7A8345EE" w:rsidR="006A3610" w:rsidRPr="001A5159" w:rsidRDefault="009C2527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274" w:type="dxa"/>
          </w:tcPr>
          <w:p w14:paraId="1ACE3043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31E34C8" w14:textId="2DB2A6D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</w:tr>
      <w:tr w:rsidR="00AD04C2" w:rsidRPr="001A5159" w:rsidDel="00545430" w14:paraId="7309B693" w14:textId="77777777" w:rsidTr="00C86A94">
        <w:tc>
          <w:tcPr>
            <w:tcW w:w="4135" w:type="dxa"/>
          </w:tcPr>
          <w:p w14:paraId="53DD4AE1" w14:textId="77777777" w:rsidR="006A3610" w:rsidRPr="001A5159" w:rsidRDefault="006A3610" w:rsidP="006A3610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6B8E6B68" w14:textId="0A85EF9F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1BB7489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F727A12" w14:textId="6ED94CAE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5C1D744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86BED31" w14:textId="0B3739E8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1,575</w:t>
            </w:r>
          </w:p>
        </w:tc>
        <w:tc>
          <w:tcPr>
            <w:tcW w:w="274" w:type="dxa"/>
          </w:tcPr>
          <w:p w14:paraId="5F77786B" w14:textId="77777777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5539863" w14:textId="39B748A4" w:rsidR="006A3610" w:rsidRPr="001A5159" w:rsidRDefault="006A3610" w:rsidP="006A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1,142</w:t>
            </w:r>
          </w:p>
        </w:tc>
      </w:tr>
      <w:tr w:rsidR="00AD04C2" w:rsidRPr="001A5159" w:rsidDel="00545430" w14:paraId="2DE8BCD7" w14:textId="77777777" w:rsidTr="00C86A94">
        <w:tc>
          <w:tcPr>
            <w:tcW w:w="4135" w:type="dxa"/>
          </w:tcPr>
          <w:p w14:paraId="56AE1079" w14:textId="77777777" w:rsidR="00657CF2" w:rsidRPr="001A5159" w:rsidRDefault="00657CF2" w:rsidP="00657CF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6EBAE186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126ABD48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3EC2057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4A17163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3087BD41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62743BBB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0245BF6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04C2" w:rsidRPr="001A5159" w:rsidDel="00545430" w14:paraId="452ABD21" w14:textId="77777777" w:rsidTr="00CF3DDB">
        <w:tc>
          <w:tcPr>
            <w:tcW w:w="4135" w:type="dxa"/>
          </w:tcPr>
          <w:p w14:paraId="54A16117" w14:textId="1F5E425F" w:rsidR="00657CF2" w:rsidRPr="001A5159" w:rsidRDefault="00657CF2" w:rsidP="00657CF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4" w:type="dxa"/>
          </w:tcPr>
          <w:p w14:paraId="4E169927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3FE594A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FB449D7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281B4C5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500A01D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40B5B5D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2BCEF08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4C2" w:rsidRPr="001A5159" w:rsidDel="00545430" w14:paraId="367D7F1D" w14:textId="77777777" w:rsidTr="00CF3DDB">
        <w:tc>
          <w:tcPr>
            <w:tcW w:w="4135" w:type="dxa"/>
          </w:tcPr>
          <w:p w14:paraId="13A66FCF" w14:textId="77777777" w:rsidR="00657CF2" w:rsidRPr="001A5159" w:rsidRDefault="00657CF2" w:rsidP="00657CF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731C2359" w14:textId="724A6CE6" w:rsidR="00657CF2" w:rsidRPr="001A5159" w:rsidRDefault="006A3610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7,140</w:t>
            </w:r>
          </w:p>
        </w:tc>
        <w:tc>
          <w:tcPr>
            <w:tcW w:w="274" w:type="dxa"/>
          </w:tcPr>
          <w:p w14:paraId="198514A8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176264F" w14:textId="37DC963F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7,868</w:t>
            </w:r>
          </w:p>
        </w:tc>
        <w:tc>
          <w:tcPr>
            <w:tcW w:w="272" w:type="dxa"/>
          </w:tcPr>
          <w:p w14:paraId="4CA85DCB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231E51" w14:textId="5A597289" w:rsidR="00657CF2" w:rsidRPr="001A5159" w:rsidRDefault="009C2527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6,678</w:t>
            </w:r>
          </w:p>
        </w:tc>
        <w:tc>
          <w:tcPr>
            <w:tcW w:w="274" w:type="dxa"/>
          </w:tcPr>
          <w:p w14:paraId="484F0701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ACC9BB0" w14:textId="5C7DAF1D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3,802</w:t>
            </w:r>
          </w:p>
        </w:tc>
      </w:tr>
      <w:tr w:rsidR="00AD04C2" w:rsidRPr="001A5159" w:rsidDel="00545430" w14:paraId="0C6A052B" w14:textId="77777777" w:rsidTr="00CF3DDB">
        <w:tc>
          <w:tcPr>
            <w:tcW w:w="4135" w:type="dxa"/>
          </w:tcPr>
          <w:p w14:paraId="07823CA7" w14:textId="77777777" w:rsidR="00657CF2" w:rsidRPr="001A5159" w:rsidRDefault="00657CF2" w:rsidP="00657CF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2A5D803A" w14:textId="7C084CE3" w:rsidR="00657CF2" w:rsidRPr="001A5159" w:rsidRDefault="006A3610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2,058</w:t>
            </w:r>
          </w:p>
        </w:tc>
        <w:tc>
          <w:tcPr>
            <w:tcW w:w="274" w:type="dxa"/>
          </w:tcPr>
          <w:p w14:paraId="600CF554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C2C838F" w14:textId="247CC7E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2,710</w:t>
            </w:r>
          </w:p>
        </w:tc>
        <w:tc>
          <w:tcPr>
            <w:tcW w:w="272" w:type="dxa"/>
          </w:tcPr>
          <w:p w14:paraId="02C0024F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B253FD5" w14:textId="312F7923" w:rsidR="00657CF2" w:rsidRPr="001A5159" w:rsidRDefault="009C2527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1,962</w:t>
            </w:r>
          </w:p>
        </w:tc>
        <w:tc>
          <w:tcPr>
            <w:tcW w:w="274" w:type="dxa"/>
          </w:tcPr>
          <w:p w14:paraId="7F0E8B85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C0B668C" w14:textId="5CB3D542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AD04C2" w:rsidRPr="001A5159" w:rsidDel="00545430" w14:paraId="42AD9E91" w14:textId="77777777" w:rsidTr="00CF3DDB">
        <w:tc>
          <w:tcPr>
            <w:tcW w:w="4135" w:type="dxa"/>
          </w:tcPr>
          <w:p w14:paraId="5A550348" w14:textId="77777777" w:rsidR="00657CF2" w:rsidRPr="001A5159" w:rsidRDefault="00657CF2" w:rsidP="00657CF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0A6BD7FF" w14:textId="2C10D644" w:rsidR="00657CF2" w:rsidRPr="001A5159" w:rsidRDefault="006A3610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4" w:type="dxa"/>
          </w:tcPr>
          <w:p w14:paraId="664A0842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12BB5C7" w14:textId="620DBAAA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2" w:type="dxa"/>
          </w:tcPr>
          <w:p w14:paraId="44E9590D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70A25AF" w14:textId="0D568682" w:rsidR="00657CF2" w:rsidRPr="001A5159" w:rsidRDefault="009C2527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4" w:type="dxa"/>
          </w:tcPr>
          <w:p w14:paraId="6B547BDE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320F6ED" w14:textId="7A092A20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AD04C2" w:rsidRPr="001A5159" w:rsidDel="00545430" w14:paraId="4F17B080" w14:textId="77777777" w:rsidTr="00CF3DDB">
        <w:tc>
          <w:tcPr>
            <w:tcW w:w="4135" w:type="dxa"/>
          </w:tcPr>
          <w:p w14:paraId="19A8EA8F" w14:textId="3CAA540E" w:rsidR="00657CF2" w:rsidRPr="001A5159" w:rsidRDefault="00657CF2" w:rsidP="00657CF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003B272D" w14:textId="1CF8C1BA" w:rsidR="00657CF2" w:rsidRPr="001A5159" w:rsidRDefault="006A3610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85A97CD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7E84FE" w14:textId="03259E94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EC0CD53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591ED2D" w14:textId="58B6A08D" w:rsidR="00657CF2" w:rsidRPr="001A5159" w:rsidRDefault="009C2527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274" w:type="dxa"/>
          </w:tcPr>
          <w:p w14:paraId="0A44B34A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89ECC7E" w14:textId="328EB5A2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F07A96" w:rsidRPr="001A5159" w:rsidDel="00545430" w14:paraId="49B548FA" w14:textId="77777777" w:rsidTr="00CF3DDB">
        <w:tc>
          <w:tcPr>
            <w:tcW w:w="4135" w:type="dxa"/>
          </w:tcPr>
          <w:p w14:paraId="71CFC8E5" w14:textId="77777777" w:rsidR="00F07A96" w:rsidRPr="001A5159" w:rsidRDefault="00F07A96" w:rsidP="00657CF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4B5AED1B" w14:textId="77777777" w:rsidR="00F07A96" w:rsidRPr="001A5159" w:rsidRDefault="00F07A96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A46FEA5" w14:textId="77777777" w:rsidR="00F07A96" w:rsidRPr="001A5159" w:rsidRDefault="00F07A96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0A3F7FB" w14:textId="77777777" w:rsidR="00F07A96" w:rsidRPr="001A5159" w:rsidRDefault="00F07A96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D6D0B5B" w14:textId="77777777" w:rsidR="00F07A96" w:rsidRPr="001A5159" w:rsidRDefault="00F07A96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B59A495" w14:textId="77777777" w:rsidR="00F07A96" w:rsidRPr="001A5159" w:rsidRDefault="00F07A96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90BD228" w14:textId="77777777" w:rsidR="00F07A96" w:rsidRPr="001A5159" w:rsidRDefault="00F07A96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589FCD4" w14:textId="77777777" w:rsidR="00F07A96" w:rsidRPr="001A5159" w:rsidRDefault="00F07A96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4C2" w:rsidRPr="001A5159" w:rsidDel="00545430" w14:paraId="02D9A730" w14:textId="77777777" w:rsidTr="00CF3DDB">
        <w:tc>
          <w:tcPr>
            <w:tcW w:w="4135" w:type="dxa"/>
          </w:tcPr>
          <w:p w14:paraId="581FDEF9" w14:textId="10155C77" w:rsidR="00657CF2" w:rsidRPr="001A5159" w:rsidRDefault="00657CF2" w:rsidP="00657CF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59B9E93F" w14:textId="64E5FCF5" w:rsidR="00657CF2" w:rsidRPr="001A5159" w:rsidRDefault="006A3610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4" w:type="dxa"/>
          </w:tcPr>
          <w:p w14:paraId="4C35FA37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DCCF223" w14:textId="5541339C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2" w:type="dxa"/>
          </w:tcPr>
          <w:p w14:paraId="4A72009B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28E16A0" w14:textId="60CD7CB6" w:rsidR="00657CF2" w:rsidRPr="001A5159" w:rsidRDefault="009C2527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4" w:type="dxa"/>
          </w:tcPr>
          <w:p w14:paraId="7006A335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9B0131A" w14:textId="27DACAEA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AD04C2" w:rsidRPr="001A5159" w:rsidDel="00545430" w14:paraId="3F3343B2" w14:textId="77777777" w:rsidTr="00CF3DDB">
        <w:tc>
          <w:tcPr>
            <w:tcW w:w="4135" w:type="dxa"/>
          </w:tcPr>
          <w:p w14:paraId="2624CAF6" w14:textId="703406CB" w:rsidR="00657CF2" w:rsidRPr="001A5159" w:rsidRDefault="00657CF2" w:rsidP="00657CF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04" w:type="dxa"/>
          </w:tcPr>
          <w:p w14:paraId="6C8B0067" w14:textId="5A290DCE" w:rsidR="00657CF2" w:rsidRPr="001A5159" w:rsidRDefault="006A3610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74" w:type="dxa"/>
          </w:tcPr>
          <w:p w14:paraId="2B9B62BC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3278EC2" w14:textId="10F0C3F5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F9C4E65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A7828B9" w14:textId="26DDFCD7" w:rsidR="00657CF2" w:rsidRPr="001A5159" w:rsidRDefault="009C2527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74" w:type="dxa"/>
          </w:tcPr>
          <w:p w14:paraId="7EBF1C3E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4AB6AF7" w14:textId="7F9A50C3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04C2" w:rsidRPr="001A5159" w:rsidDel="00545430" w14:paraId="7E79A98A" w14:textId="77777777" w:rsidTr="00CF3DDB">
        <w:tc>
          <w:tcPr>
            <w:tcW w:w="4135" w:type="dxa"/>
          </w:tcPr>
          <w:p w14:paraId="73974AE4" w14:textId="16F59F1F" w:rsidR="00657CF2" w:rsidRPr="001A5159" w:rsidRDefault="00657CF2" w:rsidP="00657CF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0E20F91A" w14:textId="44C21949" w:rsidR="00657CF2" w:rsidRPr="001A5159" w:rsidRDefault="006A3610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4" w:type="dxa"/>
          </w:tcPr>
          <w:p w14:paraId="2201200E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037891D" w14:textId="5E1942F9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D93D0B7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ABAB247" w14:textId="119BF612" w:rsidR="00657CF2" w:rsidRPr="001A5159" w:rsidRDefault="009C2527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4" w:type="dxa"/>
          </w:tcPr>
          <w:p w14:paraId="675637AA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1A267EB" w14:textId="0A2B274C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04C2" w:rsidRPr="001A5159" w:rsidDel="00545430" w14:paraId="3FF1FD10" w14:textId="77777777" w:rsidTr="000949B1">
        <w:trPr>
          <w:trHeight w:val="398"/>
        </w:trPr>
        <w:tc>
          <w:tcPr>
            <w:tcW w:w="4135" w:type="dxa"/>
          </w:tcPr>
          <w:p w14:paraId="79819C75" w14:textId="77777777" w:rsidR="00657CF2" w:rsidRPr="001A5159" w:rsidRDefault="00657CF2" w:rsidP="00657CF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4" w:type="dxa"/>
          </w:tcPr>
          <w:p w14:paraId="7C5C21D2" w14:textId="77777777" w:rsidR="00657CF2" w:rsidRPr="001A5159" w:rsidRDefault="00657CF2" w:rsidP="00657CF2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758A7616" w14:textId="77777777" w:rsidR="00657CF2" w:rsidRPr="001A5159" w:rsidRDefault="00657CF2" w:rsidP="00657CF2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5BE1337C" w14:textId="77777777" w:rsidR="00657CF2" w:rsidRPr="001A5159" w:rsidRDefault="00657CF2" w:rsidP="00657CF2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698101DF" w14:textId="77777777" w:rsidR="00657CF2" w:rsidRPr="001A5159" w:rsidRDefault="00657CF2" w:rsidP="00657CF2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</w:tcPr>
          <w:p w14:paraId="1531C273" w14:textId="77777777" w:rsidR="00657CF2" w:rsidRPr="001A5159" w:rsidRDefault="00657CF2" w:rsidP="00657CF2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30FD619D" w14:textId="77777777" w:rsidR="00657CF2" w:rsidRPr="001A5159" w:rsidRDefault="00657CF2" w:rsidP="00657CF2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</w:tcPr>
          <w:p w14:paraId="0396817B" w14:textId="77777777" w:rsidR="00657CF2" w:rsidRPr="001A5159" w:rsidRDefault="00657CF2" w:rsidP="00657CF2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04C2" w:rsidRPr="001A5159" w:rsidDel="00545430" w14:paraId="3A65DCFD" w14:textId="77777777" w:rsidTr="00CF3DDB">
        <w:tc>
          <w:tcPr>
            <w:tcW w:w="4135" w:type="dxa"/>
          </w:tcPr>
          <w:p w14:paraId="1D2617CF" w14:textId="77777777" w:rsidR="00657CF2" w:rsidRPr="001A5159" w:rsidRDefault="00657CF2" w:rsidP="00657CF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4" w:type="dxa"/>
          </w:tcPr>
          <w:p w14:paraId="596C24D5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4CDE7E8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A4671AC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B83846A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F7BA170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4ED11BE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5CE6782" w14:textId="77777777" w:rsidR="00657CF2" w:rsidRPr="001A5159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4C2" w:rsidRPr="001A5159" w:rsidDel="00545430" w14:paraId="3ED42483" w14:textId="77777777" w:rsidTr="00CF3DDB">
        <w:tc>
          <w:tcPr>
            <w:tcW w:w="4135" w:type="dxa"/>
          </w:tcPr>
          <w:p w14:paraId="70DBABED" w14:textId="77777777" w:rsidR="002F6719" w:rsidRPr="001A5159" w:rsidRDefault="002F6719" w:rsidP="002F6719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365F9105" w14:textId="2A838BE0" w:rsidR="002F6719" w:rsidRPr="001A5159" w:rsidRDefault="006A3610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3,678</w:t>
            </w:r>
          </w:p>
        </w:tc>
        <w:tc>
          <w:tcPr>
            <w:tcW w:w="274" w:type="dxa"/>
          </w:tcPr>
          <w:p w14:paraId="0B4B3247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ED48FE1" w14:textId="2ABC43EC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4,729</w:t>
            </w:r>
          </w:p>
        </w:tc>
        <w:tc>
          <w:tcPr>
            <w:tcW w:w="272" w:type="dxa"/>
          </w:tcPr>
          <w:p w14:paraId="1BA08C86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93BA5BA" w14:textId="0BBC129F" w:rsidR="002F6719" w:rsidRPr="001A5159" w:rsidRDefault="009C2527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3,031</w:t>
            </w:r>
          </w:p>
        </w:tc>
        <w:tc>
          <w:tcPr>
            <w:tcW w:w="274" w:type="dxa"/>
          </w:tcPr>
          <w:p w14:paraId="0051C17E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78A80F" w14:textId="3FB41571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3,805</w:t>
            </w:r>
          </w:p>
        </w:tc>
      </w:tr>
      <w:tr w:rsidR="00AD04C2" w:rsidRPr="001A5159" w:rsidDel="00545430" w14:paraId="07FDE62D" w14:textId="77777777" w:rsidTr="00CF3DDB">
        <w:tc>
          <w:tcPr>
            <w:tcW w:w="4135" w:type="dxa"/>
          </w:tcPr>
          <w:p w14:paraId="6B898E61" w14:textId="77777777" w:rsidR="002F6719" w:rsidRPr="001A5159" w:rsidRDefault="002F6719" w:rsidP="002F6719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17280272" w14:textId="107E1E91" w:rsidR="002F6719" w:rsidRPr="001A5159" w:rsidRDefault="006A3610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74" w:type="dxa"/>
          </w:tcPr>
          <w:p w14:paraId="74F295C5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96895EA" w14:textId="13868F7A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272" w:type="dxa"/>
          </w:tcPr>
          <w:p w14:paraId="5C4BE27C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63C9CE4" w14:textId="60003259" w:rsidR="002F6719" w:rsidRPr="001A5159" w:rsidRDefault="009C2527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4" w:type="dxa"/>
          </w:tcPr>
          <w:p w14:paraId="3E5BBB9B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0390EE9" w14:textId="7AA7628B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AD04C2" w:rsidRPr="001A5159" w:rsidDel="00545430" w14:paraId="10C6AB80" w14:textId="77777777" w:rsidTr="00CF3DDB">
        <w:tc>
          <w:tcPr>
            <w:tcW w:w="4135" w:type="dxa"/>
          </w:tcPr>
          <w:p w14:paraId="1C59DD69" w14:textId="2B7EEE02" w:rsidR="002F6719" w:rsidRPr="001A5159" w:rsidRDefault="002F6719" w:rsidP="002F6719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3E8FCF40" w14:textId="51676B14" w:rsidR="002F6719" w:rsidRPr="001A5159" w:rsidRDefault="006A3610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E0E9661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0ABCFB3" w14:textId="2C3AED86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5A4BABF1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41012F2" w14:textId="30AAACF7" w:rsidR="002F6719" w:rsidRPr="001A5159" w:rsidRDefault="009C2527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1,326</w:t>
            </w:r>
          </w:p>
        </w:tc>
        <w:tc>
          <w:tcPr>
            <w:tcW w:w="274" w:type="dxa"/>
          </w:tcPr>
          <w:p w14:paraId="17B39D6A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0AABAA1" w14:textId="027C6E2E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1,127</w:t>
            </w:r>
          </w:p>
        </w:tc>
      </w:tr>
      <w:tr w:rsidR="00AD04C2" w:rsidRPr="001A5159" w:rsidDel="00545430" w14:paraId="6D2586A8" w14:textId="77777777" w:rsidTr="00CF3DDB">
        <w:tc>
          <w:tcPr>
            <w:tcW w:w="4135" w:type="dxa"/>
          </w:tcPr>
          <w:p w14:paraId="3274048C" w14:textId="77777777" w:rsidR="002F6719" w:rsidRPr="001A5159" w:rsidRDefault="002F6719" w:rsidP="002F6719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27DF2B2E" w14:textId="6559FD09" w:rsidR="002F6719" w:rsidRPr="001A5159" w:rsidRDefault="006A3610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4" w:type="dxa"/>
          </w:tcPr>
          <w:p w14:paraId="37883FA8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0FECF80" w14:textId="6BB6FBFA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2" w:type="dxa"/>
          </w:tcPr>
          <w:p w14:paraId="4A6B0F35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8333675" w14:textId="6DD18A4C" w:rsidR="002F6719" w:rsidRPr="001A5159" w:rsidRDefault="009C2527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4" w:type="dxa"/>
          </w:tcPr>
          <w:p w14:paraId="2FBCC90C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879A114" w14:textId="7A9B7B9A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AD04C2" w:rsidRPr="001A5159" w:rsidDel="00545430" w14:paraId="05841CDF" w14:textId="77777777" w:rsidTr="00CF3DDB">
        <w:tc>
          <w:tcPr>
            <w:tcW w:w="4135" w:type="dxa"/>
          </w:tcPr>
          <w:p w14:paraId="000C65A3" w14:textId="77777777" w:rsidR="002F6719" w:rsidRPr="001A5159" w:rsidRDefault="002F6719" w:rsidP="002F6719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76A3DD3A" w14:textId="7E5A9F51" w:rsidR="002F6719" w:rsidRPr="001A5159" w:rsidRDefault="006A3610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74" w:type="dxa"/>
          </w:tcPr>
          <w:p w14:paraId="076AF110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CAE9ECC" w14:textId="67F5F223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72" w:type="dxa"/>
          </w:tcPr>
          <w:p w14:paraId="420EC37D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B6E61E9" w14:textId="632D48EE" w:rsidR="002F6719" w:rsidRPr="001A5159" w:rsidRDefault="009C2527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274" w:type="dxa"/>
          </w:tcPr>
          <w:p w14:paraId="64AEF6C4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73DB637" w14:textId="238A22C2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</w:tr>
      <w:tr w:rsidR="00AD04C2" w:rsidRPr="001A5159" w:rsidDel="00545430" w14:paraId="2A3E51E8" w14:textId="77777777" w:rsidTr="007145A6">
        <w:tc>
          <w:tcPr>
            <w:tcW w:w="4135" w:type="dxa"/>
          </w:tcPr>
          <w:p w14:paraId="38545607" w14:textId="77777777" w:rsidR="002F6719" w:rsidRPr="001A5159" w:rsidRDefault="002F6719" w:rsidP="002F6719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16751B2B" w14:textId="23861179" w:rsidR="002F6719" w:rsidRPr="001A5159" w:rsidRDefault="006A3610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4" w:type="dxa"/>
          </w:tcPr>
          <w:p w14:paraId="25A0052F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06F39745" w14:textId="615709F8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2" w:type="dxa"/>
          </w:tcPr>
          <w:p w14:paraId="49FEF893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592F651" w14:textId="1BCCB3CD" w:rsidR="002F6719" w:rsidRPr="001A5159" w:rsidRDefault="006A3610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4" w:type="dxa"/>
          </w:tcPr>
          <w:p w14:paraId="0200763E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6C4E2D1" w14:textId="0564286C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AD04C2" w:rsidRPr="001A5159" w:rsidDel="00545430" w14:paraId="7E5B7607" w14:textId="77777777" w:rsidTr="000949B1">
        <w:trPr>
          <w:trHeight w:val="353"/>
        </w:trPr>
        <w:tc>
          <w:tcPr>
            <w:tcW w:w="4135" w:type="dxa"/>
          </w:tcPr>
          <w:p w14:paraId="270F1896" w14:textId="77777777" w:rsidR="002F6719" w:rsidRPr="001A5159" w:rsidRDefault="002F6719" w:rsidP="002F6719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4" w:type="dxa"/>
          </w:tcPr>
          <w:p w14:paraId="092EEDB0" w14:textId="77777777" w:rsidR="002F6719" w:rsidRPr="001A5159" w:rsidRDefault="002F6719" w:rsidP="002F6719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68613F71" w14:textId="77777777" w:rsidR="002F6719" w:rsidRPr="001A5159" w:rsidRDefault="002F6719" w:rsidP="002F6719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75CBCF54" w14:textId="77777777" w:rsidR="002F6719" w:rsidRPr="001A5159" w:rsidRDefault="002F6719" w:rsidP="002F6719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26DDBE55" w14:textId="77777777" w:rsidR="002F6719" w:rsidRPr="001A5159" w:rsidRDefault="002F6719" w:rsidP="002F6719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</w:tcPr>
          <w:p w14:paraId="23DB7D40" w14:textId="77777777" w:rsidR="002F6719" w:rsidRPr="001A5159" w:rsidRDefault="002F6719" w:rsidP="002F6719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3660C6D5" w14:textId="77777777" w:rsidR="002F6719" w:rsidRPr="001A5159" w:rsidRDefault="002F6719" w:rsidP="002F6719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</w:tcPr>
          <w:p w14:paraId="39B8B744" w14:textId="77777777" w:rsidR="002F6719" w:rsidRPr="001A5159" w:rsidRDefault="002F6719" w:rsidP="002F6719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04C2" w:rsidRPr="001A5159" w:rsidDel="00545430" w14:paraId="5CA7680F" w14:textId="77777777" w:rsidTr="00CF3DDB">
        <w:tc>
          <w:tcPr>
            <w:tcW w:w="4135" w:type="dxa"/>
          </w:tcPr>
          <w:p w14:paraId="15CBF1F1" w14:textId="77777777" w:rsidR="002F6719" w:rsidRPr="001A5159" w:rsidRDefault="002F6719" w:rsidP="002F6719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4" w:type="dxa"/>
          </w:tcPr>
          <w:p w14:paraId="4C0D66B8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92A7537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CDF86B0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63EE143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5547A38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4E176A3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890F8D9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4C2" w:rsidRPr="001A5159" w:rsidDel="00545430" w14:paraId="7050A5F4" w14:textId="77777777" w:rsidTr="00CF3DDB">
        <w:tc>
          <w:tcPr>
            <w:tcW w:w="4135" w:type="dxa"/>
          </w:tcPr>
          <w:p w14:paraId="1D4FEF61" w14:textId="77777777" w:rsidR="002F6719" w:rsidRPr="001A5159" w:rsidRDefault="002F6719" w:rsidP="002F6719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1E9F0D3E" w14:textId="7DF51B72" w:rsidR="002F6719" w:rsidRPr="001A5159" w:rsidRDefault="006A3610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116,124</w:t>
            </w:r>
          </w:p>
        </w:tc>
        <w:tc>
          <w:tcPr>
            <w:tcW w:w="274" w:type="dxa"/>
          </w:tcPr>
          <w:p w14:paraId="56CBD56B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4C7582A" w14:textId="0C39A94E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143,468</w:t>
            </w:r>
          </w:p>
        </w:tc>
        <w:tc>
          <w:tcPr>
            <w:tcW w:w="272" w:type="dxa"/>
          </w:tcPr>
          <w:p w14:paraId="4E8E2B7C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F2700EC" w14:textId="4117BC69" w:rsidR="002F6719" w:rsidRPr="001A5159" w:rsidRDefault="009C2527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112,187</w:t>
            </w:r>
          </w:p>
        </w:tc>
        <w:tc>
          <w:tcPr>
            <w:tcW w:w="274" w:type="dxa"/>
          </w:tcPr>
          <w:p w14:paraId="565B4582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6867C06" w14:textId="4EAA666B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137,433</w:t>
            </w:r>
          </w:p>
        </w:tc>
      </w:tr>
      <w:tr w:rsidR="00AD04C2" w:rsidRPr="001A5159" w:rsidDel="00545430" w14:paraId="58425AD3" w14:textId="77777777" w:rsidTr="00CF3DDB">
        <w:tc>
          <w:tcPr>
            <w:tcW w:w="4135" w:type="dxa"/>
          </w:tcPr>
          <w:p w14:paraId="60FB6F2F" w14:textId="77777777" w:rsidR="002F6719" w:rsidRPr="001A5159" w:rsidRDefault="002F6719" w:rsidP="002F6719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28E54D7F" w14:textId="19AF5AFD" w:rsidR="002F6719" w:rsidRPr="001A5159" w:rsidRDefault="006A3610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26,242</w:t>
            </w:r>
          </w:p>
        </w:tc>
        <w:tc>
          <w:tcPr>
            <w:tcW w:w="274" w:type="dxa"/>
          </w:tcPr>
          <w:p w14:paraId="7FDAB86E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4E2561E" w14:textId="1B20CE6F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28,810</w:t>
            </w:r>
          </w:p>
        </w:tc>
        <w:tc>
          <w:tcPr>
            <w:tcW w:w="272" w:type="dxa"/>
          </w:tcPr>
          <w:p w14:paraId="7A0E5DA4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42B44E2" w14:textId="6804D2C6" w:rsidR="002F6719" w:rsidRPr="001A5159" w:rsidRDefault="009C2527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22,323</w:t>
            </w:r>
          </w:p>
        </w:tc>
        <w:tc>
          <w:tcPr>
            <w:tcW w:w="274" w:type="dxa"/>
          </w:tcPr>
          <w:p w14:paraId="5AFE3F95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6DA1AC8" w14:textId="7A27F07C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20,257</w:t>
            </w:r>
          </w:p>
        </w:tc>
      </w:tr>
      <w:tr w:rsidR="00AD04C2" w:rsidRPr="001A5159" w:rsidDel="00545430" w14:paraId="67987AA4" w14:textId="77777777" w:rsidTr="00CF3DDB">
        <w:tc>
          <w:tcPr>
            <w:tcW w:w="4135" w:type="dxa"/>
          </w:tcPr>
          <w:p w14:paraId="04A32746" w14:textId="77777777" w:rsidR="002F6719" w:rsidRPr="001A5159" w:rsidRDefault="002F6719" w:rsidP="002F6719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ขาดทุนจากตราสารอนุพันธ์สุทธิ</w:t>
            </w:r>
          </w:p>
        </w:tc>
        <w:tc>
          <w:tcPr>
            <w:tcW w:w="1104" w:type="dxa"/>
          </w:tcPr>
          <w:p w14:paraId="02265B03" w14:textId="545202CC" w:rsidR="002F6719" w:rsidRPr="001A5159" w:rsidRDefault="006A3610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(185)</w:t>
            </w:r>
          </w:p>
        </w:tc>
        <w:tc>
          <w:tcPr>
            <w:tcW w:w="274" w:type="dxa"/>
          </w:tcPr>
          <w:p w14:paraId="147E2682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980758" w14:textId="73EB97BF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(1,332)</w:t>
            </w:r>
          </w:p>
        </w:tc>
        <w:tc>
          <w:tcPr>
            <w:tcW w:w="272" w:type="dxa"/>
          </w:tcPr>
          <w:p w14:paraId="515E9BB3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5880EF9" w14:textId="69423575" w:rsidR="002F6719" w:rsidRPr="001A5159" w:rsidRDefault="006A3610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(185)</w:t>
            </w:r>
          </w:p>
        </w:tc>
        <w:tc>
          <w:tcPr>
            <w:tcW w:w="274" w:type="dxa"/>
          </w:tcPr>
          <w:p w14:paraId="3FB34458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51AE4C" w14:textId="585AFF89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(1,332)</w:t>
            </w:r>
          </w:p>
        </w:tc>
      </w:tr>
      <w:tr w:rsidR="00AD04C2" w:rsidRPr="001A5159" w:rsidDel="00545430" w14:paraId="3484F28A" w14:textId="77777777" w:rsidTr="00CF3DDB">
        <w:tc>
          <w:tcPr>
            <w:tcW w:w="4135" w:type="dxa"/>
          </w:tcPr>
          <w:p w14:paraId="2D02AC44" w14:textId="2FBCD1B1" w:rsidR="002F6719" w:rsidRPr="001A5159" w:rsidRDefault="002F6719" w:rsidP="002F6719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5A977409" w14:textId="2EC41A99" w:rsidR="002F6719" w:rsidRPr="001A5159" w:rsidRDefault="006A3610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74" w:type="dxa"/>
          </w:tcPr>
          <w:p w14:paraId="7F4B541C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7E6A405" w14:textId="30297DAA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272" w:type="dxa"/>
          </w:tcPr>
          <w:p w14:paraId="362F1262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6E106C7" w14:textId="380CE69A" w:rsidR="002F6719" w:rsidRPr="001A5159" w:rsidRDefault="009C2527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74" w:type="dxa"/>
          </w:tcPr>
          <w:p w14:paraId="41CDDD94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1BA5614" w14:textId="360A04FC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</w:tr>
      <w:tr w:rsidR="00AD04C2" w:rsidRPr="001A5159" w:rsidDel="00545430" w14:paraId="6857099D" w14:textId="77777777" w:rsidTr="00CF3DDB">
        <w:tc>
          <w:tcPr>
            <w:tcW w:w="4135" w:type="dxa"/>
          </w:tcPr>
          <w:p w14:paraId="5FA5C808" w14:textId="77777777" w:rsidR="002F6719" w:rsidRPr="001A5159" w:rsidRDefault="002F6719" w:rsidP="002F6719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75F7CEAB" w14:textId="2BBF76AF" w:rsidR="002F6719" w:rsidRPr="001A5159" w:rsidRDefault="006A3610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4" w:type="dxa"/>
          </w:tcPr>
          <w:p w14:paraId="3EC06850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6E9801" w14:textId="42C69F3A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2" w:type="dxa"/>
          </w:tcPr>
          <w:p w14:paraId="0BCA617E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0ACD74" w14:textId="6D380C7E" w:rsidR="002F6719" w:rsidRPr="001A5159" w:rsidRDefault="009C2527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4" w:type="dxa"/>
          </w:tcPr>
          <w:p w14:paraId="2F78BB33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5B26845" w14:textId="396E05B3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AD04C2" w:rsidRPr="001A5159" w:rsidDel="00545430" w14:paraId="08D19BD9" w14:textId="77777777" w:rsidTr="00CF3DDB">
        <w:tc>
          <w:tcPr>
            <w:tcW w:w="4135" w:type="dxa"/>
          </w:tcPr>
          <w:p w14:paraId="6E18B11C" w14:textId="77777777" w:rsidR="002F6719" w:rsidRPr="001A5159" w:rsidRDefault="002F6719" w:rsidP="002F6719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04" w:type="dxa"/>
          </w:tcPr>
          <w:p w14:paraId="444F80A6" w14:textId="6B38E353" w:rsidR="002F6719" w:rsidRPr="001A5159" w:rsidRDefault="006A3610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4" w:type="dxa"/>
          </w:tcPr>
          <w:p w14:paraId="39073559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4967763" w14:textId="58D73DF3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72" w:type="dxa"/>
          </w:tcPr>
          <w:p w14:paraId="7B6F0BEB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293958" w14:textId="1A442F84" w:rsidR="002F6719" w:rsidRPr="001A5159" w:rsidRDefault="009C2527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3E89D24A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8553B52" w14:textId="4CDD68D0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AD04C2" w:rsidRPr="001A5159" w:rsidDel="00545430" w14:paraId="37B0C9CA" w14:textId="77777777" w:rsidTr="00CF3DDB">
        <w:tc>
          <w:tcPr>
            <w:tcW w:w="4135" w:type="dxa"/>
          </w:tcPr>
          <w:p w14:paraId="6C548C40" w14:textId="77777777" w:rsidR="002F6719" w:rsidRPr="001A5159" w:rsidRDefault="002F6719" w:rsidP="002F6719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02956AD7" w14:textId="713D9C4A" w:rsidR="002F6719" w:rsidRPr="001A5159" w:rsidRDefault="006A3610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4" w:type="dxa"/>
          </w:tcPr>
          <w:p w14:paraId="393069B0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534588" w14:textId="547070DD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2" w:type="dxa"/>
          </w:tcPr>
          <w:p w14:paraId="429F2C8D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F7CF543" w14:textId="57001E21" w:rsidR="002F6719" w:rsidRPr="001A5159" w:rsidRDefault="009C2527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74" w:type="dxa"/>
          </w:tcPr>
          <w:p w14:paraId="27D9F597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FAF6B35" w14:textId="650AC3A9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AD04C2" w:rsidRPr="001A5159" w:rsidDel="00545430" w14:paraId="6E504B16" w14:textId="77777777" w:rsidTr="00A12273">
        <w:tc>
          <w:tcPr>
            <w:tcW w:w="4135" w:type="dxa"/>
          </w:tcPr>
          <w:p w14:paraId="143A15D7" w14:textId="77777777" w:rsidR="002F6719" w:rsidRPr="001A5159" w:rsidRDefault="002F6719" w:rsidP="002F6719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13648936" w14:textId="13248CF4" w:rsidR="002F6719" w:rsidRPr="001A5159" w:rsidRDefault="006A3610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12F0A7A0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355B51C9" w14:textId="78A6A31A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0B5D4964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4D52BBE" w14:textId="7C401A6B" w:rsidR="002F6719" w:rsidRPr="001A5159" w:rsidRDefault="006A3610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50FBC428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5A10BD8" w14:textId="69010AE6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D04C2" w:rsidRPr="001A5159" w:rsidDel="00545430" w14:paraId="34A91AA9" w14:textId="77777777" w:rsidTr="006C2B6C">
        <w:trPr>
          <w:trHeight w:val="389"/>
        </w:trPr>
        <w:tc>
          <w:tcPr>
            <w:tcW w:w="4135" w:type="dxa"/>
          </w:tcPr>
          <w:p w14:paraId="4B709856" w14:textId="77777777" w:rsidR="00B0157D" w:rsidRPr="001A5159" w:rsidRDefault="00B0157D" w:rsidP="002F6719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3990F7A1" w14:textId="77777777" w:rsidR="00B0157D" w:rsidRPr="001A5159" w:rsidRDefault="00B0157D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0978B3E8" w14:textId="77777777" w:rsidR="00B0157D" w:rsidRPr="001A5159" w:rsidRDefault="00B0157D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69A8BA4" w14:textId="77777777" w:rsidR="00B0157D" w:rsidRPr="001A5159" w:rsidRDefault="00B0157D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1EC13E8" w14:textId="77777777" w:rsidR="00B0157D" w:rsidRPr="001A5159" w:rsidRDefault="00B0157D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8C47289" w14:textId="77777777" w:rsidR="00B0157D" w:rsidRPr="001A5159" w:rsidRDefault="00B0157D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236AE802" w14:textId="77777777" w:rsidR="00B0157D" w:rsidRPr="001A5159" w:rsidRDefault="00B0157D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753607A" w14:textId="77777777" w:rsidR="00B0157D" w:rsidRPr="001A5159" w:rsidRDefault="00B0157D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04C2" w:rsidRPr="001A5159" w:rsidDel="00545430" w14:paraId="533F0CFE" w14:textId="77777777" w:rsidTr="00CF3DDB">
        <w:tc>
          <w:tcPr>
            <w:tcW w:w="4135" w:type="dxa"/>
          </w:tcPr>
          <w:p w14:paraId="2DA26C54" w14:textId="77777777" w:rsidR="002F6719" w:rsidRPr="001A5159" w:rsidRDefault="002F6719" w:rsidP="002F6719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4" w:type="dxa"/>
          </w:tcPr>
          <w:p w14:paraId="4B229D5E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9FC0A99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52F5531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3E408D4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E336030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3FE13F7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550AE65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4C2" w:rsidRPr="001A5159" w:rsidDel="00545430" w14:paraId="06AB96E8" w14:textId="77777777" w:rsidTr="00CF3DDB">
        <w:tc>
          <w:tcPr>
            <w:tcW w:w="4135" w:type="dxa"/>
          </w:tcPr>
          <w:p w14:paraId="34E23DDF" w14:textId="77777777" w:rsidR="002F6719" w:rsidRPr="001A5159" w:rsidRDefault="002F6719" w:rsidP="002F6719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4" w:type="dxa"/>
          </w:tcPr>
          <w:p w14:paraId="666C666E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7A282AB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07BCBDC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848ACCA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7196A24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509E016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E6933E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4C2" w:rsidRPr="001A5159" w:rsidDel="00545430" w14:paraId="2CF58019" w14:textId="77777777" w:rsidTr="00CF3DDB">
        <w:tc>
          <w:tcPr>
            <w:tcW w:w="4135" w:type="dxa"/>
          </w:tcPr>
          <w:p w14:paraId="7FC8EC9D" w14:textId="77777777" w:rsidR="002F6719" w:rsidRPr="001A5159" w:rsidRDefault="002F6719" w:rsidP="002F6719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04" w:type="dxa"/>
          </w:tcPr>
          <w:p w14:paraId="5A2A34ED" w14:textId="0D320695" w:rsidR="002F6719" w:rsidRPr="001A5159" w:rsidRDefault="00591917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74" w:type="dxa"/>
          </w:tcPr>
          <w:p w14:paraId="203D4589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9A15FA6" w14:textId="3C3B3C1E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72" w:type="dxa"/>
          </w:tcPr>
          <w:p w14:paraId="6EDF5D10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A020F06" w14:textId="2425AF9A" w:rsidR="002F6719" w:rsidRPr="001A5159" w:rsidRDefault="00591917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74" w:type="dxa"/>
          </w:tcPr>
          <w:p w14:paraId="0C07155A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6CACBB5" w14:textId="27D5FC2C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AD04C2" w:rsidRPr="001A5159" w:rsidDel="00545430" w14:paraId="4ED482BA" w14:textId="77777777" w:rsidTr="00CF3DDB">
        <w:tc>
          <w:tcPr>
            <w:tcW w:w="4135" w:type="dxa"/>
          </w:tcPr>
          <w:p w14:paraId="61401267" w14:textId="77777777" w:rsidR="002F6719" w:rsidRPr="001A5159" w:rsidRDefault="002F6719" w:rsidP="002F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ผลประโยชน์หลังออกจากงานและ  </w:t>
            </w:r>
          </w:p>
          <w:p w14:paraId="720ED2A8" w14:textId="77777777" w:rsidR="002F6719" w:rsidRPr="001A5159" w:rsidRDefault="002F6719" w:rsidP="002F6719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3DB45DAF" w14:textId="53334976" w:rsidR="002F6719" w:rsidRPr="001A5159" w:rsidRDefault="00591917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4" w:type="dxa"/>
            <w:vAlign w:val="bottom"/>
          </w:tcPr>
          <w:p w14:paraId="4B7AD6B8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428C2A02" w14:textId="477E22A4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2" w:type="dxa"/>
            <w:vAlign w:val="bottom"/>
          </w:tcPr>
          <w:p w14:paraId="16346E6A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747C8A42" w14:textId="54CE6582" w:rsidR="002F6719" w:rsidRPr="001A5159" w:rsidRDefault="00591917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  <w:vAlign w:val="bottom"/>
          </w:tcPr>
          <w:p w14:paraId="68D0F731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3A7FE53" w14:textId="5737F056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F6719" w:rsidRPr="001A5159" w:rsidDel="00545430" w14:paraId="52D9138D" w14:textId="77777777" w:rsidTr="00CF3DDB">
        <w:tc>
          <w:tcPr>
            <w:tcW w:w="4135" w:type="dxa"/>
          </w:tcPr>
          <w:p w14:paraId="49A80BD6" w14:textId="77777777" w:rsidR="002F6719" w:rsidRPr="001A5159" w:rsidRDefault="002F6719" w:rsidP="002F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EDAEAA8" w14:textId="63D4E4E2" w:rsidR="002F6719" w:rsidRPr="001A5159" w:rsidRDefault="00591917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74" w:type="dxa"/>
          </w:tcPr>
          <w:p w14:paraId="3F6907AC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B5826C1" w14:textId="4D03BBF4" w:rsidR="002F6719" w:rsidRPr="001A5159" w:rsidRDefault="002F6719" w:rsidP="002F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272" w:type="dxa"/>
          </w:tcPr>
          <w:p w14:paraId="3FD388B7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31309CB6" w14:textId="17E47F7E" w:rsidR="002F6719" w:rsidRPr="001A5159" w:rsidRDefault="00591917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74" w:type="dxa"/>
          </w:tcPr>
          <w:p w14:paraId="30F8CFDB" w14:textId="77777777" w:rsidR="002F6719" w:rsidRPr="001A5159" w:rsidRDefault="002F6719" w:rsidP="002F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44AC0F3" w14:textId="180BF09B" w:rsidR="002F6719" w:rsidRPr="001A5159" w:rsidRDefault="002F6719" w:rsidP="002F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</w:tr>
    </w:tbl>
    <w:p w14:paraId="4234081A" w14:textId="77777777" w:rsidR="00A214A6" w:rsidRPr="001A5159" w:rsidRDefault="00A214A6">
      <w:pPr>
        <w:rPr>
          <w:rFonts w:ascii="Angsana New" w:hAnsi="Angsana New"/>
          <w:b/>
          <w:bCs/>
          <w:sz w:val="10"/>
          <w:szCs w:val="1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36"/>
        <w:gridCol w:w="1115"/>
        <w:gridCol w:w="239"/>
        <w:gridCol w:w="1020"/>
      </w:tblGrid>
      <w:tr w:rsidR="00AD04C2" w:rsidRPr="001A5159" w14:paraId="046F44F9" w14:textId="77777777" w:rsidTr="003F7720">
        <w:trPr>
          <w:tblHeader/>
        </w:trPr>
        <w:tc>
          <w:tcPr>
            <w:tcW w:w="4230" w:type="dxa"/>
          </w:tcPr>
          <w:p w14:paraId="4988F148" w14:textId="53267232" w:rsidR="00CF3DDB" w:rsidRPr="001A5159" w:rsidRDefault="00CF3DDB" w:rsidP="003F772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59D3B7D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BFFE635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432F30C8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D04C2" w:rsidRPr="001A5159" w14:paraId="65846428" w14:textId="77777777" w:rsidTr="003F7720">
        <w:trPr>
          <w:tblHeader/>
        </w:trPr>
        <w:tc>
          <w:tcPr>
            <w:tcW w:w="4230" w:type="dxa"/>
          </w:tcPr>
          <w:p w14:paraId="765BDACC" w14:textId="77777777" w:rsidR="00BA6FC9" w:rsidRPr="001A5159" w:rsidRDefault="00BA6FC9" w:rsidP="005F545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  <w:p w14:paraId="3BB5AF8B" w14:textId="040ED54C" w:rsidR="005F545D" w:rsidRPr="001A5159" w:rsidRDefault="00BA6FC9" w:rsidP="00BA6FC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="005F545D" w:rsidRPr="001A515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080" w:type="dxa"/>
          </w:tcPr>
          <w:p w14:paraId="14074A86" w14:textId="1004FA84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3</w:t>
            </w:r>
            <w:r w:rsidR="00C8474E" w:rsidRPr="001A5159">
              <w:rPr>
                <w:rFonts w:ascii="Angsana New" w:hAnsi="Angsana New"/>
                <w:sz w:val="30"/>
                <w:szCs w:val="30"/>
              </w:rPr>
              <w:t>0</w:t>
            </w:r>
            <w:r w:rsidRPr="001A515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8474E" w:rsidRPr="001A515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  <w:p w14:paraId="441C2BFB" w14:textId="72B764AB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07D016C7" w14:textId="77777777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2F2D118" w14:textId="71873473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5506748F" w14:textId="19B5BBA5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3B2687D" w14:textId="77777777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EE9540F" w14:textId="77777777" w:rsidR="00C8474E" w:rsidRPr="001A5159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A5159">
              <w:rPr>
                <w:rFonts w:ascii="Angsana New" w:hAnsi="Angsana New"/>
                <w:sz w:val="30"/>
                <w:szCs w:val="30"/>
              </w:rPr>
              <w:t>0</w:t>
            </w:r>
            <w:r w:rsidRPr="001A515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  <w:p w14:paraId="1E5F7BBF" w14:textId="684A95CB" w:rsidR="005F545D" w:rsidRPr="001A5159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501B1D6F" w14:textId="77777777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256855C" w14:textId="77777777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3B451D5E" w14:textId="0C46F490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AD04C2" w:rsidRPr="001A5159" w14:paraId="4FF1282C" w14:textId="77777777" w:rsidTr="003F7720">
        <w:trPr>
          <w:tblHeader/>
        </w:trPr>
        <w:tc>
          <w:tcPr>
            <w:tcW w:w="4230" w:type="dxa"/>
          </w:tcPr>
          <w:p w14:paraId="23033789" w14:textId="77777777" w:rsidR="00CF3DDB" w:rsidRPr="001A5159" w:rsidRDefault="00CF3DDB" w:rsidP="003F772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D7656EA" w14:textId="77777777" w:rsidR="00CF3DDB" w:rsidRPr="001A5159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04C2" w:rsidRPr="001A5159" w14:paraId="21DF3143" w14:textId="77777777" w:rsidTr="003F7720">
        <w:tc>
          <w:tcPr>
            <w:tcW w:w="4230" w:type="dxa"/>
          </w:tcPr>
          <w:p w14:paraId="719EFFAA" w14:textId="77777777" w:rsidR="00CF3DDB" w:rsidRPr="001A5159" w:rsidRDefault="00CF3DDB" w:rsidP="003F772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7BC31B3C" w14:textId="77777777" w:rsidR="00CF3DDB" w:rsidRPr="001A5159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6F8BE04" w14:textId="77777777" w:rsidR="00CF3DDB" w:rsidRPr="001A5159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F9E649D" w14:textId="77777777" w:rsidR="00CF3DDB" w:rsidRPr="001A5159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86A79D" w14:textId="77777777" w:rsidR="00CF3DDB" w:rsidRPr="001A5159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AD8FDF0" w14:textId="77777777" w:rsidR="00CF3DDB" w:rsidRPr="001A5159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192BA1A" w14:textId="77777777" w:rsidR="00CF3DDB" w:rsidRPr="001A5159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4FA5016" w14:textId="77777777" w:rsidR="00CF3DDB" w:rsidRPr="001A5159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04C2" w:rsidRPr="001A5159" w14:paraId="5EDB0B6B" w14:textId="77777777" w:rsidTr="003F7720">
        <w:tc>
          <w:tcPr>
            <w:tcW w:w="4230" w:type="dxa"/>
          </w:tcPr>
          <w:p w14:paraId="0A71A5F1" w14:textId="77777777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4F7D6C8" w14:textId="245E5273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1,481</w:t>
            </w:r>
          </w:p>
        </w:tc>
        <w:tc>
          <w:tcPr>
            <w:tcW w:w="237" w:type="dxa"/>
          </w:tcPr>
          <w:p w14:paraId="72F79464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F04A316" w14:textId="51AAAFEB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1,116</w:t>
            </w:r>
          </w:p>
        </w:tc>
        <w:tc>
          <w:tcPr>
            <w:tcW w:w="236" w:type="dxa"/>
          </w:tcPr>
          <w:p w14:paraId="0FF1460E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619505E" w14:textId="55A7A38E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1,414</w:t>
            </w:r>
          </w:p>
        </w:tc>
        <w:tc>
          <w:tcPr>
            <w:tcW w:w="239" w:type="dxa"/>
          </w:tcPr>
          <w:p w14:paraId="042CF25B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B5A361E" w14:textId="37163F0A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1,054</w:t>
            </w:r>
          </w:p>
        </w:tc>
      </w:tr>
      <w:tr w:rsidR="00AD04C2" w:rsidRPr="001A5159" w14:paraId="67607A2C" w14:textId="77777777" w:rsidTr="003F7720">
        <w:tc>
          <w:tcPr>
            <w:tcW w:w="4230" w:type="dxa"/>
          </w:tcPr>
          <w:p w14:paraId="1451DEA4" w14:textId="77777777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3D6FA18" w14:textId="518DC085" w:rsidR="005F545D" w:rsidRPr="001A5159" w:rsidRDefault="001B5AC6" w:rsidP="0009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9452D42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DE5FBD8" w14:textId="1C2BA5A3" w:rsidR="005F545D" w:rsidRPr="001A5159" w:rsidRDefault="005F545D" w:rsidP="0009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FB5028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63EDB55" w14:textId="2FAA1ADD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3,067</w:t>
            </w:r>
          </w:p>
        </w:tc>
        <w:tc>
          <w:tcPr>
            <w:tcW w:w="239" w:type="dxa"/>
          </w:tcPr>
          <w:p w14:paraId="44712CB0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4CC297D" w14:textId="6B7D247E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5,461</w:t>
            </w:r>
          </w:p>
        </w:tc>
      </w:tr>
      <w:tr w:rsidR="00AD04C2" w:rsidRPr="001A5159" w14:paraId="6782BBF8" w14:textId="77777777" w:rsidTr="003F7720">
        <w:tc>
          <w:tcPr>
            <w:tcW w:w="4230" w:type="dxa"/>
          </w:tcPr>
          <w:p w14:paraId="7B3BDB0C" w14:textId="77777777" w:rsidR="005F545D" w:rsidRPr="001A5159" w:rsidRDefault="005F545D" w:rsidP="005F545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24F5F3C" w14:textId="4B898C1B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2,884</w:t>
            </w:r>
          </w:p>
        </w:tc>
        <w:tc>
          <w:tcPr>
            <w:tcW w:w="237" w:type="dxa"/>
          </w:tcPr>
          <w:p w14:paraId="7A054EA5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8A70594" w14:textId="517E1AD5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1,710</w:t>
            </w:r>
          </w:p>
        </w:tc>
        <w:tc>
          <w:tcPr>
            <w:tcW w:w="236" w:type="dxa"/>
          </w:tcPr>
          <w:p w14:paraId="7A8DDF7F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FC3F815" w14:textId="27760B42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2,596</w:t>
            </w:r>
          </w:p>
        </w:tc>
        <w:tc>
          <w:tcPr>
            <w:tcW w:w="239" w:type="dxa"/>
          </w:tcPr>
          <w:p w14:paraId="0C111BAB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75F2107" w14:textId="3AEDE904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1,283</w:t>
            </w:r>
          </w:p>
        </w:tc>
      </w:tr>
      <w:tr w:rsidR="00AD04C2" w:rsidRPr="001A5159" w:rsidDel="00545430" w14:paraId="516AB339" w14:textId="77777777" w:rsidTr="003F7720">
        <w:tc>
          <w:tcPr>
            <w:tcW w:w="4230" w:type="dxa"/>
          </w:tcPr>
          <w:p w14:paraId="1D71FC4D" w14:textId="77777777" w:rsidR="005F545D" w:rsidRPr="001A5159" w:rsidRDefault="005F545D" w:rsidP="005F545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8E8DC55" w14:textId="4E4730C4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37" w:type="dxa"/>
          </w:tcPr>
          <w:p w14:paraId="585971DC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A71DB9C" w14:textId="6DD83531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713</w:t>
            </w:r>
          </w:p>
        </w:tc>
        <w:tc>
          <w:tcPr>
            <w:tcW w:w="236" w:type="dxa"/>
          </w:tcPr>
          <w:p w14:paraId="7D02F5F1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5A20B92" w14:textId="068A2F11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39" w:type="dxa"/>
          </w:tcPr>
          <w:p w14:paraId="64A2C4F7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36B2B58" w14:textId="54110004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595</w:t>
            </w:r>
          </w:p>
        </w:tc>
      </w:tr>
      <w:tr w:rsidR="00AD04C2" w:rsidRPr="001A5159" w14:paraId="2EEAAFD5" w14:textId="77777777" w:rsidTr="003F7720">
        <w:tc>
          <w:tcPr>
            <w:tcW w:w="4230" w:type="dxa"/>
          </w:tcPr>
          <w:p w14:paraId="056A6CE6" w14:textId="77777777" w:rsidR="005F545D" w:rsidRPr="001A5159" w:rsidRDefault="005F545D" w:rsidP="005F545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1A515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E06934" w14:textId="4BA29044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13,829</w:t>
            </w:r>
          </w:p>
        </w:tc>
        <w:tc>
          <w:tcPr>
            <w:tcW w:w="237" w:type="dxa"/>
          </w:tcPr>
          <w:p w14:paraId="6230CBD3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50858FD" w14:textId="1A7D9483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14,128</w:t>
            </w:r>
          </w:p>
        </w:tc>
        <w:tc>
          <w:tcPr>
            <w:tcW w:w="236" w:type="dxa"/>
          </w:tcPr>
          <w:p w14:paraId="2C4A94A3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43509EE" w14:textId="1D238A2E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13,266</w:t>
            </w:r>
          </w:p>
        </w:tc>
        <w:tc>
          <w:tcPr>
            <w:tcW w:w="239" w:type="dxa"/>
          </w:tcPr>
          <w:p w14:paraId="41CACBB3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BF55C82" w14:textId="2B3A70D2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13,617</w:t>
            </w:r>
          </w:p>
        </w:tc>
      </w:tr>
      <w:tr w:rsidR="00AD04C2" w:rsidRPr="001A5159" w14:paraId="1E76BCF0" w14:textId="77777777" w:rsidTr="003F7720">
        <w:tc>
          <w:tcPr>
            <w:tcW w:w="4230" w:type="dxa"/>
          </w:tcPr>
          <w:p w14:paraId="7C685897" w14:textId="77777777" w:rsidR="005F545D" w:rsidRPr="001A5159" w:rsidRDefault="005F545D" w:rsidP="005F545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1B8D5E" w14:textId="50BE75AC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18,938</w:t>
            </w:r>
          </w:p>
        </w:tc>
        <w:tc>
          <w:tcPr>
            <w:tcW w:w="237" w:type="dxa"/>
          </w:tcPr>
          <w:p w14:paraId="1E0B3A60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2FCB2594" w14:textId="5EB714DE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</w:rPr>
              <w:t>17,667</w:t>
            </w:r>
          </w:p>
        </w:tc>
        <w:tc>
          <w:tcPr>
            <w:tcW w:w="236" w:type="dxa"/>
          </w:tcPr>
          <w:p w14:paraId="1F6D7B28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61A5F95" w14:textId="70AB6324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20,809</w:t>
            </w:r>
          </w:p>
        </w:tc>
        <w:tc>
          <w:tcPr>
            <w:tcW w:w="239" w:type="dxa"/>
          </w:tcPr>
          <w:p w14:paraId="7CD1BDDA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56D5586" w14:textId="7C06FA2F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</w:rPr>
              <w:t>22,010</w:t>
            </w:r>
          </w:p>
        </w:tc>
      </w:tr>
      <w:tr w:rsidR="00AD04C2" w:rsidRPr="001A5159" w14:paraId="09ECB32F" w14:textId="77777777" w:rsidTr="003F7720">
        <w:tc>
          <w:tcPr>
            <w:tcW w:w="4230" w:type="dxa"/>
          </w:tcPr>
          <w:p w14:paraId="4C3B1310" w14:textId="77777777" w:rsidR="00CF3DDB" w:rsidRPr="001A5159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57186B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5507EE9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C2199C6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14EE57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E0835EE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C09B963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C19EED7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4C2" w:rsidRPr="001A5159" w14:paraId="4108870F" w14:textId="77777777" w:rsidTr="003F7720">
        <w:tc>
          <w:tcPr>
            <w:tcW w:w="4230" w:type="dxa"/>
          </w:tcPr>
          <w:p w14:paraId="58A2B5F7" w14:textId="77777777" w:rsidR="00CF3DDB" w:rsidRPr="001A5159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1A5159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752B9ECB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577B853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CE71540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2734EE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32671E5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4EC1318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FA53C56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4C2" w:rsidRPr="001A5159" w14:paraId="0F528B47" w14:textId="77777777" w:rsidTr="003F7720">
        <w:tc>
          <w:tcPr>
            <w:tcW w:w="4230" w:type="dxa"/>
          </w:tcPr>
          <w:p w14:paraId="7F321FCA" w14:textId="77777777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0FA8451" w14:textId="2ED850AE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37" w:type="dxa"/>
          </w:tcPr>
          <w:p w14:paraId="65B2DBAF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9A2B4A0" w14:textId="5CC7A519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36" w:type="dxa"/>
          </w:tcPr>
          <w:p w14:paraId="11F80EC2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45AD787" w14:textId="11A6D473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39" w:type="dxa"/>
          </w:tcPr>
          <w:p w14:paraId="5C0B58F1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A5FFBFA" w14:textId="66143AD3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AD04C2" w:rsidRPr="001A5159" w14:paraId="3A972016" w14:textId="77777777" w:rsidTr="003F7720">
        <w:tc>
          <w:tcPr>
            <w:tcW w:w="4230" w:type="dxa"/>
          </w:tcPr>
          <w:p w14:paraId="6CB5D405" w14:textId="77777777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693AA9F" w14:textId="3B9BFA5A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A055155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90DECDD" w14:textId="72158B6B" w:rsidR="005F545D" w:rsidRPr="001A5159" w:rsidRDefault="005F545D" w:rsidP="0009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44C2F6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6F827C4" w14:textId="2034CDB2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1,025</w:t>
            </w:r>
          </w:p>
        </w:tc>
        <w:tc>
          <w:tcPr>
            <w:tcW w:w="239" w:type="dxa"/>
          </w:tcPr>
          <w:p w14:paraId="691A6038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3EA3244" w14:textId="3121A8C3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1,181</w:t>
            </w:r>
          </w:p>
        </w:tc>
      </w:tr>
      <w:tr w:rsidR="00AD04C2" w:rsidRPr="001A5159" w14:paraId="70F976C2" w14:textId="77777777" w:rsidTr="003F7720">
        <w:tc>
          <w:tcPr>
            <w:tcW w:w="4230" w:type="dxa"/>
          </w:tcPr>
          <w:p w14:paraId="52B6CD79" w14:textId="77777777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9F580DC" w14:textId="58ECF104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7" w:type="dxa"/>
          </w:tcPr>
          <w:p w14:paraId="6A5D52F5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9447572" w14:textId="3F9271D2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14:paraId="725A543A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E5E2FA8" w14:textId="098D7ED2" w:rsidR="005F545D" w:rsidRPr="001A5159" w:rsidRDefault="001B5AC6" w:rsidP="00AE6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9" w:type="dxa"/>
          </w:tcPr>
          <w:p w14:paraId="4E56F9CD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9BA0908" w14:textId="73542132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AD04C2" w:rsidRPr="001A5159" w14:paraId="560BA3E1" w14:textId="77777777" w:rsidTr="003F7720">
        <w:tc>
          <w:tcPr>
            <w:tcW w:w="4230" w:type="dxa"/>
          </w:tcPr>
          <w:p w14:paraId="2D4DDE3F" w14:textId="77777777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F53F4C6" w14:textId="7EFFD806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7" w:type="dxa"/>
          </w:tcPr>
          <w:p w14:paraId="72E21A41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7163702" w14:textId="70255922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5A492A42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3E6FA59" w14:textId="021FED96" w:rsidR="005F545D" w:rsidRPr="001A5159" w:rsidRDefault="001B5AC6" w:rsidP="00AE6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9" w:type="dxa"/>
          </w:tcPr>
          <w:p w14:paraId="0F1EF00B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0EB82F4" w14:textId="7D8A6BA1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AD04C2" w:rsidRPr="001A5159" w14:paraId="4D2148EE" w14:textId="77777777" w:rsidTr="003F7720">
        <w:tc>
          <w:tcPr>
            <w:tcW w:w="4230" w:type="dxa"/>
          </w:tcPr>
          <w:p w14:paraId="179AD565" w14:textId="77777777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F93153" w14:textId="6E2460FB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37" w:type="dxa"/>
          </w:tcPr>
          <w:p w14:paraId="57E60861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EDC592A" w14:textId="63D95101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236" w:type="dxa"/>
          </w:tcPr>
          <w:p w14:paraId="565577A0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7DB0706" w14:textId="772FA335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39" w:type="dxa"/>
          </w:tcPr>
          <w:p w14:paraId="18A9391D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F00CF66" w14:textId="424FF20E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AD04C2" w:rsidRPr="001A5159" w14:paraId="00730F40" w14:textId="77777777" w:rsidTr="003F7720">
        <w:tc>
          <w:tcPr>
            <w:tcW w:w="4230" w:type="dxa"/>
          </w:tcPr>
          <w:p w14:paraId="10F7BA3D" w14:textId="77777777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B07F98" w14:textId="7595768E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237" w:type="dxa"/>
          </w:tcPr>
          <w:p w14:paraId="301B9DFF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2E8906D2" w14:textId="230583AF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236" w:type="dxa"/>
          </w:tcPr>
          <w:p w14:paraId="59D76F31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8D1A0E3" w14:textId="791E5BA6" w:rsidR="005F545D" w:rsidRPr="001A5159" w:rsidRDefault="001B5AC6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1,558</w:t>
            </w:r>
          </w:p>
        </w:tc>
        <w:tc>
          <w:tcPr>
            <w:tcW w:w="239" w:type="dxa"/>
          </w:tcPr>
          <w:p w14:paraId="5D16087E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150B66C" w14:textId="1005D29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2,002</w:t>
            </w:r>
          </w:p>
        </w:tc>
      </w:tr>
      <w:tr w:rsidR="00AD04C2" w:rsidRPr="001A5159" w14:paraId="00FB8969" w14:textId="77777777" w:rsidTr="00B0157D">
        <w:tc>
          <w:tcPr>
            <w:tcW w:w="4230" w:type="dxa"/>
          </w:tcPr>
          <w:p w14:paraId="591CBEB3" w14:textId="77777777" w:rsidR="00CF3DDB" w:rsidRPr="001A5159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CCB890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ED141F4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4CDC1F15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A1429E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4C858702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99928E0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3C1E859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04C2" w:rsidRPr="001A5159" w14:paraId="129613C1" w14:textId="77777777" w:rsidTr="00B0157D">
        <w:tc>
          <w:tcPr>
            <w:tcW w:w="4230" w:type="dxa"/>
          </w:tcPr>
          <w:p w14:paraId="6331EA27" w14:textId="77777777" w:rsidR="00B0157D" w:rsidRPr="001A5159" w:rsidRDefault="00B0157D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F0C9BD" w14:textId="77777777" w:rsidR="00B0157D" w:rsidRPr="001A5159" w:rsidRDefault="00B0157D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C781CE6" w14:textId="77777777" w:rsidR="00B0157D" w:rsidRPr="001A5159" w:rsidRDefault="00B0157D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76F950BC" w14:textId="77777777" w:rsidR="00B0157D" w:rsidRPr="001A5159" w:rsidRDefault="00B0157D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59B2A71" w14:textId="77777777" w:rsidR="00B0157D" w:rsidRPr="001A5159" w:rsidRDefault="00B0157D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CB80B7D" w14:textId="77777777" w:rsidR="00B0157D" w:rsidRPr="001A5159" w:rsidRDefault="00B0157D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B9D9D76" w14:textId="77777777" w:rsidR="00B0157D" w:rsidRPr="001A5159" w:rsidRDefault="00B0157D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8AEBD03" w14:textId="77777777" w:rsidR="00B0157D" w:rsidRPr="001A5159" w:rsidRDefault="00B0157D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04C2" w:rsidRPr="001A5159" w14:paraId="5606AF23" w14:textId="77777777" w:rsidTr="003F7720">
        <w:tc>
          <w:tcPr>
            <w:tcW w:w="4230" w:type="dxa"/>
          </w:tcPr>
          <w:p w14:paraId="4CD323E9" w14:textId="77777777" w:rsidR="00CF3DDB" w:rsidRPr="001A5159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สินทรัพย์หมุนเวียน</w:t>
            </w:r>
          </w:p>
        </w:tc>
        <w:tc>
          <w:tcPr>
            <w:tcW w:w="1080" w:type="dxa"/>
          </w:tcPr>
          <w:p w14:paraId="5B158646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3CD0E8F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CB469B4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47EB7E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2221718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0DCB0CA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D76EA47" w14:textId="77777777" w:rsidR="00CF3DDB" w:rsidRPr="001A5159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04C2" w:rsidRPr="001A5159" w14:paraId="230CA482" w14:textId="77777777" w:rsidTr="003F7720">
        <w:tc>
          <w:tcPr>
            <w:tcW w:w="4230" w:type="dxa"/>
          </w:tcPr>
          <w:p w14:paraId="5979A99B" w14:textId="77777777" w:rsidR="00B3262D" w:rsidRPr="001A5159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6C7B9F" w14:textId="28E3BC28" w:rsidR="00B3262D" w:rsidRPr="001A5159" w:rsidRDefault="006A3610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47</w:t>
            </w:r>
          </w:p>
        </w:tc>
        <w:tc>
          <w:tcPr>
            <w:tcW w:w="237" w:type="dxa"/>
          </w:tcPr>
          <w:p w14:paraId="7BCF5435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BDE601A" w14:textId="243BCA45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7D19A02E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B2303A3" w14:textId="03844D00" w:rsidR="00B3262D" w:rsidRPr="001A5159" w:rsidRDefault="006A3610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47</w:t>
            </w:r>
          </w:p>
        </w:tc>
        <w:tc>
          <w:tcPr>
            <w:tcW w:w="239" w:type="dxa"/>
          </w:tcPr>
          <w:p w14:paraId="694F7907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8E2E234" w14:textId="7017AFA9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AD04C2" w:rsidRPr="001A5159" w14:paraId="4ECB4CC6" w14:textId="77777777" w:rsidTr="003F7720">
        <w:tc>
          <w:tcPr>
            <w:tcW w:w="4230" w:type="dxa"/>
          </w:tcPr>
          <w:p w14:paraId="370FCADF" w14:textId="77777777" w:rsidR="00B3262D" w:rsidRPr="001A5159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E696F7" w14:textId="387F5D28" w:rsidR="00B3262D" w:rsidRPr="001A5159" w:rsidRDefault="006A3610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47</w:t>
            </w:r>
          </w:p>
        </w:tc>
        <w:tc>
          <w:tcPr>
            <w:tcW w:w="237" w:type="dxa"/>
          </w:tcPr>
          <w:p w14:paraId="703A6648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72CF5F" w14:textId="24CB7E74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4E8A22B0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461961A" w14:textId="311C379E" w:rsidR="00B3262D" w:rsidRPr="001A5159" w:rsidRDefault="006A3610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47</w:t>
            </w:r>
          </w:p>
        </w:tc>
        <w:tc>
          <w:tcPr>
            <w:tcW w:w="239" w:type="dxa"/>
          </w:tcPr>
          <w:p w14:paraId="4EC826F5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F8B51BA" w14:textId="57BAD7AF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  <w:tr w:rsidR="00AD04C2" w:rsidRPr="001A5159" w14:paraId="34C349CD" w14:textId="77777777" w:rsidTr="003F7720">
        <w:tc>
          <w:tcPr>
            <w:tcW w:w="4230" w:type="dxa"/>
          </w:tcPr>
          <w:p w14:paraId="684D19AD" w14:textId="77777777" w:rsidR="00B3262D" w:rsidRPr="001A5159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ind w:right="-10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DEE234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3198D55C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</w:tcPr>
          <w:p w14:paraId="4F3DF6A0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72B278D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</w:tcPr>
          <w:p w14:paraId="6D991460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24AFA402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0133A165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04C2" w:rsidRPr="001A5159" w14:paraId="65E3B725" w14:textId="77777777" w:rsidTr="003D790E">
        <w:tc>
          <w:tcPr>
            <w:tcW w:w="4230" w:type="dxa"/>
          </w:tcPr>
          <w:p w14:paraId="42F31A76" w14:textId="77777777" w:rsidR="00B3262D" w:rsidRPr="001A5159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ind w:right="-10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1A51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034AEFCF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CDE8634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FCF66F7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ADD5B1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1EBB77A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AEA846E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1E76A3E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04C2" w:rsidRPr="001A5159" w14:paraId="153472BC" w14:textId="77777777" w:rsidTr="003D790E">
        <w:tc>
          <w:tcPr>
            <w:tcW w:w="4230" w:type="dxa"/>
          </w:tcPr>
          <w:p w14:paraId="6BF5F27C" w14:textId="77777777" w:rsidR="00B3262D" w:rsidRPr="001A5159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5647C67" w14:textId="78301AE0" w:rsidR="00B3262D" w:rsidRPr="001A5159" w:rsidRDefault="007242B6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B0550EA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65FDDE26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403A09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5FF4A21" w14:textId="3048CB29" w:rsidR="00B3262D" w:rsidRPr="001A5159" w:rsidRDefault="007242B6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2,625</w:t>
            </w:r>
          </w:p>
        </w:tc>
        <w:tc>
          <w:tcPr>
            <w:tcW w:w="239" w:type="dxa"/>
          </w:tcPr>
          <w:p w14:paraId="3DCBAC2E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9993288" w14:textId="06918C66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13,325</w:t>
            </w:r>
          </w:p>
        </w:tc>
      </w:tr>
      <w:tr w:rsidR="00AD04C2" w:rsidRPr="001A5159" w14:paraId="7E856D05" w14:textId="77777777" w:rsidTr="003D790E">
        <w:tc>
          <w:tcPr>
            <w:tcW w:w="4230" w:type="dxa"/>
          </w:tcPr>
          <w:p w14:paraId="6E1BCEDC" w14:textId="6CD52BD2" w:rsidR="003D790E" w:rsidRPr="001A5159" w:rsidRDefault="003D790E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DBCD27" w14:textId="44314E5D" w:rsidR="003D790E" w:rsidRPr="001A5159" w:rsidRDefault="007242B6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237" w:type="dxa"/>
          </w:tcPr>
          <w:p w14:paraId="7A5A1520" w14:textId="77777777" w:rsidR="003D790E" w:rsidRPr="001A5159" w:rsidRDefault="003D790E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CE96329" w14:textId="48FEFE51" w:rsidR="003D790E" w:rsidRPr="001A5159" w:rsidRDefault="003D790E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8E0385" w14:textId="77777777" w:rsidR="003D790E" w:rsidRPr="001A5159" w:rsidRDefault="003D790E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329E73F" w14:textId="73A6BCD5" w:rsidR="003D790E" w:rsidRPr="001A5159" w:rsidRDefault="007242B6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999453D" w14:textId="77777777" w:rsidR="003D790E" w:rsidRPr="001A5159" w:rsidRDefault="003D790E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801F79E" w14:textId="796F39F8" w:rsidR="003D790E" w:rsidRPr="001A5159" w:rsidRDefault="003D790E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04C2" w:rsidRPr="001A5159" w14:paraId="2B51F203" w14:textId="77777777" w:rsidTr="003F7720">
        <w:tc>
          <w:tcPr>
            <w:tcW w:w="4230" w:type="dxa"/>
          </w:tcPr>
          <w:p w14:paraId="18225C48" w14:textId="77777777" w:rsidR="00B3262D" w:rsidRPr="001A5159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3B02A8" w14:textId="380E553A" w:rsidR="00B3262D" w:rsidRPr="001A5159" w:rsidRDefault="007242B6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</w:t>
            </w:r>
          </w:p>
        </w:tc>
        <w:tc>
          <w:tcPr>
            <w:tcW w:w="237" w:type="dxa"/>
          </w:tcPr>
          <w:p w14:paraId="67E1D254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D4EBE8D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F0FF7D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8863734" w14:textId="35A52995" w:rsidR="00B3262D" w:rsidRPr="001A5159" w:rsidRDefault="007242B6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2,625</w:t>
            </w:r>
          </w:p>
        </w:tc>
        <w:tc>
          <w:tcPr>
            <w:tcW w:w="239" w:type="dxa"/>
          </w:tcPr>
          <w:p w14:paraId="400082BC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EA42CA7" w14:textId="18C3D529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13,325</w:t>
            </w:r>
          </w:p>
        </w:tc>
      </w:tr>
      <w:tr w:rsidR="00B3262D" w:rsidRPr="001A5159" w14:paraId="73E07477" w14:textId="77777777" w:rsidTr="003F7720">
        <w:tc>
          <w:tcPr>
            <w:tcW w:w="4230" w:type="dxa"/>
          </w:tcPr>
          <w:p w14:paraId="01BE33F0" w14:textId="77777777" w:rsidR="00B3262D" w:rsidRPr="001A5159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DB1F4D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94CD81F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40BCD24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C9BA8A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5D061F84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EF3ED8F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7EED6249" w14:textId="77777777" w:rsidR="00B3262D" w:rsidRPr="001A5159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4E0F371" w14:textId="77777777" w:rsidR="00CF3DDB" w:rsidRPr="001A5159" w:rsidRDefault="00CF3DDB" w:rsidP="00CF3DDB">
      <w:pPr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36"/>
        <w:gridCol w:w="1115"/>
        <w:gridCol w:w="239"/>
        <w:gridCol w:w="1020"/>
      </w:tblGrid>
      <w:tr w:rsidR="00AD04C2" w:rsidRPr="001A5159" w14:paraId="220F1D05" w14:textId="77777777" w:rsidTr="00C86A94">
        <w:trPr>
          <w:tblHeader/>
        </w:trPr>
        <w:tc>
          <w:tcPr>
            <w:tcW w:w="4230" w:type="dxa"/>
          </w:tcPr>
          <w:p w14:paraId="320C9AD2" w14:textId="7543AD4E" w:rsidR="005F545D" w:rsidRPr="001A5159" w:rsidRDefault="005F545D" w:rsidP="005F545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89C2855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9C407A5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4065F259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D04C2" w:rsidRPr="001A5159" w14:paraId="240399A5" w14:textId="77777777" w:rsidTr="00C86A94">
        <w:trPr>
          <w:tblHeader/>
        </w:trPr>
        <w:tc>
          <w:tcPr>
            <w:tcW w:w="4230" w:type="dxa"/>
          </w:tcPr>
          <w:p w14:paraId="5A6D073E" w14:textId="405C80EC" w:rsidR="005F545D" w:rsidRPr="001A5159" w:rsidRDefault="00BA6FC9" w:rsidP="005F545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080" w:type="dxa"/>
          </w:tcPr>
          <w:p w14:paraId="23BBB057" w14:textId="2CB945C3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3</w:t>
            </w:r>
            <w:r w:rsidR="00C8474E" w:rsidRPr="001A5159">
              <w:rPr>
                <w:rFonts w:ascii="Angsana New" w:hAnsi="Angsana New"/>
                <w:sz w:val="30"/>
                <w:szCs w:val="30"/>
              </w:rPr>
              <w:t>0</w:t>
            </w:r>
            <w:r w:rsidRPr="001A515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8474E" w:rsidRPr="001A515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</w:tcPr>
          <w:p w14:paraId="7268B2C6" w14:textId="77777777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59F4679" w14:textId="515F8E5D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A5F6334" w14:textId="77777777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86D9429" w14:textId="643BFCC8" w:rsidR="005F545D" w:rsidRPr="001A5159" w:rsidRDefault="00C8474E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A5159">
              <w:rPr>
                <w:rFonts w:ascii="Angsana New" w:hAnsi="Angsana New"/>
                <w:sz w:val="30"/>
                <w:szCs w:val="30"/>
              </w:rPr>
              <w:t>0</w:t>
            </w:r>
            <w:r w:rsidRPr="001A515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1ED9D3AB" w14:textId="77777777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59A1AD1" w14:textId="6FEBA1AD" w:rsidR="005F545D" w:rsidRPr="001A5159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D04C2" w:rsidRPr="001A5159" w14:paraId="4146439C" w14:textId="77777777" w:rsidTr="00C86A94">
        <w:trPr>
          <w:tblHeader/>
        </w:trPr>
        <w:tc>
          <w:tcPr>
            <w:tcW w:w="4230" w:type="dxa"/>
          </w:tcPr>
          <w:p w14:paraId="38D916BE" w14:textId="67E4027F" w:rsidR="00CF3DDB" w:rsidRPr="001A5159" w:rsidRDefault="00BA6FC9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กิจการที่เกี่ยวข้องกัน ณ วันที่</w:t>
            </w:r>
          </w:p>
        </w:tc>
        <w:tc>
          <w:tcPr>
            <w:tcW w:w="1080" w:type="dxa"/>
          </w:tcPr>
          <w:p w14:paraId="7B4A4D43" w14:textId="760226BE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6C83062A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99058CA" w14:textId="36B82664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1AB2E00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F109024" w14:textId="2FE3F8A6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09767C43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189DF3F" w14:textId="009B5113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AD04C2" w:rsidRPr="001A5159" w14:paraId="1455C4DD" w14:textId="77777777" w:rsidTr="00C86A94">
        <w:trPr>
          <w:tblHeader/>
        </w:trPr>
        <w:tc>
          <w:tcPr>
            <w:tcW w:w="4230" w:type="dxa"/>
          </w:tcPr>
          <w:p w14:paraId="3F9C9BB4" w14:textId="77777777" w:rsidR="00CF3DDB" w:rsidRPr="001A5159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760E0EAC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04C2" w:rsidRPr="001A5159" w14:paraId="5744CD6F" w14:textId="77777777" w:rsidTr="00C86A94">
        <w:tc>
          <w:tcPr>
            <w:tcW w:w="4230" w:type="dxa"/>
          </w:tcPr>
          <w:p w14:paraId="396E06D0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1A5159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4D0819B3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ACED473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7BB9133F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6243F11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794274C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9B46A52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95FB238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04C2" w:rsidRPr="001A5159" w14:paraId="476075E7" w14:textId="77777777" w:rsidTr="00C86A94">
        <w:tc>
          <w:tcPr>
            <w:tcW w:w="4230" w:type="dxa"/>
          </w:tcPr>
          <w:p w14:paraId="0589F2EB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838E1D0" w14:textId="18E866BE" w:rsidR="00CF3DDB" w:rsidRPr="001A5159" w:rsidRDefault="007242B6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93BA421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0146F56" w14:textId="53C5328A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001EEC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EAEEDB2" w14:textId="6CDA3CAA" w:rsidR="00CF3DDB" w:rsidRPr="001A5159" w:rsidRDefault="007242B6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51,601</w:t>
            </w:r>
          </w:p>
        </w:tc>
        <w:tc>
          <w:tcPr>
            <w:tcW w:w="239" w:type="dxa"/>
          </w:tcPr>
          <w:p w14:paraId="37E194B7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412FC28" w14:textId="16AE77F0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49,115</w:t>
            </w:r>
          </w:p>
        </w:tc>
      </w:tr>
      <w:tr w:rsidR="00AD04C2" w:rsidRPr="001A5159" w14:paraId="4905A662" w14:textId="77777777" w:rsidTr="00C86A94">
        <w:tc>
          <w:tcPr>
            <w:tcW w:w="4230" w:type="dxa"/>
          </w:tcPr>
          <w:p w14:paraId="5A9803EC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DB48E2" w14:textId="607EC129" w:rsidR="00CF3DDB" w:rsidRPr="001A5159" w:rsidRDefault="007242B6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237" w:type="dxa"/>
          </w:tcPr>
          <w:p w14:paraId="3B87B8E7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0CD559A" w14:textId="18CC9EC8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788</w:t>
            </w:r>
          </w:p>
        </w:tc>
        <w:tc>
          <w:tcPr>
            <w:tcW w:w="236" w:type="dxa"/>
          </w:tcPr>
          <w:p w14:paraId="4059CD10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01CA9AA" w14:textId="45DB5AB2" w:rsidR="00CF3DDB" w:rsidRPr="001A5159" w:rsidRDefault="007242B6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239" w:type="dxa"/>
          </w:tcPr>
          <w:p w14:paraId="76A5CA34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14B18DD" w14:textId="1BB852FE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788</w:t>
            </w:r>
          </w:p>
        </w:tc>
      </w:tr>
      <w:tr w:rsidR="00AD04C2" w:rsidRPr="001A5159" w14:paraId="45521E86" w14:textId="77777777" w:rsidTr="00C86A94">
        <w:tc>
          <w:tcPr>
            <w:tcW w:w="4230" w:type="dxa"/>
          </w:tcPr>
          <w:p w14:paraId="78CCDE1B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71B036" w14:textId="01A8176C" w:rsidR="00CF3DDB" w:rsidRPr="001A5159" w:rsidRDefault="007242B6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812</w:t>
            </w:r>
          </w:p>
        </w:tc>
        <w:tc>
          <w:tcPr>
            <w:tcW w:w="237" w:type="dxa"/>
          </w:tcPr>
          <w:p w14:paraId="3281F1F1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3E2B7AB9" w14:textId="3A5454EE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</w:rPr>
              <w:t>788</w:t>
            </w:r>
          </w:p>
        </w:tc>
        <w:tc>
          <w:tcPr>
            <w:tcW w:w="236" w:type="dxa"/>
          </w:tcPr>
          <w:p w14:paraId="250FF2AF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FDDF77E" w14:textId="4C463FC6" w:rsidR="00CF3DDB" w:rsidRPr="001A5159" w:rsidRDefault="007242B6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52,413</w:t>
            </w:r>
          </w:p>
        </w:tc>
        <w:tc>
          <w:tcPr>
            <w:tcW w:w="239" w:type="dxa"/>
          </w:tcPr>
          <w:p w14:paraId="316C8766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B9319D1" w14:textId="0CA666BA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</w:rPr>
              <w:t>49,903</w:t>
            </w:r>
          </w:p>
        </w:tc>
      </w:tr>
      <w:tr w:rsidR="00AD04C2" w:rsidRPr="001A5159" w14:paraId="59C84F1D" w14:textId="77777777" w:rsidTr="00C86A94">
        <w:tc>
          <w:tcPr>
            <w:tcW w:w="4230" w:type="dxa"/>
          </w:tcPr>
          <w:p w14:paraId="7A69CBF9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C312BB" w14:textId="103D4D53" w:rsidR="00CF3DDB" w:rsidRPr="001A5159" w:rsidRDefault="007242B6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(658)</w:t>
            </w:r>
          </w:p>
        </w:tc>
        <w:tc>
          <w:tcPr>
            <w:tcW w:w="237" w:type="dxa"/>
          </w:tcPr>
          <w:p w14:paraId="21B272C4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5E99315" w14:textId="680ED4B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(584)</w:t>
            </w:r>
          </w:p>
        </w:tc>
        <w:tc>
          <w:tcPr>
            <w:tcW w:w="236" w:type="dxa"/>
          </w:tcPr>
          <w:p w14:paraId="7CBC6A36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34394CC" w14:textId="137ABC80" w:rsidR="00CF3DDB" w:rsidRPr="001A5159" w:rsidRDefault="007242B6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(52,259)</w:t>
            </w:r>
          </w:p>
        </w:tc>
        <w:tc>
          <w:tcPr>
            <w:tcW w:w="239" w:type="dxa"/>
          </w:tcPr>
          <w:p w14:paraId="32B047A0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FB8A615" w14:textId="602D7F8E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(49,699)</w:t>
            </w:r>
          </w:p>
        </w:tc>
      </w:tr>
      <w:tr w:rsidR="00AD04C2" w:rsidRPr="001A5159" w14:paraId="290BBB09" w14:textId="77777777" w:rsidTr="00C86A94">
        <w:tc>
          <w:tcPr>
            <w:tcW w:w="4230" w:type="dxa"/>
          </w:tcPr>
          <w:p w14:paraId="7490036B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E011B0" w14:textId="2763CE18" w:rsidR="00CF3DDB" w:rsidRPr="001A5159" w:rsidRDefault="007242B6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237" w:type="dxa"/>
          </w:tcPr>
          <w:p w14:paraId="5613637B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0DC37A8" w14:textId="463E325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36" w:type="dxa"/>
          </w:tcPr>
          <w:p w14:paraId="5B4FF6EE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5C0EC91" w14:textId="5521F818" w:rsidR="00CF3DDB" w:rsidRPr="001A5159" w:rsidRDefault="007242B6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239" w:type="dxa"/>
          </w:tcPr>
          <w:p w14:paraId="754043ED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D7ABF5A" w14:textId="6731C9BC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</w:rPr>
              <w:t>204</w:t>
            </w:r>
          </w:p>
        </w:tc>
      </w:tr>
      <w:tr w:rsidR="00AD04C2" w:rsidRPr="001A5159" w14:paraId="15ADB55C" w14:textId="77777777" w:rsidTr="00C86A94">
        <w:tc>
          <w:tcPr>
            <w:tcW w:w="4230" w:type="dxa"/>
          </w:tcPr>
          <w:p w14:paraId="7BEA6326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9EA997F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80F7E2B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5681A14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5BD3EAA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819F1F2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663CA3A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D51C98C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04C2" w:rsidRPr="001A5159" w14:paraId="09CA8682" w14:textId="77777777" w:rsidTr="00C86A94">
        <w:tc>
          <w:tcPr>
            <w:tcW w:w="4230" w:type="dxa"/>
          </w:tcPr>
          <w:p w14:paraId="4413586C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5340472" w14:textId="253535D3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45,952</w:t>
            </w:r>
          </w:p>
        </w:tc>
        <w:tc>
          <w:tcPr>
            <w:tcW w:w="237" w:type="dxa"/>
          </w:tcPr>
          <w:p w14:paraId="279B61C2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F0208E0" w14:textId="2986B0A4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38,281</w:t>
            </w:r>
          </w:p>
        </w:tc>
        <w:tc>
          <w:tcPr>
            <w:tcW w:w="236" w:type="dxa"/>
          </w:tcPr>
          <w:p w14:paraId="5C1B3218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A5DAFD1" w14:textId="007D37EE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45,885</w:t>
            </w:r>
          </w:p>
        </w:tc>
        <w:tc>
          <w:tcPr>
            <w:tcW w:w="239" w:type="dxa"/>
          </w:tcPr>
          <w:p w14:paraId="172EAA63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44B5A0C" w14:textId="5335B763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38,177</w:t>
            </w:r>
          </w:p>
        </w:tc>
      </w:tr>
      <w:tr w:rsidR="00AD04C2" w:rsidRPr="001A5159" w14:paraId="5DB2147D" w14:textId="77777777" w:rsidTr="00C86A94">
        <w:tc>
          <w:tcPr>
            <w:tcW w:w="4230" w:type="dxa"/>
          </w:tcPr>
          <w:p w14:paraId="3996DE5A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BDCF437" w14:textId="055EA50A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691D3CD" w14:textId="2E1E9B63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73770FA6" w14:textId="5F1274DF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A04BA4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582A1A0" w14:textId="2955A617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39" w:type="dxa"/>
          </w:tcPr>
          <w:p w14:paraId="0F7F692B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5F25BA2" w14:textId="193952F4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AD04C2" w:rsidRPr="001A5159" w14:paraId="1C20C588" w14:textId="77777777" w:rsidTr="00C86A94">
        <w:tc>
          <w:tcPr>
            <w:tcW w:w="4230" w:type="dxa"/>
          </w:tcPr>
          <w:p w14:paraId="13C8F9EC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028858A" w14:textId="7306A969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237" w:type="dxa"/>
          </w:tcPr>
          <w:p w14:paraId="4D97B874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08C1241" w14:textId="2C68AB85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36" w:type="dxa"/>
          </w:tcPr>
          <w:p w14:paraId="28A538D5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65820876" w14:textId="46FA5757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239" w:type="dxa"/>
          </w:tcPr>
          <w:p w14:paraId="488B82D7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B274221" w14:textId="1E12731A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tr w:rsidR="00AD04C2" w:rsidRPr="001A5159" w14:paraId="69E272A8" w14:textId="77777777" w:rsidTr="00C86A94">
        <w:tc>
          <w:tcPr>
            <w:tcW w:w="4230" w:type="dxa"/>
          </w:tcPr>
          <w:p w14:paraId="3046A835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1AFBCC4" w14:textId="07AF04E6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37" w:type="dxa"/>
          </w:tcPr>
          <w:p w14:paraId="6DE977ED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0AABF4D" w14:textId="0CB6FF9B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36" w:type="dxa"/>
          </w:tcPr>
          <w:p w14:paraId="2179BEB9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6967933" w14:textId="3E6E6AB4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9" w:type="dxa"/>
          </w:tcPr>
          <w:p w14:paraId="65B489FE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5A1EC7C3" w14:textId="7083A2E2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AD04C2" w:rsidRPr="001A5159" w14:paraId="08A707C1" w14:textId="77777777" w:rsidTr="00C86A94">
        <w:tc>
          <w:tcPr>
            <w:tcW w:w="4230" w:type="dxa"/>
          </w:tcPr>
          <w:p w14:paraId="2F5589AC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8F61E0" w14:textId="710F36D8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4,821</w:t>
            </w:r>
          </w:p>
        </w:tc>
        <w:tc>
          <w:tcPr>
            <w:tcW w:w="237" w:type="dxa"/>
          </w:tcPr>
          <w:p w14:paraId="3AAAB8C6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27F5B12" w14:textId="2146587D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3,724</w:t>
            </w:r>
          </w:p>
        </w:tc>
        <w:tc>
          <w:tcPr>
            <w:tcW w:w="236" w:type="dxa"/>
          </w:tcPr>
          <w:p w14:paraId="2AD5A4E5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123B97C" w14:textId="5638DDBF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3,949</w:t>
            </w:r>
          </w:p>
        </w:tc>
        <w:tc>
          <w:tcPr>
            <w:tcW w:w="239" w:type="dxa"/>
          </w:tcPr>
          <w:p w14:paraId="328FB126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D8BD63F" w14:textId="5497139E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2,966</w:t>
            </w:r>
          </w:p>
        </w:tc>
      </w:tr>
      <w:tr w:rsidR="00AD04C2" w:rsidRPr="001A5159" w14:paraId="672F88B3" w14:textId="77777777" w:rsidTr="00C86A94">
        <w:tc>
          <w:tcPr>
            <w:tcW w:w="4230" w:type="dxa"/>
          </w:tcPr>
          <w:p w14:paraId="0AE13AED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9E5855" w14:textId="7D7D90E3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51,271</w:t>
            </w:r>
          </w:p>
        </w:tc>
        <w:tc>
          <w:tcPr>
            <w:tcW w:w="237" w:type="dxa"/>
          </w:tcPr>
          <w:p w14:paraId="3EAFA499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34A54D3" w14:textId="5B76723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42,344</w:t>
            </w:r>
          </w:p>
        </w:tc>
        <w:tc>
          <w:tcPr>
            <w:tcW w:w="236" w:type="dxa"/>
          </w:tcPr>
          <w:p w14:paraId="05A51B4A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A14AA72" w14:textId="31823E96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50,656</w:t>
            </w:r>
          </w:p>
        </w:tc>
        <w:tc>
          <w:tcPr>
            <w:tcW w:w="239" w:type="dxa"/>
          </w:tcPr>
          <w:p w14:paraId="75DB929B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394312F" w14:textId="02E1D928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41,802</w:t>
            </w:r>
          </w:p>
        </w:tc>
      </w:tr>
      <w:tr w:rsidR="00AD04C2" w:rsidRPr="001A5159" w14:paraId="1DC4FCAE" w14:textId="77777777" w:rsidTr="00C86A94">
        <w:tc>
          <w:tcPr>
            <w:tcW w:w="4230" w:type="dxa"/>
          </w:tcPr>
          <w:p w14:paraId="259C36D0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4EF7FBC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30435A7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738AFFF0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8983D6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54938713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AB1D80B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3B9E64D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04C2" w:rsidRPr="001A5159" w14:paraId="064AB82D" w14:textId="77777777" w:rsidTr="00C86A94">
        <w:tc>
          <w:tcPr>
            <w:tcW w:w="4230" w:type="dxa"/>
          </w:tcPr>
          <w:p w14:paraId="291E577C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C0EF356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499E211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E826605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907800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0587BF5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D982551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0DC80EC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04C2" w:rsidRPr="001A5159" w14:paraId="041D636A" w14:textId="77777777" w:rsidTr="00C86A94">
        <w:tc>
          <w:tcPr>
            <w:tcW w:w="4230" w:type="dxa"/>
          </w:tcPr>
          <w:p w14:paraId="7B885309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7E6856B" w14:textId="45894B41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37" w:type="dxa"/>
          </w:tcPr>
          <w:p w14:paraId="21992B2C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C19ED89" w14:textId="666B844D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36" w:type="dxa"/>
          </w:tcPr>
          <w:p w14:paraId="59BA5D3C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D97B70A" w14:textId="04A15904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39" w:type="dxa"/>
          </w:tcPr>
          <w:p w14:paraId="2055D838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854B12A" w14:textId="1F19C5E9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</w:tr>
      <w:tr w:rsidR="00AD04C2" w:rsidRPr="001A5159" w14:paraId="064358C4" w14:textId="77777777" w:rsidTr="00C86A94">
        <w:tc>
          <w:tcPr>
            <w:tcW w:w="4230" w:type="dxa"/>
          </w:tcPr>
          <w:p w14:paraId="767B9419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DED84EE" w14:textId="3F18DB19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C11966C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69C47FBA" w14:textId="59BDCB0B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650240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68141881" w14:textId="1FFD7D55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1,869</w:t>
            </w:r>
          </w:p>
        </w:tc>
        <w:tc>
          <w:tcPr>
            <w:tcW w:w="239" w:type="dxa"/>
          </w:tcPr>
          <w:p w14:paraId="65FD0319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366CC80D" w14:textId="7D725C68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2,055</w:t>
            </w:r>
          </w:p>
        </w:tc>
      </w:tr>
      <w:tr w:rsidR="00AD04C2" w:rsidRPr="001A5159" w14:paraId="50EA6A9C" w14:textId="77777777" w:rsidTr="00C86A94">
        <w:tc>
          <w:tcPr>
            <w:tcW w:w="4230" w:type="dxa"/>
          </w:tcPr>
          <w:p w14:paraId="60B119F6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53DEC81" w14:textId="774B786F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37" w:type="dxa"/>
          </w:tcPr>
          <w:p w14:paraId="33A6C730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0344A5D" w14:textId="205C6759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1115A808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06DBF102" w14:textId="430E49C9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39" w:type="dxa"/>
          </w:tcPr>
          <w:p w14:paraId="3EB992BF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03F8BFD" w14:textId="446BA6A8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AD04C2" w:rsidRPr="001A5159" w14:paraId="16D10F59" w14:textId="77777777" w:rsidTr="00C86A94">
        <w:tc>
          <w:tcPr>
            <w:tcW w:w="4230" w:type="dxa"/>
          </w:tcPr>
          <w:p w14:paraId="4C08CCB2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8A1A355" w14:textId="2CCBA306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37" w:type="dxa"/>
          </w:tcPr>
          <w:p w14:paraId="3C039F1D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71FBEDF4" w14:textId="4C1BA906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36" w:type="dxa"/>
          </w:tcPr>
          <w:p w14:paraId="68E4A259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6352226" w14:textId="5DD62B22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39" w:type="dxa"/>
          </w:tcPr>
          <w:p w14:paraId="5F6BE245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8D4626F" w14:textId="2618C1AA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</w:tr>
      <w:tr w:rsidR="00AD04C2" w:rsidRPr="001A5159" w14:paraId="1BB4E862" w14:textId="77777777" w:rsidTr="00C86A94">
        <w:tc>
          <w:tcPr>
            <w:tcW w:w="4230" w:type="dxa"/>
          </w:tcPr>
          <w:p w14:paraId="6D4686B2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AA51CD" w14:textId="546C4829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37" w:type="dxa"/>
          </w:tcPr>
          <w:p w14:paraId="3210F81F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00B7E26" w14:textId="3EFA77A0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36" w:type="dxa"/>
          </w:tcPr>
          <w:p w14:paraId="63F35D2E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A4AA4B3" w14:textId="7A439848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39" w:type="dxa"/>
          </w:tcPr>
          <w:p w14:paraId="6C9D2B96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49DFB0C" w14:textId="53C2181F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AD04C2" w:rsidRPr="001A5159" w14:paraId="5A3E3048" w14:textId="77777777" w:rsidTr="00C86A94">
        <w:tc>
          <w:tcPr>
            <w:tcW w:w="4230" w:type="dxa"/>
          </w:tcPr>
          <w:p w14:paraId="0643B618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AD7CED" w14:textId="7E053A50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981</w:t>
            </w:r>
          </w:p>
        </w:tc>
        <w:tc>
          <w:tcPr>
            <w:tcW w:w="237" w:type="dxa"/>
          </w:tcPr>
          <w:p w14:paraId="109E7182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297540CD" w14:textId="14332DBC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36" w:type="dxa"/>
          </w:tcPr>
          <w:p w14:paraId="1243B145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9F471C4" w14:textId="306987DF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2,440</w:t>
            </w:r>
          </w:p>
        </w:tc>
        <w:tc>
          <w:tcPr>
            <w:tcW w:w="239" w:type="dxa"/>
          </w:tcPr>
          <w:p w14:paraId="41BD53E7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748ADBF" w14:textId="0000F685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2,553</w:t>
            </w:r>
          </w:p>
        </w:tc>
      </w:tr>
      <w:tr w:rsidR="00AD04C2" w:rsidRPr="001A5159" w14:paraId="79FA16A6" w14:textId="77777777" w:rsidTr="00C86A94">
        <w:tc>
          <w:tcPr>
            <w:tcW w:w="4230" w:type="dxa"/>
          </w:tcPr>
          <w:p w14:paraId="1ECF2754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248DF2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1663AE1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9EDABE4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E8483C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4327E9C2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D3F87A6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3943D2C8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04C2" w:rsidRPr="001A5159" w14:paraId="30E6599B" w14:textId="77777777" w:rsidTr="00C86A94">
        <w:trPr>
          <w:trHeight w:val="341"/>
        </w:trPr>
        <w:tc>
          <w:tcPr>
            <w:tcW w:w="4230" w:type="dxa"/>
            <w:shd w:val="clear" w:color="auto" w:fill="auto"/>
          </w:tcPr>
          <w:p w14:paraId="0A43CFE6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668B6C1D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DBF9245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95B0C9A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FF37E1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E0F749A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1F904D2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93AD412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4C2" w:rsidRPr="001A5159" w14:paraId="0243604D" w14:textId="77777777" w:rsidTr="00C86A94">
        <w:tc>
          <w:tcPr>
            <w:tcW w:w="4230" w:type="dxa"/>
            <w:shd w:val="clear" w:color="auto" w:fill="auto"/>
          </w:tcPr>
          <w:p w14:paraId="10086973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C227F6" w14:textId="4FAE7543" w:rsidR="00CF3DDB" w:rsidRPr="001A5159" w:rsidRDefault="006A3610" w:rsidP="0082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26</w:t>
            </w:r>
          </w:p>
        </w:tc>
        <w:tc>
          <w:tcPr>
            <w:tcW w:w="237" w:type="dxa"/>
            <w:shd w:val="clear" w:color="auto" w:fill="auto"/>
          </w:tcPr>
          <w:p w14:paraId="0C83D147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38003A27" w14:textId="4111DAC6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7BC3CE32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21CA40D0" w14:textId="24A41927" w:rsidR="00CF3DDB" w:rsidRPr="001A5159" w:rsidRDefault="006A3610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26</w:t>
            </w:r>
          </w:p>
        </w:tc>
        <w:tc>
          <w:tcPr>
            <w:tcW w:w="239" w:type="dxa"/>
            <w:shd w:val="clear" w:color="auto" w:fill="auto"/>
          </w:tcPr>
          <w:p w14:paraId="67252DB9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1857FAF6" w14:textId="0C39F838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CF3DDB" w:rsidRPr="001A5159" w:rsidDel="00C4573B" w14:paraId="1BAF1F67" w14:textId="77777777" w:rsidTr="00C86A94">
        <w:trPr>
          <w:trHeight w:val="233"/>
        </w:trPr>
        <w:tc>
          <w:tcPr>
            <w:tcW w:w="4230" w:type="dxa"/>
            <w:shd w:val="clear" w:color="auto" w:fill="auto"/>
          </w:tcPr>
          <w:p w14:paraId="6DD20E89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49030" w14:textId="02774648" w:rsidR="00CF3DDB" w:rsidRPr="001A5159" w:rsidRDefault="006A3610" w:rsidP="0082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</w:t>
            </w:r>
          </w:p>
        </w:tc>
        <w:tc>
          <w:tcPr>
            <w:tcW w:w="237" w:type="dxa"/>
            <w:shd w:val="clear" w:color="auto" w:fill="auto"/>
          </w:tcPr>
          <w:p w14:paraId="2E9C59EE" w14:textId="77777777" w:rsidR="00CF3DDB" w:rsidRPr="001A5159" w:rsidDel="00C4573B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2C6CB" w14:textId="35F47F5C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1A013097" w14:textId="77777777" w:rsidR="00CF3DDB" w:rsidRPr="001A5159" w:rsidDel="00C4573B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1D856" w14:textId="46CA6958" w:rsidR="00CF3DDB" w:rsidRPr="001A5159" w:rsidRDefault="006A3610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</w:t>
            </w:r>
          </w:p>
        </w:tc>
        <w:tc>
          <w:tcPr>
            <w:tcW w:w="239" w:type="dxa"/>
            <w:shd w:val="clear" w:color="auto" w:fill="auto"/>
          </w:tcPr>
          <w:p w14:paraId="53C54005" w14:textId="77777777" w:rsidR="00CF3DDB" w:rsidRPr="001A5159" w:rsidDel="00C4573B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E56B" w14:textId="018215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</w:rPr>
              <w:t>33</w:t>
            </w:r>
          </w:p>
        </w:tc>
      </w:tr>
    </w:tbl>
    <w:p w14:paraId="28546A9E" w14:textId="77777777" w:rsidR="00CF3DDB" w:rsidRPr="001A5159" w:rsidRDefault="00CF3DDB" w:rsidP="00CF3DDB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36"/>
        <w:gridCol w:w="1115"/>
        <w:gridCol w:w="239"/>
        <w:gridCol w:w="1020"/>
      </w:tblGrid>
      <w:tr w:rsidR="00AD04C2" w:rsidRPr="001A5159" w14:paraId="60E8A259" w14:textId="77777777" w:rsidTr="00C86A94">
        <w:trPr>
          <w:tblHeader/>
        </w:trPr>
        <w:tc>
          <w:tcPr>
            <w:tcW w:w="4230" w:type="dxa"/>
          </w:tcPr>
          <w:p w14:paraId="6625CCFC" w14:textId="59545379" w:rsidR="005F545D" w:rsidRPr="001A5159" w:rsidRDefault="005F545D" w:rsidP="005F545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335BF3B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F6128C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2E327614" w14:textId="77777777" w:rsidR="005F545D" w:rsidRPr="001A5159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D04C2" w:rsidRPr="001A5159" w14:paraId="297591B4" w14:textId="77777777" w:rsidTr="00C86A94">
        <w:trPr>
          <w:tblHeader/>
        </w:trPr>
        <w:tc>
          <w:tcPr>
            <w:tcW w:w="4230" w:type="dxa"/>
          </w:tcPr>
          <w:p w14:paraId="02032CAC" w14:textId="4B91899C" w:rsidR="00C8474E" w:rsidRPr="001A5159" w:rsidRDefault="00C8474E" w:rsidP="00C8474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080" w:type="dxa"/>
          </w:tcPr>
          <w:p w14:paraId="4ED5621B" w14:textId="67671596" w:rsidR="00C8474E" w:rsidRPr="001A5159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A5159">
              <w:rPr>
                <w:rFonts w:ascii="Angsana New" w:hAnsi="Angsana New"/>
                <w:sz w:val="30"/>
                <w:szCs w:val="30"/>
              </w:rPr>
              <w:t>0</w:t>
            </w:r>
            <w:r w:rsidRPr="001A515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</w:tcPr>
          <w:p w14:paraId="6B21724F" w14:textId="77777777" w:rsidR="00C8474E" w:rsidRPr="001A5159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D2B42FF" w14:textId="2F46FC78" w:rsidR="00C8474E" w:rsidRPr="001A5159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7FB62C0A" w14:textId="77777777" w:rsidR="00C8474E" w:rsidRPr="001A5159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AC48222" w14:textId="112D0E3A" w:rsidR="00C8474E" w:rsidRPr="001A5159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A5159">
              <w:rPr>
                <w:rFonts w:ascii="Angsana New" w:hAnsi="Angsana New"/>
                <w:sz w:val="30"/>
                <w:szCs w:val="30"/>
              </w:rPr>
              <w:t>0</w:t>
            </w:r>
            <w:r w:rsidRPr="001A515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2FC107A0" w14:textId="77777777" w:rsidR="00C8474E" w:rsidRPr="001A5159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B4E6496" w14:textId="51FC0CF1" w:rsidR="00C8474E" w:rsidRPr="001A5159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D04C2" w:rsidRPr="001A5159" w14:paraId="150C852C" w14:textId="77777777" w:rsidTr="00C86A94">
        <w:trPr>
          <w:tblHeader/>
        </w:trPr>
        <w:tc>
          <w:tcPr>
            <w:tcW w:w="4230" w:type="dxa"/>
          </w:tcPr>
          <w:p w14:paraId="57A91C4D" w14:textId="295913AB" w:rsidR="00C8474E" w:rsidRPr="001A5159" w:rsidRDefault="00C8474E" w:rsidP="00C8474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กิจการที่เกี่ยวข้องกัน ณ วันที่</w:t>
            </w:r>
          </w:p>
        </w:tc>
        <w:tc>
          <w:tcPr>
            <w:tcW w:w="1080" w:type="dxa"/>
          </w:tcPr>
          <w:p w14:paraId="0DAFAC5D" w14:textId="2A7E9BEA" w:rsidR="00C8474E" w:rsidRPr="001A5159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27741EF7" w14:textId="77777777" w:rsidR="00C8474E" w:rsidRPr="001A5159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CD49F88" w14:textId="0E42C3E5" w:rsidR="00C8474E" w:rsidRPr="001A5159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3F8E7EA" w14:textId="77777777" w:rsidR="00C8474E" w:rsidRPr="001A5159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EE5EF19" w14:textId="6E324C6E" w:rsidR="00C8474E" w:rsidRPr="001A5159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46126BEC" w14:textId="77777777" w:rsidR="00C8474E" w:rsidRPr="001A5159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BC30E68" w14:textId="2ED0EBC4" w:rsidR="00C8474E" w:rsidRPr="001A5159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AD04C2" w:rsidRPr="001A5159" w14:paraId="0A132E7E" w14:textId="77777777" w:rsidTr="00C86A94">
        <w:trPr>
          <w:tblHeader/>
        </w:trPr>
        <w:tc>
          <w:tcPr>
            <w:tcW w:w="4230" w:type="dxa"/>
          </w:tcPr>
          <w:p w14:paraId="1C5DB736" w14:textId="77777777" w:rsidR="00CF3DDB" w:rsidRPr="001A5159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24A5E5E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04C2" w:rsidRPr="001A5159" w14:paraId="042BC8F4" w14:textId="77777777" w:rsidTr="00C86A94">
        <w:tc>
          <w:tcPr>
            <w:tcW w:w="4230" w:type="dxa"/>
            <w:shd w:val="clear" w:color="auto" w:fill="auto"/>
          </w:tcPr>
          <w:p w14:paraId="1CEB524B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เจ้าหนี้ผู้รับเหมาก่อสร้าง</w:t>
            </w:r>
            <w:r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AC0DBC5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3BBC3D9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55526E8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C292A2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9803088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75D2CFE2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37E0252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04C2" w:rsidRPr="001A5159" w14:paraId="31D3B114" w14:textId="77777777" w:rsidTr="00C86A94">
        <w:tc>
          <w:tcPr>
            <w:tcW w:w="4230" w:type="dxa"/>
            <w:shd w:val="clear" w:color="auto" w:fill="auto"/>
          </w:tcPr>
          <w:p w14:paraId="1EC8DEDB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B1A4377" w14:textId="299B0022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99ADFC8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587D44C" w14:textId="02C9AE33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E83CE0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6745256" w14:textId="4621E0DB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1,587</w:t>
            </w:r>
          </w:p>
        </w:tc>
        <w:tc>
          <w:tcPr>
            <w:tcW w:w="239" w:type="dxa"/>
            <w:shd w:val="clear" w:color="auto" w:fill="auto"/>
          </w:tcPr>
          <w:p w14:paraId="67879BD6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8723E7A" w14:textId="4836741F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1,454</w:t>
            </w:r>
          </w:p>
        </w:tc>
      </w:tr>
      <w:tr w:rsidR="00AD04C2" w:rsidRPr="001A5159" w14:paraId="564B2579" w14:textId="77777777" w:rsidTr="00C86A94">
        <w:tc>
          <w:tcPr>
            <w:tcW w:w="4230" w:type="dxa"/>
            <w:shd w:val="clear" w:color="auto" w:fill="auto"/>
          </w:tcPr>
          <w:p w14:paraId="213D0F2E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3E7C130E" w14:textId="2F080F39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7" w:type="dxa"/>
            <w:shd w:val="clear" w:color="auto" w:fill="auto"/>
          </w:tcPr>
          <w:p w14:paraId="38F3D488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D2D3414" w14:textId="5DC6943E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4A33D8D4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21216B4" w14:textId="75AF297C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9" w:type="dxa"/>
            <w:shd w:val="clear" w:color="auto" w:fill="auto"/>
          </w:tcPr>
          <w:p w14:paraId="4AFDE17D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8C05A0C" w14:textId="7E5CCF13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</w:tr>
      <w:tr w:rsidR="00AD04C2" w:rsidRPr="001A5159" w14:paraId="0473EFE1" w14:textId="77777777" w:rsidTr="00C86A94">
        <w:tc>
          <w:tcPr>
            <w:tcW w:w="4230" w:type="dxa"/>
            <w:shd w:val="clear" w:color="auto" w:fill="auto"/>
          </w:tcPr>
          <w:p w14:paraId="1BE965C1" w14:textId="77777777" w:rsidR="00CF3DDB" w:rsidRPr="001A5159" w:rsidRDefault="00CF3DDB" w:rsidP="00CF3DDB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F16BF0" w14:textId="633CC8DC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3FC6B353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44DA4886" w14:textId="67F3382F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51D2090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4976ECA9" w14:textId="5BD77022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7261D9A5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EE78F5F" w14:textId="77F0AB96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AD04C2" w:rsidRPr="001A5159" w14:paraId="1327EB58" w14:textId="77777777" w:rsidTr="00C86A94">
        <w:tc>
          <w:tcPr>
            <w:tcW w:w="4230" w:type="dxa"/>
            <w:shd w:val="clear" w:color="auto" w:fill="auto"/>
          </w:tcPr>
          <w:p w14:paraId="6EC63F56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78B3B6" w14:textId="4B47133A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37" w:type="dxa"/>
            <w:shd w:val="clear" w:color="auto" w:fill="auto"/>
          </w:tcPr>
          <w:p w14:paraId="1F93357F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7FD96" w14:textId="5BE9CAAB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2F484307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402DCD" w14:textId="27BEADD1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1,602</w:t>
            </w:r>
          </w:p>
        </w:tc>
        <w:tc>
          <w:tcPr>
            <w:tcW w:w="239" w:type="dxa"/>
            <w:shd w:val="clear" w:color="auto" w:fill="auto"/>
          </w:tcPr>
          <w:p w14:paraId="7329C52C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E0F91" w14:textId="27E0D012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1,477</w:t>
            </w:r>
          </w:p>
        </w:tc>
      </w:tr>
      <w:tr w:rsidR="00AD04C2" w:rsidRPr="001A5159" w14:paraId="770CCD87" w14:textId="77777777" w:rsidTr="00C86A94">
        <w:trPr>
          <w:trHeight w:val="159"/>
        </w:trPr>
        <w:tc>
          <w:tcPr>
            <w:tcW w:w="4230" w:type="dxa"/>
            <w:shd w:val="clear" w:color="auto" w:fill="auto"/>
          </w:tcPr>
          <w:p w14:paraId="7D7C5540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DF60A1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58AB504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54F1A98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BBFF47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53D1A43" w14:textId="1E6C3A0E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4256383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9679D5D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4C2" w:rsidRPr="001A5159" w14:paraId="210D43F5" w14:textId="77777777" w:rsidTr="00C86A94">
        <w:trPr>
          <w:trHeight w:val="159"/>
        </w:trPr>
        <w:tc>
          <w:tcPr>
            <w:tcW w:w="4230" w:type="dxa"/>
            <w:shd w:val="clear" w:color="auto" w:fill="auto"/>
          </w:tcPr>
          <w:p w14:paraId="41359E97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111EC15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79ACAAD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85E4203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174DE6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0143E1C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39F6B93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5EEB11C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4C2" w:rsidRPr="001A5159" w14:paraId="229A218D" w14:textId="77777777" w:rsidTr="00C86A94">
        <w:trPr>
          <w:trHeight w:val="159"/>
        </w:trPr>
        <w:tc>
          <w:tcPr>
            <w:tcW w:w="4230" w:type="dxa"/>
            <w:shd w:val="clear" w:color="auto" w:fill="auto"/>
          </w:tcPr>
          <w:p w14:paraId="14F4DE1B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10F96BF5" w14:textId="09D717F5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237" w:type="dxa"/>
            <w:shd w:val="clear" w:color="auto" w:fill="auto"/>
          </w:tcPr>
          <w:p w14:paraId="4BAF47AE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E5DC876" w14:textId="2C9ED254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36" w:type="dxa"/>
            <w:shd w:val="clear" w:color="auto" w:fill="auto"/>
          </w:tcPr>
          <w:p w14:paraId="0EE02013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73B3E23" w14:textId="7E5C9E2F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239" w:type="dxa"/>
            <w:shd w:val="clear" w:color="auto" w:fill="auto"/>
          </w:tcPr>
          <w:p w14:paraId="46CB9843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B9D0A20" w14:textId="3263E30C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AD04C2" w:rsidRPr="001A5159" w14:paraId="6932054B" w14:textId="77777777" w:rsidTr="00C86A94">
        <w:trPr>
          <w:trHeight w:val="159"/>
        </w:trPr>
        <w:tc>
          <w:tcPr>
            <w:tcW w:w="4230" w:type="dxa"/>
            <w:shd w:val="clear" w:color="auto" w:fill="auto"/>
          </w:tcPr>
          <w:p w14:paraId="0E05F358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55537A3" w14:textId="1BBEC21C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1441254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B7FD724" w14:textId="2FDD9BF1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6D4383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4C3F037" w14:textId="61E71EFD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9" w:type="dxa"/>
            <w:shd w:val="clear" w:color="auto" w:fill="auto"/>
          </w:tcPr>
          <w:p w14:paraId="3BE33444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658D6B8" w14:textId="47B8C314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D04C2" w:rsidRPr="001A5159" w:rsidDel="000008D6" w14:paraId="3F4D62C4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3F01EDC8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80BDBD6" w14:textId="10F8E551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14,279</w:t>
            </w:r>
          </w:p>
        </w:tc>
        <w:tc>
          <w:tcPr>
            <w:tcW w:w="237" w:type="dxa"/>
            <w:shd w:val="clear" w:color="auto" w:fill="auto"/>
          </w:tcPr>
          <w:p w14:paraId="09FD73D7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B51C370" w14:textId="13B89620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13,768</w:t>
            </w:r>
          </w:p>
        </w:tc>
        <w:tc>
          <w:tcPr>
            <w:tcW w:w="236" w:type="dxa"/>
            <w:shd w:val="clear" w:color="auto" w:fill="auto"/>
          </w:tcPr>
          <w:p w14:paraId="6AC392B3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BDFD642" w14:textId="3260F3B3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12,873</w:t>
            </w:r>
          </w:p>
        </w:tc>
        <w:tc>
          <w:tcPr>
            <w:tcW w:w="239" w:type="dxa"/>
            <w:shd w:val="clear" w:color="auto" w:fill="auto"/>
          </w:tcPr>
          <w:p w14:paraId="052B9E23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55E5770" w14:textId="00473F84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9,598</w:t>
            </w:r>
          </w:p>
        </w:tc>
      </w:tr>
      <w:tr w:rsidR="00AD04C2" w:rsidRPr="001A5159" w14:paraId="5C8DF858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48907856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654B6A" w14:textId="7A1E0660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237" w:type="dxa"/>
            <w:shd w:val="clear" w:color="auto" w:fill="auto"/>
          </w:tcPr>
          <w:p w14:paraId="6E0B08FB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38647F78" w14:textId="2A39C47C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36" w:type="dxa"/>
            <w:shd w:val="clear" w:color="auto" w:fill="auto"/>
          </w:tcPr>
          <w:p w14:paraId="027AE2DC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3F5DB13E" w14:textId="3F837A33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39" w:type="dxa"/>
            <w:shd w:val="clear" w:color="auto" w:fill="auto"/>
          </w:tcPr>
          <w:p w14:paraId="08656E85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364DAA60" w14:textId="7598F310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AD04C2" w:rsidRPr="001A5159" w14:paraId="0007070F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4D7D2F25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67CDA" w14:textId="51AB7C78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15,042</w:t>
            </w:r>
          </w:p>
        </w:tc>
        <w:tc>
          <w:tcPr>
            <w:tcW w:w="237" w:type="dxa"/>
            <w:shd w:val="clear" w:color="auto" w:fill="auto"/>
          </w:tcPr>
          <w:p w14:paraId="00708BF2" w14:textId="77777777" w:rsidR="00CF3DDB" w:rsidRPr="001A5159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560BB" w14:textId="25145D25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14,520</w:t>
            </w:r>
          </w:p>
        </w:tc>
        <w:tc>
          <w:tcPr>
            <w:tcW w:w="236" w:type="dxa"/>
            <w:shd w:val="clear" w:color="auto" w:fill="auto"/>
          </w:tcPr>
          <w:p w14:paraId="614CF160" w14:textId="77777777" w:rsidR="00CF3DDB" w:rsidRPr="001A5159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4D69A" w14:textId="2B48CF29" w:rsidR="00CF3DDB" w:rsidRPr="001A5159" w:rsidRDefault="00106DF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13,633</w:t>
            </w:r>
          </w:p>
        </w:tc>
        <w:tc>
          <w:tcPr>
            <w:tcW w:w="239" w:type="dxa"/>
            <w:shd w:val="clear" w:color="auto" w:fill="auto"/>
          </w:tcPr>
          <w:p w14:paraId="0339ACEA" w14:textId="77777777" w:rsidR="00CF3DDB" w:rsidRPr="001A5159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B2DC0" w14:textId="45500F52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10,256</w:t>
            </w:r>
          </w:p>
        </w:tc>
      </w:tr>
      <w:tr w:rsidR="00AD04C2" w:rsidRPr="001A5159" w14:paraId="5EA6DDC6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28A66892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0683A2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7BF48FC0" w14:textId="77777777" w:rsidR="00CF3DDB" w:rsidRPr="001A5159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703BB7E7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0AFC33" w14:textId="77777777" w:rsidR="00CF3DDB" w:rsidRPr="001A5159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auto"/>
          </w:tcPr>
          <w:p w14:paraId="4679FDEE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510F5F4A" w14:textId="77777777" w:rsidR="00CF3DDB" w:rsidRPr="001A5159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55C76CD4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D04C2" w:rsidRPr="001A5159" w14:paraId="3CB14006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4296F030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br w:type="page"/>
            </w:r>
            <w:r w:rsidRPr="001A5159">
              <w:rPr>
                <w:rFonts w:ascii="Angsana New" w:hAnsi="Angsana New"/>
                <w:sz w:val="30"/>
                <w:szCs w:val="30"/>
              </w:rPr>
              <w:br w:type="page"/>
            </w: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3389338F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18BD1C9" w14:textId="77777777" w:rsidR="00CF3DDB" w:rsidRPr="001A5159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BFBE7E1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FB971A" w14:textId="77777777" w:rsidR="00CF3DDB" w:rsidRPr="001A5159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3E09DA7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B0D0E60" w14:textId="77777777" w:rsidR="00CF3DDB" w:rsidRPr="001A5159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EED3259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04C2" w:rsidRPr="001A5159" w14:paraId="190DB92F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76F1E8CA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7C7994" w14:textId="3DF0DAC4" w:rsidR="00CF3DDB" w:rsidRPr="001A5159" w:rsidRDefault="005508C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75107B1" w14:textId="77777777" w:rsidR="00CF3DDB" w:rsidRPr="001A5159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7AA104D6" w14:textId="30CCBB79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43898B" w14:textId="77777777" w:rsidR="00CF3DDB" w:rsidRPr="001A5159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50006074" w14:textId="5A997DF3" w:rsidR="00CF3DDB" w:rsidRPr="001A5159" w:rsidRDefault="005508C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1,590</w:t>
            </w:r>
          </w:p>
        </w:tc>
        <w:tc>
          <w:tcPr>
            <w:tcW w:w="239" w:type="dxa"/>
            <w:shd w:val="clear" w:color="auto" w:fill="auto"/>
          </w:tcPr>
          <w:p w14:paraId="39811C81" w14:textId="77777777" w:rsidR="00CF3DDB" w:rsidRPr="001A5159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92F5CF4" w14:textId="68C03521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2,154</w:t>
            </w:r>
          </w:p>
        </w:tc>
      </w:tr>
      <w:tr w:rsidR="00AD04C2" w:rsidRPr="001A5159" w14:paraId="530CC8D9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3E8610EC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40733" w14:textId="5C05790D" w:rsidR="00CF3DDB" w:rsidRPr="001A5159" w:rsidRDefault="005508C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4D504B9" w14:textId="77777777" w:rsidR="00CF3DDB" w:rsidRPr="001A5159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2F4D7" w14:textId="080F81B8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17A876" w14:textId="77777777" w:rsidR="00CF3DDB" w:rsidRPr="001A5159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A66DDD" w14:textId="257AB485" w:rsidR="00CF3DDB" w:rsidRPr="001A5159" w:rsidRDefault="005508C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1,590</w:t>
            </w:r>
          </w:p>
        </w:tc>
        <w:tc>
          <w:tcPr>
            <w:tcW w:w="239" w:type="dxa"/>
            <w:shd w:val="clear" w:color="auto" w:fill="auto"/>
          </w:tcPr>
          <w:p w14:paraId="78D19D8F" w14:textId="77777777" w:rsidR="00CF3DDB" w:rsidRPr="001A5159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674D5" w14:textId="48E66F1F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2,154</w:t>
            </w:r>
          </w:p>
        </w:tc>
      </w:tr>
      <w:tr w:rsidR="00AD04C2" w:rsidRPr="001A5159" w14:paraId="50FD080C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2C8212E3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51B5114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54023219" w14:textId="77777777" w:rsidR="00CF3DDB" w:rsidRPr="001A5159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</w:tcPr>
          <w:p w14:paraId="7348CE02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141644" w14:textId="77777777" w:rsidR="00CF3DDB" w:rsidRPr="001A5159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</w:tcPr>
          <w:p w14:paraId="5CA70C23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F8987F7" w14:textId="77777777" w:rsidR="00CF3DDB" w:rsidRPr="001A5159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2A31BBC4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04C2" w:rsidRPr="001A5159" w14:paraId="37BD4A0A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162A96E5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br w:type="page"/>
            </w:r>
            <w:r w:rsidRPr="001A5159">
              <w:rPr>
                <w:rFonts w:ascii="Angsana New" w:hAnsi="Angsana New"/>
                <w:sz w:val="30"/>
                <w:szCs w:val="30"/>
              </w:rPr>
              <w:br w:type="page"/>
            </w: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7AEB7D32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72ED53C" w14:textId="77777777" w:rsidR="00CF3DDB" w:rsidRPr="001A5159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AB73232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0D6203" w14:textId="77777777" w:rsidR="00CF3DDB" w:rsidRPr="001A5159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975C941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6B6BD59" w14:textId="77777777" w:rsidR="00CF3DDB" w:rsidRPr="001A5159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B8AD294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04C2" w:rsidRPr="001A5159" w14:paraId="0E74479D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3785C6CB" w14:textId="21B95613" w:rsidR="003D790E" w:rsidRPr="001A5159" w:rsidRDefault="003D790E" w:rsidP="003D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281AB6" w14:textId="5901DE7C" w:rsidR="003D790E" w:rsidRPr="001A5159" w:rsidRDefault="005508CC" w:rsidP="003D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7957E19" w14:textId="77777777" w:rsidR="003D790E" w:rsidRPr="001A5159" w:rsidDel="00C4573B" w:rsidRDefault="003D790E" w:rsidP="003D790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3D1377F3" w14:textId="13930622" w:rsidR="003D790E" w:rsidRPr="001A5159" w:rsidRDefault="003D790E" w:rsidP="003D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ED6A4A" w14:textId="77777777" w:rsidR="003D790E" w:rsidRPr="001A5159" w:rsidDel="00C4573B" w:rsidRDefault="003D790E" w:rsidP="003D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65135785" w14:textId="1B1A724E" w:rsidR="003D790E" w:rsidRPr="001A5159" w:rsidRDefault="005508CC" w:rsidP="003D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85,205</w:t>
            </w:r>
          </w:p>
        </w:tc>
        <w:tc>
          <w:tcPr>
            <w:tcW w:w="239" w:type="dxa"/>
            <w:shd w:val="clear" w:color="auto" w:fill="auto"/>
          </w:tcPr>
          <w:p w14:paraId="321183D3" w14:textId="77777777" w:rsidR="003D790E" w:rsidRPr="001A5159" w:rsidDel="00C4573B" w:rsidRDefault="003D790E" w:rsidP="003D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4FB0ED1" w14:textId="372E3F3F" w:rsidR="003D790E" w:rsidRPr="001A5159" w:rsidRDefault="003D790E" w:rsidP="003D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90,676</w:t>
            </w:r>
          </w:p>
        </w:tc>
      </w:tr>
      <w:tr w:rsidR="00AD04C2" w:rsidRPr="001A5159" w14:paraId="6E3564BD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1DEC03CA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25A273E" w14:textId="37C11111" w:rsidR="00CF3DDB" w:rsidRPr="001A5159" w:rsidRDefault="005508C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7A0143E" w14:textId="77777777" w:rsidR="00CF3DDB" w:rsidRPr="001A5159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3357A80" w14:textId="3FC4E6A4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A9412A" w14:textId="77777777" w:rsidR="00CF3DDB" w:rsidRPr="001A5159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935B8BB" w14:textId="2D3B7F92" w:rsidR="00CF3DDB" w:rsidRPr="001A5159" w:rsidRDefault="005508C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85,205</w:t>
            </w:r>
          </w:p>
        </w:tc>
        <w:tc>
          <w:tcPr>
            <w:tcW w:w="239" w:type="dxa"/>
            <w:shd w:val="clear" w:color="auto" w:fill="auto"/>
          </w:tcPr>
          <w:p w14:paraId="4CFCBAEB" w14:textId="77777777" w:rsidR="00CF3DDB" w:rsidRPr="001A5159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69BB32C" w14:textId="0ABF4886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90,676</w:t>
            </w:r>
          </w:p>
        </w:tc>
      </w:tr>
      <w:tr w:rsidR="00AD04C2" w:rsidRPr="001A5159" w14:paraId="1453A5E2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1166AAFD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BA56FF" w14:textId="04B880BC" w:rsidR="00CF3DDB" w:rsidRPr="001A5159" w:rsidRDefault="005508C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9A8391F" w14:textId="77777777" w:rsidR="00CF3DDB" w:rsidRPr="001A5159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55A434D9" w14:textId="0F2A6AF8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8C59D4" w14:textId="77777777" w:rsidR="00CF3DDB" w:rsidRPr="001A5159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E5ECA31" w14:textId="5E99C3CD" w:rsidR="00CF3DDB" w:rsidRPr="001A5159" w:rsidRDefault="005508C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57FB223" w14:textId="77777777" w:rsidR="00CF3DDB" w:rsidRPr="001A5159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5EE1B7C3" w14:textId="357E6F22" w:rsidR="00CF3DDB" w:rsidRPr="001A5159" w:rsidRDefault="00CF3DDB" w:rsidP="00AF7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3DDB" w:rsidRPr="001A5159" w14:paraId="0C56D033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680F941C" w14:textId="77777777" w:rsidR="00CF3DDB" w:rsidRPr="001A5159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1DB2D" w14:textId="352F71AE" w:rsidR="00CF3DDB" w:rsidRPr="001A5159" w:rsidRDefault="005508C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A32217F" w14:textId="77777777" w:rsidR="00CF3DDB" w:rsidRPr="001A5159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BB7F1" w14:textId="329A2A55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0C51DF" w14:textId="77777777" w:rsidR="00CF3DDB" w:rsidRPr="001A5159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DB021" w14:textId="2ED04D78" w:rsidR="00CF3DDB" w:rsidRPr="001A5159" w:rsidRDefault="005508C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85,205</w:t>
            </w:r>
          </w:p>
        </w:tc>
        <w:tc>
          <w:tcPr>
            <w:tcW w:w="239" w:type="dxa"/>
            <w:shd w:val="clear" w:color="auto" w:fill="auto"/>
          </w:tcPr>
          <w:p w14:paraId="374AACD8" w14:textId="77777777" w:rsidR="00CF3DDB" w:rsidRPr="001A5159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59F8D" w14:textId="42A38726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90,676</w:t>
            </w:r>
          </w:p>
        </w:tc>
      </w:tr>
    </w:tbl>
    <w:p w14:paraId="797DDE2F" w14:textId="77777777" w:rsidR="00CF3DDB" w:rsidRPr="001A5159" w:rsidRDefault="00CF3DDB" w:rsidP="00CF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6776B9F" w14:textId="54C588FC" w:rsidR="001F0B2F" w:rsidRPr="001A5159" w:rsidRDefault="001F0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9250AEE" w14:textId="77777777" w:rsidR="00AF7902" w:rsidRPr="001A5159" w:rsidRDefault="00AF7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5DD3E9" w14:textId="77777777" w:rsidR="00CF3DDB" w:rsidRPr="001A5159" w:rsidRDefault="00CF3DDB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CD35732" w14:textId="77777777" w:rsidR="00570848" w:rsidRPr="001A5159" w:rsidRDefault="0057084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8AE8F28" w14:textId="6DC79606" w:rsidR="00392039" w:rsidRPr="001A5159" w:rsidRDefault="00C9272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A515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6B740E73" w14:textId="77777777" w:rsidR="00755A56" w:rsidRPr="001A5159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7D766F8" w14:textId="53C58F28" w:rsidR="00C9272E" w:rsidRPr="001A5159" w:rsidRDefault="00C9272E" w:rsidP="0051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A515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B6DAD" w:rsidRPr="001A5159">
        <w:rPr>
          <w:rFonts w:ascii="Angsana New" w:hAnsi="Angsana New" w:hint="cs"/>
          <w:sz w:val="30"/>
          <w:szCs w:val="30"/>
        </w:rPr>
        <w:t>3</w:t>
      </w:r>
      <w:r w:rsidR="00C8474E" w:rsidRPr="001A5159">
        <w:rPr>
          <w:rFonts w:ascii="Angsana New" w:hAnsi="Angsana New"/>
          <w:sz w:val="30"/>
          <w:szCs w:val="30"/>
        </w:rPr>
        <w:t>0</w:t>
      </w:r>
      <w:r w:rsidR="000B6DAD" w:rsidRPr="001A5159">
        <w:rPr>
          <w:rFonts w:ascii="Angsana New" w:hAnsi="Angsana New" w:hint="cs"/>
          <w:sz w:val="30"/>
          <w:szCs w:val="30"/>
        </w:rPr>
        <w:t xml:space="preserve"> </w:t>
      </w:r>
      <w:r w:rsidR="00C8474E" w:rsidRPr="001A5159">
        <w:rPr>
          <w:rFonts w:ascii="Angsana New" w:hAnsi="Angsana New" w:hint="cs"/>
          <w:sz w:val="30"/>
          <w:szCs w:val="30"/>
          <w:cs/>
        </w:rPr>
        <w:t>มิถุนายน</w:t>
      </w:r>
      <w:r w:rsidRPr="001A5159">
        <w:rPr>
          <w:rFonts w:ascii="Angsana New" w:hAnsi="Angsana New" w:hint="cs"/>
          <w:sz w:val="30"/>
          <w:szCs w:val="30"/>
        </w:rPr>
        <w:t xml:space="preserve"> 256</w:t>
      </w:r>
      <w:r w:rsidR="00544086" w:rsidRPr="001A5159">
        <w:rPr>
          <w:rFonts w:ascii="Angsana New" w:hAnsi="Angsana New" w:hint="cs"/>
          <w:sz w:val="30"/>
          <w:szCs w:val="30"/>
        </w:rPr>
        <w:t>6</w:t>
      </w:r>
      <w:r w:rsidRPr="001A5159">
        <w:rPr>
          <w:rFonts w:ascii="Angsana New" w:hAnsi="Angsana New" w:hint="cs"/>
          <w:sz w:val="30"/>
          <w:szCs w:val="30"/>
        </w:rPr>
        <w:t xml:space="preserve"> </w:t>
      </w:r>
      <w:r w:rsidR="00F2242F" w:rsidRPr="001A5159">
        <w:rPr>
          <w:rFonts w:ascii="Angsana New" w:hAnsi="Angsana New" w:hint="cs"/>
          <w:sz w:val="30"/>
          <w:szCs w:val="30"/>
          <w:cs/>
        </w:rPr>
        <w:t xml:space="preserve">การเปลี่ยนแปลงที่มีสาระสำคัญของสัญญาที่ทำกับกิจการที่เกี่ยวข้องกัน มีดังนี้ </w:t>
      </w:r>
    </w:p>
    <w:p w14:paraId="0A449216" w14:textId="77777777" w:rsidR="00620BAE" w:rsidRPr="001A5159" w:rsidRDefault="00620BA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sz w:val="30"/>
          <w:szCs w:val="30"/>
          <w:cs/>
        </w:rPr>
      </w:pPr>
    </w:p>
    <w:p w14:paraId="3F99451C" w14:textId="77777777" w:rsidR="00A34B47" w:rsidRPr="001A5159" w:rsidRDefault="00A34B47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1A5159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สัญญาซื้อขายผลิตภัณฑ์โอเลฟินส์</w:t>
      </w:r>
    </w:p>
    <w:p w14:paraId="6EFC0C04" w14:textId="1ED5D54B" w:rsidR="008C0FE0" w:rsidRPr="001A5159" w:rsidRDefault="00A7664B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A5159">
        <w:rPr>
          <w:rFonts w:ascii="Angsana New" w:hAnsi="Angsana New" w:hint="cs"/>
          <w:sz w:val="30"/>
          <w:szCs w:val="30"/>
          <w:cs/>
        </w:rPr>
        <w:t>บริษัทมีสัญญาซื้อขายโพรพิลีนรวมจำนวน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="00544086" w:rsidRPr="001A5159">
        <w:rPr>
          <w:rFonts w:ascii="Angsana New" w:hAnsi="Angsana New"/>
          <w:sz w:val="30"/>
          <w:szCs w:val="30"/>
        </w:rPr>
        <w:t>3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ฉบับ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กับกิจการที่เกี่ยวข้องกันแห่งหนึ่ง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โดยตามสัญญาแต่ละฉบับกำหนดราคาขายอ้างอิงจากราคาเม็ดพลาสติกโพลิโพรพิลีนและราคาโพรพิลีนในตลาดโลก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โดยสัญญา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="00544086" w:rsidRPr="001A5159">
        <w:rPr>
          <w:rFonts w:ascii="Angsana New" w:hAnsi="Angsana New"/>
          <w:sz w:val="30"/>
          <w:szCs w:val="30"/>
        </w:rPr>
        <w:t>2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ฉบับมีระยะเวลาตั้งแต่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="00544086" w:rsidRPr="001A5159">
        <w:rPr>
          <w:rFonts w:ascii="Angsana New" w:hAnsi="Angsana New"/>
          <w:sz w:val="30"/>
          <w:szCs w:val="30"/>
        </w:rPr>
        <w:t>4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ปี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ถึง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="00544086" w:rsidRPr="001A5159">
        <w:rPr>
          <w:rFonts w:ascii="Angsana New" w:hAnsi="Angsana New"/>
          <w:sz w:val="30"/>
          <w:szCs w:val="30"/>
        </w:rPr>
        <w:t>10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ปี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="00544086" w:rsidRPr="001A5159">
        <w:rPr>
          <w:rFonts w:ascii="Angsana New" w:hAnsi="Angsana New"/>
          <w:sz w:val="30"/>
          <w:szCs w:val="30"/>
        </w:rPr>
        <w:t>2567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="00544086" w:rsidRPr="001A5159">
        <w:rPr>
          <w:rFonts w:ascii="Angsana New" w:hAnsi="Angsana New"/>
          <w:sz w:val="30"/>
          <w:szCs w:val="30"/>
        </w:rPr>
        <w:t>2573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และอีกฉบับมีระยะเวลา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="00544086" w:rsidRPr="001A5159">
        <w:rPr>
          <w:rFonts w:ascii="Angsana New" w:hAnsi="Angsana New"/>
          <w:sz w:val="30"/>
          <w:szCs w:val="30"/>
        </w:rPr>
        <w:t>15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ปี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นับจากวันที่โรงงานสามารถเริ่มดำเนินการผลิตเชิงพาณิชย์</w:t>
      </w:r>
    </w:p>
    <w:p w14:paraId="770CE186" w14:textId="77777777" w:rsidR="00A7664B" w:rsidRPr="001A5159" w:rsidRDefault="00A7664B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EAEA644" w14:textId="2EC203C2" w:rsidR="00036E54" w:rsidRPr="001A5159" w:rsidRDefault="00036E54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1A5159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สัญญาซื้อขายผลิตภัณฑ์พลอยได้</w:t>
      </w:r>
      <w:r w:rsidRPr="001A5159">
        <w:rPr>
          <w:rFonts w:ascii="Angsana New" w:hAnsi="Angsana New"/>
          <w:i/>
          <w:iCs/>
          <w:sz w:val="30"/>
          <w:szCs w:val="30"/>
          <w:cs/>
        </w:rPr>
        <w:t xml:space="preserve">  </w:t>
      </w:r>
    </w:p>
    <w:p w14:paraId="5FC4E4AB" w14:textId="60FAA9E9" w:rsidR="00036E54" w:rsidRPr="001A5159" w:rsidRDefault="00036E54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A5159">
        <w:rPr>
          <w:rFonts w:ascii="Angsana New" w:hAnsi="Angsana New" w:hint="cs"/>
          <w:sz w:val="30"/>
          <w:szCs w:val="30"/>
          <w:cs/>
        </w:rPr>
        <w:t>บริษัทมีสัญญาซื้อขายไฮโดรเจนกับกิจการที่เกี่ยวข้องกันแห่งหนึ่ง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โดยตามสัญญากำหนดราคาขายที่อ้างอิงจากราคาก๊าซธรรมชาติสำหรับอุตสาหกรรม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z w:val="30"/>
          <w:szCs w:val="30"/>
        </w:rPr>
        <w:t>1</w:t>
      </w:r>
      <w:r w:rsidR="00CC1641" w:rsidRPr="001A5159">
        <w:rPr>
          <w:rFonts w:ascii="Angsana New" w:hAnsi="Angsana New"/>
          <w:sz w:val="30"/>
          <w:szCs w:val="30"/>
        </w:rPr>
        <w:t>9</w:t>
      </w:r>
      <w:r w:rsidRPr="001A5159">
        <w:rPr>
          <w:rFonts w:ascii="Angsana New" w:hAnsi="Angsana New"/>
          <w:sz w:val="30"/>
          <w:szCs w:val="30"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ปี</w:t>
      </w:r>
      <w:r w:rsidR="00CC1641" w:rsidRPr="001A5159">
        <w:rPr>
          <w:rFonts w:ascii="Angsana New" w:hAnsi="Angsana New" w:hint="cs"/>
          <w:sz w:val="30"/>
          <w:szCs w:val="30"/>
          <w:cs/>
        </w:rPr>
        <w:t xml:space="preserve"> </w:t>
      </w:r>
      <w:r w:rsidR="00CC1641" w:rsidRPr="001A5159">
        <w:rPr>
          <w:rFonts w:ascii="Angsana New" w:hAnsi="Angsana New"/>
          <w:sz w:val="30"/>
          <w:szCs w:val="30"/>
        </w:rPr>
        <w:t>9</w:t>
      </w:r>
      <w:r w:rsidR="00CC1641" w:rsidRPr="001A5159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</w:t>
      </w:r>
      <w:r w:rsidR="009E19D2" w:rsidRPr="001A5159">
        <w:rPr>
          <w:rFonts w:ascii="Angsana New" w:hAnsi="Angsana New" w:hint="cs"/>
          <w:sz w:val="30"/>
          <w:szCs w:val="30"/>
          <w:cs/>
        </w:rPr>
        <w:t>ธันวาคม</w:t>
      </w:r>
      <w:r w:rsidR="009E19D2" w:rsidRPr="001A5159">
        <w:rPr>
          <w:rFonts w:ascii="Angsana New" w:hAnsi="Angsana New"/>
          <w:sz w:val="30"/>
          <w:szCs w:val="30"/>
          <w:cs/>
        </w:rPr>
        <w:t xml:space="preserve"> </w:t>
      </w:r>
      <w:r w:rsidR="009E19D2" w:rsidRPr="001A5159">
        <w:rPr>
          <w:rFonts w:ascii="Angsana New" w:hAnsi="Angsana New"/>
          <w:sz w:val="30"/>
          <w:szCs w:val="30"/>
        </w:rPr>
        <w:t>2571</w:t>
      </w:r>
    </w:p>
    <w:p w14:paraId="522414EC" w14:textId="77777777" w:rsidR="009E19D2" w:rsidRPr="001A5159" w:rsidRDefault="009E19D2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93C7F37" w14:textId="7222F474" w:rsidR="00A34B47" w:rsidRPr="001A5159" w:rsidRDefault="00A34B47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1A5159">
        <w:rPr>
          <w:rFonts w:ascii="Angsana New" w:hAnsi="Angsana New"/>
          <w:i/>
          <w:iCs/>
          <w:sz w:val="30"/>
          <w:szCs w:val="30"/>
          <w:cs/>
        </w:rPr>
        <w:t>สัญญาซื้อขายวัตถุดิบและก๊าซเชื้อเพลิง</w:t>
      </w:r>
    </w:p>
    <w:p w14:paraId="109BE3C8" w14:textId="386D3D0A" w:rsidR="00A34B47" w:rsidRPr="001A5159" w:rsidRDefault="00036E54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A5159">
        <w:rPr>
          <w:rFonts w:ascii="Angsana New" w:hAnsi="Angsana New" w:hint="cs"/>
          <w:sz w:val="30"/>
          <w:szCs w:val="30"/>
          <w:cs/>
        </w:rPr>
        <w:t>บริษัทและบริษัทย่อยแห่งหนึ่ง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ได้ทำสัญญาซื้อขายก๊าซธรรมชาติจำนวนหลายฉบับกับบริษัทใหญ่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ซึ่งสัญญามีระยะเวลาตั้งแต่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="00544086" w:rsidRPr="001A5159">
        <w:rPr>
          <w:rFonts w:ascii="Angsana New" w:hAnsi="Angsana New"/>
          <w:sz w:val="30"/>
          <w:szCs w:val="30"/>
        </w:rPr>
        <w:t>1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ปี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ถึง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="00544086" w:rsidRPr="001A5159">
        <w:rPr>
          <w:rFonts w:ascii="Angsana New" w:hAnsi="Angsana New"/>
          <w:sz w:val="30"/>
          <w:szCs w:val="30"/>
        </w:rPr>
        <w:t>25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ปี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และจะมีผลสิ้นสุดในช่วงเดือนมีนาคม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="00544086" w:rsidRPr="001A5159">
        <w:rPr>
          <w:rFonts w:ascii="Angsana New" w:hAnsi="Angsana New"/>
          <w:sz w:val="30"/>
          <w:szCs w:val="30"/>
        </w:rPr>
        <w:t>2567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="00544086" w:rsidRPr="001A5159">
        <w:rPr>
          <w:rFonts w:ascii="Angsana New" w:hAnsi="Angsana New"/>
          <w:sz w:val="30"/>
          <w:szCs w:val="30"/>
        </w:rPr>
        <w:t>2590</w:t>
      </w:r>
    </w:p>
    <w:p w14:paraId="58AC16DE" w14:textId="77777777" w:rsidR="00036E54" w:rsidRPr="001A5159" w:rsidRDefault="00036E54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96C00A5" w14:textId="5ABEE906" w:rsidR="00036E54" w:rsidRPr="001A5159" w:rsidRDefault="00036E54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A5159">
        <w:rPr>
          <w:rFonts w:ascii="Angsana New" w:hAnsi="Angsana New" w:hint="cs"/>
          <w:sz w:val="30"/>
          <w:szCs w:val="30"/>
          <w:cs/>
        </w:rPr>
        <w:t>บริษัทมีสัญญาซื้อขายแอมโมเนียกับกิจการที่เกี่ยวข้องกันแห่งหนึ่ง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โดยราคาขายเป็นไปตามที่กำหนดในสัญญา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z w:val="30"/>
          <w:szCs w:val="30"/>
        </w:rPr>
        <w:t xml:space="preserve">13 </w:t>
      </w:r>
      <w:r w:rsidRPr="001A5159">
        <w:rPr>
          <w:rFonts w:ascii="Angsana New" w:hAnsi="Angsana New" w:hint="cs"/>
          <w:sz w:val="30"/>
          <w:szCs w:val="30"/>
          <w:cs/>
        </w:rPr>
        <w:t>ปี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z w:val="30"/>
          <w:szCs w:val="30"/>
        </w:rPr>
        <w:t xml:space="preserve">2 </w:t>
      </w:r>
      <w:r w:rsidRPr="001A5159">
        <w:rPr>
          <w:rFonts w:ascii="Angsana New" w:hAnsi="Angsana New" w:hint="cs"/>
          <w:sz w:val="30"/>
          <w:szCs w:val="30"/>
          <w:cs/>
        </w:rPr>
        <w:t>เดือน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นับจากวันที่มีผลบังคับตามที่ระบุไว้ในสัญญา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และจะมีผลสิ้นสุดในเดือนมีนาคม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z w:val="30"/>
          <w:szCs w:val="30"/>
        </w:rPr>
        <w:t xml:space="preserve">2569 </w:t>
      </w:r>
      <w:r w:rsidRPr="001A5159">
        <w:rPr>
          <w:rFonts w:ascii="Angsana New" w:hAnsi="Angsana New" w:hint="cs"/>
          <w:sz w:val="30"/>
          <w:szCs w:val="30"/>
          <w:cs/>
        </w:rPr>
        <w:t>สัญญานี้สามารถสิ้นสุดสัญญาโดยบอกกล่าวให้อีกฝ่ายหนึ่งทราบเป็นลายลักษณ์อักษรล่วงหน้า</w:t>
      </w:r>
    </w:p>
    <w:p w14:paraId="033F149B" w14:textId="77777777" w:rsidR="00036E54" w:rsidRPr="001A5159" w:rsidRDefault="00036E54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F9F87B8" w14:textId="77777777" w:rsidR="00036E54" w:rsidRPr="001A5159" w:rsidRDefault="00036E54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A5159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สัญญาแลกเปลี่ยนค่าส่วนต่างราคาปิโตรเคมี</w:t>
      </w:r>
    </w:p>
    <w:p w14:paraId="6A9ADC29" w14:textId="7D587436" w:rsidR="00776846" w:rsidRPr="001A5159" w:rsidRDefault="00036E54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1A5159">
        <w:rPr>
          <w:rFonts w:ascii="Angsana New" w:hAnsi="Angsana New" w:hint="cs"/>
          <w:sz w:val="30"/>
          <w:szCs w:val="30"/>
          <w:cs/>
        </w:rPr>
        <w:t>บริษัทมีสัญญาแลกเปลี่ยนค่าส่วนต่างราคาปิโตรเคมีจำนวนหลายสัญญากับกิจการที่เกี่ยวข้องกัน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เพื่อป้องกันความเสี่ยงด้านส่วนต่างราคาปิโตรเคมีที่เปลี่ยนแปลงตามตลาด</w:t>
      </w:r>
      <w:r w:rsidRPr="001A5159">
        <w:rPr>
          <w:rFonts w:ascii="Angsana New" w:hAnsi="Angsana New"/>
          <w:sz w:val="30"/>
          <w:szCs w:val="30"/>
          <w:cs/>
        </w:rPr>
        <w:t xml:space="preserve"> (</w:t>
      </w:r>
      <w:r w:rsidRPr="001A5159">
        <w:rPr>
          <w:rFonts w:ascii="Angsana New" w:hAnsi="Angsana New" w:hint="cs"/>
          <w:sz w:val="30"/>
          <w:szCs w:val="30"/>
          <w:cs/>
        </w:rPr>
        <w:t>โดยคำนวณส่วนต่างจากราคาผลิตภัณฑ์ปิโตรเคมีที่ตลาดซื้อขายหลัก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คือ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z w:val="30"/>
          <w:szCs w:val="30"/>
        </w:rPr>
        <w:t xml:space="preserve">Paraxylene, Benzene </w:t>
      </w:r>
      <w:r w:rsidRPr="001A5159">
        <w:rPr>
          <w:rFonts w:ascii="Angsana New" w:hAnsi="Angsana New" w:hint="cs"/>
          <w:sz w:val="30"/>
          <w:szCs w:val="30"/>
          <w:cs/>
        </w:rPr>
        <w:t>และปิโตรเคมีอื่น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ๆ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กับราคา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z w:val="30"/>
          <w:szCs w:val="30"/>
        </w:rPr>
        <w:t xml:space="preserve">Naphtha) </w:t>
      </w:r>
      <w:r w:rsidRPr="001A5159">
        <w:rPr>
          <w:rFonts w:ascii="Angsana New" w:hAnsi="Angsana New" w:hint="cs"/>
          <w:sz w:val="30"/>
          <w:szCs w:val="30"/>
          <w:cs/>
        </w:rPr>
        <w:t>ที่ปริมาณคงที่ต่อเดือน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ตามสัญญาดังกล่าว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บริษัทจะต้องรับหรือจ่ายเงินส่วนต่างระหว่างค่าส่วนต่างราคาดังกล่าวตามเงื่อนไขที่ระบุในสัญญา</w:t>
      </w:r>
    </w:p>
    <w:p w14:paraId="498022C4" w14:textId="53C28E8C" w:rsidR="00776846" w:rsidRPr="001A5159" w:rsidRDefault="00776846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2F35999" w14:textId="77777777" w:rsidR="001A0C06" w:rsidRPr="001A5159" w:rsidRDefault="001A0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eastAsia="ja-JP"/>
        </w:rPr>
      </w:pPr>
      <w:r w:rsidRPr="001A5159">
        <w:rPr>
          <w:rFonts w:ascii="Angsana New" w:hAnsi="Angsana New"/>
          <w:i/>
          <w:iCs/>
          <w:sz w:val="30"/>
          <w:szCs w:val="30"/>
          <w:cs/>
          <w:lang w:eastAsia="ja-JP"/>
        </w:rPr>
        <w:br w:type="page"/>
      </w:r>
    </w:p>
    <w:p w14:paraId="629686B5" w14:textId="5D0564A8" w:rsidR="00A34B47" w:rsidRPr="001A5159" w:rsidRDefault="00A34B47" w:rsidP="005171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1A5159">
        <w:rPr>
          <w:rFonts w:ascii="Angsana New" w:hAnsi="Angsana New"/>
          <w:i/>
          <w:iCs/>
          <w:sz w:val="30"/>
          <w:szCs w:val="30"/>
          <w:cs/>
          <w:lang w:eastAsia="ja-JP"/>
        </w:rPr>
        <w:t xml:space="preserve">สัญญาซื้อขายผลิตภัณฑ์อะโรเมติกส์ </w:t>
      </w:r>
    </w:p>
    <w:p w14:paraId="6EB0165E" w14:textId="7CF7D80B" w:rsidR="00E7725B" w:rsidRPr="001A5159" w:rsidRDefault="00036E54" w:rsidP="00820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1A5159">
        <w:rPr>
          <w:rFonts w:ascii="Angsana New" w:hAnsi="Angsana New" w:hint="cs"/>
          <w:spacing w:val="-2"/>
          <w:sz w:val="30"/>
          <w:szCs w:val="30"/>
          <w:cs/>
        </w:rPr>
        <w:t>บริษัทได้ร่วมลงนามในบันทึกหัวข้อสัญญาเกี่ยวกับหลักการของสัญญาซื้อขายวัตถุดิบและผลิตภัณฑ์หลายฉบับ</w:t>
      </w:r>
      <w:r w:rsidR="0098593E" w:rsidRPr="001A5159">
        <w:rPr>
          <w:rFonts w:ascii="Angsana New" w:hAnsi="Angsana New" w:hint="cs"/>
          <w:spacing w:val="-2"/>
          <w:sz w:val="30"/>
          <w:szCs w:val="30"/>
          <w:cs/>
        </w:rPr>
        <w:t>กับบริษัทใหญ่และกิจการที่เกี่ยวข้องกันหลายแห่ง</w:t>
      </w:r>
      <w:r w:rsidRPr="001A51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</w:rPr>
        <w:t>ราคาซื้อขายวัตถุดิบและผลิตภัณฑ์ดังกล่าวจะเป็นไปตามข้อตกลงในสัญญา</w:t>
      </w:r>
      <w:r w:rsidRPr="001A51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</w:rPr>
        <w:t>สัญญาดังกล่าวจะมีผลใช้บังคับเป็นระยะเวลา</w:t>
      </w:r>
      <w:r w:rsidRPr="001A51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44086" w:rsidRPr="001A5159">
        <w:rPr>
          <w:rFonts w:ascii="Angsana New" w:hAnsi="Angsana New"/>
          <w:spacing w:val="-2"/>
          <w:sz w:val="30"/>
          <w:szCs w:val="30"/>
        </w:rPr>
        <w:t>1</w:t>
      </w:r>
      <w:r w:rsidRPr="001A51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1A51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1A51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</w:rPr>
        <w:t>โดยสัญญามีผลสิ้นสุดในช่วงเดือนกันยายน</w:t>
      </w:r>
      <w:r w:rsidRPr="001A51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44086" w:rsidRPr="001A5159">
        <w:rPr>
          <w:rFonts w:ascii="Angsana New" w:hAnsi="Angsana New"/>
          <w:spacing w:val="-2"/>
          <w:sz w:val="30"/>
          <w:szCs w:val="30"/>
        </w:rPr>
        <w:t>2566</w:t>
      </w:r>
      <w:r w:rsidRPr="001A51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</w:rPr>
        <w:t>ถึงเดือนธันวาคม</w:t>
      </w:r>
      <w:r w:rsidRPr="001A51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44086" w:rsidRPr="001A5159">
        <w:rPr>
          <w:rFonts w:ascii="Angsana New" w:hAnsi="Angsana New"/>
          <w:spacing w:val="-2"/>
          <w:sz w:val="30"/>
          <w:szCs w:val="30"/>
        </w:rPr>
        <w:t>2566</w:t>
      </w:r>
      <w:r w:rsidRPr="001A51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</w:rPr>
        <w:t>และสัญญาฉบับอื่น</w:t>
      </w:r>
      <w:r w:rsidRPr="001A51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</w:rPr>
        <w:t>ๆ</w:t>
      </w:r>
      <w:r w:rsidRPr="001A51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</w:rPr>
        <w:t>จะมีผลบังคับต่อเนื่องโดยอัตโนมัติ</w:t>
      </w:r>
      <w:r w:rsidRPr="001A51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31673F32" w14:textId="77777777" w:rsidR="00036E54" w:rsidRPr="001A5159" w:rsidRDefault="00036E54" w:rsidP="00036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7456F4BA" w14:textId="705FB812" w:rsidR="00A34B47" w:rsidRPr="001A5159" w:rsidRDefault="00A34B47" w:rsidP="00A34B47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1A5159">
        <w:rPr>
          <w:rFonts w:ascii="Angsana New" w:hAnsi="Angsana New"/>
          <w:i/>
          <w:iCs/>
          <w:sz w:val="30"/>
          <w:szCs w:val="30"/>
          <w:cs/>
        </w:rPr>
        <w:t>สัญญาเงินให้กู้ยืมและสัญญาเงินกู้ยืม</w:t>
      </w:r>
    </w:p>
    <w:p w14:paraId="05A412DA" w14:textId="1C7575C6" w:rsidR="002B3172" w:rsidRPr="001A5159" w:rsidRDefault="00036E54" w:rsidP="00A34B47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1A5159">
        <w:rPr>
          <w:rFonts w:ascii="Angsana New" w:hAnsi="Angsana New" w:hint="cs"/>
          <w:sz w:val="30"/>
          <w:szCs w:val="30"/>
          <w:cs/>
        </w:rPr>
        <w:t>บริษัทมีสัญญาเงินให้กู้ยืมระยะสั้น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โดยการใช้บริการโอนเงินระหว่างบัญชีผ่านระบบ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z w:val="30"/>
          <w:szCs w:val="30"/>
        </w:rPr>
        <w:t>Liquidity Management System (“</w:t>
      </w:r>
      <w:r w:rsidRPr="001A5159">
        <w:rPr>
          <w:rFonts w:ascii="Angsana New" w:hAnsi="Angsana New" w:hint="cs"/>
          <w:sz w:val="30"/>
          <w:szCs w:val="30"/>
          <w:cs/>
        </w:rPr>
        <w:t>ระบบ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z w:val="30"/>
          <w:szCs w:val="30"/>
        </w:rPr>
        <w:t xml:space="preserve">LMS”) </w:t>
      </w:r>
      <w:r w:rsidRPr="001A5159">
        <w:rPr>
          <w:rFonts w:ascii="Angsana New" w:hAnsi="Angsana New" w:hint="cs"/>
          <w:sz w:val="30"/>
          <w:szCs w:val="30"/>
          <w:cs/>
        </w:rPr>
        <w:t>ซึ่งไม่มีหลักประกันอายุสัญญา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="00544086" w:rsidRPr="001A5159">
        <w:rPr>
          <w:rFonts w:ascii="Angsana New" w:hAnsi="Angsana New"/>
          <w:sz w:val="30"/>
          <w:szCs w:val="30"/>
        </w:rPr>
        <w:t>3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ปี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="00544086" w:rsidRPr="001A5159">
        <w:rPr>
          <w:rFonts w:ascii="Angsana New" w:hAnsi="Angsana New"/>
          <w:sz w:val="30"/>
          <w:szCs w:val="30"/>
        </w:rPr>
        <w:t>6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แห่ง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="00544086" w:rsidRPr="001A5159">
        <w:rPr>
          <w:rFonts w:ascii="Angsana New" w:hAnsi="Angsana New"/>
          <w:sz w:val="30"/>
          <w:szCs w:val="30"/>
        </w:rPr>
        <w:t>20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="00820E3A" w:rsidRPr="001A5159">
        <w:rPr>
          <w:rFonts w:ascii="Angsana New" w:hAnsi="Angsana New"/>
          <w:sz w:val="30"/>
          <w:szCs w:val="30"/>
        </w:rPr>
        <w:t xml:space="preserve">                   </w:t>
      </w:r>
      <w:r w:rsidRPr="001A5159">
        <w:rPr>
          <w:rFonts w:ascii="Angsana New" w:hAnsi="Angsana New" w:hint="cs"/>
          <w:sz w:val="30"/>
          <w:szCs w:val="30"/>
          <w:cs/>
        </w:rPr>
        <w:t>ล้านบาทถึง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="00544086" w:rsidRPr="001A5159">
        <w:rPr>
          <w:rFonts w:ascii="Angsana New" w:hAnsi="Angsana New"/>
          <w:sz w:val="30"/>
          <w:szCs w:val="30"/>
        </w:rPr>
        <w:t>6</w:t>
      </w:r>
      <w:r w:rsidRPr="001A5159">
        <w:rPr>
          <w:rFonts w:ascii="Angsana New" w:hAnsi="Angsana New"/>
          <w:sz w:val="30"/>
          <w:szCs w:val="30"/>
        </w:rPr>
        <w:t>,</w:t>
      </w:r>
      <w:r w:rsidR="00544086" w:rsidRPr="001A5159">
        <w:rPr>
          <w:rFonts w:ascii="Angsana New" w:hAnsi="Angsana New"/>
          <w:sz w:val="30"/>
          <w:szCs w:val="30"/>
        </w:rPr>
        <w:t>000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ล้านบาท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เงินให้กู้ยืมดังกล่าวมีอัตราดอกเบี้ยเท่ากับอัตราดอกเบี้ยตามภาวะตลาดเงินโดยอ้างอิง</w:t>
      </w:r>
      <w:r w:rsidRPr="001A5159">
        <w:rPr>
          <w:rFonts w:ascii="Angsana New" w:hAnsi="Angsana New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z w:val="30"/>
          <w:szCs w:val="30"/>
        </w:rPr>
        <w:t xml:space="preserve">BIBOR O/N </w:t>
      </w:r>
      <w:r w:rsidRPr="001A5159">
        <w:rPr>
          <w:rFonts w:ascii="Angsana New" w:hAnsi="Angsana New" w:hint="cs"/>
          <w:sz w:val="30"/>
          <w:szCs w:val="30"/>
          <w:cs/>
        </w:rPr>
        <w:t>บวกส่วนต่างอัตราดอกเบี้ย</w:t>
      </w:r>
    </w:p>
    <w:p w14:paraId="48BB267D" w14:textId="0CCC5A7A" w:rsidR="00EF3976" w:rsidRPr="001A5159" w:rsidRDefault="00EF3976" w:rsidP="00A34B47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16B7C268" w14:textId="7DEDE326" w:rsidR="00EF3976" w:rsidRPr="001A5159" w:rsidRDefault="00EF3976" w:rsidP="00EF3976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บริษัทย่อยแห่งหนึ่งมีสัญญาเงินให้กู้ยืมระยะสั้นซึ่งไม่มีหลักประกัน อายุสัญญา </w:t>
      </w:r>
      <w:r w:rsidRPr="001A5159">
        <w:rPr>
          <w:rFonts w:ascii="Angsana New" w:hAnsi="Angsana New"/>
          <w:spacing w:val="2"/>
          <w:sz w:val="30"/>
          <w:szCs w:val="30"/>
        </w:rPr>
        <w:t xml:space="preserve">11 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เดือน แก่กิจการที่เกี่ยวข้องกันแห่งหนึ่ง โดยมีวงเงินกู้ </w:t>
      </w:r>
      <w:r w:rsidRPr="001A5159">
        <w:rPr>
          <w:rFonts w:ascii="Angsana New" w:hAnsi="Angsana New"/>
          <w:spacing w:val="2"/>
          <w:sz w:val="30"/>
          <w:szCs w:val="30"/>
        </w:rPr>
        <w:t xml:space="preserve">8.5 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ล้านเหรียญสหรัฐอเมริกา เงินให้กู้ยืมดังกล่าวมีอัตราดอกเบี้ยเท่ากับอัตราดอกเบี้ยตามภาวะตลาดเงินโดยอ้างอิง </w:t>
      </w:r>
      <w:r w:rsidRPr="001A5159">
        <w:rPr>
          <w:rFonts w:ascii="Angsana New" w:hAnsi="Angsana New"/>
          <w:spacing w:val="2"/>
          <w:sz w:val="30"/>
          <w:szCs w:val="30"/>
        </w:rPr>
        <w:t xml:space="preserve">SOFR </w:t>
      </w:r>
      <w:r w:rsidRPr="001A5159">
        <w:rPr>
          <w:rFonts w:ascii="Angsana New" w:hAnsi="Angsana New"/>
          <w:spacing w:val="2"/>
          <w:sz w:val="30"/>
          <w:szCs w:val="30"/>
          <w:cs/>
        </w:rPr>
        <w:t>บวก</w:t>
      </w:r>
      <w:r w:rsidR="001A0C06" w:rsidRPr="001A5159">
        <w:rPr>
          <w:rFonts w:ascii="Angsana New" w:hAnsi="Angsana New" w:hint="cs"/>
          <w:spacing w:val="2"/>
          <w:sz w:val="30"/>
          <w:szCs w:val="30"/>
          <w:cs/>
        </w:rPr>
        <w:t>ส่วนต่างอัตราดอกเบี้ย</w:t>
      </w:r>
    </w:p>
    <w:p w14:paraId="26CA8652" w14:textId="77777777" w:rsidR="000E19EE" w:rsidRPr="001A5159" w:rsidRDefault="000E19EE" w:rsidP="00EF3976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5F9B5E4" w14:textId="2D8957A3" w:rsidR="00036E54" w:rsidRPr="001A5159" w:rsidRDefault="00036E54" w:rsidP="00A34B47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  <w:r w:rsidRPr="001A5159">
        <w:rPr>
          <w:rFonts w:ascii="Angsana New" w:hAnsi="Angsana New" w:hint="cs"/>
          <w:spacing w:val="2"/>
          <w:sz w:val="30"/>
          <w:szCs w:val="30"/>
          <w:cs/>
        </w:rPr>
        <w:t>บริษัทมีสัญญาเงินกู้ยืมระยะสั้นโดยการใช้บริการโอนเงินระหว่างบัญชีผ่านระบบ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pacing w:val="2"/>
          <w:sz w:val="30"/>
          <w:szCs w:val="30"/>
        </w:rPr>
        <w:t xml:space="preserve">LMS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ซึ่งไม่มีหลักประกันอายุสัญญา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pacing w:val="2"/>
          <w:sz w:val="30"/>
          <w:szCs w:val="30"/>
        </w:rPr>
        <w:t xml:space="preserve">3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จากกิจการที่เกี่ยวข้องกัน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pacing w:val="2"/>
          <w:sz w:val="30"/>
          <w:szCs w:val="30"/>
        </w:rPr>
        <w:t xml:space="preserve">6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แห่ง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โดยมีวงเงินกู้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pacing w:val="2"/>
          <w:sz w:val="30"/>
          <w:szCs w:val="30"/>
        </w:rPr>
        <w:t xml:space="preserve">50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ล้านบาทถึง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pacing w:val="2"/>
          <w:sz w:val="30"/>
          <w:szCs w:val="30"/>
        </w:rPr>
        <w:t xml:space="preserve">1,200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เงินกู้ยืมดังกล่าวมีอัตราดอกเบี้ยเท่ากับอัตราดอกเบี้ยตามภาวะตลาดเงินโดยอ้างอิง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pacing w:val="2"/>
          <w:sz w:val="30"/>
          <w:szCs w:val="30"/>
        </w:rPr>
        <w:t xml:space="preserve">BIBOR O/N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ลบส่วนต่างอัตราดอกเบี้ย</w:t>
      </w:r>
    </w:p>
    <w:p w14:paraId="2FC0CABC" w14:textId="77777777" w:rsidR="00036E54" w:rsidRPr="001A5159" w:rsidRDefault="00036E54" w:rsidP="00A34B47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6081ECD" w14:textId="6E46C3AD" w:rsidR="00036E54" w:rsidRPr="001A5159" w:rsidRDefault="00036E54" w:rsidP="00A34B47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  <w:r w:rsidRPr="001A5159">
        <w:rPr>
          <w:rFonts w:ascii="Angsana New" w:hAnsi="Angsana New" w:hint="cs"/>
          <w:spacing w:val="2"/>
          <w:sz w:val="30"/>
          <w:szCs w:val="30"/>
          <w:cs/>
        </w:rPr>
        <w:t>บริษัทมีสัญญาเงินกู้ยืมระยะยาวซึ่งไม่มีหลักประกัน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อายุสัญญา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pacing w:val="2"/>
          <w:sz w:val="30"/>
          <w:szCs w:val="30"/>
        </w:rPr>
        <w:t xml:space="preserve">7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จากกิจการที่เกี่ยวข้องกันแห่งหนึ่ง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โดยมีวงเงินกู้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pacing w:val="2"/>
          <w:sz w:val="30"/>
          <w:szCs w:val="30"/>
        </w:rPr>
        <w:t xml:space="preserve">100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ล้านเหรียญสหรัฐอเมริกา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เงินกู้ยืมดังกล่าวมีอัตราดอกเบี้ยเท่ากับอัตราดอกเบี้ยตามภาวะตลาดเงินโดยอ้างอิง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pacing w:val="2"/>
          <w:sz w:val="30"/>
          <w:szCs w:val="30"/>
        </w:rPr>
        <w:t xml:space="preserve">SOFR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บวกส่วนต่างอัตราดอกเบี้ย</w:t>
      </w:r>
    </w:p>
    <w:p w14:paraId="201CD22F" w14:textId="77777777" w:rsidR="00CC1641" w:rsidRPr="001A5159" w:rsidRDefault="00CC1641" w:rsidP="00A34B47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B2FBAC5" w14:textId="6A0E96EC" w:rsidR="00CC1641" w:rsidRPr="001A5159" w:rsidRDefault="00CC1641" w:rsidP="00A34B47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  <w:r w:rsidRPr="001A5159">
        <w:rPr>
          <w:rFonts w:ascii="Angsana New" w:hAnsi="Angsana New" w:hint="cs"/>
          <w:spacing w:val="2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(</w:t>
      </w:r>
      <w:r w:rsidRPr="001A5159">
        <w:rPr>
          <w:rFonts w:ascii="Angsana New" w:hAnsi="Angsana New"/>
          <w:spacing w:val="2"/>
          <w:sz w:val="30"/>
          <w:szCs w:val="30"/>
        </w:rPr>
        <w:t xml:space="preserve">Inter-Company Borrowing &amp; Lending : ICBL)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กับกิจการที่เกี่ยวข้องกัน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pacing w:val="2"/>
          <w:sz w:val="30"/>
          <w:szCs w:val="30"/>
        </w:rPr>
        <w:t xml:space="preserve">1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ซึ่งจะมีผลสิ้นสุดในวันที่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pacing w:val="2"/>
          <w:sz w:val="30"/>
          <w:szCs w:val="30"/>
        </w:rPr>
        <w:t xml:space="preserve">30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พฤษภาคม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pacing w:val="2"/>
          <w:sz w:val="30"/>
          <w:szCs w:val="30"/>
        </w:rPr>
        <w:t xml:space="preserve">2567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โดยมีวงเงินกู้ยืม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pacing w:val="2"/>
          <w:sz w:val="30"/>
          <w:szCs w:val="30"/>
        </w:rPr>
        <w:t xml:space="preserve">250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ล้านบาทและวงเงินให้กู้ยืม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pacing w:val="2"/>
          <w:sz w:val="30"/>
          <w:szCs w:val="30"/>
        </w:rPr>
        <w:t xml:space="preserve">1,000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โดยใช้อัตราดอกเบี้ยเงินกู้ยืมระยะสั้น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/>
          <w:spacing w:val="2"/>
          <w:sz w:val="30"/>
          <w:szCs w:val="30"/>
        </w:rPr>
        <w:t xml:space="preserve">BIBOR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โดยคำนึงถึงผลตอบแทนเงินลงทุนระยะสั้น</w:t>
      </w:r>
      <w:r w:rsidRPr="001A515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2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13A9FF2B" w14:textId="77777777" w:rsidR="00036E54" w:rsidRPr="001A5159" w:rsidRDefault="00036E54" w:rsidP="00A34B47">
      <w:pPr>
        <w:spacing w:line="240" w:lineRule="auto"/>
        <w:ind w:left="544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2EF24899" w14:textId="64586728" w:rsidR="00F545D2" w:rsidRPr="001A5159" w:rsidRDefault="00F545D2" w:rsidP="002B31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1A5159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สัญญาบริการ</w:t>
      </w:r>
    </w:p>
    <w:p w14:paraId="58E12E0E" w14:textId="16E973B2" w:rsidR="00F545D2" w:rsidRPr="001A5159" w:rsidRDefault="00F545D2" w:rsidP="00F545D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both"/>
        <w:rPr>
          <w:rFonts w:ascii="Angsana New" w:hAnsi="Angsana New"/>
          <w:spacing w:val="-8"/>
          <w:sz w:val="30"/>
          <w:szCs w:val="30"/>
        </w:rPr>
      </w:pPr>
      <w:r w:rsidRPr="001A5159">
        <w:rPr>
          <w:rFonts w:ascii="Angsana New" w:hAnsi="Angsana New" w:hint="cs"/>
          <w:spacing w:val="-8"/>
          <w:sz w:val="30"/>
          <w:szCs w:val="30"/>
          <w:cs/>
        </w:rPr>
        <w:t>บริษัทมีสัญญาการให้บริการแก่กิจการที่เกี่ยวข้องกันรวม</w:t>
      </w:r>
      <w:r w:rsidRPr="001A515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050A95" w:rsidRPr="001A5159">
        <w:rPr>
          <w:rFonts w:ascii="Angsana New" w:hAnsi="Angsana New"/>
          <w:spacing w:val="-8"/>
          <w:sz w:val="30"/>
          <w:szCs w:val="30"/>
        </w:rPr>
        <w:t>2</w:t>
      </w:r>
      <w:r w:rsidR="00036E54" w:rsidRPr="001A5159">
        <w:rPr>
          <w:rFonts w:ascii="Angsana New" w:hAnsi="Angsana New"/>
          <w:spacing w:val="-8"/>
          <w:sz w:val="30"/>
          <w:szCs w:val="30"/>
        </w:rPr>
        <w:t>7</w:t>
      </w:r>
      <w:r w:rsidRPr="001A515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-8"/>
          <w:sz w:val="30"/>
          <w:szCs w:val="30"/>
          <w:cs/>
        </w:rPr>
        <w:t>แห่ง</w:t>
      </w:r>
      <w:r w:rsidRPr="001A515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-8"/>
          <w:sz w:val="30"/>
          <w:szCs w:val="30"/>
          <w:cs/>
        </w:rPr>
        <w:t>เพื่อให้บริการด้านต่าง</w:t>
      </w:r>
      <w:r w:rsidRPr="001A515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-8"/>
          <w:sz w:val="30"/>
          <w:szCs w:val="30"/>
          <w:cs/>
        </w:rPr>
        <w:t>ๆ</w:t>
      </w:r>
      <w:r w:rsidRPr="001A515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-8"/>
          <w:sz w:val="30"/>
          <w:szCs w:val="30"/>
          <w:cs/>
        </w:rPr>
        <w:t>สัญญามีผลบังคับใช้ตั้งแต่วันที่ที่กำหนดในสัญญา</w:t>
      </w:r>
      <w:r w:rsidRPr="001A515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-8"/>
          <w:sz w:val="30"/>
          <w:szCs w:val="30"/>
          <w:cs/>
        </w:rPr>
        <w:t>และอัตราค่าบริการจะทำการตกลงร่วมกันภายในไตรมาส</w:t>
      </w:r>
      <w:r w:rsidRPr="001A515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050A95" w:rsidRPr="001A5159">
        <w:rPr>
          <w:rFonts w:ascii="Angsana New" w:hAnsi="Angsana New"/>
          <w:spacing w:val="-8"/>
          <w:sz w:val="30"/>
          <w:szCs w:val="30"/>
        </w:rPr>
        <w:t>4</w:t>
      </w:r>
      <w:r w:rsidRPr="001A515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A5159">
        <w:rPr>
          <w:rFonts w:ascii="Angsana New" w:hAnsi="Angsana New" w:hint="cs"/>
          <w:spacing w:val="-8"/>
          <w:sz w:val="30"/>
          <w:szCs w:val="30"/>
          <w:cs/>
        </w:rPr>
        <w:t>ของ</w:t>
      </w:r>
      <w:r w:rsidR="0079140F" w:rsidRPr="001A5159">
        <w:rPr>
          <w:rFonts w:ascii="Angsana New" w:hAnsi="Angsana New" w:hint="cs"/>
          <w:spacing w:val="-8"/>
          <w:sz w:val="30"/>
          <w:szCs w:val="30"/>
          <w:cs/>
        </w:rPr>
        <w:t>ปีก่อนหน้า</w:t>
      </w:r>
      <w:r w:rsidRPr="001A5159">
        <w:rPr>
          <w:rFonts w:ascii="Angsana New" w:hAnsi="Angsana New"/>
          <w:spacing w:val="-8"/>
          <w:sz w:val="30"/>
          <w:szCs w:val="30"/>
          <w:cs/>
        </w:rPr>
        <w:t xml:space="preserve">  </w:t>
      </w:r>
    </w:p>
    <w:p w14:paraId="07DBD749" w14:textId="77777777" w:rsidR="00781F32" w:rsidRPr="001A5159" w:rsidRDefault="00781F32" w:rsidP="004E48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pacing w:val="-8"/>
          <w:sz w:val="24"/>
          <w:szCs w:val="24"/>
        </w:rPr>
      </w:pPr>
    </w:p>
    <w:p w14:paraId="25003709" w14:textId="61FE63E5" w:rsidR="00B63C41" w:rsidRPr="001A5159" w:rsidRDefault="00B63C41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774B3EF3" w14:textId="77777777" w:rsidR="003F7720" w:rsidRPr="001A5159" w:rsidRDefault="003F7720" w:rsidP="003F7720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8"/>
        <w:gridCol w:w="1080"/>
        <w:gridCol w:w="269"/>
        <w:gridCol w:w="1081"/>
        <w:gridCol w:w="271"/>
        <w:gridCol w:w="1079"/>
        <w:gridCol w:w="269"/>
        <w:gridCol w:w="1066"/>
      </w:tblGrid>
      <w:tr w:rsidR="00AD04C2" w:rsidRPr="001A5159" w14:paraId="6BF75849" w14:textId="77777777" w:rsidTr="00776846">
        <w:tc>
          <w:tcPr>
            <w:tcW w:w="1828" w:type="pct"/>
          </w:tcPr>
          <w:p w14:paraId="1632A8D1" w14:textId="77777777" w:rsidR="00CF3DDB" w:rsidRPr="001A5159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30831E90" w14:textId="77777777" w:rsidR="00CF3DDB" w:rsidRPr="001A5159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31383C7A" w14:textId="77777777" w:rsidR="00CF3DDB" w:rsidRPr="001A5159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574D6B5" w14:textId="77777777" w:rsidR="00CF3DDB" w:rsidRPr="001A5159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7E5DB50B" w14:textId="77777777" w:rsidR="00CF3DDB" w:rsidRPr="001A5159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04C2" w:rsidRPr="001A5159" w14:paraId="023793FD" w14:textId="77777777" w:rsidTr="00776846">
        <w:tc>
          <w:tcPr>
            <w:tcW w:w="1828" w:type="pct"/>
          </w:tcPr>
          <w:p w14:paraId="235BE0FE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16D345EB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22E1373" w14:textId="5A94D5D9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8474E" w:rsidRPr="001A515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8474E"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7CACFCC3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369CAD1" w14:textId="1E3E7318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5C965EB5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FBC3B18" w14:textId="361138F1" w:rsidR="00CF3DDB" w:rsidRPr="001A5159" w:rsidRDefault="00C8474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4333CC6E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366118" w14:textId="5D047F3D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D04C2" w:rsidRPr="001A5159" w14:paraId="56CCBD54" w14:textId="77777777" w:rsidTr="00776846">
        <w:tc>
          <w:tcPr>
            <w:tcW w:w="1828" w:type="pct"/>
          </w:tcPr>
          <w:p w14:paraId="0B02DAF0" w14:textId="22932D4B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7" w:type="pct"/>
          </w:tcPr>
          <w:p w14:paraId="0795EAC1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7" w:type="pct"/>
          </w:tcPr>
          <w:p w14:paraId="1D5B9F1E" w14:textId="3A618E4E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5EF413CB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4A8410A" w14:textId="404A7D33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55D404DB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CB38CC" w14:textId="51C68623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2C4ED1E3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6D6BAE4" w14:textId="5F7C8DFB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D04C2" w:rsidRPr="001A5159" w14:paraId="5D0C37B4" w14:textId="77777777" w:rsidTr="00776846">
        <w:tc>
          <w:tcPr>
            <w:tcW w:w="1828" w:type="pct"/>
          </w:tcPr>
          <w:p w14:paraId="07882D11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0E3587B9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36A46D91" w14:textId="77777777" w:rsidR="00CF3DDB" w:rsidRPr="001A5159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D04C2" w:rsidRPr="001A5159" w14:paraId="317E3D58" w14:textId="77777777" w:rsidTr="0064033F">
        <w:tc>
          <w:tcPr>
            <w:tcW w:w="1828" w:type="pct"/>
            <w:shd w:val="clear" w:color="auto" w:fill="auto"/>
          </w:tcPr>
          <w:p w14:paraId="38C1E10A" w14:textId="77777777" w:rsidR="00A917F4" w:rsidRPr="001A5159" w:rsidRDefault="00A917F4" w:rsidP="00A91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00E2FEA6" w14:textId="70F0C702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4FDAC2" w14:textId="1CFAE1FE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18,938</w:t>
            </w:r>
          </w:p>
        </w:tc>
        <w:tc>
          <w:tcPr>
            <w:tcW w:w="144" w:type="pct"/>
          </w:tcPr>
          <w:p w14:paraId="5587FDA6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5D1A9EFC" w14:textId="11CD7D2F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17,667</w:t>
            </w:r>
          </w:p>
        </w:tc>
        <w:tc>
          <w:tcPr>
            <w:tcW w:w="145" w:type="pct"/>
            <w:shd w:val="clear" w:color="auto" w:fill="auto"/>
          </w:tcPr>
          <w:p w14:paraId="61520B40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6910F" w14:textId="09E183C3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20,809 </w:t>
            </w:r>
          </w:p>
        </w:tc>
        <w:tc>
          <w:tcPr>
            <w:tcW w:w="144" w:type="pct"/>
            <w:shd w:val="clear" w:color="auto" w:fill="auto"/>
          </w:tcPr>
          <w:p w14:paraId="7C77BB1F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85289D4" w14:textId="658F00DC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22,010</w:t>
            </w:r>
          </w:p>
        </w:tc>
      </w:tr>
      <w:tr w:rsidR="00AD04C2" w:rsidRPr="001A5159" w14:paraId="7ADF184C" w14:textId="77777777" w:rsidTr="0006085D">
        <w:tc>
          <w:tcPr>
            <w:tcW w:w="1828" w:type="pct"/>
            <w:shd w:val="clear" w:color="auto" w:fill="auto"/>
          </w:tcPr>
          <w:p w14:paraId="53041CB4" w14:textId="77777777" w:rsidR="00A917F4" w:rsidRPr="001A5159" w:rsidRDefault="00A917F4" w:rsidP="00A91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7" w:type="pct"/>
          </w:tcPr>
          <w:p w14:paraId="5FCE0705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F03EA7" w14:textId="76B69407" w:rsidR="00A917F4" w:rsidRPr="001A5159" w:rsidRDefault="007B3FDA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28,675</w:t>
            </w:r>
          </w:p>
        </w:tc>
        <w:tc>
          <w:tcPr>
            <w:tcW w:w="144" w:type="pct"/>
          </w:tcPr>
          <w:p w14:paraId="04A085D5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1D3AE4EB" w14:textId="51B7C2AE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27,820</w:t>
            </w:r>
          </w:p>
        </w:tc>
        <w:tc>
          <w:tcPr>
            <w:tcW w:w="145" w:type="pct"/>
            <w:shd w:val="clear" w:color="auto" w:fill="auto"/>
          </w:tcPr>
          <w:p w14:paraId="776CC91C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6C2ACA" w14:textId="62245F49" w:rsidR="00A917F4" w:rsidRPr="001A5159" w:rsidRDefault="007E7EEE" w:rsidP="007E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5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12,315</w:t>
            </w:r>
          </w:p>
        </w:tc>
        <w:tc>
          <w:tcPr>
            <w:tcW w:w="144" w:type="pct"/>
            <w:shd w:val="clear" w:color="auto" w:fill="auto"/>
          </w:tcPr>
          <w:p w14:paraId="07B2455A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5D1B497D" w14:textId="19440A32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8,459</w:t>
            </w:r>
          </w:p>
        </w:tc>
      </w:tr>
      <w:tr w:rsidR="00AD04C2" w:rsidRPr="001A5159" w14:paraId="62D8C4ED" w14:textId="77777777" w:rsidTr="0006085D">
        <w:tc>
          <w:tcPr>
            <w:tcW w:w="1828" w:type="pct"/>
            <w:shd w:val="clear" w:color="auto" w:fill="auto"/>
          </w:tcPr>
          <w:p w14:paraId="5BB41E48" w14:textId="77777777" w:rsidR="00A917F4" w:rsidRPr="001A5159" w:rsidRDefault="00A917F4" w:rsidP="00A91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27FAA7F8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0A9994" w14:textId="4146EAF6" w:rsidR="00A917F4" w:rsidRPr="001A5159" w:rsidRDefault="007B3FDA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47</w:t>
            </w: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A515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613</w:t>
            </w:r>
          </w:p>
        </w:tc>
        <w:tc>
          <w:tcPr>
            <w:tcW w:w="144" w:type="pct"/>
          </w:tcPr>
          <w:p w14:paraId="6FB29D5A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24B76B0" w14:textId="50AB91DA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45,487</w:t>
            </w:r>
          </w:p>
        </w:tc>
        <w:tc>
          <w:tcPr>
            <w:tcW w:w="145" w:type="pct"/>
            <w:shd w:val="clear" w:color="auto" w:fill="auto"/>
          </w:tcPr>
          <w:p w14:paraId="1415147C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F84A9" w14:textId="6FDA014F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33,12</w:t>
            </w:r>
            <w:r w:rsidR="007E7EEE"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5950EFEE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11116191" w14:textId="5C8D1C06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/>
                <w:b/>
                <w:bCs/>
                <w:sz w:val="30"/>
                <w:szCs w:val="30"/>
              </w:rPr>
              <w:t>30</w:t>
            </w: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A5159">
              <w:rPr>
                <w:rFonts w:asciiTheme="majorBidi" w:hAnsiTheme="majorBidi"/>
                <w:b/>
                <w:bCs/>
                <w:sz w:val="30"/>
                <w:szCs w:val="30"/>
              </w:rPr>
              <w:t>469</w:t>
            </w:r>
          </w:p>
        </w:tc>
      </w:tr>
      <w:tr w:rsidR="00AD04C2" w:rsidRPr="001A5159" w14:paraId="55ED8EDD" w14:textId="77777777" w:rsidTr="00753AB3">
        <w:tc>
          <w:tcPr>
            <w:tcW w:w="1828" w:type="pct"/>
            <w:shd w:val="clear" w:color="auto" w:fill="auto"/>
          </w:tcPr>
          <w:p w14:paraId="31079C5A" w14:textId="77777777" w:rsidR="00A917F4" w:rsidRPr="001A5159" w:rsidRDefault="00A917F4" w:rsidP="00A91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</w:p>
          <w:p w14:paraId="0C0603E3" w14:textId="77777777" w:rsidR="00A917F4" w:rsidRPr="001A5159" w:rsidRDefault="00A917F4" w:rsidP="00A91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37" w:type="pct"/>
          </w:tcPr>
          <w:p w14:paraId="5DCFD11D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EEE13E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96217A" w14:textId="59C677CD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(244)</w:t>
            </w:r>
          </w:p>
        </w:tc>
        <w:tc>
          <w:tcPr>
            <w:tcW w:w="144" w:type="pct"/>
          </w:tcPr>
          <w:p w14:paraId="028EF3EE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02179E29" w14:textId="6C427300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(233)</w:t>
            </w:r>
          </w:p>
        </w:tc>
        <w:tc>
          <w:tcPr>
            <w:tcW w:w="145" w:type="pct"/>
            <w:shd w:val="clear" w:color="auto" w:fill="auto"/>
          </w:tcPr>
          <w:p w14:paraId="5F1B3168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903061" w14:textId="15186684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       (19)</w:t>
            </w:r>
          </w:p>
        </w:tc>
        <w:tc>
          <w:tcPr>
            <w:tcW w:w="144" w:type="pct"/>
            <w:shd w:val="clear" w:color="auto" w:fill="auto"/>
          </w:tcPr>
          <w:p w14:paraId="1F9CF0AD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8460B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  <w:p w14:paraId="76632E21" w14:textId="672403F0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AD04C2" w:rsidRPr="001A5159" w14:paraId="77EC1255" w14:textId="77777777" w:rsidTr="00753AB3">
        <w:tc>
          <w:tcPr>
            <w:tcW w:w="1828" w:type="pct"/>
            <w:shd w:val="clear" w:color="auto" w:fill="auto"/>
          </w:tcPr>
          <w:p w14:paraId="158E9D43" w14:textId="77777777" w:rsidR="00A917F4" w:rsidRPr="001A5159" w:rsidRDefault="00A917F4" w:rsidP="00A91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7" w:type="pct"/>
          </w:tcPr>
          <w:p w14:paraId="1B33D92D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F1F51EA" w14:textId="7E689F78" w:rsidR="00A917F4" w:rsidRPr="001A5159" w:rsidRDefault="007B3FDA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47,369</w:t>
            </w:r>
          </w:p>
        </w:tc>
        <w:tc>
          <w:tcPr>
            <w:tcW w:w="144" w:type="pct"/>
          </w:tcPr>
          <w:p w14:paraId="5F964B2F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3CF275D" w14:textId="354BF0D2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</w:rPr>
              <w:t>45,254</w:t>
            </w:r>
          </w:p>
        </w:tc>
        <w:tc>
          <w:tcPr>
            <w:tcW w:w="145" w:type="pct"/>
            <w:shd w:val="clear" w:color="auto" w:fill="auto"/>
          </w:tcPr>
          <w:p w14:paraId="5D25D3BB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F388893" w14:textId="4CF194C5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33,10</w:t>
            </w:r>
            <w:r w:rsidR="007E7EEE"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06DC2880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0A79B6" w14:textId="0B750D63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30,450 </w:t>
            </w:r>
          </w:p>
        </w:tc>
      </w:tr>
      <w:tr w:rsidR="00AD04C2" w:rsidRPr="001A5159" w14:paraId="23CB03F4" w14:textId="77777777" w:rsidTr="00753AB3">
        <w:tc>
          <w:tcPr>
            <w:tcW w:w="1828" w:type="pct"/>
            <w:shd w:val="clear" w:color="auto" w:fill="auto"/>
          </w:tcPr>
          <w:p w14:paraId="605EBAC7" w14:textId="77777777" w:rsidR="00A917F4" w:rsidRPr="001A5159" w:rsidRDefault="00A917F4" w:rsidP="00A91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37" w:type="pct"/>
          </w:tcPr>
          <w:p w14:paraId="2D30603A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33E86C2F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144" w:type="pct"/>
          </w:tcPr>
          <w:p w14:paraId="768B1C1D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578" w:type="pct"/>
          </w:tcPr>
          <w:p w14:paraId="51C28AF5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145" w:type="pct"/>
            <w:shd w:val="clear" w:color="auto" w:fill="auto"/>
          </w:tcPr>
          <w:p w14:paraId="2F59ADC0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1E6B62F0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45"/>
              <w:rPr>
                <w:rFonts w:ascii="Angsana New" w:hAnsi="Angsana New"/>
              </w:rPr>
            </w:pPr>
          </w:p>
        </w:tc>
        <w:tc>
          <w:tcPr>
            <w:tcW w:w="144" w:type="pct"/>
            <w:shd w:val="clear" w:color="auto" w:fill="auto"/>
          </w:tcPr>
          <w:p w14:paraId="18BF4FE8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14:paraId="7E692C07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</w:rPr>
            </w:pPr>
          </w:p>
        </w:tc>
      </w:tr>
      <w:tr w:rsidR="00AD04C2" w:rsidRPr="001A5159" w14:paraId="27F0FBC2" w14:textId="77777777" w:rsidTr="00776846">
        <w:tc>
          <w:tcPr>
            <w:tcW w:w="1828" w:type="pct"/>
            <w:shd w:val="clear" w:color="auto" w:fill="auto"/>
          </w:tcPr>
          <w:p w14:paraId="35D8684A" w14:textId="1CBAECA9" w:rsidR="00A917F4" w:rsidRPr="001A5159" w:rsidRDefault="00A917F4" w:rsidP="00A91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4A259DAC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01EB191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8ED899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7184605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942D886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4797B0D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3726A8D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76E9258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4C2" w:rsidRPr="001A5159" w14:paraId="28DD0C83" w14:textId="77777777" w:rsidTr="00776846">
        <w:tc>
          <w:tcPr>
            <w:tcW w:w="1828" w:type="pct"/>
            <w:shd w:val="clear" w:color="auto" w:fill="auto"/>
          </w:tcPr>
          <w:p w14:paraId="62F70762" w14:textId="77777777" w:rsidR="00A917F4" w:rsidRPr="001A5159" w:rsidRDefault="00A917F4" w:rsidP="00A91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ยังไม่ถึง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7" w:type="pct"/>
          </w:tcPr>
          <w:p w14:paraId="39E32680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A48C58E" w14:textId="46784AF0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18,792</w:t>
            </w:r>
          </w:p>
        </w:tc>
        <w:tc>
          <w:tcPr>
            <w:tcW w:w="144" w:type="pct"/>
          </w:tcPr>
          <w:p w14:paraId="34CFB63F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8F6AAD" w14:textId="02DFCEF0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>17,431</w:t>
            </w:r>
          </w:p>
        </w:tc>
        <w:tc>
          <w:tcPr>
            <w:tcW w:w="145" w:type="pct"/>
            <w:shd w:val="clear" w:color="auto" w:fill="auto"/>
          </w:tcPr>
          <w:p w14:paraId="5BFC35E1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BDA11" w14:textId="6E5BD4A2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20,698</w:t>
            </w:r>
          </w:p>
        </w:tc>
        <w:tc>
          <w:tcPr>
            <w:tcW w:w="144" w:type="pct"/>
            <w:shd w:val="clear" w:color="auto" w:fill="auto"/>
          </w:tcPr>
          <w:p w14:paraId="5CD9BC81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821844B" w14:textId="29112269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</w:rPr>
              <w:t xml:space="preserve">     21,758 </w:t>
            </w:r>
          </w:p>
        </w:tc>
      </w:tr>
      <w:tr w:rsidR="00AD04C2" w:rsidRPr="001A5159" w14:paraId="23C71448" w14:textId="77777777" w:rsidTr="00776846">
        <w:tc>
          <w:tcPr>
            <w:tcW w:w="1828" w:type="pct"/>
            <w:shd w:val="clear" w:color="auto" w:fill="auto"/>
          </w:tcPr>
          <w:p w14:paraId="4335BA35" w14:textId="77777777" w:rsidR="00A917F4" w:rsidRPr="001A5159" w:rsidRDefault="00A917F4" w:rsidP="00A91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1A5159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437" w:type="pct"/>
          </w:tcPr>
          <w:p w14:paraId="7F355B11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CF396E2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F031BE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4B13778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DA9AA39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405F5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C9532C9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2CA3E5C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4C2" w:rsidRPr="001A5159" w14:paraId="4C98CAAF" w14:textId="77777777" w:rsidTr="00381711">
        <w:tc>
          <w:tcPr>
            <w:tcW w:w="1828" w:type="pct"/>
            <w:shd w:val="clear" w:color="auto" w:fill="auto"/>
          </w:tcPr>
          <w:p w14:paraId="2761E53A" w14:textId="77777777" w:rsidR="00954F58" w:rsidRPr="001A5159" w:rsidRDefault="00954F58" w:rsidP="0095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71A3AF18" w14:textId="77777777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1216F" w14:textId="598C8223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39 </w:t>
            </w:r>
          </w:p>
        </w:tc>
        <w:tc>
          <w:tcPr>
            <w:tcW w:w="144" w:type="pct"/>
          </w:tcPr>
          <w:p w14:paraId="07EC6097" w14:textId="77777777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12423C5A" w14:textId="636330FE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45" w:type="pct"/>
            <w:shd w:val="clear" w:color="auto" w:fill="auto"/>
          </w:tcPr>
          <w:p w14:paraId="121204B7" w14:textId="77777777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BA6E9" w14:textId="1B38970C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      12 </w:t>
            </w:r>
          </w:p>
        </w:tc>
        <w:tc>
          <w:tcPr>
            <w:tcW w:w="144" w:type="pct"/>
            <w:shd w:val="clear" w:color="auto" w:fill="auto"/>
          </w:tcPr>
          <w:p w14:paraId="694F2EF4" w14:textId="77777777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DC93F94" w14:textId="740FB5ED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  166 </w:t>
            </w:r>
          </w:p>
        </w:tc>
      </w:tr>
      <w:tr w:rsidR="00AD04C2" w:rsidRPr="001A5159" w14:paraId="0A325A79" w14:textId="77777777" w:rsidTr="00381711">
        <w:tc>
          <w:tcPr>
            <w:tcW w:w="1828" w:type="pct"/>
            <w:shd w:val="clear" w:color="auto" w:fill="auto"/>
          </w:tcPr>
          <w:p w14:paraId="1CA48513" w14:textId="77777777" w:rsidR="00954F58" w:rsidRPr="001A5159" w:rsidRDefault="00954F58" w:rsidP="0095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6E91FA26" w14:textId="77777777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6723F" w14:textId="2DDDD1BA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13 </w:t>
            </w:r>
          </w:p>
        </w:tc>
        <w:tc>
          <w:tcPr>
            <w:tcW w:w="144" w:type="pct"/>
          </w:tcPr>
          <w:p w14:paraId="50C9D133" w14:textId="77777777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96B642C" w14:textId="1FCD8E80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5" w:type="pct"/>
            <w:shd w:val="clear" w:color="auto" w:fill="auto"/>
          </w:tcPr>
          <w:p w14:paraId="57EED33C" w14:textId="77777777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A8A2E" w14:textId="68720B9D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        5 </w:t>
            </w:r>
          </w:p>
        </w:tc>
        <w:tc>
          <w:tcPr>
            <w:tcW w:w="144" w:type="pct"/>
            <w:shd w:val="clear" w:color="auto" w:fill="auto"/>
          </w:tcPr>
          <w:p w14:paraId="7B03B0F8" w14:textId="77777777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7A90504" w14:textId="6FAE961A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    21 </w:t>
            </w:r>
          </w:p>
        </w:tc>
      </w:tr>
      <w:tr w:rsidR="00AD04C2" w:rsidRPr="001A5159" w14:paraId="0761AB54" w14:textId="77777777" w:rsidTr="00381711">
        <w:tc>
          <w:tcPr>
            <w:tcW w:w="1828" w:type="pct"/>
            <w:shd w:val="clear" w:color="auto" w:fill="auto"/>
          </w:tcPr>
          <w:p w14:paraId="48C59CA3" w14:textId="77777777" w:rsidR="00954F58" w:rsidRPr="001A5159" w:rsidRDefault="00954F58" w:rsidP="0095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6016FA65" w14:textId="77777777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0E515" w14:textId="38F3A5E8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80 </w:t>
            </w:r>
          </w:p>
        </w:tc>
        <w:tc>
          <w:tcPr>
            <w:tcW w:w="144" w:type="pct"/>
          </w:tcPr>
          <w:p w14:paraId="0DB14228" w14:textId="77777777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4439ED1" w14:textId="60DCDBA8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1130B12A" w14:textId="77777777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947B1" w14:textId="46A2424C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      81 </w:t>
            </w:r>
          </w:p>
        </w:tc>
        <w:tc>
          <w:tcPr>
            <w:tcW w:w="144" w:type="pct"/>
            <w:shd w:val="clear" w:color="auto" w:fill="auto"/>
          </w:tcPr>
          <w:p w14:paraId="431003F4" w14:textId="77777777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8747963" w14:textId="6E7AE742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    55 </w:t>
            </w:r>
          </w:p>
        </w:tc>
      </w:tr>
      <w:tr w:rsidR="00AD04C2" w:rsidRPr="001A5159" w14:paraId="7669BB0E" w14:textId="77777777" w:rsidTr="0006085D">
        <w:tc>
          <w:tcPr>
            <w:tcW w:w="1828" w:type="pct"/>
            <w:shd w:val="clear" w:color="auto" w:fill="auto"/>
          </w:tcPr>
          <w:p w14:paraId="48F65942" w14:textId="77777777" w:rsidR="00954F58" w:rsidRPr="001A5159" w:rsidRDefault="00954F58" w:rsidP="0095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2DCB051B" w14:textId="77777777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FA543" w14:textId="3C4C13D6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14 </w:t>
            </w:r>
          </w:p>
        </w:tc>
        <w:tc>
          <w:tcPr>
            <w:tcW w:w="144" w:type="pct"/>
          </w:tcPr>
          <w:p w14:paraId="01C3EDFC" w14:textId="77777777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548D8C93" w14:textId="222961F0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5" w:type="pct"/>
            <w:shd w:val="clear" w:color="auto" w:fill="auto"/>
          </w:tcPr>
          <w:p w14:paraId="5556CDCD" w14:textId="77777777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21F9D" w14:textId="096210BB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      13 </w:t>
            </w:r>
          </w:p>
        </w:tc>
        <w:tc>
          <w:tcPr>
            <w:tcW w:w="144" w:type="pct"/>
            <w:shd w:val="clear" w:color="auto" w:fill="auto"/>
          </w:tcPr>
          <w:p w14:paraId="7E23CAAF" w14:textId="77777777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39722" w14:textId="28B7B288" w:rsidR="00954F58" w:rsidRPr="001A5159" w:rsidRDefault="00954F58" w:rsidP="0095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    10 </w:t>
            </w:r>
          </w:p>
        </w:tc>
      </w:tr>
      <w:tr w:rsidR="00AD04C2" w:rsidRPr="001A5159" w14:paraId="05E8A73C" w14:textId="77777777" w:rsidTr="00B12F15">
        <w:tc>
          <w:tcPr>
            <w:tcW w:w="1828" w:type="pct"/>
            <w:shd w:val="clear" w:color="auto" w:fill="auto"/>
          </w:tcPr>
          <w:p w14:paraId="513A01C5" w14:textId="77777777" w:rsidR="00A917F4" w:rsidRPr="001A5159" w:rsidRDefault="00A917F4" w:rsidP="00A91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3962BBCF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CBB47D" w14:textId="3F897D8F" w:rsidR="00A917F4" w:rsidRPr="001A5159" w:rsidRDefault="00954F58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18</w:t>
            </w: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A515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938</w:t>
            </w:r>
          </w:p>
        </w:tc>
        <w:tc>
          <w:tcPr>
            <w:tcW w:w="144" w:type="pct"/>
          </w:tcPr>
          <w:p w14:paraId="70D7F367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1A803" w14:textId="753B1EA1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17,667</w:t>
            </w:r>
          </w:p>
        </w:tc>
        <w:tc>
          <w:tcPr>
            <w:tcW w:w="145" w:type="pct"/>
            <w:shd w:val="clear" w:color="auto" w:fill="auto"/>
          </w:tcPr>
          <w:p w14:paraId="7FB73CA6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9EAA09" w14:textId="06EEB46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20,809</w:t>
            </w:r>
          </w:p>
        </w:tc>
        <w:tc>
          <w:tcPr>
            <w:tcW w:w="144" w:type="pct"/>
            <w:shd w:val="clear" w:color="auto" w:fill="auto"/>
          </w:tcPr>
          <w:p w14:paraId="68EDED50" w14:textId="77777777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B6124C" w14:textId="46259AE0" w:rsidR="00A917F4" w:rsidRPr="001A5159" w:rsidRDefault="00A917F4" w:rsidP="00A9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22,010 </w:t>
            </w:r>
          </w:p>
        </w:tc>
      </w:tr>
    </w:tbl>
    <w:p w14:paraId="0AB81ECF" w14:textId="534FA6CC" w:rsidR="00776846" w:rsidRPr="001A5159" w:rsidRDefault="0077684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p w14:paraId="55B180D2" w14:textId="77777777" w:rsidR="001A0C06" w:rsidRPr="001A5159" w:rsidRDefault="001A0C06">
      <w:r w:rsidRPr="001A5159">
        <w:br w:type="page"/>
      </w: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8"/>
        <w:gridCol w:w="1080"/>
        <w:gridCol w:w="269"/>
        <w:gridCol w:w="1081"/>
        <w:gridCol w:w="271"/>
        <w:gridCol w:w="1079"/>
        <w:gridCol w:w="269"/>
        <w:gridCol w:w="1066"/>
      </w:tblGrid>
      <w:tr w:rsidR="00F07A96" w:rsidRPr="001A5159" w14:paraId="143EAEFE" w14:textId="77777777" w:rsidTr="00032DF9">
        <w:tc>
          <w:tcPr>
            <w:tcW w:w="1828" w:type="pct"/>
          </w:tcPr>
          <w:p w14:paraId="37D51843" w14:textId="3CC110E2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05108E52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67309A4E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E9C9D38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694842FC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A96" w:rsidRPr="001A5159" w14:paraId="4C58A89C" w14:textId="77777777" w:rsidTr="00032DF9">
        <w:tc>
          <w:tcPr>
            <w:tcW w:w="1828" w:type="pct"/>
          </w:tcPr>
          <w:p w14:paraId="43CBF9E6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033ECC2B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1B2B3868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641FBCC2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0993A31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015A29DE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B04E8BC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06617242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368F3AA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07A96" w:rsidRPr="001A5159" w14:paraId="0D257659" w14:textId="77777777" w:rsidTr="00032DF9">
        <w:tc>
          <w:tcPr>
            <w:tcW w:w="1828" w:type="pct"/>
          </w:tcPr>
          <w:p w14:paraId="00493913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7" w:type="pct"/>
          </w:tcPr>
          <w:p w14:paraId="141F3D8F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D895E83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69FB74FA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EC37F5A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5CF99E9F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F472E93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18D29E10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3068B93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07A96" w:rsidRPr="001A5159" w14:paraId="7FA9012A" w14:textId="77777777" w:rsidTr="00032DF9">
        <w:tc>
          <w:tcPr>
            <w:tcW w:w="1828" w:type="pct"/>
          </w:tcPr>
          <w:p w14:paraId="7139F60B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57A0E94C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5322F8A0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07A96" w:rsidRPr="001A5159" w14:paraId="1D9218F7" w14:textId="77777777" w:rsidTr="00032DF9">
        <w:tc>
          <w:tcPr>
            <w:tcW w:w="1828" w:type="pct"/>
            <w:shd w:val="clear" w:color="auto" w:fill="auto"/>
          </w:tcPr>
          <w:p w14:paraId="119EAFCE" w14:textId="77777777" w:rsidR="00F07A96" w:rsidRPr="001A5159" w:rsidRDefault="00F07A96" w:rsidP="00032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7" w:type="pct"/>
          </w:tcPr>
          <w:p w14:paraId="0FCB3BF1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2C758AF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4A1D3AB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F421367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4EF1D73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449A61C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8765823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F2019FF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7A96" w:rsidRPr="001A5159" w14:paraId="1B1867DA" w14:textId="77777777" w:rsidTr="00032DF9">
        <w:tc>
          <w:tcPr>
            <w:tcW w:w="1828" w:type="pct"/>
            <w:shd w:val="clear" w:color="auto" w:fill="auto"/>
          </w:tcPr>
          <w:p w14:paraId="08D48098" w14:textId="77777777" w:rsidR="00F07A96" w:rsidRPr="001A5159" w:rsidRDefault="00F07A96" w:rsidP="00032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7" w:type="pct"/>
          </w:tcPr>
          <w:p w14:paraId="5B55F7EC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C14F520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/>
                <w:sz w:val="30"/>
                <w:szCs w:val="30"/>
                <w:cs/>
              </w:rPr>
              <w:t>27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t>602</w:t>
            </w:r>
          </w:p>
        </w:tc>
        <w:tc>
          <w:tcPr>
            <w:tcW w:w="144" w:type="pct"/>
          </w:tcPr>
          <w:p w14:paraId="1B0C7EAE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9649993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26,006</w:t>
            </w:r>
          </w:p>
        </w:tc>
        <w:tc>
          <w:tcPr>
            <w:tcW w:w="145" w:type="pct"/>
            <w:shd w:val="clear" w:color="auto" w:fill="auto"/>
          </w:tcPr>
          <w:p w14:paraId="3364775E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41842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12,043</w:t>
            </w:r>
          </w:p>
        </w:tc>
        <w:tc>
          <w:tcPr>
            <w:tcW w:w="144" w:type="pct"/>
            <w:shd w:val="clear" w:color="auto" w:fill="auto"/>
          </w:tcPr>
          <w:p w14:paraId="3F635DEA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6216ADDA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8,016 </w:t>
            </w:r>
          </w:p>
        </w:tc>
      </w:tr>
      <w:tr w:rsidR="00F07A96" w:rsidRPr="001A5159" w14:paraId="6E88B312" w14:textId="77777777" w:rsidTr="00032DF9">
        <w:tc>
          <w:tcPr>
            <w:tcW w:w="1828" w:type="pct"/>
            <w:shd w:val="clear" w:color="auto" w:fill="auto"/>
          </w:tcPr>
          <w:p w14:paraId="1254E001" w14:textId="77777777" w:rsidR="00F07A96" w:rsidRPr="001A5159" w:rsidRDefault="00F07A96" w:rsidP="00032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37" w:type="pct"/>
          </w:tcPr>
          <w:p w14:paraId="5D22369E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4962458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FCE863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76BDC15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FE6DB5C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A2811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760179A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C763980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</w:tr>
      <w:tr w:rsidR="00F07A96" w:rsidRPr="001A5159" w14:paraId="38FCCC7A" w14:textId="77777777" w:rsidTr="00032DF9">
        <w:tc>
          <w:tcPr>
            <w:tcW w:w="1828" w:type="pct"/>
            <w:shd w:val="clear" w:color="auto" w:fill="auto"/>
          </w:tcPr>
          <w:p w14:paraId="0D4AB600" w14:textId="77777777" w:rsidR="00F07A96" w:rsidRPr="001A5159" w:rsidRDefault="00F07A96" w:rsidP="00032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0634C63E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5DA64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     745 </w:t>
            </w:r>
          </w:p>
        </w:tc>
        <w:tc>
          <w:tcPr>
            <w:tcW w:w="144" w:type="pct"/>
          </w:tcPr>
          <w:p w14:paraId="42B80C10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29B3A492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1,465</w:t>
            </w:r>
          </w:p>
        </w:tc>
        <w:tc>
          <w:tcPr>
            <w:tcW w:w="145" w:type="pct"/>
            <w:shd w:val="clear" w:color="auto" w:fill="auto"/>
          </w:tcPr>
          <w:p w14:paraId="6BBD37F3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846FC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    253 </w:t>
            </w:r>
          </w:p>
        </w:tc>
        <w:tc>
          <w:tcPr>
            <w:tcW w:w="144" w:type="pct"/>
            <w:shd w:val="clear" w:color="auto" w:fill="auto"/>
          </w:tcPr>
          <w:p w14:paraId="1F6805FE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4BAAFF2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423 </w:t>
            </w:r>
          </w:p>
        </w:tc>
      </w:tr>
      <w:tr w:rsidR="00F07A96" w:rsidRPr="001A5159" w14:paraId="57A69551" w14:textId="77777777" w:rsidTr="00032DF9">
        <w:tc>
          <w:tcPr>
            <w:tcW w:w="1828" w:type="pct"/>
            <w:shd w:val="clear" w:color="auto" w:fill="auto"/>
          </w:tcPr>
          <w:p w14:paraId="553D3E02" w14:textId="77777777" w:rsidR="00F07A96" w:rsidRPr="001A5159" w:rsidRDefault="00F07A96" w:rsidP="00032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2980BCD4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8CC49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       73 </w:t>
            </w:r>
          </w:p>
        </w:tc>
        <w:tc>
          <w:tcPr>
            <w:tcW w:w="144" w:type="pct"/>
          </w:tcPr>
          <w:p w14:paraId="7A21D9FE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7FB4DE6E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45" w:type="pct"/>
            <w:shd w:val="clear" w:color="auto" w:fill="auto"/>
          </w:tcPr>
          <w:p w14:paraId="58C61739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5C9E3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        - </w:t>
            </w:r>
          </w:p>
        </w:tc>
        <w:tc>
          <w:tcPr>
            <w:tcW w:w="144" w:type="pct"/>
            <w:shd w:val="clear" w:color="auto" w:fill="auto"/>
          </w:tcPr>
          <w:p w14:paraId="3BCEDDAF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A1B62B6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 1 </w:t>
            </w:r>
          </w:p>
        </w:tc>
      </w:tr>
      <w:tr w:rsidR="00F07A96" w:rsidRPr="001A5159" w14:paraId="2C328537" w14:textId="77777777" w:rsidTr="00032DF9">
        <w:tc>
          <w:tcPr>
            <w:tcW w:w="1828" w:type="pct"/>
            <w:shd w:val="clear" w:color="auto" w:fill="auto"/>
          </w:tcPr>
          <w:p w14:paraId="2CBB1CEB" w14:textId="77777777" w:rsidR="00F07A96" w:rsidRPr="001A5159" w:rsidRDefault="00F07A96" w:rsidP="00032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21512AB4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0123C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       92 </w:t>
            </w:r>
          </w:p>
        </w:tc>
        <w:tc>
          <w:tcPr>
            <w:tcW w:w="144" w:type="pct"/>
          </w:tcPr>
          <w:p w14:paraId="4C284F47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1763B92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5" w:type="pct"/>
            <w:shd w:val="clear" w:color="auto" w:fill="auto"/>
          </w:tcPr>
          <w:p w14:paraId="6FD835A4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EBA1B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        - </w:t>
            </w:r>
          </w:p>
        </w:tc>
        <w:tc>
          <w:tcPr>
            <w:tcW w:w="144" w:type="pct"/>
            <w:shd w:val="clear" w:color="auto" w:fill="auto"/>
          </w:tcPr>
          <w:p w14:paraId="02867C72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C60E4B2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  - </w:t>
            </w:r>
          </w:p>
        </w:tc>
      </w:tr>
      <w:tr w:rsidR="00F07A96" w:rsidRPr="001A5159" w14:paraId="05B54034" w14:textId="77777777" w:rsidTr="00032DF9">
        <w:tc>
          <w:tcPr>
            <w:tcW w:w="1828" w:type="pct"/>
            <w:shd w:val="clear" w:color="auto" w:fill="auto"/>
          </w:tcPr>
          <w:p w14:paraId="292D65D3" w14:textId="77777777" w:rsidR="00F07A96" w:rsidRPr="001A5159" w:rsidRDefault="00F07A96" w:rsidP="00032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4DA81722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8C5821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     163 </w:t>
            </w:r>
          </w:p>
        </w:tc>
        <w:tc>
          <w:tcPr>
            <w:tcW w:w="144" w:type="pct"/>
          </w:tcPr>
          <w:p w14:paraId="571DCF97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2DB1B962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45" w:type="pct"/>
            <w:shd w:val="clear" w:color="auto" w:fill="auto"/>
          </w:tcPr>
          <w:p w14:paraId="1621C32A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48DE94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      19 </w:t>
            </w:r>
          </w:p>
        </w:tc>
        <w:tc>
          <w:tcPr>
            <w:tcW w:w="144" w:type="pct"/>
            <w:shd w:val="clear" w:color="auto" w:fill="auto"/>
          </w:tcPr>
          <w:p w14:paraId="0E8F8FB6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8F895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19 </w:t>
            </w:r>
          </w:p>
        </w:tc>
      </w:tr>
      <w:tr w:rsidR="00F07A96" w:rsidRPr="001A5159" w14:paraId="3C7C0A20" w14:textId="77777777" w:rsidTr="00032DF9">
        <w:tc>
          <w:tcPr>
            <w:tcW w:w="1828" w:type="pct"/>
            <w:shd w:val="clear" w:color="auto" w:fill="auto"/>
          </w:tcPr>
          <w:p w14:paraId="156CB6BA" w14:textId="77777777" w:rsidR="00F07A96" w:rsidRPr="001A5159" w:rsidRDefault="00F07A96" w:rsidP="00032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06AABB04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539D4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28,675 </w:t>
            </w:r>
          </w:p>
        </w:tc>
        <w:tc>
          <w:tcPr>
            <w:tcW w:w="144" w:type="pct"/>
          </w:tcPr>
          <w:p w14:paraId="35186EC1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055DBBCE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27,820</w:t>
            </w:r>
          </w:p>
        </w:tc>
        <w:tc>
          <w:tcPr>
            <w:tcW w:w="145" w:type="pct"/>
            <w:shd w:val="clear" w:color="auto" w:fill="auto"/>
          </w:tcPr>
          <w:p w14:paraId="77FA9191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AF6FAB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12,315</w:t>
            </w:r>
          </w:p>
        </w:tc>
        <w:tc>
          <w:tcPr>
            <w:tcW w:w="144" w:type="pct"/>
            <w:shd w:val="clear" w:color="auto" w:fill="auto"/>
          </w:tcPr>
          <w:p w14:paraId="7F5BE708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3BB1E0A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8,459 </w:t>
            </w:r>
          </w:p>
        </w:tc>
      </w:tr>
      <w:tr w:rsidR="00F07A96" w:rsidRPr="001A5159" w14:paraId="5A7126BE" w14:textId="77777777" w:rsidTr="00032DF9">
        <w:tc>
          <w:tcPr>
            <w:tcW w:w="1828" w:type="pct"/>
            <w:shd w:val="clear" w:color="auto" w:fill="auto"/>
          </w:tcPr>
          <w:p w14:paraId="7D9D32B5" w14:textId="77777777" w:rsidR="00F07A96" w:rsidRPr="001A5159" w:rsidRDefault="00F07A96" w:rsidP="00032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37" w:type="pct"/>
          </w:tcPr>
          <w:p w14:paraId="12AF35BB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ACF0AB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99B0A2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(244)</w:t>
            </w:r>
          </w:p>
        </w:tc>
        <w:tc>
          <w:tcPr>
            <w:tcW w:w="144" w:type="pct"/>
          </w:tcPr>
          <w:p w14:paraId="0A19E888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1EFA6D4B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(233)</w:t>
            </w:r>
          </w:p>
        </w:tc>
        <w:tc>
          <w:tcPr>
            <w:tcW w:w="145" w:type="pct"/>
            <w:shd w:val="clear" w:color="auto" w:fill="auto"/>
          </w:tcPr>
          <w:p w14:paraId="083F9F74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D4EA61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       (19)</w:t>
            </w:r>
          </w:p>
        </w:tc>
        <w:tc>
          <w:tcPr>
            <w:tcW w:w="144" w:type="pct"/>
            <w:shd w:val="clear" w:color="auto" w:fill="auto"/>
          </w:tcPr>
          <w:p w14:paraId="0230386D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14F05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F07A96" w:rsidRPr="001A5159" w14:paraId="21B77C97" w14:textId="77777777" w:rsidTr="00032DF9">
        <w:tc>
          <w:tcPr>
            <w:tcW w:w="1828" w:type="pct"/>
            <w:shd w:val="clear" w:color="auto" w:fill="auto"/>
          </w:tcPr>
          <w:p w14:paraId="41E83325" w14:textId="77777777" w:rsidR="00F07A96" w:rsidRPr="001A5159" w:rsidRDefault="00F07A96" w:rsidP="00032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7" w:type="pct"/>
          </w:tcPr>
          <w:p w14:paraId="03FEF068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65970B7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47,369</w:t>
            </w:r>
          </w:p>
        </w:tc>
        <w:tc>
          <w:tcPr>
            <w:tcW w:w="144" w:type="pct"/>
          </w:tcPr>
          <w:p w14:paraId="1045F965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77D5428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45,254</w:t>
            </w:r>
          </w:p>
        </w:tc>
        <w:tc>
          <w:tcPr>
            <w:tcW w:w="145" w:type="pct"/>
            <w:shd w:val="clear" w:color="auto" w:fill="auto"/>
          </w:tcPr>
          <w:p w14:paraId="4E1272C6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4C9F384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33,105 </w:t>
            </w:r>
          </w:p>
        </w:tc>
        <w:tc>
          <w:tcPr>
            <w:tcW w:w="144" w:type="pct"/>
            <w:shd w:val="clear" w:color="auto" w:fill="auto"/>
          </w:tcPr>
          <w:p w14:paraId="428FE3C6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1EE16" w14:textId="77777777" w:rsidR="00F07A96" w:rsidRPr="001A5159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30,450</w:t>
            </w:r>
          </w:p>
        </w:tc>
      </w:tr>
    </w:tbl>
    <w:p w14:paraId="55EE7396" w14:textId="77777777" w:rsidR="00F07A96" w:rsidRPr="001A5159" w:rsidRDefault="00F07A9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A1353F2" w14:textId="33445633" w:rsidR="00170DD7" w:rsidRPr="001A5159" w:rsidRDefault="003F772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1A5159">
        <w:rPr>
          <w:rFonts w:asciiTheme="majorBidi" w:hAnsiTheme="majorBidi" w:cstheme="majorBidi" w:hint="cs"/>
          <w:sz w:val="30"/>
          <w:szCs w:val="30"/>
          <w:cs/>
        </w:rPr>
        <w:t>โ</w:t>
      </w:r>
      <w:r w:rsidR="00E66ED8" w:rsidRPr="001A5159">
        <w:rPr>
          <w:rFonts w:asciiTheme="majorBidi" w:hAnsiTheme="majorBidi" w:cstheme="majorBidi"/>
          <w:sz w:val="30"/>
          <w:szCs w:val="30"/>
          <w:cs/>
          <w:lang w:val="th-TH"/>
        </w:rPr>
        <w:t>ดยปกติระยะเวลาการให้สินเชื่อแก่ลูกค้าของ</w:t>
      </w:r>
      <w:r w:rsidR="00E66ED8" w:rsidRPr="001A5159">
        <w:rPr>
          <w:rFonts w:asciiTheme="majorBidi" w:hAnsiTheme="majorBidi" w:cstheme="majorBidi"/>
          <w:sz w:val="30"/>
          <w:szCs w:val="30"/>
          <w:cs/>
        </w:rPr>
        <w:t>กลุ่ม</w:t>
      </w:r>
      <w:r w:rsidR="00E66ED8" w:rsidRPr="001A5159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E66ED8" w:rsidRPr="001A5159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813D79" w:rsidRPr="001A5159">
        <w:rPr>
          <w:rFonts w:asciiTheme="majorBidi" w:hAnsiTheme="majorBidi" w:cstheme="majorBidi"/>
          <w:sz w:val="30"/>
          <w:szCs w:val="30"/>
        </w:rPr>
        <w:t>7</w:t>
      </w:r>
      <w:r w:rsidR="00E66ED8"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6ED8" w:rsidRPr="001A5159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813D79" w:rsidRPr="001A5159">
        <w:rPr>
          <w:rFonts w:asciiTheme="majorBidi" w:hAnsiTheme="majorBidi" w:cstheme="majorBidi"/>
          <w:sz w:val="30"/>
          <w:szCs w:val="30"/>
        </w:rPr>
        <w:t>135</w:t>
      </w:r>
      <w:r w:rsidR="00E66ED8" w:rsidRPr="001A515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3C29BE27" w14:textId="596C00C1" w:rsidR="00781F32" w:rsidRPr="001A5159" w:rsidRDefault="0078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A04D3F4" w14:textId="77777777" w:rsidR="001C1D68" w:rsidRPr="001A5159" w:rsidRDefault="001C1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1A51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F504ADE" w14:textId="2B3637BB" w:rsidR="00DF71B1" w:rsidRPr="001A5159" w:rsidRDefault="00DF71B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</w:t>
      </w:r>
      <w:r w:rsidR="00BB06DE"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t>ย่อย</w:t>
      </w:r>
      <w:r w:rsidR="004762B8" w:rsidRPr="001A515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82185" w:rsidRPr="001A5159">
        <w:rPr>
          <w:rFonts w:asciiTheme="majorBidi" w:hAnsiTheme="majorBidi" w:cstheme="majorBidi"/>
          <w:b/>
          <w:bCs/>
          <w:sz w:val="30"/>
          <w:szCs w:val="30"/>
          <w:cs/>
        </w:rPr>
        <w:t>การร่วมค้า และบริษัทร่วม</w:t>
      </w:r>
    </w:p>
    <w:p w14:paraId="7FDD34D6" w14:textId="77777777" w:rsidR="0005396A" w:rsidRPr="001A5159" w:rsidRDefault="0005396A" w:rsidP="00755A56">
      <w:pPr>
        <w:tabs>
          <w:tab w:val="clear" w:pos="454"/>
          <w:tab w:val="left" w:pos="-3402"/>
          <w:tab w:val="left" w:pos="-3261"/>
          <w:tab w:val="left" w:pos="-311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3"/>
        <w:gridCol w:w="988"/>
        <w:gridCol w:w="1619"/>
        <w:gridCol w:w="270"/>
        <w:gridCol w:w="1348"/>
      </w:tblGrid>
      <w:tr w:rsidR="00AD04C2" w:rsidRPr="001A5159" w14:paraId="20695BCF" w14:textId="77777777" w:rsidTr="00F07A96">
        <w:trPr>
          <w:tblHeader/>
        </w:trPr>
        <w:tc>
          <w:tcPr>
            <w:tcW w:w="2743" w:type="pct"/>
          </w:tcPr>
          <w:p w14:paraId="2D46B71A" w14:textId="77777777" w:rsidR="002856AE" w:rsidRPr="001A5159" w:rsidRDefault="002856AE" w:rsidP="00E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92D60C7" w14:textId="5772E7D2" w:rsidR="00FD5668" w:rsidRPr="001A5159" w:rsidRDefault="002856AE" w:rsidP="00E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8474E" w:rsidRPr="001A51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A51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B6DAD"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8474E"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0B6DAD"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8474E" w:rsidRPr="001A51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575CC"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28" w:type="pct"/>
            <w:vAlign w:val="bottom"/>
          </w:tcPr>
          <w:p w14:paraId="66E74115" w14:textId="25E567A2" w:rsidR="00FD5668" w:rsidRPr="001A5159" w:rsidRDefault="0013383B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65" w:type="pct"/>
            <w:vAlign w:val="bottom"/>
          </w:tcPr>
          <w:p w14:paraId="116796A6" w14:textId="7B3DDEBF" w:rsidR="00FD5668" w:rsidRPr="001A5159" w:rsidRDefault="001C1D68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E0B08F0" w14:textId="77777777" w:rsidR="00FD5668" w:rsidRPr="001A5159" w:rsidRDefault="00FD5668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</w:tcPr>
          <w:p w14:paraId="1862C697" w14:textId="14B358BC" w:rsidR="00FD5668" w:rsidRPr="001A5159" w:rsidRDefault="00FD5668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A46A5C" w:rsidRPr="001A5159">
              <w:rPr>
                <w:b/>
                <w:bCs/>
                <w:sz w:val="30"/>
                <w:szCs w:val="30"/>
              </w:rPr>
              <w:br/>
            </w:r>
            <w:r w:rsidR="004A29F5" w:rsidRPr="001A5159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D04C2" w:rsidRPr="001A5159" w14:paraId="53F77095" w14:textId="77777777" w:rsidTr="00F07A96">
        <w:trPr>
          <w:trHeight w:val="344"/>
          <w:tblHeader/>
        </w:trPr>
        <w:tc>
          <w:tcPr>
            <w:tcW w:w="2743" w:type="pct"/>
          </w:tcPr>
          <w:p w14:paraId="26DD0372" w14:textId="77777777" w:rsidR="00FF725D" w:rsidRPr="001A5159" w:rsidRDefault="00FF725D" w:rsidP="00E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8" w:type="pct"/>
          </w:tcPr>
          <w:p w14:paraId="51D902B3" w14:textId="77777777" w:rsidR="00FF725D" w:rsidRPr="001A5159" w:rsidRDefault="00FF725D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30" w:type="pct"/>
            <w:gridSpan w:val="3"/>
          </w:tcPr>
          <w:p w14:paraId="11E9DE07" w14:textId="689097B3" w:rsidR="00FF725D" w:rsidRPr="001A5159" w:rsidRDefault="00FF725D" w:rsidP="001C1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04C2" w:rsidRPr="001A5159" w14:paraId="765C834E" w14:textId="77777777" w:rsidTr="00F07A96">
        <w:trPr>
          <w:trHeight w:val="344"/>
        </w:trPr>
        <w:tc>
          <w:tcPr>
            <w:tcW w:w="2743" w:type="pct"/>
          </w:tcPr>
          <w:p w14:paraId="04F3DC95" w14:textId="53A36209" w:rsidR="00FF725D" w:rsidRPr="001A5159" w:rsidRDefault="00B00610" w:rsidP="00E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8" w:type="pct"/>
          </w:tcPr>
          <w:p w14:paraId="54ACD0CB" w14:textId="77777777" w:rsidR="00FF725D" w:rsidRPr="001A5159" w:rsidRDefault="00FF725D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</w:tcPr>
          <w:p w14:paraId="2AB1B28D" w14:textId="77777777" w:rsidR="00FF725D" w:rsidRPr="001A5159" w:rsidRDefault="00FF725D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E1BA5E2" w14:textId="77777777" w:rsidR="00FF725D" w:rsidRPr="001A5159" w:rsidRDefault="00FF725D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05B7C711" w14:textId="77777777" w:rsidR="00FF725D" w:rsidRPr="001A5159" w:rsidRDefault="00FF725D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4C2" w:rsidRPr="001A5159" w14:paraId="014BC033" w14:textId="77777777" w:rsidTr="00F07A96">
        <w:trPr>
          <w:trHeight w:val="344"/>
        </w:trPr>
        <w:tc>
          <w:tcPr>
            <w:tcW w:w="2743" w:type="pct"/>
          </w:tcPr>
          <w:p w14:paraId="169604CE" w14:textId="3461706A" w:rsidR="00773364" w:rsidRPr="001A5159" w:rsidRDefault="00773364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bookmarkStart w:id="4" w:name="_Hlk117284706"/>
            <w:r w:rsidRPr="001A5159">
              <w:rPr>
                <w:rFonts w:asciiTheme="majorBidi" w:hAnsiTheme="majorBidi"/>
                <w:sz w:val="30"/>
                <w:szCs w:val="30"/>
                <w:cs/>
              </w:rPr>
              <w:t>เพิ่มทุนใน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โพลีออลส์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28" w:type="pct"/>
          </w:tcPr>
          <w:p w14:paraId="14432197" w14:textId="77777777" w:rsidR="00773364" w:rsidRPr="001A5159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</w:tcPr>
          <w:p w14:paraId="6E6C4DA8" w14:textId="307EC10D" w:rsidR="00773364" w:rsidRPr="001A5159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BEC21E3" w14:textId="77777777" w:rsidR="00773364" w:rsidRPr="001A5159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3CDCE50C" w14:textId="69B35F20" w:rsidR="00773364" w:rsidRPr="001A5159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</w:tr>
      <w:tr w:rsidR="00AD04C2" w:rsidRPr="001A5159" w14:paraId="12C5203D" w14:textId="77777777" w:rsidTr="00F07A96">
        <w:trPr>
          <w:trHeight w:val="344"/>
        </w:trPr>
        <w:tc>
          <w:tcPr>
            <w:tcW w:w="2743" w:type="pct"/>
          </w:tcPr>
          <w:p w14:paraId="42F7D745" w14:textId="1922708C" w:rsidR="00773364" w:rsidRPr="001A5159" w:rsidRDefault="00773364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/>
                <w:sz w:val="30"/>
                <w:szCs w:val="30"/>
                <w:cs/>
              </w:rPr>
              <w:t>เพิ่มทุนในบริษัท จีซี เวนเจอร์ส จำกัด</w:t>
            </w:r>
          </w:p>
        </w:tc>
        <w:tc>
          <w:tcPr>
            <w:tcW w:w="528" w:type="pct"/>
          </w:tcPr>
          <w:p w14:paraId="390A3AAC" w14:textId="77777777" w:rsidR="00773364" w:rsidRPr="001A5159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</w:tcPr>
          <w:p w14:paraId="5879B2B2" w14:textId="108A9B91" w:rsidR="00773364" w:rsidRPr="001A5159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FC94B2D" w14:textId="77777777" w:rsidR="00773364" w:rsidRPr="001A5159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7855E87E" w14:textId="21365867" w:rsidR="00773364" w:rsidRPr="001A5159" w:rsidRDefault="00544086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</w:rPr>
              <w:t>497</w:t>
            </w:r>
          </w:p>
        </w:tc>
      </w:tr>
      <w:tr w:rsidR="00AD04C2" w:rsidRPr="001A5159" w14:paraId="5D19DBD1" w14:textId="77777777" w:rsidTr="00F07A96">
        <w:trPr>
          <w:trHeight w:val="344"/>
        </w:trPr>
        <w:tc>
          <w:tcPr>
            <w:tcW w:w="2743" w:type="pct"/>
          </w:tcPr>
          <w:p w14:paraId="3240958D" w14:textId="74EE48CD" w:rsidR="001C1D68" w:rsidRPr="001A5159" w:rsidRDefault="001C1D68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 xml:space="preserve">เพิ่มทุนใน </w:t>
            </w:r>
            <w:r w:rsidRPr="001A5159">
              <w:rPr>
                <w:rFonts w:asciiTheme="majorBidi" w:hAnsiTheme="majorBidi"/>
                <w:sz w:val="30"/>
                <w:szCs w:val="30"/>
              </w:rPr>
              <w:t>PTTGC America Corporation</w:t>
            </w:r>
          </w:p>
        </w:tc>
        <w:tc>
          <w:tcPr>
            <w:tcW w:w="528" w:type="pct"/>
          </w:tcPr>
          <w:p w14:paraId="72B608CD" w14:textId="77777777" w:rsidR="001C1D68" w:rsidRPr="001A5159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</w:tcPr>
          <w:p w14:paraId="4C7CA4B8" w14:textId="5D90A158" w:rsidR="001C1D68" w:rsidRPr="001A5159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4C8179C" w14:textId="77777777" w:rsidR="001C1D68" w:rsidRPr="001A5159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6B3EA3AC" w14:textId="3B5D393D" w:rsidR="001C1D68" w:rsidRPr="001A5159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50</w:t>
            </w:r>
          </w:p>
        </w:tc>
      </w:tr>
      <w:tr w:rsidR="00AD04C2" w:rsidRPr="001A5159" w14:paraId="5E1434C6" w14:textId="77777777" w:rsidTr="00F07A96">
        <w:trPr>
          <w:trHeight w:val="344"/>
        </w:trPr>
        <w:tc>
          <w:tcPr>
            <w:tcW w:w="2743" w:type="pct"/>
          </w:tcPr>
          <w:p w14:paraId="395373F8" w14:textId="79A4C316" w:rsidR="00773364" w:rsidRPr="001A5159" w:rsidRDefault="00773364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รับคืนเงินลงทุน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t>ใน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โซลูชั่น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ครีเอชั่น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28" w:type="pct"/>
          </w:tcPr>
          <w:p w14:paraId="5194C53D" w14:textId="77777777" w:rsidR="00773364" w:rsidRPr="001A5159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</w:tcPr>
          <w:p w14:paraId="535F8E53" w14:textId="09C0CC1E" w:rsidR="00773364" w:rsidRPr="001A5159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3E3E5D7" w14:textId="77777777" w:rsidR="00773364" w:rsidRPr="001A5159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28F51ADC" w14:textId="491A5659" w:rsidR="00773364" w:rsidRPr="001A5159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</w:tr>
      <w:tr w:rsidR="00AD04C2" w:rsidRPr="001A5159" w14:paraId="48CF0372" w14:textId="77777777" w:rsidTr="00F07A96">
        <w:tc>
          <w:tcPr>
            <w:tcW w:w="2743" w:type="pct"/>
          </w:tcPr>
          <w:p w14:paraId="11367D3D" w14:textId="24604842" w:rsidR="00773364" w:rsidRPr="001A5159" w:rsidRDefault="00773364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การเลิกกิจการในบริษัท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ออกซิเรน จำกัด</w:t>
            </w:r>
          </w:p>
        </w:tc>
        <w:tc>
          <w:tcPr>
            <w:tcW w:w="528" w:type="pct"/>
          </w:tcPr>
          <w:p w14:paraId="726F547D" w14:textId="3FFCD9ED" w:rsidR="00773364" w:rsidRPr="001A5159" w:rsidRDefault="00773364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65" w:type="pct"/>
          </w:tcPr>
          <w:p w14:paraId="34093C9E" w14:textId="44635DCF" w:rsidR="00773364" w:rsidRPr="001A5159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16740F4" w14:textId="77777777" w:rsidR="00773364" w:rsidRPr="001A5159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5133BC63" w14:textId="126F70F2" w:rsidR="00773364" w:rsidRPr="001A5159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(7,538)</w:t>
            </w:r>
          </w:p>
        </w:tc>
      </w:tr>
      <w:tr w:rsidR="00AD04C2" w:rsidRPr="001A5159" w14:paraId="41561480" w14:textId="77777777" w:rsidTr="00F07A96">
        <w:tc>
          <w:tcPr>
            <w:tcW w:w="2743" w:type="pct"/>
          </w:tcPr>
          <w:p w14:paraId="783E157D" w14:textId="2BF8DA3C" w:rsidR="00773364" w:rsidRPr="001A5159" w:rsidRDefault="00773364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การเลิกกิจการในบริษัท พีทีที ฟีนอล จำกัด</w:t>
            </w:r>
          </w:p>
        </w:tc>
        <w:tc>
          <w:tcPr>
            <w:tcW w:w="528" w:type="pct"/>
          </w:tcPr>
          <w:p w14:paraId="00CB63F6" w14:textId="7AC78D4C" w:rsidR="00773364" w:rsidRPr="001A5159" w:rsidRDefault="00773364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65" w:type="pct"/>
          </w:tcPr>
          <w:p w14:paraId="15C6781C" w14:textId="3312AFE8" w:rsidR="00773364" w:rsidRPr="001A5159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9FA964C" w14:textId="77777777" w:rsidR="00773364" w:rsidRPr="001A5159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1D64DBEF" w14:textId="584CBADF" w:rsidR="00773364" w:rsidRPr="001A5159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(13,029)</w:t>
            </w:r>
          </w:p>
        </w:tc>
      </w:tr>
      <w:tr w:rsidR="00AD04C2" w:rsidRPr="001A5159" w14:paraId="1DAE4E5B" w14:textId="77777777" w:rsidTr="00F07A96">
        <w:tc>
          <w:tcPr>
            <w:tcW w:w="2743" w:type="pct"/>
          </w:tcPr>
          <w:p w14:paraId="0891F281" w14:textId="652548C7" w:rsidR="001C1D68" w:rsidRPr="001A5159" w:rsidRDefault="001C1D68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ขาดทุนจากการด้อยค่าเงินลงทุนในบริษัท</w:t>
            </w:r>
            <w:r w:rsidRPr="001A515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t>จีซี เวนเจอร์ส จำกัด</w:t>
            </w:r>
          </w:p>
        </w:tc>
        <w:tc>
          <w:tcPr>
            <w:tcW w:w="528" w:type="pct"/>
          </w:tcPr>
          <w:p w14:paraId="62110691" w14:textId="77777777" w:rsidR="001C1D68" w:rsidRPr="001A5159" w:rsidRDefault="001C1D68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65" w:type="pct"/>
          </w:tcPr>
          <w:p w14:paraId="4235E25C" w14:textId="1D876BCE" w:rsidR="001C1D68" w:rsidRPr="001A5159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839BCAA" w14:textId="77777777" w:rsidR="001C1D68" w:rsidRPr="001A5159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4A07860C" w14:textId="17FBA002" w:rsidR="001C1D68" w:rsidRPr="001A5159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</w:tr>
      <w:tr w:rsidR="00AD04C2" w:rsidRPr="001A5159" w14:paraId="5D9FA299" w14:textId="77777777" w:rsidTr="00F07A96">
        <w:tc>
          <w:tcPr>
            <w:tcW w:w="2743" w:type="pct"/>
          </w:tcPr>
          <w:p w14:paraId="1F8987F9" w14:textId="6B5E5122" w:rsidR="00773364" w:rsidRPr="001A5159" w:rsidRDefault="00773364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  <w:r w:rsidR="00EA7C3A" w:rsidRPr="001A5159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ในบริษัท พีทีที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ฟีนอล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28" w:type="pct"/>
          </w:tcPr>
          <w:p w14:paraId="7A322C27" w14:textId="77777777" w:rsidR="00773364" w:rsidRPr="001A5159" w:rsidRDefault="00773364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65" w:type="pct"/>
          </w:tcPr>
          <w:p w14:paraId="71D4C60E" w14:textId="6EF32BB9" w:rsidR="00773364" w:rsidRPr="001A5159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ABF0AE3" w14:textId="77777777" w:rsidR="00773364" w:rsidRPr="001A5159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5E116D6C" w14:textId="12A9D761" w:rsidR="00773364" w:rsidRPr="001A5159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(119)</w:t>
            </w:r>
          </w:p>
        </w:tc>
      </w:tr>
      <w:tr w:rsidR="00AD04C2" w:rsidRPr="001A5159" w14:paraId="4F58B158" w14:textId="77777777" w:rsidTr="00F07A96">
        <w:tc>
          <w:tcPr>
            <w:tcW w:w="2743" w:type="pct"/>
          </w:tcPr>
          <w:p w14:paraId="140E20EA" w14:textId="77777777" w:rsidR="00B00610" w:rsidRPr="001A5159" w:rsidRDefault="00B00610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28" w:type="pct"/>
          </w:tcPr>
          <w:p w14:paraId="7D115C3D" w14:textId="77777777" w:rsidR="00B00610" w:rsidRPr="001A5159" w:rsidRDefault="00B00610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65" w:type="pct"/>
          </w:tcPr>
          <w:p w14:paraId="1E0C88F2" w14:textId="77777777" w:rsidR="00B00610" w:rsidRPr="001A5159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1EE7E42" w14:textId="77777777" w:rsidR="00B00610" w:rsidRPr="001A5159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156E9BB8" w14:textId="77777777" w:rsidR="00B00610" w:rsidRPr="001A5159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4C2" w:rsidRPr="001A5159" w14:paraId="67743516" w14:textId="77777777" w:rsidTr="00F07A96">
        <w:tc>
          <w:tcPr>
            <w:tcW w:w="2743" w:type="pct"/>
          </w:tcPr>
          <w:p w14:paraId="15201030" w14:textId="195E9E50" w:rsidR="00B00610" w:rsidRPr="001A5159" w:rsidRDefault="00B00610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8" w:type="pct"/>
          </w:tcPr>
          <w:p w14:paraId="0A19C840" w14:textId="77777777" w:rsidR="00B00610" w:rsidRPr="001A5159" w:rsidRDefault="00B00610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65" w:type="pct"/>
          </w:tcPr>
          <w:p w14:paraId="1A23E551" w14:textId="77777777" w:rsidR="00B00610" w:rsidRPr="001A5159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E211264" w14:textId="77777777" w:rsidR="00B00610" w:rsidRPr="001A5159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05CB687D" w14:textId="77777777" w:rsidR="00B00610" w:rsidRPr="001A5159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0610" w:rsidRPr="001A5159" w14:paraId="5B789E2F" w14:textId="77777777" w:rsidTr="00F07A96">
        <w:tc>
          <w:tcPr>
            <w:tcW w:w="2743" w:type="pct"/>
          </w:tcPr>
          <w:p w14:paraId="1872956F" w14:textId="10646A72" w:rsidR="00B00610" w:rsidRPr="001A5159" w:rsidRDefault="00B00610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/>
                <w:sz w:val="30"/>
                <w:szCs w:val="30"/>
                <w:cs/>
              </w:rPr>
              <w:t>เพิ่มทุนในบริษัท จีจีซี เคทิส ไบโออินดัสเทรียล จำกัด</w:t>
            </w:r>
          </w:p>
        </w:tc>
        <w:tc>
          <w:tcPr>
            <w:tcW w:w="528" w:type="pct"/>
          </w:tcPr>
          <w:p w14:paraId="7EDB7227" w14:textId="77777777" w:rsidR="00B00610" w:rsidRPr="001A5159" w:rsidRDefault="00B00610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65" w:type="pct"/>
          </w:tcPr>
          <w:p w14:paraId="43B7302A" w14:textId="473AFCB4" w:rsidR="00B00610" w:rsidRPr="001A5159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80</w:t>
            </w:r>
          </w:p>
        </w:tc>
        <w:tc>
          <w:tcPr>
            <w:tcW w:w="144" w:type="pct"/>
          </w:tcPr>
          <w:p w14:paraId="65BF879C" w14:textId="77777777" w:rsidR="00B00610" w:rsidRPr="001A5159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7FC24907" w14:textId="3CFD5DBB" w:rsidR="00B00610" w:rsidRPr="001A5159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4F1FA2C1" w14:textId="55307EA1" w:rsidR="00E575CC" w:rsidRPr="001A5159" w:rsidRDefault="00E575CC">
      <w:pPr>
        <w:rPr>
          <w:rFonts w:asciiTheme="majorBidi" w:hAnsiTheme="majorBidi" w:cstheme="majorBidi"/>
          <w:sz w:val="30"/>
          <w:szCs w:val="30"/>
        </w:rPr>
      </w:pPr>
    </w:p>
    <w:bookmarkEnd w:id="4"/>
    <w:p w14:paraId="320162B7" w14:textId="6DFC7C10" w:rsidR="009C321F" w:rsidRPr="001A5159" w:rsidRDefault="00480562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A51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การเปลี่ยนแปลงของเงินลงทุนในบริษัทย่อย</w:t>
      </w:r>
      <w:r w:rsidR="004F7889" w:rsidRPr="001A51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1EA44934" w14:textId="1F99022B" w:rsidR="00A86810" w:rsidRPr="001A5159" w:rsidRDefault="00A8681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sz w:val="30"/>
          <w:szCs w:val="30"/>
          <w:lang w:val="en-GB"/>
        </w:rPr>
      </w:pPr>
    </w:p>
    <w:p w14:paraId="743BAB22" w14:textId="77777777" w:rsidR="00773364" w:rsidRPr="001A5159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จีซี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โพลีออลส์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03EA4518" w14:textId="183D8C57" w:rsidR="00773364" w:rsidRPr="001A5159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14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กุมภาพันธ์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2566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โพลีออลส์ จำกัด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วิ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สามัญผู้ถือหุ้น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ประจำปี 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ของบริษัทย่อยเมื่อวันที่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14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กุมภาพันธ์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2566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เพื่อดำเนินงานโครงการ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Polyols &amp; PU System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รวม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410.50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ซึ่งบริษัทได้จ่ายชำระเงินค่าหุ้นเต็มจำนวนแล้วในเดือน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กุมภาพันธ์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2566</w:t>
      </w:r>
    </w:p>
    <w:p w14:paraId="0C3D9A6F" w14:textId="325A49F9" w:rsidR="00820E3A" w:rsidRPr="001A5159" w:rsidRDefault="00820E3A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4D696536" w14:textId="71D6F497" w:rsidR="00773364" w:rsidRPr="001A5159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จีซี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เวนเจอร์ส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0118E570" w14:textId="4492A26F" w:rsidR="00773364" w:rsidRPr="001A5159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27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กุมภาพันธ์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2566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เวนเจอร์ส จำกัด ซึ่งเป็นบริษัทย่อย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ได้เรียกชำระค่าหุ้นเพิ่มทุนตามมติที่ประชุมวิสามัญผู้ถือหุ้นประจำปี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2566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ของบริษัทย่อยเมื่อวันที่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26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มกราคม 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เพื่อลงทุนด้าน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Corporate Venture Capital (CVC)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544086" w:rsidRPr="001A5159">
        <w:rPr>
          <w:rFonts w:ascii="Angsana New" w:hAnsi="Angsana New" w:hint="cs"/>
          <w:spacing w:val="-6"/>
          <w:sz w:val="30"/>
          <w:szCs w:val="30"/>
          <w:lang w:val="en-US" w:bidi="th-TH"/>
        </w:rPr>
        <w:t>497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ซึ่งบริษัทได้จ่ายชำระเงินค่าหุ้นเต็มจำนวนแล้วในเดือน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มีนาคม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2566</w:t>
      </w:r>
    </w:p>
    <w:p w14:paraId="64CEF77C" w14:textId="77777777" w:rsidR="00B00610" w:rsidRPr="001A5159" w:rsidRDefault="00B00610" w:rsidP="001C1D68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6FE0FEA8" w14:textId="77777777" w:rsidR="00B00610" w:rsidRPr="001A5159" w:rsidRDefault="00B00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A5159">
        <w:rPr>
          <w:rFonts w:ascii="Angsana New" w:hAnsi="Angsana New"/>
          <w:i/>
          <w:iCs/>
          <w:sz w:val="30"/>
          <w:szCs w:val="30"/>
        </w:rPr>
        <w:br w:type="page"/>
      </w:r>
    </w:p>
    <w:p w14:paraId="0D92D187" w14:textId="48473C4C" w:rsidR="001C1D68" w:rsidRPr="001A5159" w:rsidRDefault="001C1D68" w:rsidP="001C1D68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1A5159">
        <w:rPr>
          <w:rFonts w:ascii="Angsana New" w:hAnsi="Angsana New"/>
          <w:i/>
          <w:iCs/>
          <w:sz w:val="30"/>
          <w:szCs w:val="30"/>
          <w:lang w:val="en-US" w:bidi="th-TH"/>
        </w:rPr>
        <w:t>PTTGC America Corporation</w:t>
      </w:r>
    </w:p>
    <w:p w14:paraId="547CD2AD" w14:textId="77777777" w:rsidR="001C1D68" w:rsidRPr="001A5159" w:rsidRDefault="001C1D68" w:rsidP="001C1D68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เมื่อวันที่ 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12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พฤษภาคม 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2566 PTTGC America Corporation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คณะกรรมการของบริษัทย่อยเมื่อวันที่ 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 xml:space="preserve">9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พฤษภาคม 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2566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เพื่อนำเงินดังกล่าวไปลงทุนในโครงการ 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 xml:space="preserve">US Petrochemical Complex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1.43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ล้านเหรียญสหรัฐอเมริกา หรือเทียบเท่าเป็นเงินบาทจำนวนเงิน 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 xml:space="preserve">49.87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ล้านบาท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ซึ่งบริษัทได้จ่ายชำระเงินค่าหุ้นเต็มจำนวนแล้วในเดือน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พฤษภาคม 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>2566</w:t>
      </w:r>
    </w:p>
    <w:p w14:paraId="5DFC21CA" w14:textId="77777777" w:rsidR="00B00610" w:rsidRPr="001A5159" w:rsidRDefault="00B00610" w:rsidP="001C1D68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cs/>
          <w:lang w:val="en-US" w:bidi="th-TH"/>
        </w:rPr>
      </w:pPr>
    </w:p>
    <w:p w14:paraId="3326A346" w14:textId="77777777" w:rsidR="00773364" w:rsidRPr="001A5159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โซลูชั่น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ครีเอชั่น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3511F6C9" w14:textId="7CE790A9" w:rsidR="00773364" w:rsidRPr="001A5159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เมื่อวันที่ 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23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มกราคม 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ที่ประชุมวิสามัญผู้ถือหุ้นของบริษัท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โซลูชั่น ครีเอชั่น ครีเอชั่น จำกัด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ซึ่งเป็นบริษัทย่อย ได้มีมติอนุมัติการลดทุนจดทะเบียนของบริษัทย่อยและ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คืนเงินลงทุนแก่บริษัทเป็นจำนวนเงิน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31.87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1C1D68"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โดยบริษัทย่อยได้จดทะเบียนลดทุนกับกรมพัฒนาธุรกิจการค้า</w:t>
      </w:r>
      <w:r w:rsidR="001C1D68"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กระทรวงพาณิชย์</w:t>
      </w:r>
      <w:r w:rsidR="001C1D68"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1C1D68"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แล้วเสร็จในวันที่ </w:t>
      </w:r>
      <w:r w:rsidR="001C1D68"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="001C1D68"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เมษายน </w:t>
      </w:r>
      <w:r w:rsidR="001C1D68" w:rsidRPr="001A5159">
        <w:rPr>
          <w:rFonts w:ascii="Angsana New" w:hAnsi="Angsana New"/>
          <w:spacing w:val="-6"/>
          <w:sz w:val="30"/>
          <w:szCs w:val="30"/>
          <w:lang w:val="en-US"/>
        </w:rPr>
        <w:t>2566</w:t>
      </w:r>
    </w:p>
    <w:p w14:paraId="1E2A925E" w14:textId="77777777" w:rsidR="00773364" w:rsidRPr="001A5159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0D354EEB" w14:textId="77777777" w:rsidR="00773364" w:rsidRPr="001A5159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1A515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จีซี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ออกซิเรน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06D25334" w14:textId="73B7DFBF" w:rsidR="00773364" w:rsidRPr="001A5159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31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มีนาคม 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บริษัท</w:t>
      </w:r>
      <w:r w:rsidRPr="001A5159">
        <w:rPr>
          <w:rFonts w:ascii="Angsana New" w:hAnsi="Angsana New" w:hint="cs"/>
          <w:spacing w:val="-6"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จีซี ออกซิเรน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จำกัด ซึ่งเป็นบริษัทย่อย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ได้จดทะเบียนเลิกบริษัทกับกรมพัฒนาธุรกิจการค้า กระทรวงพาณิชย์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และบริษัทย่อยได้คืนเงินลงทุนแก่บริษัทเป็นจำนวนเงิน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7,569.17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 โดยบริษัทรับรู้กำไรจากการคืนเงินลงทุนจำนวน</w:t>
      </w:r>
      <w:r w:rsidRPr="001A5159">
        <w:rPr>
          <w:rFonts w:ascii="Angsana New" w:hAnsi="Angsana New" w:hint="cs"/>
          <w:spacing w:val="-6"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31.27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 ในงบกำไรขาดทุนเฉพาะกิจการ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ทั้งนี้ ณ วันที่</w:t>
      </w:r>
      <w:r w:rsidRPr="001A5159">
        <w:rPr>
          <w:rFonts w:ascii="Angsana New" w:hAnsi="Angsana New" w:hint="cs"/>
          <w:spacing w:val="-6"/>
          <w:sz w:val="30"/>
          <w:szCs w:val="30"/>
          <w:lang w:val="en-US"/>
        </w:rPr>
        <w:t xml:space="preserve"> </w:t>
      </w:r>
      <w:r w:rsidR="004972AA" w:rsidRPr="001A5159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4972AA" w:rsidRPr="001A5159">
        <w:rPr>
          <w:rFonts w:ascii="Angsana New" w:hAnsi="Angsana New"/>
          <w:spacing w:val="-6"/>
          <w:sz w:val="30"/>
          <w:szCs w:val="30"/>
          <w:lang w:val="en-US" w:bidi="th-TH"/>
        </w:rPr>
        <w:t>0</w:t>
      </w:r>
      <w:r w:rsidR="004972AA"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4972AA"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มิถุนายน </w:t>
      </w:r>
      <w:r w:rsidR="004972AA" w:rsidRPr="001A5159">
        <w:rPr>
          <w:rFonts w:ascii="Angsana New" w:hAnsi="Angsana New"/>
          <w:spacing w:val="-6"/>
          <w:sz w:val="30"/>
          <w:szCs w:val="30"/>
          <w:lang w:val="en-US"/>
        </w:rPr>
        <w:t>2566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บริษัทย่อยอยู่ระหว่างการชำระบัญชี </w:t>
      </w:r>
    </w:p>
    <w:p w14:paraId="430CA93A" w14:textId="77777777" w:rsidR="00773364" w:rsidRPr="001A5159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4DCE9867" w14:textId="77777777" w:rsidR="00773364" w:rsidRPr="001A5159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1A515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พีทีที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ฟีนอล</w:t>
      </w:r>
      <w:r w:rsidRPr="001A515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2EB73A98" w14:textId="63AE07C6" w:rsidR="00773364" w:rsidRPr="001A5159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1A5159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1A5159">
        <w:rPr>
          <w:rFonts w:ascii="Angsana New" w:hAnsi="Angsana New"/>
          <w:sz w:val="30"/>
          <w:szCs w:val="30"/>
          <w:lang w:val="en-US"/>
        </w:rPr>
        <w:t xml:space="preserve"> 31 </w:t>
      </w:r>
      <w:r w:rsidRPr="001A5159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มีนาคม </w:t>
      </w:r>
      <w:r w:rsidRPr="001A5159">
        <w:rPr>
          <w:rFonts w:ascii="Angsana New" w:hAnsi="Angsana New"/>
          <w:sz w:val="30"/>
          <w:szCs w:val="30"/>
          <w:lang w:val="en-US"/>
        </w:rPr>
        <w:t xml:space="preserve">2566  </w:t>
      </w:r>
      <w:r w:rsidRPr="001A5159">
        <w:rPr>
          <w:rFonts w:ascii="Angsana New" w:hAnsi="Angsana New"/>
          <w:sz w:val="30"/>
          <w:szCs w:val="30"/>
          <w:cs/>
          <w:lang w:val="en-US" w:bidi="th-TH"/>
        </w:rPr>
        <w:t>บริษัท พีทีที ฟีนอล จำกัด</w:t>
      </w:r>
      <w:r w:rsidRPr="001A5159">
        <w:rPr>
          <w:rFonts w:ascii="Angsana New" w:hAnsi="Angsana New"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/>
          <w:sz w:val="30"/>
          <w:szCs w:val="30"/>
          <w:cs/>
          <w:lang w:val="en-US" w:bidi="th-TH"/>
        </w:rPr>
        <w:t>ซึ่งเป็นบริษัทย่อย</w:t>
      </w:r>
      <w:r w:rsidRPr="001A5159">
        <w:rPr>
          <w:rFonts w:ascii="Angsana New" w:hAnsi="Angsana New"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/>
          <w:sz w:val="30"/>
          <w:szCs w:val="30"/>
          <w:cs/>
          <w:lang w:val="en-US" w:bidi="th-TH"/>
        </w:rPr>
        <w:t>ได้จดทะเบียนเลิกบริษัทกับกรมพัฒนาธุรกิจการค้า กระทรวงพาณิชย์</w:t>
      </w:r>
      <w:r w:rsidRPr="001A5159">
        <w:rPr>
          <w:rFonts w:ascii="Angsana New" w:hAnsi="Angsana New"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/>
          <w:sz w:val="30"/>
          <w:szCs w:val="30"/>
          <w:cs/>
          <w:lang w:val="en-US" w:bidi="th-TH"/>
        </w:rPr>
        <w:t>และบริษัทย่อยได้คืนเงินลงทุนแก่บริษัทเป็นจำนวนเงิน</w:t>
      </w:r>
      <w:r w:rsidRPr="001A5159">
        <w:rPr>
          <w:rFonts w:ascii="Angsana New" w:hAnsi="Angsana New"/>
          <w:sz w:val="30"/>
          <w:szCs w:val="30"/>
          <w:lang w:val="en-US"/>
        </w:rPr>
        <w:t xml:space="preserve"> 13,028.67 </w:t>
      </w:r>
      <w:r w:rsidRPr="001A5159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1A5159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  <w:lang w:val="en-US" w:bidi="th-TH"/>
        </w:rPr>
        <w:t>ทั้งนี้ ณ วันที่</w:t>
      </w:r>
      <w:r w:rsidRPr="001A5159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4972AA" w:rsidRPr="001A5159">
        <w:rPr>
          <w:rFonts w:ascii="Angsana New" w:hAnsi="Angsana New"/>
          <w:sz w:val="30"/>
          <w:szCs w:val="30"/>
          <w:lang w:val="en-US"/>
        </w:rPr>
        <w:t>3</w:t>
      </w:r>
      <w:r w:rsidR="004972AA" w:rsidRPr="001A5159">
        <w:rPr>
          <w:rFonts w:ascii="Angsana New" w:hAnsi="Angsana New"/>
          <w:sz w:val="30"/>
          <w:szCs w:val="30"/>
          <w:lang w:val="en-US" w:bidi="th-TH"/>
        </w:rPr>
        <w:t>0</w:t>
      </w:r>
      <w:r w:rsidR="004972AA" w:rsidRPr="001A5159">
        <w:rPr>
          <w:rFonts w:ascii="Angsana New" w:hAnsi="Angsana New"/>
          <w:sz w:val="30"/>
          <w:szCs w:val="30"/>
          <w:lang w:val="en-US"/>
        </w:rPr>
        <w:t xml:space="preserve"> </w:t>
      </w:r>
      <w:r w:rsidR="004972AA" w:rsidRPr="001A5159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มิถุนายน </w:t>
      </w:r>
      <w:r w:rsidR="004972AA" w:rsidRPr="001A5159">
        <w:rPr>
          <w:rFonts w:ascii="Angsana New" w:hAnsi="Angsana New"/>
          <w:sz w:val="30"/>
          <w:szCs w:val="30"/>
          <w:lang w:val="en-US"/>
        </w:rPr>
        <w:t>2566</w:t>
      </w:r>
      <w:r w:rsidRPr="001A5159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บริษัทย่อยอยู่ระหว่างการชำระบัญชี</w:t>
      </w:r>
    </w:p>
    <w:p w14:paraId="0798DAF6" w14:textId="77777777" w:rsidR="000525CF" w:rsidRPr="001A5159" w:rsidRDefault="000525CF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464FB35C" w14:textId="77777777" w:rsidR="00773364" w:rsidRPr="001A5159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A5159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การด้อยค่าของเงินลงทุนในบริษัทย่อย</w:t>
      </w:r>
    </w:p>
    <w:p w14:paraId="61B57D5E" w14:textId="77777777" w:rsidR="00773364" w:rsidRPr="001A5159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154178F6" w14:textId="77777777" w:rsidR="001C1D68" w:rsidRPr="001A5159" w:rsidRDefault="001C1D68" w:rsidP="001C1D68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จีซี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เวนเจอร์ส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15B04F10" w14:textId="434373DD" w:rsidR="00B00610" w:rsidRPr="001A5159" w:rsidRDefault="001C1D68" w:rsidP="0039348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cs/>
          <w:lang w:val="en-US" w:bidi="th-TH"/>
        </w:rPr>
      </w:pP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ในระหว่างงวดหกเดือนสิ้นสุดวันที่</w:t>
      </w:r>
      <w:r w:rsidRPr="001A5159">
        <w:rPr>
          <w:rFonts w:ascii="Angsana New" w:hAnsi="Angsana New" w:hint="cs"/>
          <w:spacing w:val="-6"/>
          <w:sz w:val="30"/>
          <w:szCs w:val="30"/>
          <w:lang w:val="en-US" w:bidi="th-TH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30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มิถุนายน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>2566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บริษัทรับรู้ผลขาดทุนจากการด้อยค่าของเงินลงทุนใน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เวนเจอร์ส จำกัด ซึ่งเป็นบริษัทย่อย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จำนวนเงิน 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30.92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 ในงบกำไรขาดทุนเฉพาะกิจการ เนื่องจากเงินลงทุนใน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NirvaMed Inc.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เงินลงทุนในสินทรัพย์ทางการเงินที่วัดมูลค่าด้วยมูลค่ายุติธรรมผ่านกำไรหรือขาดทุนของกลุ่มบริษัท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มีมูลค่าที่คาดว่าจะได้รับคืนต่ำกว่ามูลค่าตามบัญชีของเงินลงทุน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ดังกล่าว</w:t>
      </w:r>
    </w:p>
    <w:p w14:paraId="5E422381" w14:textId="77777777" w:rsidR="00393484" w:rsidRPr="001A5159" w:rsidRDefault="0039348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10413D6F" w14:textId="77777777" w:rsidR="00FC286C" w:rsidRPr="001A5159" w:rsidRDefault="00FC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A5159">
        <w:rPr>
          <w:rFonts w:ascii="Angsana New" w:hAnsi="Angsana New"/>
          <w:i/>
          <w:iCs/>
          <w:sz w:val="30"/>
          <w:szCs w:val="30"/>
        </w:rPr>
        <w:br w:type="page"/>
      </w:r>
    </w:p>
    <w:p w14:paraId="7AA0979A" w14:textId="6A245E44" w:rsidR="00773364" w:rsidRPr="001A5159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1A515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พีทีที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ฟีนอล</w:t>
      </w:r>
      <w:r w:rsidRPr="001A515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7DE4DE36" w14:textId="0A146050" w:rsidR="00773364" w:rsidRPr="001A5159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cs/>
          <w:lang w:val="en-US" w:bidi="th-TH"/>
        </w:rPr>
      </w:pP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ในระหว่างงวด</w:t>
      </w:r>
      <w:r w:rsidR="004D2427"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หก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เดือนสิ้นสุด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วันที่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3</w:t>
      </w:r>
      <w:r w:rsidR="004D2427" w:rsidRPr="001A5159"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4D2427"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มิถุนายน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บริษัทรับรู้ผลขาดทุนจากการด้อยค่าของเงินลงทุนใน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พีทีที ฟีนอล จำกัด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จำนวนเงิน </w:t>
      </w:r>
      <w:r w:rsidRPr="001A5159">
        <w:rPr>
          <w:rFonts w:ascii="Angsana New" w:hAnsi="Angsana New"/>
          <w:spacing w:val="-6"/>
          <w:sz w:val="30"/>
          <w:szCs w:val="30"/>
          <w:lang w:val="en-US"/>
        </w:rPr>
        <w:t xml:space="preserve">118.58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 ในงบกำไรขาดทุนเฉพาะกิจการ เนื่องจากเงินลงทุนใน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ย่อย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มีมูลค่าที่คาดว่าจะได้รับคืนต่ำกว่ามูลค่าตามบัญชีของเงินลงทุน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จากการเลิกกิจการในบริษัทย่อย</w:t>
      </w:r>
    </w:p>
    <w:p w14:paraId="627C1089" w14:textId="77777777" w:rsidR="00FC286C" w:rsidRPr="001A5159" w:rsidRDefault="00FC286C" w:rsidP="00B00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i/>
          <w:iCs/>
          <w:sz w:val="30"/>
          <w:szCs w:val="30"/>
        </w:rPr>
      </w:pPr>
    </w:p>
    <w:p w14:paraId="0B92C88C" w14:textId="6FB088C6" w:rsidR="00B00610" w:rsidRPr="001A5159" w:rsidRDefault="00B00610" w:rsidP="00B00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A51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การเปลี่ยนแปลงของเงินลงทุนใน</w:t>
      </w:r>
      <w:r w:rsidRPr="001A51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การร่วมค้า </w:t>
      </w:r>
    </w:p>
    <w:p w14:paraId="75CBB1B9" w14:textId="03AB9169" w:rsidR="00B00610" w:rsidRPr="001A5159" w:rsidRDefault="00B00610" w:rsidP="00B00610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A5159">
        <w:rPr>
          <w:rFonts w:ascii="Angsana New" w:hAnsi="Angsana New"/>
          <w:i/>
          <w:iCs/>
          <w:sz w:val="24"/>
          <w:szCs w:val="24"/>
          <w:cs/>
          <w:lang w:val="en-US"/>
        </w:rPr>
        <w:tab/>
      </w:r>
    </w:p>
    <w:p w14:paraId="226DFB2C" w14:textId="77777777" w:rsidR="00B00610" w:rsidRPr="001A5159" w:rsidRDefault="00B00610" w:rsidP="00B00610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จีจีซี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เคทิส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ไบโออินดัสเทรียล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70498F4A" w14:textId="77777777" w:rsidR="00B00610" w:rsidRPr="001A5159" w:rsidRDefault="00B00610" w:rsidP="00B00610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เมื่อวันที่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21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กุมภาพันธ์ 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2566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</w:t>
      </w:r>
      <w:r w:rsidRPr="001A515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จีจีซี</w:t>
      </w:r>
      <w:r w:rsidRPr="001A515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เคทิส</w:t>
      </w:r>
      <w:r w:rsidRPr="001A515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ไบโออินดัสเทรียล</w:t>
      </w:r>
      <w:r w:rsidRPr="001A515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จำกัด</w:t>
      </w:r>
      <w:r w:rsidRPr="001A515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ซึ่งเป็นบริษัทร่วมค้าทางอ้อมของกลุ่มบริษัท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ได้เรียกชำระค่าหุ้นเพิ่มทุนจากบริษัท</w:t>
      </w:r>
      <w:r w:rsidRPr="001A515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จีจีซี</w:t>
      </w:r>
      <w:r w:rsidRPr="001A515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ไบโอเคมิคอล</w:t>
      </w:r>
      <w:r w:rsidRPr="001A515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จำกัด</w:t>
      </w:r>
      <w:r w:rsidRPr="001A515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ซึ่งเป็นบริษัทย่อยของบริษัท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จำนวน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850,000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หุ้น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มูลค่าหุ้นละ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 xml:space="preserve">5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บาท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และ</w:t>
      </w:r>
      <w:r w:rsidRPr="001A5159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จำนวน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9,500,000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หุ้น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มูลค่าหุ้นละ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 xml:space="preserve">8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บาท เป็นจำนวนเงินรวม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 xml:space="preserve">80.25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ซึ่งบริษัทย่อยได้จ่ายชำระเงินค่าหุ้นเต็มจำนวนแล้วในเดือนเมษายน</w:t>
      </w:r>
      <w:r w:rsidRPr="001A515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1A5159">
        <w:rPr>
          <w:rFonts w:ascii="Angsana New" w:hAnsi="Angsana New"/>
          <w:spacing w:val="-6"/>
          <w:sz w:val="30"/>
          <w:szCs w:val="30"/>
          <w:lang w:val="en-US" w:bidi="th-TH"/>
        </w:rPr>
        <w:t>2566</w:t>
      </w:r>
    </w:p>
    <w:p w14:paraId="1F8A9875" w14:textId="191A5C9A" w:rsidR="001C1D68" w:rsidRPr="001A5159" w:rsidRDefault="001C1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/>
          <w:sz w:val="30"/>
          <w:szCs w:val="30"/>
          <w:cs/>
        </w:rPr>
      </w:pPr>
    </w:p>
    <w:p w14:paraId="74F7F5AE" w14:textId="11770F17" w:rsidR="004F3079" w:rsidRPr="001A5159" w:rsidRDefault="004F3079" w:rsidP="00755A56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hint="cs"/>
          <w:b/>
          <w:bCs/>
          <w:sz w:val="30"/>
          <w:szCs w:val="30"/>
          <w:cs/>
        </w:rPr>
        <w:t>ที่ดิน</w:t>
      </w:r>
      <w:r w:rsidRPr="001A5159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1A5159">
        <w:rPr>
          <w:rFonts w:asciiTheme="majorBidi" w:hAnsiTheme="majorBidi" w:hint="cs"/>
          <w:b/>
          <w:bCs/>
          <w:sz w:val="30"/>
          <w:szCs w:val="30"/>
          <w:cs/>
        </w:rPr>
        <w:t>อาคารและอุปกรณ์</w:t>
      </w:r>
    </w:p>
    <w:p w14:paraId="08266C4A" w14:textId="687BE165" w:rsidR="004C460C" w:rsidRPr="001A5159" w:rsidRDefault="004C460C" w:rsidP="006B7C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351"/>
        <w:gridCol w:w="1346"/>
        <w:gridCol w:w="264"/>
        <w:gridCol w:w="1358"/>
      </w:tblGrid>
      <w:tr w:rsidR="00AD04C2" w:rsidRPr="001A5159" w14:paraId="42E7F22E" w14:textId="77777777" w:rsidTr="000525CF">
        <w:tc>
          <w:tcPr>
            <w:tcW w:w="2647" w:type="pct"/>
            <w:shd w:val="clear" w:color="auto" w:fill="auto"/>
            <w:vAlign w:val="bottom"/>
          </w:tcPr>
          <w:p w14:paraId="176B4099" w14:textId="485AF846" w:rsidR="005941C2" w:rsidRPr="001A5159" w:rsidRDefault="005941C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8474E" w:rsidRPr="001A51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A51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8474E" w:rsidRPr="001A51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8474E" w:rsidRPr="001A51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44086" w:rsidRPr="001A51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36" w:type="pct"/>
            <w:vAlign w:val="bottom"/>
          </w:tcPr>
          <w:p w14:paraId="721B9C31" w14:textId="73319872" w:rsidR="005941C2" w:rsidRPr="001A5159" w:rsidRDefault="005941C2" w:rsidP="0059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3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722F5AFA" w14:textId="79C0BCE5" w:rsidR="005941C2" w:rsidRPr="001A5159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A51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DC23011" w14:textId="77777777" w:rsidR="005941C2" w:rsidRPr="001A5159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69E7483B" w14:textId="77777777" w:rsidR="005941C2" w:rsidRPr="001A5159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DBAD0C5" w14:textId="391AED94" w:rsidR="005941C2" w:rsidRPr="001A5159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D04C2" w:rsidRPr="001A5159" w14:paraId="5C7DDE69" w14:textId="77777777" w:rsidTr="000525CF">
        <w:tc>
          <w:tcPr>
            <w:tcW w:w="2647" w:type="pct"/>
            <w:shd w:val="clear" w:color="auto" w:fill="auto"/>
            <w:vAlign w:val="bottom"/>
          </w:tcPr>
          <w:p w14:paraId="685C9598" w14:textId="77777777" w:rsidR="005941C2" w:rsidRPr="001A5159" w:rsidRDefault="005941C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53ADF3DE" w14:textId="77777777" w:rsidR="005941C2" w:rsidRPr="001A5159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  <w:shd w:val="clear" w:color="auto" w:fill="auto"/>
            <w:vAlign w:val="bottom"/>
          </w:tcPr>
          <w:p w14:paraId="200AE19C" w14:textId="2843FF82" w:rsidR="005941C2" w:rsidRPr="001A5159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04C2" w:rsidRPr="001A5159" w14:paraId="171E9E6F" w14:textId="77777777" w:rsidTr="000525CF">
        <w:tc>
          <w:tcPr>
            <w:tcW w:w="2647" w:type="pct"/>
            <w:shd w:val="clear" w:color="auto" w:fill="auto"/>
          </w:tcPr>
          <w:p w14:paraId="0B099EF5" w14:textId="3887B712" w:rsidR="005941C2" w:rsidRPr="001A5159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การซื้อและการโอนเข้า</w:t>
            </w: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36" w:type="pct"/>
          </w:tcPr>
          <w:p w14:paraId="43D8B558" w14:textId="77777777" w:rsidR="005941C2" w:rsidRPr="001A5159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17E8005E" w14:textId="79478AE9" w:rsidR="005941C2" w:rsidRPr="001A5159" w:rsidRDefault="005A2DA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13,118</w:t>
            </w:r>
          </w:p>
        </w:tc>
        <w:tc>
          <w:tcPr>
            <w:tcW w:w="144" w:type="pct"/>
            <w:shd w:val="clear" w:color="auto" w:fill="auto"/>
          </w:tcPr>
          <w:p w14:paraId="3A62C222" w14:textId="77777777" w:rsidR="005941C2" w:rsidRPr="001A5159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79BE5DBA" w14:textId="2EBC6F36" w:rsidR="005941C2" w:rsidRPr="001A5159" w:rsidRDefault="005A2DA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9,090</w:t>
            </w:r>
          </w:p>
        </w:tc>
      </w:tr>
      <w:tr w:rsidR="00AD04C2" w:rsidRPr="001A5159" w14:paraId="29135A55" w14:textId="77777777" w:rsidTr="000525CF">
        <w:tc>
          <w:tcPr>
            <w:tcW w:w="2647" w:type="pct"/>
            <w:shd w:val="clear" w:color="auto" w:fill="auto"/>
          </w:tcPr>
          <w:p w14:paraId="035D3274" w14:textId="05476228" w:rsidR="005941C2" w:rsidRPr="001A5159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ได้มาจากการรับโอนกิจการ</w:t>
            </w:r>
          </w:p>
        </w:tc>
        <w:tc>
          <w:tcPr>
            <w:tcW w:w="736" w:type="pct"/>
          </w:tcPr>
          <w:p w14:paraId="1F9B8EEA" w14:textId="255172E0" w:rsidR="005941C2" w:rsidRPr="001A5159" w:rsidRDefault="003D5990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33" w:type="pct"/>
            <w:shd w:val="clear" w:color="auto" w:fill="auto"/>
          </w:tcPr>
          <w:p w14:paraId="29654BAE" w14:textId="48A8F2FF" w:rsidR="005941C2" w:rsidRPr="001A5159" w:rsidRDefault="005A2DA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E152D40" w14:textId="77777777" w:rsidR="005941C2" w:rsidRPr="001A5159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7D75BE52" w14:textId="54ED6DAD" w:rsidR="005941C2" w:rsidRPr="001A5159" w:rsidRDefault="005A2DA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30,376</w:t>
            </w:r>
          </w:p>
        </w:tc>
      </w:tr>
      <w:tr w:rsidR="00AD04C2" w:rsidRPr="001A5159" w14:paraId="29F37FF6" w14:textId="77777777" w:rsidTr="000525CF">
        <w:tc>
          <w:tcPr>
            <w:tcW w:w="2647" w:type="pct"/>
            <w:shd w:val="clear" w:color="auto" w:fill="auto"/>
          </w:tcPr>
          <w:p w14:paraId="2F3D07D5" w14:textId="0AFBB6E4" w:rsidR="005941C2" w:rsidRPr="001A5159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การจำหน่ายและการโอนออก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736" w:type="pct"/>
          </w:tcPr>
          <w:p w14:paraId="31ABE921" w14:textId="77777777" w:rsidR="005941C2" w:rsidRPr="001A5159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018BE64F" w14:textId="780C33FF" w:rsidR="005941C2" w:rsidRPr="001A5159" w:rsidRDefault="005A2DA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(8,226)</w:t>
            </w:r>
          </w:p>
        </w:tc>
        <w:tc>
          <w:tcPr>
            <w:tcW w:w="144" w:type="pct"/>
            <w:shd w:val="clear" w:color="auto" w:fill="auto"/>
          </w:tcPr>
          <w:p w14:paraId="6F0F133A" w14:textId="77777777" w:rsidR="005941C2" w:rsidRPr="001A5159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3061908F" w14:textId="04919CA7" w:rsidR="005941C2" w:rsidRPr="001A5159" w:rsidRDefault="005A2DA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(3,828)</w:t>
            </w:r>
          </w:p>
        </w:tc>
      </w:tr>
      <w:tr w:rsidR="005941C2" w:rsidRPr="001A5159" w14:paraId="1ABFA3FD" w14:textId="77777777" w:rsidTr="000525CF">
        <w:tc>
          <w:tcPr>
            <w:tcW w:w="2647" w:type="pct"/>
            <w:shd w:val="clear" w:color="auto" w:fill="auto"/>
          </w:tcPr>
          <w:p w14:paraId="0145C4D8" w14:textId="75A40D29" w:rsidR="005941C2" w:rsidRPr="001A5159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736" w:type="pct"/>
          </w:tcPr>
          <w:p w14:paraId="53A52AA4" w14:textId="77777777" w:rsidR="005941C2" w:rsidRPr="001A5159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58343DCF" w14:textId="1D36FB9B" w:rsidR="005941C2" w:rsidRPr="001A5159" w:rsidRDefault="005A2DA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(10,421)</w:t>
            </w:r>
          </w:p>
        </w:tc>
        <w:tc>
          <w:tcPr>
            <w:tcW w:w="144" w:type="pct"/>
            <w:shd w:val="clear" w:color="auto" w:fill="auto"/>
          </w:tcPr>
          <w:p w14:paraId="67340052" w14:textId="77777777" w:rsidR="005941C2" w:rsidRPr="001A5159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50FD26A0" w14:textId="341E6BDD" w:rsidR="005941C2" w:rsidRPr="001A5159" w:rsidRDefault="005A2DA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(7,219)</w:t>
            </w:r>
          </w:p>
        </w:tc>
      </w:tr>
    </w:tbl>
    <w:p w14:paraId="4CD56578" w14:textId="77777777" w:rsidR="00BC5AB7" w:rsidRPr="001A5159" w:rsidRDefault="00BC5AB7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</w:p>
    <w:p w14:paraId="234501C7" w14:textId="4ED7F293" w:rsidR="00825627" w:rsidRPr="001A5159" w:rsidRDefault="005456B1" w:rsidP="00BE756C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1A5159">
        <w:rPr>
          <w:rFonts w:asciiTheme="majorBidi" w:hAnsiTheme="majorBidi" w:cstheme="majorBidi"/>
          <w:spacing w:val="8"/>
          <w:sz w:val="30"/>
          <w:szCs w:val="30"/>
          <w:cs/>
        </w:rPr>
        <w:t>สำหรับงวด</w:t>
      </w:r>
      <w:r w:rsidR="004D2427" w:rsidRPr="001A5159">
        <w:rPr>
          <w:rFonts w:asciiTheme="majorBidi" w:hAnsiTheme="majorBidi" w:cstheme="majorBidi" w:hint="cs"/>
          <w:spacing w:val="8"/>
          <w:sz w:val="30"/>
          <w:szCs w:val="30"/>
          <w:cs/>
        </w:rPr>
        <w:t>หก</w:t>
      </w:r>
      <w:r w:rsidR="00EB547F" w:rsidRPr="001A5159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เดือนสิ้นสุดวันที่ </w:t>
      </w:r>
      <w:r w:rsidR="000B6DAD" w:rsidRPr="001A5159">
        <w:rPr>
          <w:rFonts w:asciiTheme="majorBidi" w:hAnsiTheme="majorBidi" w:cstheme="majorBidi"/>
          <w:spacing w:val="8"/>
          <w:sz w:val="30"/>
          <w:szCs w:val="30"/>
        </w:rPr>
        <w:t>3</w:t>
      </w:r>
      <w:r w:rsidR="004D2427" w:rsidRPr="001A5159">
        <w:rPr>
          <w:rFonts w:asciiTheme="majorBidi" w:hAnsiTheme="majorBidi" w:cstheme="majorBidi"/>
          <w:spacing w:val="8"/>
          <w:sz w:val="30"/>
          <w:szCs w:val="30"/>
        </w:rPr>
        <w:t>0</w:t>
      </w:r>
      <w:r w:rsidR="000B6DAD" w:rsidRPr="001A5159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4D2427" w:rsidRPr="001A5159">
        <w:rPr>
          <w:rFonts w:asciiTheme="majorBidi" w:hAnsiTheme="majorBidi" w:cstheme="majorBidi" w:hint="cs"/>
          <w:spacing w:val="8"/>
          <w:sz w:val="30"/>
          <w:szCs w:val="30"/>
          <w:cs/>
        </w:rPr>
        <w:t>มิถุนายน</w:t>
      </w:r>
      <w:r w:rsidR="00AA2D97" w:rsidRPr="001A5159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3427CE" w:rsidRPr="001A5159">
        <w:rPr>
          <w:rFonts w:asciiTheme="majorBidi" w:hAnsiTheme="majorBidi" w:cstheme="majorBidi"/>
          <w:spacing w:val="8"/>
          <w:sz w:val="30"/>
          <w:szCs w:val="30"/>
        </w:rPr>
        <w:t>256</w:t>
      </w:r>
      <w:r w:rsidR="00544086" w:rsidRPr="001A5159">
        <w:rPr>
          <w:rFonts w:asciiTheme="majorBidi" w:hAnsiTheme="majorBidi" w:cstheme="majorBidi" w:hint="cs"/>
          <w:spacing w:val="8"/>
          <w:sz w:val="30"/>
          <w:szCs w:val="30"/>
        </w:rPr>
        <w:t>6</w:t>
      </w:r>
      <w:r w:rsidR="00EB547F" w:rsidRPr="001A5159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C751F3" w:rsidRPr="001A5159">
        <w:rPr>
          <w:rFonts w:asciiTheme="majorBidi" w:hAnsiTheme="majorBidi" w:cstheme="majorBidi"/>
          <w:spacing w:val="8"/>
          <w:sz w:val="30"/>
          <w:szCs w:val="30"/>
          <w:cs/>
        </w:rPr>
        <w:t>ต้นทุนการกู้ยืมที่เกี่ยวข้องกับการได้มาซึ่งที่ดินและ</w:t>
      </w:r>
      <w:r w:rsidR="00C751F3" w:rsidRPr="001A5159">
        <w:rPr>
          <w:rFonts w:asciiTheme="majorBidi" w:hAnsiTheme="majorBidi" w:cstheme="majorBidi"/>
          <w:spacing w:val="-2"/>
          <w:sz w:val="30"/>
          <w:szCs w:val="30"/>
          <w:cs/>
        </w:rPr>
        <w:t>การก่อสร้างโรงงานใหม่ได้บันทึกเป็นส่วนหนึ่งของต้นทุนซื้อสินทรัพย์จำนว</w:t>
      </w:r>
      <w:r w:rsidR="00EA245B" w:rsidRPr="001A5159">
        <w:rPr>
          <w:rFonts w:asciiTheme="majorBidi" w:hAnsiTheme="majorBidi" w:cstheme="majorBidi"/>
          <w:spacing w:val="-2"/>
          <w:sz w:val="30"/>
          <w:szCs w:val="30"/>
          <w:cs/>
        </w:rPr>
        <w:t xml:space="preserve">น </w:t>
      </w:r>
      <w:r w:rsidR="005A2DA7" w:rsidRPr="001A5159">
        <w:rPr>
          <w:rFonts w:asciiTheme="majorBidi" w:hAnsiTheme="majorBidi" w:cstheme="majorBidi"/>
          <w:spacing w:val="-2"/>
          <w:sz w:val="30"/>
          <w:szCs w:val="30"/>
        </w:rPr>
        <w:t>61</w:t>
      </w:r>
      <w:r w:rsidR="00A923C6" w:rsidRPr="001A51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751F3" w:rsidRPr="001A5159">
        <w:rPr>
          <w:rFonts w:asciiTheme="majorBidi" w:hAnsiTheme="majorBidi" w:cstheme="majorBidi"/>
          <w:spacing w:val="-2"/>
          <w:sz w:val="30"/>
          <w:szCs w:val="30"/>
          <w:cs/>
        </w:rPr>
        <w:t>ล้านบาท และ</w:t>
      </w:r>
      <w:r w:rsidR="0058655B" w:rsidRPr="001A515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5A2DA7" w:rsidRPr="001A5159">
        <w:rPr>
          <w:rFonts w:asciiTheme="majorBidi" w:hAnsiTheme="majorBidi" w:cstheme="majorBidi"/>
          <w:spacing w:val="-2"/>
          <w:sz w:val="30"/>
          <w:szCs w:val="30"/>
        </w:rPr>
        <w:t>27</w:t>
      </w:r>
      <w:r w:rsidR="00A923C6" w:rsidRPr="001A515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51F3" w:rsidRPr="001A5159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C751F3" w:rsidRPr="001A5159">
        <w:rPr>
          <w:rFonts w:asciiTheme="majorBidi" w:hAnsiTheme="majorBidi" w:cstheme="majorBidi"/>
          <w:spacing w:val="2"/>
          <w:sz w:val="30"/>
          <w:szCs w:val="30"/>
          <w:cs/>
        </w:rPr>
        <w:t>ใน</w:t>
      </w:r>
      <w:r w:rsidR="00D22F20" w:rsidRPr="001A5159">
        <w:rPr>
          <w:rFonts w:asciiTheme="majorBidi" w:hAnsiTheme="majorBidi" w:cstheme="majorBidi"/>
          <w:spacing w:val="2"/>
          <w:sz w:val="30"/>
          <w:szCs w:val="30"/>
        </w:rPr>
        <w:t xml:space="preserve">    </w:t>
      </w:r>
      <w:r w:rsidR="002805E4" w:rsidRPr="001A5159">
        <w:rPr>
          <w:rFonts w:asciiTheme="majorBidi" w:hAnsiTheme="majorBidi" w:cstheme="majorBidi"/>
          <w:spacing w:val="2"/>
          <w:sz w:val="30"/>
          <w:szCs w:val="30"/>
        </w:rPr>
        <w:br/>
      </w:r>
      <w:r w:rsidR="00C751F3" w:rsidRPr="001A5159">
        <w:rPr>
          <w:rFonts w:asciiTheme="majorBidi" w:hAnsiTheme="majorBidi" w:cstheme="majorBidi"/>
          <w:spacing w:val="2"/>
          <w:sz w:val="30"/>
          <w:szCs w:val="30"/>
          <w:cs/>
        </w:rPr>
        <w:t>งบ</w:t>
      </w:r>
      <w:r w:rsidR="000F1BFB" w:rsidRPr="001A5159">
        <w:rPr>
          <w:rFonts w:asciiTheme="majorBidi" w:hAnsiTheme="majorBidi" w:cstheme="majorBidi"/>
          <w:spacing w:val="2"/>
          <w:sz w:val="30"/>
          <w:szCs w:val="30"/>
          <w:cs/>
        </w:rPr>
        <w:t>แสดงฐานะ</w:t>
      </w:r>
      <w:r w:rsidR="00EB547F" w:rsidRPr="001A5159">
        <w:rPr>
          <w:rFonts w:asciiTheme="majorBidi" w:hAnsiTheme="majorBidi" w:cstheme="majorBidi"/>
          <w:spacing w:val="2"/>
          <w:sz w:val="30"/>
          <w:szCs w:val="30"/>
          <w:cs/>
        </w:rPr>
        <w:t>การเงินรวมและงบ</w:t>
      </w:r>
      <w:r w:rsidR="000F1BFB" w:rsidRPr="001A5159">
        <w:rPr>
          <w:rFonts w:asciiTheme="majorBidi" w:hAnsiTheme="majorBidi" w:cstheme="majorBidi"/>
          <w:spacing w:val="2"/>
          <w:sz w:val="30"/>
          <w:szCs w:val="30"/>
          <w:cs/>
        </w:rPr>
        <w:t>แสดงฐานะ</w:t>
      </w:r>
      <w:r w:rsidR="00EB547F" w:rsidRPr="001A5159">
        <w:rPr>
          <w:rFonts w:asciiTheme="majorBidi" w:hAnsiTheme="majorBidi" w:cstheme="majorBidi"/>
          <w:spacing w:val="2"/>
          <w:sz w:val="30"/>
          <w:szCs w:val="30"/>
          <w:cs/>
        </w:rPr>
        <w:t>การเงินเฉพาะกิจการ</w:t>
      </w:r>
      <w:r w:rsidR="008C4922" w:rsidRPr="001A5159">
        <w:rPr>
          <w:rFonts w:asciiTheme="majorBidi" w:hAnsiTheme="majorBidi" w:cstheme="majorBidi"/>
          <w:spacing w:val="2"/>
          <w:sz w:val="30"/>
          <w:szCs w:val="30"/>
          <w:cs/>
        </w:rPr>
        <w:t xml:space="preserve"> ตามลำดับ</w:t>
      </w:r>
      <w:r w:rsidR="00EB547F" w:rsidRPr="001A515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C51E0" w:rsidRPr="001A5159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กลุ่มบริษัทมี</w:t>
      </w:r>
      <w:r w:rsidR="006B331B" w:rsidRPr="001A5159">
        <w:rPr>
          <w:rFonts w:asciiTheme="majorBidi" w:hAnsiTheme="majorBidi" w:cstheme="majorBidi"/>
          <w:spacing w:val="2"/>
          <w:sz w:val="30"/>
          <w:szCs w:val="30"/>
          <w:cs/>
        </w:rPr>
        <w:t>ต้นทุนการกู้ยืม</w:t>
      </w:r>
      <w:r w:rsidR="003C51E0" w:rsidRPr="001A5159">
        <w:rPr>
          <w:rFonts w:asciiTheme="majorBidi" w:hAnsiTheme="majorBidi" w:cstheme="majorBidi"/>
          <w:sz w:val="30"/>
          <w:szCs w:val="30"/>
          <w:cs/>
        </w:rPr>
        <w:t>ใน</w:t>
      </w:r>
      <w:r w:rsidR="006B331B" w:rsidRPr="001A5159">
        <w:rPr>
          <w:rFonts w:asciiTheme="majorBidi" w:hAnsiTheme="majorBidi" w:cstheme="majorBidi"/>
          <w:sz w:val="30"/>
          <w:szCs w:val="30"/>
          <w:cs/>
        </w:rPr>
        <w:t>อัตรา</w:t>
      </w:r>
      <w:r w:rsidR="00EB547F" w:rsidRPr="001A5159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EA245B" w:rsidRPr="001A5159">
        <w:rPr>
          <w:rFonts w:asciiTheme="majorBidi" w:hAnsiTheme="majorBidi" w:cstheme="majorBidi"/>
          <w:sz w:val="30"/>
          <w:szCs w:val="30"/>
        </w:rPr>
        <w:t xml:space="preserve"> </w:t>
      </w:r>
      <w:r w:rsidR="005A2DA7" w:rsidRPr="001A5159">
        <w:rPr>
          <w:rFonts w:asciiTheme="majorBidi" w:hAnsiTheme="majorBidi" w:cstheme="majorBidi"/>
          <w:sz w:val="30"/>
          <w:szCs w:val="30"/>
        </w:rPr>
        <w:t>2.90</w:t>
      </w:r>
      <w:r w:rsidR="00EB547F" w:rsidRPr="001A5159">
        <w:rPr>
          <w:rFonts w:asciiTheme="majorBidi" w:hAnsiTheme="majorBidi" w:cstheme="majorBidi"/>
          <w:sz w:val="30"/>
          <w:szCs w:val="30"/>
        </w:rPr>
        <w:t xml:space="preserve"> </w:t>
      </w:r>
      <w:r w:rsidR="000F1BFB" w:rsidRPr="001A5159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="00EB547F" w:rsidRPr="001A5159">
        <w:rPr>
          <w:rFonts w:asciiTheme="majorBidi" w:hAnsiTheme="majorBidi" w:cstheme="majorBidi"/>
          <w:sz w:val="30"/>
          <w:szCs w:val="30"/>
        </w:rPr>
        <w:t xml:space="preserve"> </w:t>
      </w:r>
      <w:r w:rsidR="005A2DA7" w:rsidRPr="001A5159">
        <w:rPr>
          <w:rFonts w:asciiTheme="majorBidi" w:hAnsiTheme="majorBidi" w:cstheme="majorBidi"/>
          <w:sz w:val="30"/>
          <w:szCs w:val="30"/>
        </w:rPr>
        <w:t>5.00</w:t>
      </w:r>
      <w:r w:rsidR="00A13FF4" w:rsidRPr="001A5159">
        <w:rPr>
          <w:rFonts w:asciiTheme="majorBidi" w:hAnsiTheme="majorBidi" w:cstheme="majorBidi"/>
          <w:sz w:val="30"/>
          <w:szCs w:val="30"/>
        </w:rPr>
        <w:t xml:space="preserve"> </w:t>
      </w:r>
      <w:r w:rsidR="00AD39AB" w:rsidRPr="001A5159">
        <w:rPr>
          <w:rFonts w:asciiTheme="majorBidi" w:hAnsiTheme="majorBidi" w:cstheme="majorBidi"/>
          <w:sz w:val="30"/>
          <w:szCs w:val="30"/>
          <w:cs/>
        </w:rPr>
        <w:t>ต่อปี</w:t>
      </w:r>
      <w:r w:rsidR="003C51E0" w:rsidRPr="001A5159">
        <w:rPr>
          <w:rFonts w:asciiTheme="majorBidi" w:hAnsiTheme="majorBidi" w:cstheme="majorBidi"/>
          <w:sz w:val="30"/>
          <w:szCs w:val="30"/>
          <w:cs/>
        </w:rPr>
        <w:t>ซึ่งได้</w:t>
      </w:r>
      <w:r w:rsidR="00EB547F" w:rsidRPr="001A5159">
        <w:rPr>
          <w:rFonts w:asciiTheme="majorBidi" w:hAnsiTheme="majorBidi" w:cstheme="majorBidi"/>
          <w:sz w:val="30"/>
          <w:szCs w:val="30"/>
          <w:cs/>
        </w:rPr>
        <w:t>รวม</w:t>
      </w:r>
      <w:r w:rsidR="00AC6249" w:rsidRPr="001A5159">
        <w:rPr>
          <w:rFonts w:asciiTheme="majorBidi" w:hAnsiTheme="majorBidi" w:cstheme="majorBidi"/>
          <w:sz w:val="30"/>
          <w:szCs w:val="30"/>
          <w:cs/>
        </w:rPr>
        <w:t>เ</w:t>
      </w:r>
      <w:r w:rsidR="00EB547F" w:rsidRPr="001A5159">
        <w:rPr>
          <w:rFonts w:asciiTheme="majorBidi" w:hAnsiTheme="majorBidi" w:cstheme="majorBidi"/>
          <w:sz w:val="30"/>
          <w:szCs w:val="30"/>
          <w:cs/>
        </w:rPr>
        <w:t>ป็นราคาทุนของสินทรัพย์</w:t>
      </w:r>
      <w:r w:rsidR="00EB547F" w:rsidRPr="001A5159">
        <w:rPr>
          <w:rFonts w:asciiTheme="majorBidi" w:hAnsiTheme="majorBidi" w:cstheme="majorBidi"/>
          <w:sz w:val="30"/>
          <w:szCs w:val="30"/>
        </w:rPr>
        <w:t xml:space="preserve"> </w:t>
      </w:r>
    </w:p>
    <w:p w14:paraId="0AFAAA43" w14:textId="7201C08E" w:rsidR="00A6773C" w:rsidRPr="001A5159" w:rsidRDefault="00A6773C" w:rsidP="00BE756C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4845053E" w14:textId="0C017382" w:rsidR="00D9413C" w:rsidRPr="001A5159" w:rsidRDefault="00D9413C" w:rsidP="00D9413C">
      <w:pPr>
        <w:tabs>
          <w:tab w:val="clear" w:pos="680"/>
        </w:tabs>
        <w:spacing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1A5159">
        <w:rPr>
          <w:rFonts w:ascii="Angsana New" w:hAnsi="Angsana New" w:hint="cs"/>
          <w:sz w:val="30"/>
          <w:szCs w:val="30"/>
          <w:cs/>
        </w:rPr>
        <w:t xml:space="preserve">ในระหว่างงวดหกเดือนสิ้นสุดวันที่ </w:t>
      </w:r>
      <w:r w:rsidRPr="001A5159">
        <w:rPr>
          <w:rFonts w:ascii="Angsana New" w:hAnsi="Angsana New" w:hint="cs"/>
          <w:sz w:val="30"/>
          <w:szCs w:val="30"/>
        </w:rPr>
        <w:t>30</w:t>
      </w:r>
      <w:r w:rsidRPr="001A5159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1A5159">
        <w:rPr>
          <w:rFonts w:ascii="Angsana New" w:hAnsi="Angsana New" w:hint="cs"/>
          <w:sz w:val="30"/>
          <w:szCs w:val="30"/>
        </w:rPr>
        <w:t>2566</w:t>
      </w:r>
      <w:r w:rsidRPr="001A5159">
        <w:rPr>
          <w:rFonts w:ascii="Angsana New" w:hAnsi="Angsana New" w:hint="cs"/>
          <w:sz w:val="30"/>
          <w:szCs w:val="30"/>
          <w:cs/>
        </w:rPr>
        <w:t xml:space="preserve"> กลุ่มบริษัทได้จำหน่ายที่ดิน อาคารและอุปกรณ์ในราคาตามบัญชีสุทธิจำนวน </w:t>
      </w:r>
      <w:r w:rsidR="00B063AD" w:rsidRPr="001A5159">
        <w:rPr>
          <w:rFonts w:ascii="Angsana New" w:hAnsi="Angsana New"/>
          <w:sz w:val="30"/>
          <w:szCs w:val="30"/>
        </w:rPr>
        <w:t>2,453</w:t>
      </w:r>
      <w:r w:rsidRPr="001A5159">
        <w:rPr>
          <w:rFonts w:ascii="Angsana New" w:hAnsi="Angsana New" w:hint="cs"/>
          <w:sz w:val="30"/>
          <w:szCs w:val="30"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 xml:space="preserve">ล้านบาท ซึ่งเป็นการขายและเช่ากลับคืน โดยกลุ่มบริษัทรับรู้กำไรจากรายการดังกล่าวสุทธิจำนวน </w:t>
      </w:r>
      <w:r w:rsidR="005A2DA7" w:rsidRPr="001A5159">
        <w:rPr>
          <w:rFonts w:ascii="Angsana New" w:hAnsi="Angsana New"/>
          <w:sz w:val="30"/>
          <w:szCs w:val="30"/>
        </w:rPr>
        <w:t>499</w:t>
      </w:r>
      <w:r w:rsidRPr="001A5159">
        <w:rPr>
          <w:rFonts w:ascii="Angsana New" w:hAnsi="Angsana New" w:hint="cs"/>
          <w:sz w:val="30"/>
          <w:szCs w:val="30"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</w:rPr>
        <w:t>ล้านบาทเป็นรายได้อื่นในงบกำไรขาดทุนรวม</w:t>
      </w:r>
    </w:p>
    <w:p w14:paraId="1A917661" w14:textId="77777777" w:rsidR="00B00610" w:rsidRPr="001A5159" w:rsidRDefault="00B0061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427C5801" w14:textId="235F501F" w:rsidR="006215D5" w:rsidRPr="001A5159" w:rsidRDefault="006215D5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A5159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60E7B014" w14:textId="77777777" w:rsidR="00D22F20" w:rsidRPr="001A5159" w:rsidRDefault="00D22F20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2"/>
          <w:sz w:val="24"/>
          <w:szCs w:val="24"/>
        </w:rPr>
      </w:pPr>
    </w:p>
    <w:p w14:paraId="52AC9BF5" w14:textId="65670578" w:rsidR="001C790E" w:rsidRPr="001A5159" w:rsidRDefault="00CA495D" w:rsidP="00263128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1A5159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4D2427" w:rsidRPr="001A5159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0B6DAD" w:rsidRPr="001A515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D2427" w:rsidRPr="001A5159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="00952A68" w:rsidRPr="001A515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427CE" w:rsidRPr="001A5159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E575CC" w:rsidRPr="001A5159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1A515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7E7A4A" w:rsidRPr="001A5159">
        <w:rPr>
          <w:rFonts w:asciiTheme="majorBidi" w:hAnsiTheme="majorBidi" w:cstheme="majorBidi"/>
          <w:spacing w:val="2"/>
          <w:sz w:val="30"/>
          <w:szCs w:val="30"/>
          <w:cs/>
        </w:rPr>
        <w:t>มูลค่าตามบัญชี</w:t>
      </w:r>
      <w:r w:rsidR="007E7A4A" w:rsidRPr="001A5159">
        <w:rPr>
          <w:rFonts w:asciiTheme="majorBidi" w:hAnsiTheme="majorBidi" w:cstheme="majorBidi" w:hint="cs"/>
          <w:spacing w:val="2"/>
          <w:sz w:val="30"/>
          <w:szCs w:val="30"/>
          <w:cs/>
        </w:rPr>
        <w:t>ของที่ดิน อาคารและอุปกรณ์ของกลุ่มบริษัท</w:t>
      </w:r>
      <w:r w:rsidRPr="001A5159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จำนวน </w:t>
      </w:r>
      <w:r w:rsidR="005A2DA7" w:rsidRPr="001A5159">
        <w:rPr>
          <w:rFonts w:asciiTheme="majorBidi" w:hAnsiTheme="majorBidi" w:cstheme="majorBidi"/>
          <w:spacing w:val="2"/>
          <w:sz w:val="30"/>
          <w:szCs w:val="30"/>
        </w:rPr>
        <w:t>9,152</w:t>
      </w:r>
      <w:r w:rsidR="00A923C6" w:rsidRPr="001A515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1A5159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="00095DED" w:rsidRPr="001A5159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1A5159">
        <w:rPr>
          <w:rFonts w:asciiTheme="majorBidi" w:hAnsiTheme="majorBidi" w:cstheme="majorBidi"/>
          <w:spacing w:val="-4"/>
          <w:sz w:val="30"/>
          <w:szCs w:val="30"/>
          <w:cs/>
        </w:rPr>
        <w:t>ได้จดทะเบียนเพื่อเป็นหลักประกันเงินกู้ยืม</w:t>
      </w:r>
      <w:r w:rsidR="007B781F" w:rsidRPr="001A5159">
        <w:rPr>
          <w:rFonts w:asciiTheme="majorBidi" w:hAnsiTheme="majorBidi" w:cstheme="majorBidi"/>
          <w:spacing w:val="-4"/>
          <w:sz w:val="30"/>
          <w:szCs w:val="30"/>
          <w:cs/>
        </w:rPr>
        <w:t>กับสถาบันการเงิน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F5C0E" w:rsidRPr="001A5159">
        <w:rPr>
          <w:rFonts w:asciiTheme="majorBidi" w:hAnsiTheme="majorBidi" w:hint="cs"/>
          <w:spacing w:val="-4"/>
          <w:sz w:val="30"/>
          <w:szCs w:val="30"/>
          <w:cs/>
        </w:rPr>
        <w:t>นอกจากนี้เงินฝากของบริษัทย่อยบางแห่งในบัญชีเงินฝากธนาคารก็เป็นส่วนหนึ่งของหลักประกันเงินกู้ยืมกับสถาบันการเงิน</w:t>
      </w:r>
      <w:r w:rsidR="00B83702" w:rsidRPr="001A515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82185" w:rsidRPr="001A515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อย่างไรก็ตาม </w:t>
      </w:r>
      <w:r w:rsidR="00DF5C0E" w:rsidRPr="001A5159">
        <w:rPr>
          <w:rFonts w:asciiTheme="majorBidi" w:hAnsiTheme="majorBidi" w:cstheme="majorBidi" w:hint="cs"/>
          <w:spacing w:val="4"/>
          <w:sz w:val="30"/>
          <w:szCs w:val="30"/>
          <w:cs/>
        </w:rPr>
        <w:t>บัญชี</w:t>
      </w:r>
      <w:r w:rsidR="00F82185" w:rsidRPr="001A5159">
        <w:rPr>
          <w:rFonts w:asciiTheme="majorBidi" w:hAnsiTheme="majorBidi" w:cstheme="majorBidi" w:hint="cs"/>
          <w:spacing w:val="4"/>
          <w:sz w:val="30"/>
          <w:szCs w:val="30"/>
          <w:cs/>
        </w:rPr>
        <w:t>เงินฝากธนาคารที่ได้วางไว้เป็นหลักประกันดังกล่าวสามารถเบิกถอนตามวัตถุประสงค์และเงื่อนไขที่ระบุไว้ในสัญญาเงินกู้เพื่อใช้เป็นเงินทุนหมุนเวียนในการดำเนินธุรกิจตามปกติของบริษัทย่อยดังกล่าว</w:t>
      </w:r>
    </w:p>
    <w:p w14:paraId="55FA5968" w14:textId="77777777" w:rsidR="00FC286C" w:rsidRPr="001A5159" w:rsidRDefault="00FC286C" w:rsidP="003D5990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14:paraId="463108A2" w14:textId="245E6FF9" w:rsidR="003D5990" w:rsidRPr="001A5159" w:rsidRDefault="003D5990" w:rsidP="003D5990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A5159">
        <w:rPr>
          <w:rFonts w:asciiTheme="majorBidi" w:hAnsiTheme="majorBidi" w:hint="cs"/>
          <w:i/>
          <w:iCs/>
          <w:sz w:val="30"/>
          <w:szCs w:val="30"/>
          <w:cs/>
        </w:rPr>
        <w:t>เหตุการณ์ขัดข้องการเตรียมดำเนินการโครงการคลังสินค้าของบริษัทย่อย</w:t>
      </w:r>
    </w:p>
    <w:p w14:paraId="62251B1F" w14:textId="77777777" w:rsidR="003D5990" w:rsidRPr="001A5159" w:rsidRDefault="003D5990" w:rsidP="003D5990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4"/>
          <w:szCs w:val="24"/>
        </w:rPr>
      </w:pPr>
    </w:p>
    <w:p w14:paraId="7BD5F861" w14:textId="46A2288B" w:rsidR="000E19EE" w:rsidRPr="001A5159" w:rsidRDefault="003D5990" w:rsidP="003D4210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  <w:r w:rsidRPr="001A5159">
        <w:rPr>
          <w:rFonts w:asciiTheme="majorBidi" w:hAnsiTheme="majorBidi" w:hint="cs"/>
          <w:sz w:val="30"/>
          <w:szCs w:val="30"/>
          <w:cs/>
        </w:rPr>
        <w:t xml:space="preserve">ในเดือนสิงหาคม </w:t>
      </w:r>
      <w:r w:rsidRPr="001A5159">
        <w:rPr>
          <w:rFonts w:asciiTheme="majorBidi" w:hAnsiTheme="majorBidi"/>
          <w:sz w:val="30"/>
          <w:szCs w:val="30"/>
        </w:rPr>
        <w:t xml:space="preserve">2565 </w:t>
      </w:r>
      <w:r w:rsidRPr="001A5159">
        <w:rPr>
          <w:rFonts w:asciiTheme="majorBidi" w:hAnsiTheme="majorBidi" w:hint="cs"/>
          <w:sz w:val="30"/>
          <w:szCs w:val="30"/>
          <w:cs/>
        </w:rPr>
        <w:t>บริษัทย่อยแห่งหนึ่งมีเหตุการณ์ขัดข้องเกี่ยวกับการเตรียมดำเนินการโครงการคลังสินค้าของบริษัทย่อย</w:t>
      </w:r>
      <w:r w:rsidRPr="001A5159">
        <w:rPr>
          <w:rFonts w:asciiTheme="majorBidi" w:hAnsi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</w:rPr>
        <w:t>โดยโครงการดังกล่าวอยู่ในระหว่างการเตรียมการดำเนินการเชิงพาณิชย์</w:t>
      </w:r>
      <w:r w:rsidRPr="001A5159">
        <w:rPr>
          <w:rFonts w:asciiTheme="majorBidi" w:hAnsi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</w:rPr>
        <w:t>ส่งผลให้เกิดความเสียหายต่อการเตรียมการในการดำเนินการโครงการดังกล่าว</w:t>
      </w:r>
      <w:r w:rsidRPr="001A5159">
        <w:rPr>
          <w:rFonts w:asciiTheme="majorBidi" w:hAnsi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</w:rPr>
        <w:t>และส่งผลให้สินค้าผลิตภัณฑ์เม็ดพลาสติกโพลิเมอร์ของบริษัทบางส่วนได้รับความเสียหาย</w:t>
      </w:r>
      <w:r w:rsidRPr="001A5159">
        <w:rPr>
          <w:rFonts w:asciiTheme="majorBidi" w:hAnsiTheme="majorBidi"/>
          <w:sz w:val="30"/>
          <w:szCs w:val="30"/>
          <w:cs/>
        </w:rPr>
        <w:t xml:space="preserve"> </w:t>
      </w:r>
      <w:r w:rsidR="000E7A43" w:rsidRPr="001A5159">
        <w:rPr>
          <w:rFonts w:asciiTheme="majorBidi" w:hAnsiTheme="majorBidi"/>
          <w:sz w:val="30"/>
          <w:szCs w:val="30"/>
          <w:cs/>
        </w:rPr>
        <w:t xml:space="preserve">ทั้งนี้ บริษัทได้รับรู้การปรับลดมูลค่าสำหรับค่าความเสียหายที่เกี่ยวข้องกับสินค้าของบริษัท และบริษัทย่อยได้รับรู้ประมาณการหนี้สินที่เกี่ยวข้องกับค่าใช้จ่ายในการกอบกู้คลังสินค้าจากความเสียหายดังกล่าวแล้วในปี </w:t>
      </w:r>
      <w:r w:rsidR="00544086" w:rsidRPr="001A5159">
        <w:rPr>
          <w:rFonts w:asciiTheme="majorBidi" w:hAnsiTheme="majorBidi"/>
          <w:sz w:val="30"/>
          <w:szCs w:val="30"/>
        </w:rPr>
        <w:t>2565</w:t>
      </w:r>
      <w:r w:rsidR="000E7A43" w:rsidRPr="001A5159">
        <w:rPr>
          <w:rFonts w:asciiTheme="majorBidi" w:hAnsiTheme="majorBidi"/>
          <w:sz w:val="30"/>
          <w:szCs w:val="30"/>
          <w:cs/>
        </w:rPr>
        <w:t xml:space="preserve"> ณ วันที่ </w:t>
      </w:r>
      <w:r w:rsidR="004D2427" w:rsidRPr="001A5159">
        <w:rPr>
          <w:rFonts w:asciiTheme="majorBidi" w:hAnsiTheme="majorBidi"/>
          <w:sz w:val="30"/>
          <w:szCs w:val="30"/>
        </w:rPr>
        <w:t xml:space="preserve">30 </w:t>
      </w:r>
      <w:r w:rsidR="004D2427" w:rsidRPr="001A5159">
        <w:rPr>
          <w:rFonts w:asciiTheme="majorBidi" w:hAnsiTheme="majorBidi" w:hint="cs"/>
          <w:sz w:val="30"/>
          <w:szCs w:val="30"/>
          <w:cs/>
        </w:rPr>
        <w:t>มิถุนายน</w:t>
      </w:r>
      <w:r w:rsidR="000E7A43" w:rsidRPr="001A5159">
        <w:rPr>
          <w:rFonts w:asciiTheme="majorBidi" w:hAnsiTheme="majorBidi"/>
          <w:sz w:val="30"/>
          <w:szCs w:val="30"/>
          <w:cs/>
        </w:rPr>
        <w:t xml:space="preserve"> </w:t>
      </w:r>
      <w:r w:rsidR="00544086" w:rsidRPr="001A5159">
        <w:rPr>
          <w:rFonts w:asciiTheme="majorBidi" w:hAnsiTheme="majorBidi"/>
          <w:sz w:val="30"/>
          <w:szCs w:val="30"/>
        </w:rPr>
        <w:t>2566</w:t>
      </w:r>
      <w:r w:rsidR="000E7A43" w:rsidRPr="001A5159">
        <w:rPr>
          <w:rFonts w:asciiTheme="majorBidi" w:hAnsiTheme="majorBidi"/>
          <w:sz w:val="30"/>
          <w:szCs w:val="30"/>
          <w:cs/>
        </w:rPr>
        <w:t xml:space="preserve"> ประมาณการหนี้สินดังกล่าวคงเหลือจำนวน </w:t>
      </w:r>
      <w:r w:rsidR="00B46B82" w:rsidRPr="001A5159">
        <w:rPr>
          <w:rFonts w:asciiTheme="majorBidi" w:hAnsiTheme="majorBidi"/>
          <w:sz w:val="30"/>
          <w:szCs w:val="30"/>
        </w:rPr>
        <w:t>5</w:t>
      </w:r>
      <w:r w:rsidR="00C669B2" w:rsidRPr="001A5159">
        <w:rPr>
          <w:rFonts w:asciiTheme="majorBidi" w:hAnsiTheme="majorBidi"/>
          <w:sz w:val="30"/>
          <w:szCs w:val="30"/>
        </w:rPr>
        <w:t>2</w:t>
      </w:r>
      <w:r w:rsidR="000E7A43" w:rsidRPr="001A5159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443D95" w:rsidRPr="001A5159">
        <w:rPr>
          <w:rFonts w:asciiTheme="majorBidi" w:hAnsiTheme="majorBidi" w:hint="cs"/>
          <w:sz w:val="30"/>
          <w:szCs w:val="30"/>
          <w:cs/>
        </w:rPr>
        <w:t xml:space="preserve"> </w:t>
      </w:r>
      <w:r w:rsidR="001D6F2E" w:rsidRPr="001A5159">
        <w:rPr>
          <w:rFonts w:asciiTheme="majorBidi" w:hAnsiTheme="majorBidi" w:hint="cs"/>
          <w:sz w:val="30"/>
          <w:szCs w:val="30"/>
          <w:cs/>
        </w:rPr>
        <w:t xml:space="preserve">           </w:t>
      </w:r>
      <w:r w:rsidR="00BE57EB" w:rsidRPr="001A5159">
        <w:rPr>
          <w:rFonts w:asciiTheme="majorBidi" w:hAnsiTheme="majorBidi" w:hint="cs"/>
          <w:sz w:val="30"/>
          <w:szCs w:val="30"/>
          <w:cs/>
        </w:rPr>
        <w:t>และ</w:t>
      </w:r>
      <w:r w:rsidR="00443D95" w:rsidRPr="001A5159">
        <w:rPr>
          <w:rFonts w:asciiTheme="majorBidi" w:hAnsiTheme="majorBidi" w:hint="cs"/>
          <w:sz w:val="30"/>
          <w:szCs w:val="30"/>
          <w:cs/>
        </w:rPr>
        <w:t>สินค้า</w:t>
      </w:r>
      <w:r w:rsidR="00BE57EB" w:rsidRPr="001A5159">
        <w:rPr>
          <w:rFonts w:asciiTheme="majorBidi" w:hAnsiTheme="majorBidi" w:hint="cs"/>
          <w:sz w:val="30"/>
          <w:szCs w:val="30"/>
          <w:cs/>
        </w:rPr>
        <w:t>ผลิตภัณฑ์เม็ดพลาสติกโพลิเมอร์ของบริษัทส่วนใหญ่</w:t>
      </w:r>
      <w:r w:rsidR="001D6F2E" w:rsidRPr="001A5159">
        <w:rPr>
          <w:rFonts w:asciiTheme="majorBidi" w:hAnsiTheme="majorBidi" w:hint="cs"/>
          <w:sz w:val="30"/>
          <w:szCs w:val="30"/>
          <w:cs/>
        </w:rPr>
        <w:t>ที่อยู่ในคลังสินค้าดังกล่าว</w:t>
      </w:r>
      <w:r w:rsidR="00BE57EB" w:rsidRPr="001A5159">
        <w:rPr>
          <w:rFonts w:asciiTheme="majorBidi" w:hAnsiTheme="majorBidi" w:hint="cs"/>
          <w:sz w:val="30"/>
          <w:szCs w:val="30"/>
          <w:cs/>
        </w:rPr>
        <w:t>ได้ถูก</w:t>
      </w:r>
      <w:r w:rsidR="001D6F2E" w:rsidRPr="001A5159">
        <w:rPr>
          <w:rFonts w:asciiTheme="majorBidi" w:hAnsiTheme="majorBidi" w:hint="cs"/>
          <w:sz w:val="30"/>
          <w:szCs w:val="30"/>
          <w:cs/>
        </w:rPr>
        <w:t>นำออกจำหน่ายไป</w:t>
      </w:r>
      <w:r w:rsidR="00BE57EB" w:rsidRPr="001A5159">
        <w:rPr>
          <w:rFonts w:asciiTheme="majorBidi" w:hAnsiTheme="majorBidi" w:hint="cs"/>
          <w:sz w:val="30"/>
          <w:szCs w:val="30"/>
          <w:cs/>
        </w:rPr>
        <w:t>ในระหว่าง</w:t>
      </w:r>
      <w:r w:rsidR="001D6F2E" w:rsidRPr="001A5159">
        <w:rPr>
          <w:rFonts w:asciiTheme="majorBidi" w:hAnsiTheme="majorBidi" w:hint="cs"/>
          <w:sz w:val="30"/>
          <w:szCs w:val="30"/>
          <w:cs/>
        </w:rPr>
        <w:t>งวด</w:t>
      </w:r>
      <w:r w:rsidR="000E7A43" w:rsidRPr="001A5159">
        <w:rPr>
          <w:rFonts w:asciiTheme="majorBidi" w:hAnsiTheme="majorBidi"/>
          <w:sz w:val="30"/>
          <w:szCs w:val="30"/>
          <w:cs/>
        </w:rPr>
        <w:t xml:space="preserve"> ปัจจุบันบริษัทอยู่ระหว่างการประเมินถึงผลกระทบที่เกี่ยวข้อง รวมถึงความรับผิดชอบของผู้ที่เกี่ยวข้องและการพิจารณาจ่ายชดเชยความเสียหายจากผู้รับประกันภัย </w:t>
      </w:r>
    </w:p>
    <w:p w14:paraId="386B4635" w14:textId="77777777" w:rsidR="000525CF" w:rsidRPr="001A5159" w:rsidRDefault="000525CF" w:rsidP="003D5990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24"/>
          <w:szCs w:val="24"/>
        </w:rPr>
      </w:pPr>
    </w:p>
    <w:p w14:paraId="1FA14E76" w14:textId="092046B9" w:rsidR="006C4F7A" w:rsidRPr="001A5159" w:rsidRDefault="007B59AE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2774094D" w14:textId="77777777" w:rsidR="007B59AE" w:rsidRPr="001A5159" w:rsidRDefault="007B59AE" w:rsidP="007B59AE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683915D7" w14:textId="50D07BD1" w:rsidR="007B59AE" w:rsidRPr="001A5159" w:rsidRDefault="007B59AE" w:rsidP="007B59AE">
      <w:pPr>
        <w:tabs>
          <w:tab w:val="left" w:pos="207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A5159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หุ้นกู้</w:t>
      </w:r>
    </w:p>
    <w:p w14:paraId="00DA7009" w14:textId="2B488BF9" w:rsidR="00C22142" w:rsidRPr="001A5159" w:rsidRDefault="00C22142" w:rsidP="00755A5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62" w:right="-14"/>
        <w:jc w:val="thaiDistribute"/>
        <w:rPr>
          <w:rFonts w:asciiTheme="majorBidi" w:hAnsiTheme="majorBidi"/>
          <w:sz w:val="24"/>
          <w:szCs w:val="24"/>
          <w:lang w:val="en-US" w:bidi="th-TH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7"/>
        <w:gridCol w:w="239"/>
        <w:gridCol w:w="1382"/>
      </w:tblGrid>
      <w:tr w:rsidR="00AD04C2" w:rsidRPr="001A5159" w14:paraId="7861AD51" w14:textId="77777777" w:rsidTr="00BD49EE">
        <w:trPr>
          <w:tblHeader/>
        </w:trPr>
        <w:tc>
          <w:tcPr>
            <w:tcW w:w="3383" w:type="pct"/>
            <w:vAlign w:val="bottom"/>
          </w:tcPr>
          <w:p w14:paraId="23E67181" w14:textId="7D1C652E" w:rsidR="00C22142" w:rsidRPr="001A5159" w:rsidRDefault="00E740DC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D2427"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575CC"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D2427"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E575CC"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D2427"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44086"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34" w:type="pct"/>
            <w:vAlign w:val="bottom"/>
          </w:tcPr>
          <w:p w14:paraId="4D1D7C25" w14:textId="53A7E0BC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7F308535" w14:textId="77777777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</w:tcPr>
          <w:p w14:paraId="0373466E" w14:textId="3AB6DC62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BD49EE"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D04C2" w:rsidRPr="001A5159" w14:paraId="39E1EC89" w14:textId="77777777" w:rsidTr="00BD49EE">
        <w:trPr>
          <w:tblHeader/>
        </w:trPr>
        <w:tc>
          <w:tcPr>
            <w:tcW w:w="3383" w:type="pct"/>
          </w:tcPr>
          <w:p w14:paraId="667EDDD2" w14:textId="77777777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</w:tcPr>
          <w:p w14:paraId="4895E794" w14:textId="3E64F078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A51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1A515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D04C2" w:rsidRPr="001A5159" w14:paraId="59D54F56" w14:textId="77777777" w:rsidTr="00BD49EE">
        <w:tc>
          <w:tcPr>
            <w:tcW w:w="3383" w:type="pct"/>
          </w:tcPr>
          <w:p w14:paraId="6E1D1524" w14:textId="77777777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A515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34" w:type="pct"/>
            <w:vAlign w:val="bottom"/>
          </w:tcPr>
          <w:p w14:paraId="697DCCE3" w14:textId="53C4C963" w:rsidR="00C22142" w:rsidRPr="001A5159" w:rsidRDefault="0031159E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176,974</w:t>
            </w:r>
          </w:p>
        </w:tc>
        <w:tc>
          <w:tcPr>
            <w:tcW w:w="130" w:type="pct"/>
          </w:tcPr>
          <w:p w14:paraId="1A29FEF4" w14:textId="77777777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58268BFD" w14:textId="213CF9E0" w:rsidR="00C22142" w:rsidRPr="001A5159" w:rsidRDefault="0031159E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89,930</w:t>
            </w:r>
          </w:p>
        </w:tc>
      </w:tr>
      <w:tr w:rsidR="00AD04C2" w:rsidRPr="001A5159" w14:paraId="5FB7D7E1" w14:textId="77777777" w:rsidTr="00BD49EE">
        <w:tc>
          <w:tcPr>
            <w:tcW w:w="3383" w:type="pct"/>
          </w:tcPr>
          <w:p w14:paraId="650C422A" w14:textId="0973A6C0" w:rsidR="003D5990" w:rsidRPr="001A5159" w:rsidRDefault="003D5990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ซื้อคืนหุ้นกู้</w:t>
            </w:r>
          </w:p>
        </w:tc>
        <w:tc>
          <w:tcPr>
            <w:tcW w:w="734" w:type="pct"/>
            <w:vAlign w:val="bottom"/>
          </w:tcPr>
          <w:p w14:paraId="22533A00" w14:textId="4D781ABE" w:rsidR="003D5990" w:rsidRPr="001A5159" w:rsidRDefault="0080336C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(4,445)</w:t>
            </w:r>
          </w:p>
        </w:tc>
        <w:tc>
          <w:tcPr>
            <w:tcW w:w="130" w:type="pct"/>
          </w:tcPr>
          <w:p w14:paraId="6DE4C553" w14:textId="77777777" w:rsidR="003D5990" w:rsidRPr="001A5159" w:rsidRDefault="003D5990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7C72EB3F" w14:textId="227DACA6" w:rsidR="003D5990" w:rsidRPr="001A5159" w:rsidRDefault="0080336C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04C2" w:rsidRPr="001A5159" w14:paraId="24C39229" w14:textId="77777777" w:rsidTr="00BD49EE">
        <w:tc>
          <w:tcPr>
            <w:tcW w:w="3383" w:type="pct"/>
          </w:tcPr>
          <w:p w14:paraId="0391E509" w14:textId="3A97FA9B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</w:t>
            </w:r>
            <w:r w:rsidR="00E95FB3" w:rsidRPr="001A5159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="00E95FB3" w:rsidRPr="001A5159">
              <w:rPr>
                <w:rFonts w:ascii="Angsana New" w:hAnsi="Angsana New" w:hint="cs"/>
                <w:sz w:val="30"/>
                <w:szCs w:val="30"/>
                <w:cs/>
              </w:rPr>
              <w:t>ด้วย</w:t>
            </w:r>
            <w:r w:rsidR="00E95FB3" w:rsidRPr="001A5159">
              <w:rPr>
                <w:rFonts w:ascii="Angsana New" w:hAnsi="Angsana New"/>
                <w:sz w:val="30"/>
                <w:szCs w:val="30"/>
                <w:cs/>
              </w:rPr>
              <w:t>วิธีอัตราดอกเบี้ยที่แท้จริง</w:t>
            </w:r>
          </w:p>
        </w:tc>
        <w:tc>
          <w:tcPr>
            <w:tcW w:w="734" w:type="pct"/>
            <w:vAlign w:val="bottom"/>
          </w:tcPr>
          <w:p w14:paraId="5DEE959B" w14:textId="035BFB9D" w:rsidR="00C22142" w:rsidRPr="001A5159" w:rsidRDefault="0080336C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30" w:type="pct"/>
          </w:tcPr>
          <w:p w14:paraId="24EE4808" w14:textId="77777777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644E23E2" w14:textId="4A552177" w:rsidR="00C22142" w:rsidRPr="001A5159" w:rsidRDefault="0080336C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D04C2" w:rsidRPr="001A5159" w14:paraId="75E637A2" w14:textId="77777777" w:rsidTr="00BD49EE">
        <w:tc>
          <w:tcPr>
            <w:tcW w:w="3383" w:type="pct"/>
          </w:tcPr>
          <w:p w14:paraId="4EF3C5D9" w14:textId="11ADE2C4" w:rsidR="000F4C78" w:rsidRPr="001A5159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734" w:type="pct"/>
            <w:vAlign w:val="bottom"/>
          </w:tcPr>
          <w:p w14:paraId="78F9FAAF" w14:textId="7B2B0204" w:rsidR="000F4C78" w:rsidRPr="001A5159" w:rsidRDefault="0080336C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2,399</w:t>
            </w:r>
          </w:p>
        </w:tc>
        <w:tc>
          <w:tcPr>
            <w:tcW w:w="130" w:type="pct"/>
          </w:tcPr>
          <w:p w14:paraId="2912F826" w14:textId="77777777" w:rsidR="000F4C78" w:rsidRPr="001A5159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57C684EC" w14:textId="3EF19ECF" w:rsidR="000F4C78" w:rsidRPr="001A5159" w:rsidRDefault="0080336C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2142" w:rsidRPr="001A5159" w14:paraId="34579E89" w14:textId="77777777" w:rsidTr="00BD49EE">
        <w:tc>
          <w:tcPr>
            <w:tcW w:w="3383" w:type="pct"/>
          </w:tcPr>
          <w:p w14:paraId="579C64A6" w14:textId="040D650F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2427" w:rsidRPr="001A51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D2427"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4D2427" w:rsidRPr="001A5159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7DF2F" w14:textId="4E3D589F" w:rsidR="00C22142" w:rsidRPr="001A5159" w:rsidRDefault="0080336C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175,019</w:t>
            </w:r>
          </w:p>
        </w:tc>
        <w:tc>
          <w:tcPr>
            <w:tcW w:w="130" w:type="pct"/>
          </w:tcPr>
          <w:p w14:paraId="503A0150" w14:textId="77777777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141D6" w14:textId="513C9AAA" w:rsidR="00C22142" w:rsidRPr="001A5159" w:rsidRDefault="0080336C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89,937</w:t>
            </w:r>
          </w:p>
        </w:tc>
      </w:tr>
    </w:tbl>
    <w:p w14:paraId="557D4D0C" w14:textId="77777777" w:rsidR="001D6F2E" w:rsidRPr="001A5159" w:rsidRDefault="001D6F2E" w:rsidP="00EC368C">
      <w:pPr>
        <w:pStyle w:val="block"/>
        <w:spacing w:after="0" w:line="36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</w:p>
    <w:p w14:paraId="636F908C" w14:textId="46986C3B" w:rsidR="003D5990" w:rsidRPr="001A5159" w:rsidRDefault="003D5990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  <w:r w:rsidRPr="001A5159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>การซื้อคืนและยกเลิกหุ้นกู้</w:t>
      </w:r>
    </w:p>
    <w:p w14:paraId="607CFF8E" w14:textId="77777777" w:rsidR="007061C9" w:rsidRPr="001A5159" w:rsidRDefault="007061C9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  <w:lang w:bidi="th-TH"/>
        </w:rPr>
      </w:pPr>
    </w:p>
    <w:p w14:paraId="72CC6788" w14:textId="4F6AFF71" w:rsidR="007061C9" w:rsidRPr="001A5159" w:rsidRDefault="007061C9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</w:pPr>
      <w:r w:rsidRPr="001A5159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 xml:space="preserve">ในระหว่างงวดหกเดือนสิ้นสุดวันที่ </w:t>
      </w:r>
      <w:r w:rsidRPr="001A5159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 xml:space="preserve">30 </w:t>
      </w:r>
      <w:r w:rsidRPr="001A5159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val="en-US" w:bidi="th-TH"/>
        </w:rPr>
        <w:t xml:space="preserve">มิถุนายน </w:t>
      </w:r>
      <w:r w:rsidRPr="001A5159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2566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lang w:bidi="th-TH"/>
        </w:rPr>
        <w:t xml:space="preserve">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บริษัท จีซี ศูนย์บริหารเงิน จำกัด (“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 xml:space="preserve">GCTC”)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 xml:space="preserve">ซึ่งเป็นบริษัทย่อยของบริษัท ได้ดำเนินการซื้อคืนและยกเลิกหุ้นกู้บางส่วนเป็นจำนวนเงินทั้งสิ้น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>100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lang w:bidi="th-TH"/>
        </w:rPr>
        <w:t xml:space="preserve">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 xml:space="preserve">ล้านเหรียญสหรัฐอเมริกา                       ในตลาดซื้อขายรองของหุ้นกู้ที่ไม่มีหลักประกันและไม่ด้อยสิทธิ ซึ่งได้ออกและเสนอขายให้กับนักลงทุน และสถาบันต่างประเทศในเดือนมีนาคม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>2565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 xml:space="preserve"> จำนวน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>1,000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lang w:bidi="th-TH"/>
        </w:rPr>
        <w:t xml:space="preserve">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 xml:space="preserve">ล้านเหรียญสหรัฐอเมริกา อายุ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>10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lang w:bidi="th-TH"/>
        </w:rPr>
        <w:t xml:space="preserve">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 xml:space="preserve">ปี อัตราดอกเบี้ยคงที่ร้อยละ                    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>4.40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lang w:bidi="th-TH"/>
        </w:rPr>
        <w:t xml:space="preserve">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 xml:space="preserve">ต่อปี ส่งผลให้ ณ วันที่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>30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lang w:bidi="th-TH"/>
        </w:rPr>
        <w:t xml:space="preserve">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 xml:space="preserve">มิถุนายน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 xml:space="preserve">2566 GCTC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 xml:space="preserve">มีมูลค่าหุ้นกู้เหรียญสหรัฐอเมริกา ที่จะครบกำหนดในปี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>2575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lang w:bidi="th-TH"/>
        </w:rPr>
        <w:t xml:space="preserve">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 xml:space="preserve">คงเหลือทั้งสิ้นจำนวน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>900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lang w:bidi="th-TH"/>
        </w:rPr>
        <w:t xml:space="preserve">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</w:p>
    <w:p w14:paraId="56D674E1" w14:textId="77777777" w:rsidR="007061C9" w:rsidRPr="001A5159" w:rsidRDefault="007061C9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4"/>
          <w:sz w:val="30"/>
          <w:szCs w:val="30"/>
          <w:shd w:val="clear" w:color="auto" w:fill="FFFFFF"/>
        </w:rPr>
      </w:pPr>
    </w:p>
    <w:p w14:paraId="26ACD36E" w14:textId="12076CA8" w:rsidR="007061C9" w:rsidRPr="001A5159" w:rsidRDefault="007061C9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</w:pP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นอกจากนี้ ในระหว่าง</w:t>
      </w:r>
      <w:r w:rsidRPr="001A5159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 xml:space="preserve">งวดสามเดือนสิ้นสุดวันที่ </w:t>
      </w:r>
      <w:r w:rsidRPr="001A5159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 xml:space="preserve">30 </w:t>
      </w:r>
      <w:r w:rsidRPr="001A5159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val="en-US" w:bidi="th-TH"/>
        </w:rPr>
        <w:t xml:space="preserve">มิถุนายน </w:t>
      </w:r>
      <w:r w:rsidRPr="001A5159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2566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 xml:space="preserve"> GCTC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 xml:space="preserve">ยังได้ดำเนินการซื้อคืนและยกเลิกหุ้นกู้บางส่วนเป็นจำนวนเงินทั้งสิ้น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 xml:space="preserve">30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 xml:space="preserve">ล้านเหรียญสหรัฐอเมริกา ในตลาดซื้อขายรองของหุ้นกู้ที่ไม่มีหลักประกันและ                   ไม่ด้อยสิทธิ ซึ่งได้ออกและเสนอขายให้กับนักลงทุน และสถาบันต่างประเทศในเดือนมีนาคม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 xml:space="preserve">2565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 xml:space="preserve">จำนวน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 xml:space="preserve">300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 xml:space="preserve">                  ล้านเหรียญสหรัฐอเมริกา อายุ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 xml:space="preserve">30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 xml:space="preserve">ปี อัตราดอกเบี้ยคงที่ร้อยละ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 xml:space="preserve">5.20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 xml:space="preserve">ต่อปี ส่งผลให้ ณ วันที่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 xml:space="preserve">30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 xml:space="preserve">มิถุนายน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 xml:space="preserve">2566 GCTC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 xml:space="preserve">มีมูลค่าหุ้นกู้เหรียญสหรัฐอเมริกา ที่จะครบกำหนดในปี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>25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lang w:val="en-US" w:bidi="th-TH"/>
        </w:rPr>
        <w:t>9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 xml:space="preserve">5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 xml:space="preserve">คงเหลือทั้งสิ้นจำนวน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</w:rPr>
        <w:t xml:space="preserve">270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</w:p>
    <w:p w14:paraId="124D4ABF" w14:textId="77777777" w:rsidR="00F35553" w:rsidRPr="001A5159" w:rsidRDefault="00F35553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</w:p>
    <w:p w14:paraId="77BE9D39" w14:textId="7DC4D547" w:rsidR="00897AD1" w:rsidRPr="001A5159" w:rsidRDefault="007B59AE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  <w:r w:rsidRPr="001A5159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>เงินกู้ยืมระยะยาวกับสถาบันการเงิน</w:t>
      </w:r>
    </w:p>
    <w:p w14:paraId="033706CC" w14:textId="77777777" w:rsidR="007061C9" w:rsidRPr="001A5159" w:rsidRDefault="007061C9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  <w:lang w:val="en-US" w:bidi="th-TH"/>
        </w:rPr>
      </w:pPr>
    </w:p>
    <w:p w14:paraId="1ECC18C7" w14:textId="166E61F4" w:rsidR="005905AF" w:rsidRPr="001A5159" w:rsidRDefault="006070CA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shd w:val="clear" w:color="auto" w:fill="FFFFFF"/>
          <w:lang w:bidi="th-TH"/>
        </w:rPr>
      </w:pPr>
      <w:bookmarkStart w:id="5" w:name="_Hlk117261247"/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เมื่อวันที่</w:t>
      </w:r>
      <w:r w:rsidRPr="001A5159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1A5159"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>27</w:t>
      </w:r>
      <w:r w:rsidRPr="001A5159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มกราคม</w:t>
      </w:r>
      <w:r w:rsidRPr="001A5159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1A5159"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>2566</w:t>
      </w:r>
      <w:r w:rsidRPr="001A5159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val="en-US" w:bidi="th-TH"/>
        </w:rPr>
        <w:t>บริษัทย่อ</w:t>
      </w:r>
      <w:r w:rsidR="00EC368C"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val="en-US" w:bidi="th-TH"/>
        </w:rPr>
        <w:t>ย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ได้ลงนามในสัญญาเงินกู้ยืมประเภทไม่มีหลักประกันจากสถาบันการเงินแห่งหนึ่งสำหรับวงเงินกู้ยืมจำนวน</w:t>
      </w:r>
      <w:r w:rsidRPr="001A5159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1A5159"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>100</w:t>
      </w:r>
      <w:r w:rsidR="009F0A0D" w:rsidRPr="001A5159"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 xml:space="preserve">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1A5159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เงินกู้ยืมดังกล่าวคิดอัตราดอกเบี้ย</w:t>
      </w:r>
      <w:r w:rsidRPr="001A5159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1A5159">
        <w:rPr>
          <w:rFonts w:asciiTheme="majorBidi" w:hAnsiTheme="majorBidi" w:cstheme="majorBidi"/>
          <w:spacing w:val="-4"/>
          <w:sz w:val="30"/>
          <w:szCs w:val="30"/>
          <w:shd w:val="clear" w:color="auto" w:fill="FFFFFF"/>
          <w:lang w:bidi="th-TH"/>
        </w:rPr>
        <w:t xml:space="preserve">SOFR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บวกอัตราส่วนเพิ่ม</w:t>
      </w:r>
      <w:r w:rsidRPr="001A5159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โดยมีกำหนดทยอยชำระคืน</w:t>
      </w:r>
      <w:r w:rsidRPr="001A5159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และหมดอายุเมื่อครบ</w:t>
      </w:r>
      <w:r w:rsidRPr="001A5159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1A5159"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>7</w:t>
      </w:r>
      <w:r w:rsidRPr="001A5159"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  <w:t xml:space="preserve"> </w:t>
      </w:r>
      <w:r w:rsidRPr="001A5159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ปีนับจากวันลงนามสัญญาเงินกู้</w:t>
      </w:r>
    </w:p>
    <w:p w14:paraId="7373E681" w14:textId="77777777" w:rsidR="00EC368C" w:rsidRPr="001A5159" w:rsidRDefault="00EC368C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spacing w:val="-4"/>
          <w:sz w:val="24"/>
          <w:szCs w:val="24"/>
          <w:shd w:val="clear" w:color="auto" w:fill="FFFFFF"/>
          <w:lang w:bidi="th-TH"/>
        </w:rPr>
      </w:pPr>
    </w:p>
    <w:p w14:paraId="17D987A4" w14:textId="77777777" w:rsidR="00C17D66" w:rsidRPr="001A5159" w:rsidRDefault="00C17D66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spacing w:val="-4"/>
          <w:sz w:val="24"/>
          <w:szCs w:val="24"/>
          <w:shd w:val="clear" w:color="auto" w:fill="FFFFFF"/>
          <w:lang w:bidi="th-TH"/>
        </w:rPr>
      </w:pPr>
    </w:p>
    <w:p w14:paraId="30EB5FCB" w14:textId="77777777" w:rsidR="00C17D66" w:rsidRPr="001A5159" w:rsidRDefault="00C17D66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spacing w:val="-4"/>
          <w:sz w:val="24"/>
          <w:szCs w:val="24"/>
          <w:shd w:val="clear" w:color="auto" w:fill="FFFFFF"/>
          <w:lang w:bidi="th-TH"/>
        </w:rPr>
      </w:pPr>
    </w:p>
    <w:p w14:paraId="06CBF6F1" w14:textId="77777777" w:rsidR="00C17D66" w:rsidRPr="001A5159" w:rsidRDefault="00C17D66" w:rsidP="000736C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shd w:val="clear" w:color="auto" w:fill="FFFFFF"/>
          <w:lang w:bidi="th-TH"/>
        </w:rPr>
      </w:pPr>
    </w:p>
    <w:p w14:paraId="188BA93A" w14:textId="77777777" w:rsidR="00C17D66" w:rsidRPr="001A5159" w:rsidRDefault="00C17D66" w:rsidP="000736C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shd w:val="clear" w:color="auto" w:fill="FFFFFF"/>
          <w:lang w:bidi="th-TH"/>
        </w:rPr>
      </w:pPr>
    </w:p>
    <w:p w14:paraId="6D743B34" w14:textId="77777777" w:rsidR="00C17D66" w:rsidRPr="001A5159" w:rsidRDefault="00C17D66" w:rsidP="000736C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shd w:val="clear" w:color="auto" w:fill="FFFFFF"/>
          <w:lang w:bidi="th-TH"/>
        </w:rPr>
      </w:pPr>
    </w:p>
    <w:p w14:paraId="1EFC8474" w14:textId="77777777" w:rsidR="00C17D66" w:rsidRPr="001A5159" w:rsidRDefault="00C17D66" w:rsidP="000736C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shd w:val="clear" w:color="auto" w:fill="FFFFFF"/>
          <w:lang w:bidi="th-TH"/>
        </w:rPr>
      </w:pPr>
    </w:p>
    <w:p w14:paraId="3E7AE7D5" w14:textId="77777777" w:rsidR="00C17D66" w:rsidRPr="001A5159" w:rsidRDefault="00C17D66" w:rsidP="000736C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shd w:val="clear" w:color="auto" w:fill="FFFFFF"/>
          <w:lang w:bidi="th-TH"/>
        </w:rPr>
      </w:pPr>
    </w:p>
    <w:p w14:paraId="5718E3D4" w14:textId="77777777" w:rsidR="00C17D66" w:rsidRPr="001A5159" w:rsidRDefault="00C17D66" w:rsidP="000736C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shd w:val="clear" w:color="auto" w:fill="FFFFFF"/>
          <w:lang w:bidi="th-TH"/>
        </w:rPr>
      </w:pPr>
    </w:p>
    <w:p w14:paraId="5D802807" w14:textId="77777777" w:rsidR="00C17D66" w:rsidRPr="001A5159" w:rsidRDefault="00C17D66" w:rsidP="000736C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shd w:val="clear" w:color="auto" w:fill="FFFFFF"/>
          <w:lang w:bidi="th-TH"/>
        </w:rPr>
      </w:pPr>
    </w:p>
    <w:p w14:paraId="3811C496" w14:textId="77777777" w:rsidR="00C17D66" w:rsidRPr="001A5159" w:rsidRDefault="00C17D66" w:rsidP="000736C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shd w:val="clear" w:color="auto" w:fill="FFFFFF"/>
          <w:lang w:bidi="th-TH"/>
        </w:rPr>
      </w:pPr>
    </w:p>
    <w:p w14:paraId="0B56F0D7" w14:textId="69473C5B" w:rsidR="00C17D66" w:rsidRPr="001A5159" w:rsidRDefault="00C17D66" w:rsidP="000736C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shd w:val="clear" w:color="auto" w:fill="FFFFFF"/>
          <w:lang w:bidi="th-TH"/>
        </w:rPr>
      </w:pPr>
    </w:p>
    <w:p w14:paraId="6CE36D63" w14:textId="6BE8523E" w:rsidR="00D628B8" w:rsidRPr="001A5159" w:rsidRDefault="00D628B8" w:rsidP="000736C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shd w:val="clear" w:color="auto" w:fill="FFFFFF"/>
          <w:lang w:bidi="th-TH"/>
        </w:rPr>
      </w:pPr>
    </w:p>
    <w:p w14:paraId="4AA8084A" w14:textId="2B52CAC9" w:rsidR="00D628B8" w:rsidRPr="001A5159" w:rsidRDefault="00D628B8" w:rsidP="000736C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shd w:val="clear" w:color="auto" w:fill="FFFFFF"/>
          <w:lang w:bidi="th-TH"/>
        </w:rPr>
      </w:pPr>
    </w:p>
    <w:p w14:paraId="223A5AF0" w14:textId="33BF5B77" w:rsidR="00D628B8" w:rsidRPr="001A5159" w:rsidRDefault="00D628B8" w:rsidP="000736C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shd w:val="clear" w:color="auto" w:fill="FFFFFF"/>
          <w:lang w:bidi="th-TH"/>
        </w:rPr>
      </w:pPr>
    </w:p>
    <w:p w14:paraId="328D38A9" w14:textId="2F8E40F8" w:rsidR="00B20300" w:rsidRPr="001A5159" w:rsidRDefault="00B20300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  <w:bookmarkStart w:id="6" w:name="_Hlk140504105"/>
      <w:bookmarkEnd w:id="5"/>
      <w:r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</w:t>
      </w:r>
      <w:r w:rsidR="00AC07D0"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bookmarkEnd w:id="6"/>
    <w:p w14:paraId="583B9E19" w14:textId="77777777" w:rsidR="007E7A4A" w:rsidRPr="001A5159" w:rsidRDefault="007E7A4A" w:rsidP="000736CD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ED25558" w14:textId="4491A541" w:rsidR="00B20300" w:rsidRPr="001A5159" w:rsidRDefault="00263128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1A5159">
        <w:rPr>
          <w:rFonts w:asciiTheme="majorBidi" w:hAnsi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9A7C79" w:rsidRPr="001A5159">
        <w:rPr>
          <w:rFonts w:asciiTheme="majorBidi" w:hAnsiTheme="majorBidi"/>
          <w:sz w:val="30"/>
          <w:szCs w:val="30"/>
        </w:rPr>
        <w:t>6</w:t>
      </w:r>
      <w:r w:rsidRPr="001A5159">
        <w:rPr>
          <w:rFonts w:asciiTheme="majorBidi" w:hAnsiTheme="majorBidi"/>
          <w:sz w:val="30"/>
          <w:szCs w:val="30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</w:t>
      </w:r>
      <w:r w:rsidR="0079326C" w:rsidRPr="001A5159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="0079326C" w:rsidRPr="001A5159">
        <w:rPr>
          <w:rFonts w:asciiTheme="majorBidi" w:hAnsiTheme="majorBidi"/>
          <w:sz w:val="30"/>
          <w:szCs w:val="30"/>
          <w:cs/>
        </w:rPr>
        <w:t xml:space="preserve"> </w:t>
      </w:r>
      <w:r w:rsidR="0079326C" w:rsidRPr="001A5159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79326C" w:rsidRPr="001A5159">
        <w:rPr>
          <w:rFonts w:asciiTheme="majorBidi" w:hAnsiTheme="majorBidi"/>
          <w:sz w:val="30"/>
          <w:szCs w:val="30"/>
          <w:cs/>
        </w:rPr>
        <w:t xml:space="preserve"> </w:t>
      </w:r>
      <w:r w:rsidR="005905AF" w:rsidRPr="001A5159">
        <w:rPr>
          <w:rFonts w:asciiTheme="majorBidi" w:hAnsiTheme="majorBidi" w:cstheme="majorBidi"/>
          <w:spacing w:val="-4"/>
          <w:sz w:val="30"/>
          <w:szCs w:val="30"/>
          <w:cs/>
        </w:rPr>
        <w:t>การดำเนินงานของแต่ละส่วนงานของกลุ่มบริษัท ดังนี้</w:t>
      </w:r>
    </w:p>
    <w:p w14:paraId="34F5248F" w14:textId="77777777" w:rsidR="000736CD" w:rsidRPr="001A5159" w:rsidRDefault="000736CD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8190"/>
      </w:tblGrid>
      <w:tr w:rsidR="00AD04C2" w:rsidRPr="001A5159" w14:paraId="5817926A" w14:textId="7BB11B5B" w:rsidTr="005171B2">
        <w:tc>
          <w:tcPr>
            <w:tcW w:w="1080" w:type="dxa"/>
            <w:shd w:val="clear" w:color="auto" w:fill="auto"/>
          </w:tcPr>
          <w:p w14:paraId="46210795" w14:textId="763915F7" w:rsidR="005905AF" w:rsidRPr="001A5159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90" w:type="dxa"/>
            <w:shd w:val="clear" w:color="auto" w:fill="auto"/>
          </w:tcPr>
          <w:p w14:paraId="7C2CA735" w14:textId="0B4B54B6" w:rsidR="005905AF" w:rsidRPr="001A5159" w:rsidRDefault="005905AF" w:rsidP="005905AF">
            <w:pPr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ปิโตรเคมีขั้นต้น</w:t>
            </w:r>
            <w:r w:rsidRPr="001A5159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ประกอบด้วยกลุ่มผลิตภัณฑ์ปิโตรเลียม กลุ่มผลิตภัณฑ์</w:t>
            </w:r>
            <w:r w:rsidRPr="001A5159">
              <w:rPr>
                <w:rFonts w:asciiTheme="majorBidi" w:hAnsiTheme="majorBidi"/>
                <w:sz w:val="30"/>
                <w:szCs w:val="30"/>
              </w:rPr>
              <w:br/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อะโรเมติกส์ และกลุ่มผลิตภัณฑ์โอเลฟินส์)</w:t>
            </w:r>
          </w:p>
        </w:tc>
      </w:tr>
      <w:tr w:rsidR="00AD04C2" w:rsidRPr="001A5159" w14:paraId="25A2209B" w14:textId="6D96F334" w:rsidTr="005171B2">
        <w:tc>
          <w:tcPr>
            <w:tcW w:w="1080" w:type="dxa"/>
            <w:shd w:val="clear" w:color="auto" w:fill="auto"/>
          </w:tcPr>
          <w:p w14:paraId="1B58D795" w14:textId="0D49B318" w:rsidR="005905AF" w:rsidRPr="001A5159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90" w:type="dxa"/>
            <w:shd w:val="clear" w:color="auto" w:fill="auto"/>
          </w:tcPr>
          <w:p w14:paraId="3A533842" w14:textId="41E1C49A" w:rsidR="005905AF" w:rsidRPr="001A5159" w:rsidRDefault="005905AF" w:rsidP="005905AF">
            <w:pPr>
              <w:spacing w:line="240" w:lineRule="auto"/>
              <w:ind w:left="250" w:hanging="274"/>
              <w:rPr>
                <w:rFonts w:asciiTheme="majorBidi" w:hAnsi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ปิโตรเคมีขั้นกลาง</w:t>
            </w:r>
            <w:r w:rsidRPr="001A5159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ประกอบด้วยกลุ่มผลิตภัณฑ์เอทิลีนออกไซด์</w:t>
            </w:r>
            <w:r w:rsidRPr="001A515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กลุ่มผลิตภัณฑ์ฟีนอล</w:t>
            </w:r>
            <w:r w:rsidRPr="001A515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และกลุ่มผลิตภัณฑ์อื่นๆ)</w:t>
            </w:r>
          </w:p>
        </w:tc>
      </w:tr>
      <w:tr w:rsidR="00AD04C2" w:rsidRPr="001A5159" w14:paraId="55930DE1" w14:textId="4EB7F667" w:rsidTr="005171B2">
        <w:tc>
          <w:tcPr>
            <w:tcW w:w="1080" w:type="dxa"/>
            <w:shd w:val="clear" w:color="auto" w:fill="auto"/>
          </w:tcPr>
          <w:p w14:paraId="57C9B1F9" w14:textId="6F74182A" w:rsidR="005905AF" w:rsidRPr="001A5159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190" w:type="dxa"/>
            <w:shd w:val="clear" w:color="auto" w:fill="auto"/>
          </w:tcPr>
          <w:p w14:paraId="6FBD8B39" w14:textId="6C588C19" w:rsidR="005905AF" w:rsidRPr="001A5159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กลุ่มกิจการผลิตภัณฑ์โพลิเมอร์และเคมีภัณฑ์</w:t>
            </w:r>
          </w:p>
        </w:tc>
      </w:tr>
      <w:tr w:rsidR="00AD04C2" w:rsidRPr="001A5159" w14:paraId="27A20FE6" w14:textId="51A2F0BE" w:rsidTr="005171B2">
        <w:tc>
          <w:tcPr>
            <w:tcW w:w="1080" w:type="dxa"/>
            <w:shd w:val="clear" w:color="auto" w:fill="auto"/>
          </w:tcPr>
          <w:p w14:paraId="05885A77" w14:textId="51CDACD0" w:rsidR="005905AF" w:rsidRPr="001A5159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190" w:type="dxa"/>
            <w:shd w:val="clear" w:color="auto" w:fill="auto"/>
          </w:tcPr>
          <w:p w14:paraId="5B034605" w14:textId="6CB716E7" w:rsidR="005905AF" w:rsidRPr="001A5159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กลุ่มกิจการผลิตภัณฑ์พลาสติกชีวภาพและผลิตภัณฑ์เพื่อความยั่งยืน</w:t>
            </w:r>
          </w:p>
        </w:tc>
      </w:tr>
      <w:tr w:rsidR="00AD04C2" w:rsidRPr="001A5159" w14:paraId="4C95182F" w14:textId="0E30AFD6" w:rsidTr="005171B2">
        <w:tc>
          <w:tcPr>
            <w:tcW w:w="1080" w:type="dxa"/>
            <w:shd w:val="clear" w:color="auto" w:fill="auto"/>
          </w:tcPr>
          <w:p w14:paraId="0F48BB7B" w14:textId="7A97280C" w:rsidR="005905AF" w:rsidRPr="001A5159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90" w:type="dxa"/>
            <w:shd w:val="clear" w:color="auto" w:fill="auto"/>
          </w:tcPr>
          <w:p w14:paraId="744D17C0" w14:textId="51F59629" w:rsidR="005905AF" w:rsidRPr="001A5159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กลุ่มกิจการผลิตภัณฑ์เคมีภัณฑ์ชนิดพิเศษ</w:t>
            </w:r>
          </w:p>
        </w:tc>
      </w:tr>
      <w:tr w:rsidR="005905AF" w:rsidRPr="001A5159" w14:paraId="4A9DAC6C" w14:textId="46A426C6" w:rsidTr="005171B2">
        <w:tc>
          <w:tcPr>
            <w:tcW w:w="1080" w:type="dxa"/>
            <w:shd w:val="clear" w:color="auto" w:fill="auto"/>
          </w:tcPr>
          <w:p w14:paraId="0ECDB199" w14:textId="584B1356" w:rsidR="005905AF" w:rsidRPr="001A5159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90" w:type="dxa"/>
            <w:shd w:val="clear" w:color="auto" w:fill="auto"/>
          </w:tcPr>
          <w:p w14:paraId="0422EAFD" w14:textId="33875EC2" w:rsidR="005905AF" w:rsidRPr="001A5159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กลุ่มธุรกิจบริการและอื่น ๆ</w:t>
            </w:r>
          </w:p>
        </w:tc>
      </w:tr>
    </w:tbl>
    <w:p w14:paraId="06242145" w14:textId="77777777" w:rsidR="00600A57" w:rsidRPr="001A5159" w:rsidRDefault="00600A57" w:rsidP="0079326C">
      <w:p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976149D" w14:textId="6D6E2C02" w:rsidR="0079326C" w:rsidRPr="001A5159" w:rsidRDefault="00711CAF" w:rsidP="0079326C">
      <w:p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5159">
        <w:rPr>
          <w:rFonts w:asciiTheme="majorBidi" w:hAnsiTheme="majorBidi" w:hint="cs"/>
          <w:sz w:val="30"/>
          <w:szCs w:val="30"/>
          <w:cs/>
        </w:rPr>
        <w:t xml:space="preserve">ทั้งนี้ กลุ่มบริษัทได้มีการทบทวนการจัดกลุ่มธุรกิจใหม่ในระหว่างปี </w:t>
      </w:r>
      <w:r w:rsidRPr="001A5159">
        <w:rPr>
          <w:rFonts w:asciiTheme="majorBidi" w:hAnsiTheme="majorBidi"/>
          <w:sz w:val="30"/>
          <w:szCs w:val="30"/>
        </w:rPr>
        <w:t>2565</w:t>
      </w:r>
      <w:r w:rsidRPr="001A5159">
        <w:rPr>
          <w:rFonts w:asciiTheme="majorBidi" w:hAnsi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</w:rPr>
        <w:t>ส่งผลให้การดำเนินงานของแต่ละส่วนงานที่รายการมีการเปลี่ยนแปลง</w:t>
      </w:r>
      <w:r w:rsidR="0079326C" w:rsidRPr="001A5159">
        <w:rPr>
          <w:rFonts w:ascii="Angsana New" w:hAnsi="Angsana New" w:hint="cs"/>
          <w:sz w:val="30"/>
          <w:szCs w:val="30"/>
          <w:cs/>
        </w:rPr>
        <w:t xml:space="preserve"> กลุ่มบริษัทได้ทำการปรับปรุงย้อนหลัง</w:t>
      </w:r>
      <w:r w:rsidR="0079326C" w:rsidRPr="001A5159">
        <w:rPr>
          <w:rFonts w:ascii="Angsana New" w:hAnsi="Angsana New"/>
          <w:sz w:val="30"/>
          <w:szCs w:val="30"/>
          <w:cs/>
        </w:rPr>
        <w:t>ข้อมูลแต่ละส่วนงานดำเนินงาน</w:t>
      </w:r>
      <w:r w:rsidR="0079326C" w:rsidRPr="001A5159">
        <w:rPr>
          <w:rFonts w:ascii="Angsana New" w:hAnsi="Angsana New" w:hint="cs"/>
          <w:sz w:val="30"/>
          <w:szCs w:val="30"/>
          <w:cs/>
        </w:rPr>
        <w:t>ที่เคยรายงานไว้ตามส่วนงานดำเนินงานใหม่ข้างต้น</w:t>
      </w:r>
    </w:p>
    <w:p w14:paraId="1CE9AC85" w14:textId="77777777" w:rsidR="0079326C" w:rsidRPr="001A5159" w:rsidRDefault="0079326C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7EC54188" w14:textId="456521FE" w:rsidR="00711CAF" w:rsidRPr="001A5159" w:rsidRDefault="00711CAF" w:rsidP="009F0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A5159">
        <w:rPr>
          <w:rFonts w:asciiTheme="majorBidi" w:hAnsiTheme="majorBidi" w:cstheme="majorBidi"/>
          <w:spacing w:val="-6"/>
          <w:sz w:val="30"/>
          <w:szCs w:val="30"/>
          <w:cs/>
        </w:rPr>
        <w:t>ผลการดำเนินงานของแต่ละส่วนงานดำเนินงาน วัดโดยใช้กำไรก่อนหักต้นทุนทางการเงิน ภาษีเงินได้</w:t>
      </w:r>
      <w:r w:rsidRPr="001A515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ค่าเสื่อมราคา </w:t>
      </w:r>
      <w:r w:rsidRPr="001A5159">
        <w:rPr>
          <w:rFonts w:asciiTheme="majorBidi" w:hAnsiTheme="majorBidi" w:cstheme="majorBidi"/>
          <w:spacing w:val="-4"/>
          <w:sz w:val="30"/>
          <w:szCs w:val="30"/>
        </w:rPr>
        <w:t xml:space="preserve">            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 และอื่นๆ ซึ่งนำเสนอในรายงานการจัดการภายในและสอบทานโดยผู้มีอำนาจตัดสินใจ</w:t>
      </w:r>
      <w:r w:rsidRPr="001A5159">
        <w:rPr>
          <w:rFonts w:asciiTheme="majorBidi" w:hAnsiTheme="majorBidi" w:cstheme="majorBidi"/>
          <w:spacing w:val="4"/>
          <w:sz w:val="30"/>
          <w:szCs w:val="30"/>
          <w:cs/>
        </w:rPr>
        <w:t>สูงสุด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</w:rPr>
        <w:t>ด้านการดำเนินงานของกลุ่มบริษัท ผู้บริหารเชื่อว่าการใช้กำไรก่อนหักต้นทุนทางการเงิน ภาษีเงินได้ ค่าเสื่อมราคา</w:t>
      </w:r>
      <w:r w:rsidRPr="001A5159">
        <w:rPr>
          <w:rFonts w:asciiTheme="majorBidi" w:hAnsiTheme="majorBidi" w:cstheme="majorBidi"/>
          <w:spacing w:val="-8"/>
          <w:sz w:val="30"/>
          <w:szCs w:val="30"/>
          <w:cs/>
        </w:rPr>
        <w:t xml:space="preserve"> ค่าตัดจำหน่าย และอื่นๆ ในการวัดผลการดำเนินงานนั้นเป็นข้อมูลที่เหมาะสมในการประเมินผล</w:t>
      </w:r>
      <w:r w:rsidRPr="001A5159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E355626" w14:textId="407FB811" w:rsidR="00711CAF" w:rsidRPr="001A5159" w:rsidRDefault="00711CAF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  <w:sectPr w:rsidR="00711CAF" w:rsidRPr="001A5159" w:rsidSect="000F2A0D">
          <w:footerReference w:type="default" r:id="rId13"/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4"/>
        <w:gridCol w:w="180"/>
        <w:gridCol w:w="1099"/>
        <w:gridCol w:w="179"/>
        <w:gridCol w:w="1116"/>
      </w:tblGrid>
      <w:tr w:rsidR="00AD04C2" w:rsidRPr="001A5159" w14:paraId="392D1681" w14:textId="77777777" w:rsidTr="00711CAF">
        <w:trPr>
          <w:cantSplit/>
        </w:trPr>
        <w:tc>
          <w:tcPr>
            <w:tcW w:w="3613" w:type="dxa"/>
          </w:tcPr>
          <w:p w14:paraId="221AE3E8" w14:textId="77777777" w:rsidR="00711CAF" w:rsidRPr="001A5159" w:rsidRDefault="00711CAF" w:rsidP="00D83391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3BCCC1A1" w14:textId="1B81B128" w:rsidR="00711CAF" w:rsidRPr="001A5159" w:rsidRDefault="00711CAF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D04C2" w:rsidRPr="001A5159" w14:paraId="60041F44" w14:textId="77777777" w:rsidTr="00711CAF">
        <w:trPr>
          <w:cantSplit/>
        </w:trPr>
        <w:tc>
          <w:tcPr>
            <w:tcW w:w="3613" w:type="dxa"/>
          </w:tcPr>
          <w:p w14:paraId="48B55486" w14:textId="0AB488B9" w:rsidR="00600A57" w:rsidRPr="001A5159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A515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4D2427" w:rsidRPr="001A5159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4D2427" w:rsidRPr="001A515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4D2427" w:rsidRPr="001A5159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354" w:type="dxa"/>
          </w:tcPr>
          <w:p w14:paraId="6F7868ED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5E3A8A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EF8B672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167C0610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2F0154B4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1B3C67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6CE93267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493F8457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4C4DF3D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FB4F4A3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4C19E403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184D15EB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604E8F24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0D64FD0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C0C270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15F047C3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DFDCE18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D848C8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206D073C" w14:textId="29FFBC12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และอื่นๆ</w:t>
            </w:r>
          </w:p>
        </w:tc>
        <w:tc>
          <w:tcPr>
            <w:tcW w:w="180" w:type="dxa"/>
          </w:tcPr>
          <w:p w14:paraId="11BB55D4" w14:textId="77777777" w:rsidR="00600A57" w:rsidRPr="001A5159" w:rsidRDefault="00600A57" w:rsidP="00D83391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AD84F00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5B9A8D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044EE1C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7F6F8EAC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5C148E7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16BFD4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C9EFDF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D04C2" w:rsidRPr="001A5159" w14:paraId="6CA1DAB6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19306B37" w14:textId="77777777" w:rsidR="00600A57" w:rsidRPr="001A5159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718DEBF4" w14:textId="77777777" w:rsidR="00600A57" w:rsidRPr="001A5159" w:rsidRDefault="00600A57" w:rsidP="00D8339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A515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D04C2" w:rsidRPr="001A5159" w14:paraId="132F789E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185067B0" w14:textId="77777777" w:rsidR="00C17D66" w:rsidRPr="001A5159" w:rsidRDefault="00C17D66" w:rsidP="00C17D66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</w:tcPr>
          <w:p w14:paraId="5FA6903F" w14:textId="327F5A06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158,006 </w:t>
            </w:r>
          </w:p>
        </w:tc>
        <w:tc>
          <w:tcPr>
            <w:tcW w:w="186" w:type="dxa"/>
            <w:vAlign w:val="bottom"/>
          </w:tcPr>
          <w:p w14:paraId="13F89B67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36E8214" w14:textId="589C4A7B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32,228 </w:t>
            </w:r>
          </w:p>
        </w:tc>
        <w:tc>
          <w:tcPr>
            <w:tcW w:w="182" w:type="dxa"/>
            <w:vAlign w:val="bottom"/>
          </w:tcPr>
          <w:p w14:paraId="018113EF" w14:textId="77777777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4FE6630F" w14:textId="22BC0685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46,984 </w:t>
            </w:r>
          </w:p>
        </w:tc>
        <w:tc>
          <w:tcPr>
            <w:tcW w:w="181" w:type="dxa"/>
            <w:vAlign w:val="bottom"/>
          </w:tcPr>
          <w:p w14:paraId="547308DF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5C2830D2" w14:textId="1E409DE4" w:rsidR="00C17D66" w:rsidRPr="001A5159" w:rsidRDefault="00C17D66" w:rsidP="00A25335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7,965 </w:t>
            </w:r>
          </w:p>
        </w:tc>
        <w:tc>
          <w:tcPr>
            <w:tcW w:w="181" w:type="dxa"/>
            <w:vAlign w:val="bottom"/>
          </w:tcPr>
          <w:p w14:paraId="0CE5D204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67B6A23E" w14:textId="3B438E4B" w:rsidR="00C17D66" w:rsidRPr="001A5159" w:rsidRDefault="00C17D66" w:rsidP="00C17D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49,341 </w:t>
            </w:r>
          </w:p>
        </w:tc>
        <w:tc>
          <w:tcPr>
            <w:tcW w:w="180" w:type="dxa"/>
            <w:vAlign w:val="bottom"/>
          </w:tcPr>
          <w:p w14:paraId="647B069A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EB9393B" w14:textId="7ACDC721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1,571 </w:t>
            </w:r>
          </w:p>
        </w:tc>
        <w:tc>
          <w:tcPr>
            <w:tcW w:w="180" w:type="dxa"/>
            <w:vAlign w:val="bottom"/>
          </w:tcPr>
          <w:p w14:paraId="02D56CDF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0BE51B8" w14:textId="77C9784B" w:rsidR="00C17D66" w:rsidRPr="001A5159" w:rsidRDefault="00C17D66" w:rsidP="00C17D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3051EE37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22C93D0" w14:textId="2C464E8D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 xml:space="preserve">296,095 </w:t>
            </w:r>
          </w:p>
        </w:tc>
      </w:tr>
      <w:tr w:rsidR="00AD04C2" w:rsidRPr="001A5159" w14:paraId="0C16E84A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1F330803" w14:textId="77777777" w:rsidR="00C17D66" w:rsidRPr="001A5159" w:rsidRDefault="00C17D66" w:rsidP="00C17D66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3C720ED" w14:textId="53515121" w:rsidR="00C17D66" w:rsidRPr="001A5159" w:rsidRDefault="00924C37" w:rsidP="00C17D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50,668</w:t>
            </w:r>
            <w:r w:rsidR="00C17D66"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6" w:type="dxa"/>
            <w:vAlign w:val="bottom"/>
          </w:tcPr>
          <w:p w14:paraId="0946E2AB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F7260EE" w14:textId="2BAD3CDC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3,2</w:t>
            </w:r>
            <w:r w:rsidR="00924C37"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</w:t>
            </w: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1FD8E1C" w14:textId="77777777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741A78E" w14:textId="2252F03D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2,036 </w:t>
            </w:r>
          </w:p>
        </w:tc>
        <w:tc>
          <w:tcPr>
            <w:tcW w:w="181" w:type="dxa"/>
            <w:vAlign w:val="bottom"/>
          </w:tcPr>
          <w:p w14:paraId="0CC5D532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1C909424" w14:textId="2FF5ED4D" w:rsidR="00C17D66" w:rsidRPr="001A5159" w:rsidRDefault="00C17D66" w:rsidP="00A25335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1,597 </w:t>
            </w:r>
          </w:p>
        </w:tc>
        <w:tc>
          <w:tcPr>
            <w:tcW w:w="181" w:type="dxa"/>
            <w:vAlign w:val="bottom"/>
          </w:tcPr>
          <w:p w14:paraId="718FECA9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9770974" w14:textId="29B6B4CE" w:rsidR="00C17D66" w:rsidRPr="001A5159" w:rsidRDefault="00C17D66" w:rsidP="00C17D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B27CEF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86FB5D7" w14:textId="435D3A7E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4,031 </w:t>
            </w:r>
          </w:p>
        </w:tc>
        <w:tc>
          <w:tcPr>
            <w:tcW w:w="180" w:type="dxa"/>
            <w:vAlign w:val="bottom"/>
          </w:tcPr>
          <w:p w14:paraId="609FCADA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D35ED8D" w14:textId="161719E7" w:rsidR="00C17D66" w:rsidRPr="001A5159" w:rsidRDefault="00C17D66" w:rsidP="00C17D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924C37"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61,576</w:t>
            </w: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48E72AB1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75D9480" w14:textId="20404DFF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D04C2" w:rsidRPr="001A5159" w14:paraId="3BC676FB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65DA2709" w14:textId="748B297F" w:rsidR="00C17D66" w:rsidRPr="001A5159" w:rsidRDefault="00C17D66" w:rsidP="00C17D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D188165" w14:textId="6557B107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</w:t>
            </w:r>
            <w:r w:rsidR="00924C37"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8,674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6" w:type="dxa"/>
            <w:vAlign w:val="bottom"/>
          </w:tcPr>
          <w:p w14:paraId="30290CEF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31E1EF70" w14:textId="0DAC8F03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35,</w:t>
            </w:r>
            <w:r w:rsidR="00924C37"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472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43AB6185" w14:textId="77777777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20C9103F" w14:textId="62D7186B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49,020 </w:t>
            </w:r>
          </w:p>
        </w:tc>
        <w:tc>
          <w:tcPr>
            <w:tcW w:w="181" w:type="dxa"/>
            <w:vAlign w:val="bottom"/>
          </w:tcPr>
          <w:p w14:paraId="5C810E10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14:paraId="5E055919" w14:textId="089D62AA" w:rsidR="00C17D66" w:rsidRPr="001A5159" w:rsidRDefault="00C17D66" w:rsidP="00A25335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9,562 </w:t>
            </w:r>
          </w:p>
        </w:tc>
        <w:tc>
          <w:tcPr>
            <w:tcW w:w="181" w:type="dxa"/>
            <w:vAlign w:val="bottom"/>
          </w:tcPr>
          <w:p w14:paraId="0E37F365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13811EF8" w14:textId="61430957" w:rsidR="00C17D66" w:rsidRPr="001A5159" w:rsidRDefault="00C17D66" w:rsidP="00C17D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49,341 </w:t>
            </w:r>
          </w:p>
        </w:tc>
        <w:tc>
          <w:tcPr>
            <w:tcW w:w="180" w:type="dxa"/>
            <w:vAlign w:val="bottom"/>
          </w:tcPr>
          <w:p w14:paraId="5B8DC930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96C2002" w14:textId="6A99D733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5,602 </w:t>
            </w:r>
          </w:p>
        </w:tc>
        <w:tc>
          <w:tcPr>
            <w:tcW w:w="180" w:type="dxa"/>
            <w:vAlign w:val="bottom"/>
          </w:tcPr>
          <w:p w14:paraId="7414EA4E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616D9CA8" w14:textId="491AA4B2" w:rsidR="00C17D66" w:rsidRPr="001A5159" w:rsidRDefault="00C17D66" w:rsidP="00C17D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924C37"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61,576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451FCFA5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706DB505" w14:textId="5DFCE0CA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296,095 </w:t>
            </w:r>
          </w:p>
        </w:tc>
      </w:tr>
      <w:tr w:rsidR="00AD04C2" w:rsidRPr="001A5159" w14:paraId="39A7F8C6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47CF3FE5" w14:textId="77777777" w:rsidR="00C17D66" w:rsidRPr="001A5159" w:rsidRDefault="00C17D66" w:rsidP="00C17D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4D2FD52" w14:textId="2420BAD1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24C37"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200,238</w:t>
            </w: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5D4D176B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1883B9C" w14:textId="45A5299A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(34,</w:t>
            </w:r>
            <w:r w:rsidR="00924C37"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601F4A"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1263C46A" w14:textId="77777777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1872C9FC" w14:textId="7BD53C6A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</w:t>
            </w:r>
            <w:r w:rsidR="00924C37"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24C37"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437</w:t>
            </w: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06BB9A39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6182FBB" w14:textId="18DED65F" w:rsidR="00C17D66" w:rsidRPr="001A5159" w:rsidRDefault="00C17D66" w:rsidP="00A25335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(8,919)</w:t>
            </w:r>
          </w:p>
        </w:tc>
        <w:tc>
          <w:tcPr>
            <w:tcW w:w="181" w:type="dxa"/>
            <w:vAlign w:val="bottom"/>
          </w:tcPr>
          <w:p w14:paraId="48EC0D86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22CF996F" w14:textId="63CA4BE2" w:rsidR="00C17D66" w:rsidRPr="001A5159" w:rsidRDefault="00C17D66" w:rsidP="00C17D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(39,511)</w:t>
            </w:r>
          </w:p>
        </w:tc>
        <w:tc>
          <w:tcPr>
            <w:tcW w:w="180" w:type="dxa"/>
            <w:vAlign w:val="bottom"/>
          </w:tcPr>
          <w:p w14:paraId="113E034E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31181DC" w14:textId="2AE1C128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(4,491)</w:t>
            </w:r>
          </w:p>
        </w:tc>
        <w:tc>
          <w:tcPr>
            <w:tcW w:w="180" w:type="dxa"/>
            <w:vAlign w:val="bottom"/>
          </w:tcPr>
          <w:p w14:paraId="21AF8314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65446BE8" w14:textId="13038E54" w:rsidR="00C17D66" w:rsidRPr="001A5159" w:rsidRDefault="00924C37" w:rsidP="00C17D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60,562</w:t>
            </w:r>
            <w:r w:rsidR="00C17D66"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0CEC94BA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6B125732" w14:textId="49488537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(271,577)</w:t>
            </w:r>
          </w:p>
        </w:tc>
      </w:tr>
      <w:tr w:rsidR="00AD04C2" w:rsidRPr="001A5159" w14:paraId="3941B486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7BFF9513" w14:textId="77777777" w:rsidR="00C17D66" w:rsidRPr="001A5159" w:rsidRDefault="00C17D66" w:rsidP="00C17D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</w:tcPr>
          <w:p w14:paraId="1706EF3E" w14:textId="752A2834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(1,651)</w:t>
            </w:r>
          </w:p>
        </w:tc>
        <w:tc>
          <w:tcPr>
            <w:tcW w:w="186" w:type="dxa"/>
            <w:vAlign w:val="bottom"/>
          </w:tcPr>
          <w:p w14:paraId="0014E263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C3DA0AB" w14:textId="368DCDBF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(1,394)</w:t>
            </w:r>
          </w:p>
        </w:tc>
        <w:tc>
          <w:tcPr>
            <w:tcW w:w="182" w:type="dxa"/>
            <w:vAlign w:val="bottom"/>
          </w:tcPr>
          <w:p w14:paraId="23499C83" w14:textId="77777777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5A060D47" w14:textId="10868A5E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(2,268)</w:t>
            </w:r>
          </w:p>
        </w:tc>
        <w:tc>
          <w:tcPr>
            <w:tcW w:w="181" w:type="dxa"/>
            <w:vAlign w:val="bottom"/>
          </w:tcPr>
          <w:p w14:paraId="353845C5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AD95C66" w14:textId="37D2C059" w:rsidR="00C17D66" w:rsidRPr="001A5159" w:rsidRDefault="00C17D66" w:rsidP="00A25335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(408)</w:t>
            </w:r>
          </w:p>
        </w:tc>
        <w:tc>
          <w:tcPr>
            <w:tcW w:w="181" w:type="dxa"/>
            <w:vAlign w:val="bottom"/>
          </w:tcPr>
          <w:p w14:paraId="0FBA99FD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04B225BA" w14:textId="62CE11EA" w:rsidR="00C17D66" w:rsidRPr="001A5159" w:rsidRDefault="00C17D66" w:rsidP="00C17D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(6,816)</w:t>
            </w:r>
          </w:p>
        </w:tc>
        <w:tc>
          <w:tcPr>
            <w:tcW w:w="180" w:type="dxa"/>
            <w:vAlign w:val="bottom"/>
          </w:tcPr>
          <w:p w14:paraId="415E077E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4F524C15" w14:textId="31BBD826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(1,011)</w:t>
            </w:r>
          </w:p>
        </w:tc>
        <w:tc>
          <w:tcPr>
            <w:tcW w:w="180" w:type="dxa"/>
            <w:vAlign w:val="bottom"/>
          </w:tcPr>
          <w:p w14:paraId="233D9D45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DC7192A" w14:textId="760B2A9F" w:rsidR="00C17D66" w:rsidRPr="001A5159" w:rsidRDefault="00C17D66" w:rsidP="00C17D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327 </w:t>
            </w:r>
          </w:p>
        </w:tc>
        <w:tc>
          <w:tcPr>
            <w:tcW w:w="179" w:type="dxa"/>
            <w:vAlign w:val="bottom"/>
          </w:tcPr>
          <w:p w14:paraId="2A1D2378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3AE689D0" w14:textId="7E2B7508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(13,221)</w:t>
            </w:r>
          </w:p>
        </w:tc>
      </w:tr>
      <w:tr w:rsidR="00AD04C2" w:rsidRPr="001A5159" w14:paraId="6D388F83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28B748DB" w14:textId="77777777" w:rsidR="00600A57" w:rsidRPr="001A5159" w:rsidRDefault="00600A57" w:rsidP="00D83391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ขาดทุน) 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</w:tcPr>
          <w:p w14:paraId="1A72BAAD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3E702C68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064560A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445A9AE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0F8B4F5B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E70130C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5C97AE04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1FBB6A1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709A1CE5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53784C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43AE63C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9F517B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2505B2AD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6A46C44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4CDA493D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04C2" w:rsidRPr="001A5159" w14:paraId="363F6CF8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2DE67313" w14:textId="77777777" w:rsidR="00C17D66" w:rsidRPr="001A5159" w:rsidRDefault="00C17D66" w:rsidP="00C17D66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</w:tcPr>
          <w:p w14:paraId="7CD97BB0" w14:textId="520036A1" w:rsidR="00C17D66" w:rsidRPr="001A5159" w:rsidRDefault="00924C37" w:rsidP="00C17D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8,154</w:t>
            </w:r>
            <w:r w:rsidR="00C17D66"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6" w:type="dxa"/>
            <w:vAlign w:val="bottom"/>
          </w:tcPr>
          <w:p w14:paraId="3E6AFC55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295F2A36" w14:textId="0565ECB0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924C37"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519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42E33195" w14:textId="77777777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20F20469" w14:textId="210253F7" w:rsidR="00C17D66" w:rsidRPr="001A5159" w:rsidRDefault="00924C37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2,428</w:t>
            </w:r>
            <w:r w:rsidR="00C17D66"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F9FFD78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37CBCFD1" w14:textId="11375D69" w:rsidR="00C17D66" w:rsidRPr="001A5159" w:rsidRDefault="00C17D66" w:rsidP="00A25335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254 </w:t>
            </w:r>
          </w:p>
        </w:tc>
        <w:tc>
          <w:tcPr>
            <w:tcW w:w="181" w:type="dxa"/>
            <w:vAlign w:val="bottom"/>
          </w:tcPr>
          <w:p w14:paraId="20F05C12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4008DB88" w14:textId="24CA41CB" w:rsidR="00C17D66" w:rsidRPr="001A5159" w:rsidRDefault="00C17D66" w:rsidP="00C17D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</w:t>
            </w:r>
            <w:r w:rsidR="00E7274C"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267</w:t>
            </w:r>
          </w:p>
        </w:tc>
        <w:tc>
          <w:tcPr>
            <w:tcW w:w="180" w:type="dxa"/>
            <w:vAlign w:val="bottom"/>
          </w:tcPr>
          <w:p w14:paraId="2EDAC4B4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9B8EE22" w14:textId="24B87AE3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638 </w:t>
            </w:r>
          </w:p>
        </w:tc>
        <w:tc>
          <w:tcPr>
            <w:tcW w:w="180" w:type="dxa"/>
            <w:vAlign w:val="bottom"/>
          </w:tcPr>
          <w:p w14:paraId="66943F6D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605237D3" w14:textId="3351CB06" w:rsidR="00C17D66" w:rsidRPr="001A5159" w:rsidRDefault="00C17D66" w:rsidP="00C17D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(60</w:t>
            </w:r>
            <w:r w:rsidR="00924C37"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4D3483D3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2B21E40" w14:textId="4E407792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7274C"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7274C"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618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D04C2" w:rsidRPr="001A5159" w14:paraId="0C93C892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3A443957" w14:textId="77777777" w:rsidR="00C17D66" w:rsidRPr="001A5159" w:rsidRDefault="00C17D66" w:rsidP="00C17D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</w:tcPr>
          <w:p w14:paraId="665890E0" w14:textId="4BE3FB85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212 </w:t>
            </w:r>
          </w:p>
        </w:tc>
        <w:tc>
          <w:tcPr>
            <w:tcW w:w="186" w:type="dxa"/>
            <w:vAlign w:val="bottom"/>
          </w:tcPr>
          <w:p w14:paraId="6EBACC25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F36A16E" w14:textId="17935D45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23 </w:t>
            </w:r>
          </w:p>
        </w:tc>
        <w:tc>
          <w:tcPr>
            <w:tcW w:w="182" w:type="dxa"/>
            <w:vAlign w:val="bottom"/>
          </w:tcPr>
          <w:p w14:paraId="3DDBA159" w14:textId="77777777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2DC9A980" w14:textId="567BCDA1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45 </w:t>
            </w:r>
          </w:p>
        </w:tc>
        <w:tc>
          <w:tcPr>
            <w:tcW w:w="181" w:type="dxa"/>
            <w:vAlign w:val="bottom"/>
          </w:tcPr>
          <w:p w14:paraId="2C7868FF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2260BBC8" w14:textId="140751A6" w:rsidR="00C17D66" w:rsidRPr="001A5159" w:rsidRDefault="00C17D66" w:rsidP="00A25335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22 </w:t>
            </w:r>
          </w:p>
        </w:tc>
        <w:tc>
          <w:tcPr>
            <w:tcW w:w="181" w:type="dxa"/>
            <w:vAlign w:val="bottom"/>
          </w:tcPr>
          <w:p w14:paraId="7410A385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3D5E2A8A" w14:textId="3958C0C0" w:rsidR="00C17D66" w:rsidRPr="001A5159" w:rsidRDefault="00C17D66" w:rsidP="00C17D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61 </w:t>
            </w:r>
          </w:p>
        </w:tc>
        <w:tc>
          <w:tcPr>
            <w:tcW w:w="180" w:type="dxa"/>
            <w:vAlign w:val="bottom"/>
          </w:tcPr>
          <w:p w14:paraId="6092C879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A21A9B6" w14:textId="544F22E4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10,537 </w:t>
            </w:r>
          </w:p>
        </w:tc>
        <w:tc>
          <w:tcPr>
            <w:tcW w:w="180" w:type="dxa"/>
            <w:vAlign w:val="bottom"/>
          </w:tcPr>
          <w:p w14:paraId="7878B090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491A717C" w14:textId="26F39084" w:rsidR="00C17D66" w:rsidRPr="001A5159" w:rsidRDefault="00C17D66" w:rsidP="00C17D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(10,443)</w:t>
            </w:r>
          </w:p>
        </w:tc>
        <w:tc>
          <w:tcPr>
            <w:tcW w:w="179" w:type="dxa"/>
            <w:vAlign w:val="bottom"/>
          </w:tcPr>
          <w:p w14:paraId="16806E8D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81DDC28" w14:textId="329AD7AB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 xml:space="preserve">457 </w:t>
            </w:r>
          </w:p>
        </w:tc>
      </w:tr>
      <w:tr w:rsidR="00AD04C2" w:rsidRPr="001A5159" w14:paraId="01667B72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1C823AF2" w14:textId="77777777" w:rsidR="00C17D66" w:rsidRPr="001A5159" w:rsidRDefault="00C17D66" w:rsidP="00C17D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</w:tcPr>
          <w:p w14:paraId="4B1C0857" w14:textId="043507B8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(1,181)</w:t>
            </w:r>
          </w:p>
        </w:tc>
        <w:tc>
          <w:tcPr>
            <w:tcW w:w="186" w:type="dxa"/>
            <w:vAlign w:val="bottom"/>
          </w:tcPr>
          <w:p w14:paraId="0D78D4D0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6F88F5EB" w14:textId="0B6DEAB3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(445)</w:t>
            </w:r>
          </w:p>
        </w:tc>
        <w:tc>
          <w:tcPr>
            <w:tcW w:w="182" w:type="dxa"/>
            <w:vAlign w:val="bottom"/>
          </w:tcPr>
          <w:p w14:paraId="744F27B6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1BB36E53" w14:textId="668C74AD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(522)</w:t>
            </w:r>
          </w:p>
        </w:tc>
        <w:tc>
          <w:tcPr>
            <w:tcW w:w="181" w:type="dxa"/>
            <w:vAlign w:val="bottom"/>
          </w:tcPr>
          <w:p w14:paraId="4D9C2DB5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7B92647F" w14:textId="77D4123C" w:rsidR="00C17D66" w:rsidRPr="001A5159" w:rsidRDefault="00C17D66" w:rsidP="00A25335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(66)</w:t>
            </w:r>
          </w:p>
        </w:tc>
        <w:tc>
          <w:tcPr>
            <w:tcW w:w="181" w:type="dxa"/>
            <w:vAlign w:val="bottom"/>
          </w:tcPr>
          <w:p w14:paraId="3A2663FB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6DD67A29" w14:textId="1CE75B19" w:rsidR="00C17D66" w:rsidRPr="001A5159" w:rsidRDefault="00C17D66" w:rsidP="00C17D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(1,359)</w:t>
            </w:r>
          </w:p>
        </w:tc>
        <w:tc>
          <w:tcPr>
            <w:tcW w:w="180" w:type="dxa"/>
            <w:vAlign w:val="bottom"/>
          </w:tcPr>
          <w:p w14:paraId="581958E6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F745FDF" w14:textId="7AFA6927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(2,334)</w:t>
            </w:r>
          </w:p>
        </w:tc>
        <w:tc>
          <w:tcPr>
            <w:tcW w:w="180" w:type="dxa"/>
            <w:vAlign w:val="bottom"/>
          </w:tcPr>
          <w:p w14:paraId="0E8ED292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830D560" w14:textId="68FBD145" w:rsidR="00C17D66" w:rsidRPr="001A5159" w:rsidRDefault="00C17D66" w:rsidP="00C17D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235 </w:t>
            </w:r>
          </w:p>
        </w:tc>
        <w:tc>
          <w:tcPr>
            <w:tcW w:w="179" w:type="dxa"/>
            <w:vAlign w:val="bottom"/>
          </w:tcPr>
          <w:p w14:paraId="24768F68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3683FDA" w14:textId="79508EE3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(5,672)</w:t>
            </w:r>
          </w:p>
        </w:tc>
      </w:tr>
      <w:tr w:rsidR="00AD04C2" w:rsidRPr="001A5159" w14:paraId="0AF2CDD7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539A7198" w14:textId="77777777" w:rsidR="00C17D66" w:rsidRPr="001A5159" w:rsidRDefault="00C17D66" w:rsidP="00C17D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</w:tcPr>
          <w:p w14:paraId="6704C25D" w14:textId="0175CEA0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(5,799)</w:t>
            </w:r>
          </w:p>
        </w:tc>
        <w:tc>
          <w:tcPr>
            <w:tcW w:w="186" w:type="dxa"/>
            <w:vAlign w:val="bottom"/>
          </w:tcPr>
          <w:p w14:paraId="3CA14F8A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13752E3D" w14:textId="12D18536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(2,051)</w:t>
            </w:r>
          </w:p>
        </w:tc>
        <w:tc>
          <w:tcPr>
            <w:tcW w:w="182" w:type="dxa"/>
            <w:vAlign w:val="bottom"/>
          </w:tcPr>
          <w:p w14:paraId="117B8A1E" w14:textId="77777777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4B6E5DF7" w14:textId="3564ECDC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(1,473)</w:t>
            </w:r>
          </w:p>
        </w:tc>
        <w:tc>
          <w:tcPr>
            <w:tcW w:w="181" w:type="dxa"/>
            <w:vAlign w:val="bottom"/>
          </w:tcPr>
          <w:p w14:paraId="6417A7FE" w14:textId="77777777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</w:tcPr>
          <w:p w14:paraId="7A949E40" w14:textId="1DCC8C33" w:rsidR="00C17D66" w:rsidRPr="001A5159" w:rsidRDefault="00C17D66" w:rsidP="00A25335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(341)</w:t>
            </w:r>
          </w:p>
        </w:tc>
        <w:tc>
          <w:tcPr>
            <w:tcW w:w="181" w:type="dxa"/>
            <w:vAlign w:val="bottom"/>
          </w:tcPr>
          <w:p w14:paraId="3287FB6E" w14:textId="77777777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25C5804E" w14:textId="729E7D49" w:rsidR="00C17D66" w:rsidRPr="001A5159" w:rsidRDefault="00C17D66" w:rsidP="00C17D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(4,270)</w:t>
            </w:r>
          </w:p>
        </w:tc>
        <w:tc>
          <w:tcPr>
            <w:tcW w:w="180" w:type="dxa"/>
            <w:vAlign w:val="bottom"/>
          </w:tcPr>
          <w:p w14:paraId="24D805E8" w14:textId="77777777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</w:tcPr>
          <w:p w14:paraId="0E675965" w14:textId="73A105AF" w:rsidR="00C17D66" w:rsidRPr="001A5159" w:rsidRDefault="00C17D66" w:rsidP="00C17D6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(293)</w:t>
            </w:r>
          </w:p>
        </w:tc>
        <w:tc>
          <w:tcPr>
            <w:tcW w:w="180" w:type="dxa"/>
            <w:vAlign w:val="bottom"/>
          </w:tcPr>
          <w:p w14:paraId="2DDD2F71" w14:textId="77777777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</w:tcPr>
          <w:p w14:paraId="1971BAED" w14:textId="1F98428C" w:rsidR="00C17D66" w:rsidRPr="001A5159" w:rsidRDefault="00C17D66" w:rsidP="00C17D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172 </w:t>
            </w:r>
          </w:p>
        </w:tc>
        <w:tc>
          <w:tcPr>
            <w:tcW w:w="179" w:type="dxa"/>
            <w:vAlign w:val="bottom"/>
          </w:tcPr>
          <w:p w14:paraId="3B1CC467" w14:textId="77777777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</w:tcPr>
          <w:p w14:paraId="59A786FF" w14:textId="22869D84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(14,055)</w:t>
            </w:r>
          </w:p>
        </w:tc>
      </w:tr>
      <w:tr w:rsidR="00AD04C2" w:rsidRPr="001A5159" w14:paraId="59D1CB96" w14:textId="77777777" w:rsidTr="00A25335">
        <w:trPr>
          <w:cantSplit/>
          <w:trHeight w:val="288"/>
        </w:trPr>
        <w:tc>
          <w:tcPr>
            <w:tcW w:w="3613" w:type="dxa"/>
            <w:vAlign w:val="bottom"/>
          </w:tcPr>
          <w:p w14:paraId="11D48CE3" w14:textId="77777777" w:rsidR="00C17D66" w:rsidRPr="001A5159" w:rsidRDefault="00C17D66" w:rsidP="00C17D66">
            <w:pPr>
              <w:spacing w:line="240" w:lineRule="auto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1A5159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1A5159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</w:t>
            </w:r>
          </w:p>
          <w:p w14:paraId="1FCF657C" w14:textId="0B3C92A2" w:rsidR="00C17D66" w:rsidRPr="001A5159" w:rsidRDefault="00C17D66" w:rsidP="00C17D66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 </w:t>
            </w:r>
            <w:r w:rsidRPr="001A5159">
              <w:rPr>
                <w:rFonts w:asciiTheme="majorBidi" w:hAnsiTheme="majorBidi"/>
                <w:sz w:val="24"/>
                <w:szCs w:val="24"/>
                <w:lang w:val="en-GB"/>
              </w:rPr>
              <w:t xml:space="preserve"> 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การ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354" w:type="dxa"/>
            <w:vAlign w:val="bottom"/>
          </w:tcPr>
          <w:p w14:paraId="7274F83F" w14:textId="1F848D1E" w:rsidR="00C17D66" w:rsidRPr="001A5159" w:rsidRDefault="00C17D66" w:rsidP="00A25335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(44)</w:t>
            </w:r>
          </w:p>
        </w:tc>
        <w:tc>
          <w:tcPr>
            <w:tcW w:w="186" w:type="dxa"/>
            <w:vAlign w:val="bottom"/>
          </w:tcPr>
          <w:p w14:paraId="0C647D8E" w14:textId="77777777" w:rsidR="00C17D66" w:rsidRPr="001A5159" w:rsidRDefault="00C17D66" w:rsidP="00A253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bottom"/>
          </w:tcPr>
          <w:p w14:paraId="06315D06" w14:textId="0AF0143B" w:rsidR="00C17D66" w:rsidRPr="001A5159" w:rsidRDefault="00C17D66" w:rsidP="00A25335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(80)</w:t>
            </w:r>
          </w:p>
        </w:tc>
        <w:tc>
          <w:tcPr>
            <w:tcW w:w="182" w:type="dxa"/>
            <w:vAlign w:val="bottom"/>
          </w:tcPr>
          <w:p w14:paraId="2ECA57A4" w14:textId="77777777" w:rsidR="00C17D66" w:rsidRPr="001A5159" w:rsidRDefault="00C17D66" w:rsidP="00A253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23910BB7" w14:textId="11A3826E" w:rsidR="00C17D66" w:rsidRPr="001A5159" w:rsidRDefault="00C17D66" w:rsidP="00A25335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703</w:t>
            </w:r>
          </w:p>
        </w:tc>
        <w:tc>
          <w:tcPr>
            <w:tcW w:w="181" w:type="dxa"/>
            <w:vAlign w:val="bottom"/>
          </w:tcPr>
          <w:p w14:paraId="0E7B3CDB" w14:textId="77777777" w:rsidR="00C17D66" w:rsidRPr="001A5159" w:rsidRDefault="00C17D66" w:rsidP="00A253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bottom"/>
          </w:tcPr>
          <w:p w14:paraId="28DA5B14" w14:textId="48CF7979" w:rsidR="00C17D66" w:rsidRPr="001A5159" w:rsidRDefault="00C17D66" w:rsidP="00A25335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1" w:type="dxa"/>
            <w:vAlign w:val="bottom"/>
          </w:tcPr>
          <w:p w14:paraId="5BE4C69C" w14:textId="77777777" w:rsidR="00C17D66" w:rsidRPr="001A5159" w:rsidRDefault="00C17D66" w:rsidP="00A253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72A43F49" w14:textId="453943FE" w:rsidR="00C17D66" w:rsidRPr="001A5159" w:rsidRDefault="00C17D66" w:rsidP="00A25335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(357)</w:t>
            </w:r>
          </w:p>
        </w:tc>
        <w:tc>
          <w:tcPr>
            <w:tcW w:w="180" w:type="dxa"/>
            <w:vAlign w:val="bottom"/>
          </w:tcPr>
          <w:p w14:paraId="221CD3F3" w14:textId="77777777" w:rsidR="00C17D66" w:rsidRPr="001A5159" w:rsidRDefault="00C17D66" w:rsidP="00A253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46FBD1A4" w14:textId="036408FB" w:rsidR="00C17D66" w:rsidRPr="001A5159" w:rsidRDefault="00C17D66" w:rsidP="00A25335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A65B8B" w14:textId="77777777" w:rsidR="00C17D66" w:rsidRPr="001A5159" w:rsidRDefault="00C17D66" w:rsidP="00A253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1A12AA9B" w14:textId="5A73E3AF" w:rsidR="00C17D66" w:rsidRPr="001A5159" w:rsidRDefault="00C17D66" w:rsidP="00A25335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179" w:type="dxa"/>
            <w:vAlign w:val="bottom"/>
          </w:tcPr>
          <w:p w14:paraId="5927BE3F" w14:textId="77777777" w:rsidR="00C17D66" w:rsidRPr="001A5159" w:rsidRDefault="00C17D66" w:rsidP="00A253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64BA4ABB" w14:textId="2AF28A6A" w:rsidR="00C17D66" w:rsidRPr="001A5159" w:rsidRDefault="00C17D66" w:rsidP="00A2533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</w:tr>
      <w:tr w:rsidR="00AD04C2" w:rsidRPr="001A5159" w14:paraId="07528F23" w14:textId="77777777" w:rsidTr="00A25335">
        <w:trPr>
          <w:cantSplit/>
          <w:trHeight w:val="288"/>
        </w:trPr>
        <w:tc>
          <w:tcPr>
            <w:tcW w:w="3613" w:type="dxa"/>
            <w:vAlign w:val="bottom"/>
          </w:tcPr>
          <w:p w14:paraId="489FE116" w14:textId="77777777" w:rsidR="00C17D66" w:rsidRPr="001A5159" w:rsidRDefault="00C17D66" w:rsidP="00C17D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1A515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</w:t>
            </w:r>
            <w:r w:rsidRPr="001A51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607C29A8" w14:textId="3FE96275" w:rsidR="00C17D66" w:rsidRPr="001A5159" w:rsidRDefault="00C17D66" w:rsidP="00C17D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  <w:vAlign w:val="bottom"/>
          </w:tcPr>
          <w:p w14:paraId="16570F04" w14:textId="3B268C32" w:rsidR="00C17D66" w:rsidRPr="001A5159" w:rsidRDefault="00C17D66" w:rsidP="00A25335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24E7BF08" w14:textId="77777777" w:rsidR="00C17D66" w:rsidRPr="001A5159" w:rsidRDefault="00C17D66" w:rsidP="00A253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bottom"/>
          </w:tcPr>
          <w:p w14:paraId="699860AF" w14:textId="3744C3F8" w:rsidR="00C17D66" w:rsidRPr="001A5159" w:rsidRDefault="00C17D66" w:rsidP="00A25335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(559)</w:t>
            </w:r>
          </w:p>
        </w:tc>
        <w:tc>
          <w:tcPr>
            <w:tcW w:w="182" w:type="dxa"/>
            <w:vAlign w:val="bottom"/>
          </w:tcPr>
          <w:p w14:paraId="15C1FE0E" w14:textId="77777777" w:rsidR="00C17D66" w:rsidRPr="001A5159" w:rsidRDefault="00C17D66" w:rsidP="00A253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4E3C28D1" w14:textId="4A9EBFE4" w:rsidR="00C17D66" w:rsidRPr="001A5159" w:rsidRDefault="00C17D66" w:rsidP="00A2533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(335)</w:t>
            </w:r>
          </w:p>
        </w:tc>
        <w:tc>
          <w:tcPr>
            <w:tcW w:w="181" w:type="dxa"/>
            <w:vAlign w:val="bottom"/>
          </w:tcPr>
          <w:p w14:paraId="74F6A992" w14:textId="77777777" w:rsidR="00C17D66" w:rsidRPr="001A5159" w:rsidRDefault="00C17D66" w:rsidP="00A253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bottom"/>
          </w:tcPr>
          <w:p w14:paraId="35D44977" w14:textId="35B4D62E" w:rsidR="00C17D66" w:rsidRPr="001A5159" w:rsidRDefault="00C17D66" w:rsidP="00A25335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181" w:type="dxa"/>
            <w:vAlign w:val="bottom"/>
          </w:tcPr>
          <w:p w14:paraId="2C1324C9" w14:textId="77777777" w:rsidR="00C17D66" w:rsidRPr="001A5159" w:rsidRDefault="00C17D66" w:rsidP="00A253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75770297" w14:textId="40F24575" w:rsidR="00C17D66" w:rsidRPr="001A5159" w:rsidRDefault="00C17D66" w:rsidP="00A25335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(91)</w:t>
            </w:r>
          </w:p>
        </w:tc>
        <w:tc>
          <w:tcPr>
            <w:tcW w:w="180" w:type="dxa"/>
            <w:vAlign w:val="bottom"/>
          </w:tcPr>
          <w:p w14:paraId="71AB574F" w14:textId="77777777" w:rsidR="00C17D66" w:rsidRPr="001A5159" w:rsidRDefault="00C17D66" w:rsidP="00A253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554166A9" w14:textId="75897C19" w:rsidR="00C17D66" w:rsidRPr="001A5159" w:rsidRDefault="00C17D66" w:rsidP="00A25335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286</w:t>
            </w:r>
          </w:p>
        </w:tc>
        <w:tc>
          <w:tcPr>
            <w:tcW w:w="180" w:type="dxa"/>
            <w:vAlign w:val="bottom"/>
          </w:tcPr>
          <w:p w14:paraId="490C5010" w14:textId="77777777" w:rsidR="00C17D66" w:rsidRPr="001A5159" w:rsidRDefault="00C17D66" w:rsidP="00A253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78685A83" w14:textId="366ABFAC" w:rsidR="00C17D66" w:rsidRPr="001A5159" w:rsidRDefault="00C17D66" w:rsidP="00A25335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</w:p>
        </w:tc>
        <w:tc>
          <w:tcPr>
            <w:tcW w:w="179" w:type="dxa"/>
            <w:vAlign w:val="bottom"/>
          </w:tcPr>
          <w:p w14:paraId="56655896" w14:textId="77777777" w:rsidR="00C17D66" w:rsidRPr="001A5159" w:rsidRDefault="00C17D66" w:rsidP="00A253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09045C38" w14:textId="6CBFD3D9" w:rsidR="00C17D66" w:rsidRPr="001A5159" w:rsidRDefault="00C17D66" w:rsidP="00A2533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(652)</w:t>
            </w:r>
          </w:p>
        </w:tc>
      </w:tr>
      <w:tr w:rsidR="00AD04C2" w:rsidRPr="001A5159" w14:paraId="0E43A77C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0549ED70" w14:textId="77777777" w:rsidR="00C17D66" w:rsidRPr="001A5159" w:rsidRDefault="00C17D66" w:rsidP="00C17D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</w:tcPr>
          <w:p w14:paraId="00268C40" w14:textId="50DD2667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298 </w:t>
            </w:r>
          </w:p>
        </w:tc>
        <w:tc>
          <w:tcPr>
            <w:tcW w:w="186" w:type="dxa"/>
            <w:vAlign w:val="bottom"/>
          </w:tcPr>
          <w:p w14:paraId="61DF2D51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9DA73DD" w14:textId="641EE532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330 </w:t>
            </w:r>
          </w:p>
        </w:tc>
        <w:tc>
          <w:tcPr>
            <w:tcW w:w="182" w:type="dxa"/>
            <w:vAlign w:val="bottom"/>
          </w:tcPr>
          <w:p w14:paraId="5C9BBBAD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5D7BC63F" w14:textId="47346711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225 </w:t>
            </w:r>
          </w:p>
        </w:tc>
        <w:tc>
          <w:tcPr>
            <w:tcW w:w="181" w:type="dxa"/>
            <w:vAlign w:val="bottom"/>
          </w:tcPr>
          <w:p w14:paraId="70713607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2328DE6" w14:textId="7463D8D8" w:rsidR="00C17D66" w:rsidRPr="001A5159" w:rsidRDefault="00C17D66" w:rsidP="00A25335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27 </w:t>
            </w:r>
          </w:p>
        </w:tc>
        <w:tc>
          <w:tcPr>
            <w:tcW w:w="181" w:type="dxa"/>
            <w:vAlign w:val="bottom"/>
          </w:tcPr>
          <w:p w14:paraId="287A8500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F4D1FAC" w14:textId="131DE09B" w:rsidR="00C17D66" w:rsidRPr="001A5159" w:rsidRDefault="00E7274C" w:rsidP="00C17D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492</w:t>
            </w:r>
          </w:p>
        </w:tc>
        <w:tc>
          <w:tcPr>
            <w:tcW w:w="180" w:type="dxa"/>
            <w:vAlign w:val="bottom"/>
          </w:tcPr>
          <w:p w14:paraId="4CC4FF0C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C79490D" w14:textId="7237E09D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(949)</w:t>
            </w:r>
          </w:p>
        </w:tc>
        <w:tc>
          <w:tcPr>
            <w:tcW w:w="180" w:type="dxa"/>
            <w:vAlign w:val="bottom"/>
          </w:tcPr>
          <w:p w14:paraId="13F43B76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B99D923" w14:textId="1E804449" w:rsidR="00C17D66" w:rsidRPr="001A5159" w:rsidRDefault="00C17D66" w:rsidP="00C17D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(281)</w:t>
            </w:r>
          </w:p>
        </w:tc>
        <w:tc>
          <w:tcPr>
            <w:tcW w:w="179" w:type="dxa"/>
            <w:vAlign w:val="bottom"/>
          </w:tcPr>
          <w:p w14:paraId="782BE130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466AE799" w14:textId="1065B902" w:rsidR="00C17D66" w:rsidRPr="001A5159" w:rsidRDefault="00E7274C" w:rsidP="00C17D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</w:tr>
      <w:tr w:rsidR="00AD04C2" w:rsidRPr="001A5159" w14:paraId="66B32779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547CFDC9" w14:textId="77777777" w:rsidR="00C17D66" w:rsidRPr="001A5159" w:rsidRDefault="00C17D66" w:rsidP="00C17D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</w:tcPr>
          <w:p w14:paraId="5A20FBA2" w14:textId="008C6502" w:rsidR="00C17D66" w:rsidRPr="001A5159" w:rsidRDefault="00924C37" w:rsidP="00C17D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1,640</w:t>
            </w:r>
            <w:r w:rsidR="00C17D66"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6" w:type="dxa"/>
            <w:vAlign w:val="bottom"/>
          </w:tcPr>
          <w:p w14:paraId="3E625A1B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E2798FF" w14:textId="7FD0800E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(3,</w:t>
            </w:r>
            <w:r w:rsidR="00924C37"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301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30254AA6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1AD9E3E" w14:textId="0EB1C710" w:rsidR="00C17D66" w:rsidRPr="001A5159" w:rsidRDefault="00924C37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1,071</w:t>
            </w:r>
            <w:r w:rsidR="00C17D66"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1C9C857F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3BBA0BDD" w14:textId="3582C391" w:rsidR="00C17D66" w:rsidRPr="001A5159" w:rsidRDefault="00C17D66" w:rsidP="00A25335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(64)</w:t>
            </w:r>
          </w:p>
        </w:tc>
        <w:tc>
          <w:tcPr>
            <w:tcW w:w="181" w:type="dxa"/>
            <w:vAlign w:val="bottom"/>
          </w:tcPr>
          <w:p w14:paraId="6B65F5FF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19B3A3D" w14:textId="4FB3134D" w:rsidR="00C17D66" w:rsidRPr="001A5159" w:rsidRDefault="00C17D66" w:rsidP="00C17D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(2,257)</w:t>
            </w:r>
          </w:p>
        </w:tc>
        <w:tc>
          <w:tcPr>
            <w:tcW w:w="180" w:type="dxa"/>
            <w:vAlign w:val="bottom"/>
          </w:tcPr>
          <w:p w14:paraId="7B1600B6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6263C0F" w14:textId="64B0CE82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7,885 </w:t>
            </w:r>
          </w:p>
        </w:tc>
        <w:tc>
          <w:tcPr>
            <w:tcW w:w="180" w:type="dxa"/>
            <w:vAlign w:val="bottom"/>
          </w:tcPr>
          <w:p w14:paraId="53DABB54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95161FB" w14:textId="1CDA5209" w:rsidR="00C17D66" w:rsidRPr="001A5159" w:rsidRDefault="00C17D66" w:rsidP="00C17D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(10,83</w:t>
            </w:r>
            <w:r w:rsidR="00924C37"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12289335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39A4147F" w14:textId="2A7FA99B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(5,862)</w:t>
            </w:r>
          </w:p>
        </w:tc>
      </w:tr>
      <w:tr w:rsidR="00AD04C2" w:rsidRPr="001A5159" w14:paraId="27B8D4E0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01FE36E9" w14:textId="77777777" w:rsidR="00C17D66" w:rsidRPr="001A5159" w:rsidRDefault="00C17D66" w:rsidP="00C17D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108D35FB" w14:textId="717CF931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145C8D8B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DAED02F" w14:textId="4B21F9E7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67567DF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111EDD2F" w14:textId="65035007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818219F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0CED0E5" w14:textId="6AA55D90" w:rsidR="00C17D66" w:rsidRPr="001A5159" w:rsidRDefault="00C17D66" w:rsidP="00C17D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9308589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57F8FEA" w14:textId="2A85D0BB" w:rsidR="00C17D66" w:rsidRPr="001A5159" w:rsidRDefault="00C17D66" w:rsidP="00C17D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C103B9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CB8AE3E" w14:textId="3E56FF1D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0158CB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2B8162D" w14:textId="315C55DE" w:rsidR="00C17D66" w:rsidRPr="001A5159" w:rsidRDefault="00C17D66" w:rsidP="00C17D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3B377931" w14:textId="77777777" w:rsidR="00C17D66" w:rsidRPr="001A5159" w:rsidRDefault="00C17D66" w:rsidP="00C17D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A311328" w14:textId="08549ECA" w:rsidR="00C17D66" w:rsidRPr="001A5159" w:rsidRDefault="00C17D66" w:rsidP="00C17D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04C2" w:rsidRPr="001A5159" w14:paraId="565B9DA4" w14:textId="77777777" w:rsidTr="00711CAF">
        <w:trPr>
          <w:cantSplit/>
          <w:trHeight w:val="80"/>
        </w:trPr>
        <w:tc>
          <w:tcPr>
            <w:tcW w:w="3613" w:type="dxa"/>
            <w:vAlign w:val="bottom"/>
          </w:tcPr>
          <w:p w14:paraId="78CB6C10" w14:textId="77777777" w:rsidR="00A25335" w:rsidRPr="001A5159" w:rsidRDefault="00A25335" w:rsidP="00A25335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</w:tcPr>
          <w:p w14:paraId="2EFDA816" w14:textId="2ADD3DB9" w:rsidR="00A25335" w:rsidRPr="001A5159" w:rsidRDefault="00924C37" w:rsidP="00A25335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2,522</w:t>
            </w:r>
            <w:r w:rsidR="00A25335"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6" w:type="dxa"/>
            <w:vAlign w:val="bottom"/>
          </w:tcPr>
          <w:p w14:paraId="54261AA6" w14:textId="77777777" w:rsidR="00A25335" w:rsidRPr="001A5159" w:rsidRDefault="00A25335" w:rsidP="00A25335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4D93728" w14:textId="7BA619D1" w:rsidR="00A25335" w:rsidRPr="001A5159" w:rsidRDefault="00A25335" w:rsidP="00A25335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(3,</w:t>
            </w:r>
            <w:r w:rsidR="00924C37"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264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2C25E61B" w14:textId="77777777" w:rsidR="00A25335" w:rsidRPr="001A5159" w:rsidRDefault="00A25335" w:rsidP="00A25335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44F954DA" w14:textId="195EFC4B" w:rsidR="00A25335" w:rsidRPr="001A5159" w:rsidRDefault="00924C37" w:rsidP="00A25335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610</w:t>
            </w:r>
            <w:r w:rsidR="00A25335"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2C390E22" w14:textId="77777777" w:rsidR="00A25335" w:rsidRPr="001A5159" w:rsidRDefault="00A25335" w:rsidP="00A25335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23DFE726" w14:textId="1BA22332" w:rsidR="00A25335" w:rsidRPr="001A5159" w:rsidRDefault="00A25335" w:rsidP="00A25335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(62)</w:t>
            </w:r>
          </w:p>
        </w:tc>
        <w:tc>
          <w:tcPr>
            <w:tcW w:w="181" w:type="dxa"/>
            <w:vAlign w:val="bottom"/>
          </w:tcPr>
          <w:p w14:paraId="5FB36A81" w14:textId="77777777" w:rsidR="00A25335" w:rsidRPr="001A5159" w:rsidRDefault="00A25335" w:rsidP="00A25335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0109BE91" w14:textId="362CE38C" w:rsidR="00A25335" w:rsidRPr="001A5159" w:rsidRDefault="00A25335" w:rsidP="00A25335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(2,272)</w:t>
            </w:r>
          </w:p>
        </w:tc>
        <w:tc>
          <w:tcPr>
            <w:tcW w:w="180" w:type="dxa"/>
            <w:vAlign w:val="bottom"/>
          </w:tcPr>
          <w:p w14:paraId="6DE08322" w14:textId="77777777" w:rsidR="00A25335" w:rsidRPr="001A5159" w:rsidRDefault="00A25335" w:rsidP="00A25335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913B3F9" w14:textId="7322360B" w:rsidR="00A25335" w:rsidRPr="001A5159" w:rsidRDefault="00A25335" w:rsidP="00A25335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7,793 </w:t>
            </w:r>
          </w:p>
        </w:tc>
        <w:tc>
          <w:tcPr>
            <w:tcW w:w="180" w:type="dxa"/>
            <w:vAlign w:val="bottom"/>
          </w:tcPr>
          <w:p w14:paraId="63EC502A" w14:textId="77777777" w:rsidR="00A25335" w:rsidRPr="001A5159" w:rsidRDefault="00A25335" w:rsidP="00A25335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7BCC4CFF" w14:textId="02802914" w:rsidR="00A25335" w:rsidRPr="001A5159" w:rsidRDefault="00A25335" w:rsidP="00A25335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(10,836)</w:t>
            </w:r>
          </w:p>
        </w:tc>
        <w:tc>
          <w:tcPr>
            <w:tcW w:w="179" w:type="dxa"/>
            <w:vAlign w:val="bottom"/>
          </w:tcPr>
          <w:p w14:paraId="67B2C87F" w14:textId="77777777" w:rsidR="00A25335" w:rsidRPr="001A5159" w:rsidRDefault="00A25335" w:rsidP="00A25335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0C2A5B3" w14:textId="09B49918" w:rsidR="00A25335" w:rsidRPr="001A5159" w:rsidRDefault="00A25335" w:rsidP="00A2533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(5,509)</w:t>
            </w:r>
          </w:p>
        </w:tc>
      </w:tr>
    </w:tbl>
    <w:p w14:paraId="6830E78E" w14:textId="77777777" w:rsidR="002213B7" w:rsidRPr="001A5159" w:rsidRDefault="002213B7" w:rsidP="002213B7">
      <w:pPr>
        <w:pStyle w:val="ListParagraph"/>
        <w:ind w:left="680"/>
        <w:rPr>
          <w:rFonts w:asciiTheme="majorBidi" w:hAnsiTheme="majorBidi"/>
          <w:sz w:val="10"/>
          <w:szCs w:val="10"/>
        </w:rPr>
      </w:pPr>
    </w:p>
    <w:p w14:paraId="0D19D715" w14:textId="2DB3B456" w:rsidR="00E575CC" w:rsidRPr="001A5159" w:rsidRDefault="009F1EA0" w:rsidP="002213B7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1A5159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1A5159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1A5159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1A5159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1A5159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1A5159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1A5159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1A5159">
        <w:rPr>
          <w:rFonts w:asciiTheme="majorBidi" w:hAnsiTheme="majorBidi"/>
          <w:i/>
          <w:iCs/>
          <w:sz w:val="20"/>
          <w:szCs w:val="20"/>
        </w:rPr>
        <w:t> </w:t>
      </w: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4"/>
        <w:gridCol w:w="180"/>
        <w:gridCol w:w="1099"/>
        <w:gridCol w:w="179"/>
        <w:gridCol w:w="1116"/>
      </w:tblGrid>
      <w:tr w:rsidR="00AD04C2" w:rsidRPr="001A5159" w14:paraId="2AF51DB4" w14:textId="77777777" w:rsidTr="00C167BF">
        <w:trPr>
          <w:cantSplit/>
        </w:trPr>
        <w:tc>
          <w:tcPr>
            <w:tcW w:w="3613" w:type="dxa"/>
          </w:tcPr>
          <w:p w14:paraId="2DC1F95F" w14:textId="77777777" w:rsidR="00C167BF" w:rsidRPr="001A5159" w:rsidRDefault="00C167BF" w:rsidP="00D83391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41B07E96" w14:textId="7C6CF6EA" w:rsidR="00C167BF" w:rsidRPr="001A5159" w:rsidRDefault="00C167BF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D04C2" w:rsidRPr="001A5159" w14:paraId="701EE3A2" w14:textId="77777777" w:rsidTr="00C167BF">
        <w:trPr>
          <w:cantSplit/>
        </w:trPr>
        <w:tc>
          <w:tcPr>
            <w:tcW w:w="3613" w:type="dxa"/>
          </w:tcPr>
          <w:p w14:paraId="3C58002F" w14:textId="63F24F9F" w:rsidR="00600A57" w:rsidRPr="001A5159" w:rsidRDefault="00600A57" w:rsidP="00D83391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</w:pPr>
            <w:r w:rsidRPr="001A5159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4D2427" w:rsidRPr="001A5159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1A5159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4D2427" w:rsidRPr="001A515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4D2427" w:rsidRPr="001A5159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  <w:p w14:paraId="33209F92" w14:textId="24BB40C6" w:rsidR="00EA7C3A" w:rsidRPr="001A5159" w:rsidRDefault="00EA7C3A" w:rsidP="00D8339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A5159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(ปรับปรุงใหม่)</w:t>
            </w:r>
          </w:p>
        </w:tc>
        <w:tc>
          <w:tcPr>
            <w:tcW w:w="1354" w:type="dxa"/>
          </w:tcPr>
          <w:p w14:paraId="05967364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7D58483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554996D7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032C9CB0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6183B299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678D4D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63A474CC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3721AE4C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2285A93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01277F64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634EC577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5FFA5187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2116918B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9DA51BE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7ED478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67A9CF8A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88BDA10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399E76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4580D814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 ๆ</w:t>
            </w:r>
          </w:p>
        </w:tc>
        <w:tc>
          <w:tcPr>
            <w:tcW w:w="180" w:type="dxa"/>
          </w:tcPr>
          <w:p w14:paraId="7AEE4E7B" w14:textId="77777777" w:rsidR="00600A57" w:rsidRPr="001A5159" w:rsidRDefault="00600A57" w:rsidP="00D83391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2345AF02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57AFFA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1606D1E7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1EAF5AB8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4838097A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D075D9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45C838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D04C2" w:rsidRPr="001A5159" w14:paraId="2736CBB3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6C0FAF24" w14:textId="77777777" w:rsidR="00600A57" w:rsidRPr="001A5159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30BEEA7F" w14:textId="77777777" w:rsidR="00600A57" w:rsidRPr="001A5159" w:rsidRDefault="00600A57" w:rsidP="00D8339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A515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D04C2" w:rsidRPr="001A5159" w14:paraId="5EB9A361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7C316964" w14:textId="77777777" w:rsidR="00C1536D" w:rsidRPr="001A5159" w:rsidRDefault="00C1536D" w:rsidP="00C1536D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</w:tcPr>
          <w:p w14:paraId="0EA51997" w14:textId="01696F9A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188,830</w:t>
            </w:r>
          </w:p>
        </w:tc>
        <w:tc>
          <w:tcPr>
            <w:tcW w:w="186" w:type="dxa"/>
            <w:vAlign w:val="bottom"/>
          </w:tcPr>
          <w:p w14:paraId="6ED37DDC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290501E" w14:textId="78E8FE47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48,220</w:t>
            </w:r>
          </w:p>
        </w:tc>
        <w:tc>
          <w:tcPr>
            <w:tcW w:w="182" w:type="dxa"/>
            <w:vAlign w:val="bottom"/>
          </w:tcPr>
          <w:p w14:paraId="355E57A8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7F5589D1" w14:textId="2FA3C4C3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60,178</w:t>
            </w:r>
          </w:p>
        </w:tc>
        <w:tc>
          <w:tcPr>
            <w:tcW w:w="181" w:type="dxa"/>
            <w:vAlign w:val="bottom"/>
          </w:tcPr>
          <w:p w14:paraId="0F950333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2A88122" w14:textId="0FF024BB" w:rsidR="00C1536D" w:rsidRPr="001A5159" w:rsidRDefault="00C1536D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12,911</w:t>
            </w:r>
          </w:p>
        </w:tc>
        <w:tc>
          <w:tcPr>
            <w:tcW w:w="181" w:type="dxa"/>
            <w:vAlign w:val="bottom"/>
          </w:tcPr>
          <w:p w14:paraId="756EEBBC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3B568B33" w14:textId="27E3E1F1" w:rsidR="00C1536D" w:rsidRPr="001A5159" w:rsidRDefault="00C1536D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62,562</w:t>
            </w:r>
          </w:p>
        </w:tc>
        <w:tc>
          <w:tcPr>
            <w:tcW w:w="180" w:type="dxa"/>
            <w:vAlign w:val="bottom"/>
          </w:tcPr>
          <w:p w14:paraId="0226FFC5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2D2ECCAF" w14:textId="5FC8D3FF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1,669</w:t>
            </w:r>
          </w:p>
        </w:tc>
        <w:tc>
          <w:tcPr>
            <w:tcW w:w="180" w:type="dxa"/>
            <w:vAlign w:val="bottom"/>
          </w:tcPr>
          <w:p w14:paraId="776F1E2E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7CE5BBED" w14:textId="4382340D" w:rsidR="00C1536D" w:rsidRPr="001A5159" w:rsidRDefault="00C1536D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14675E9F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CA5C669" w14:textId="71B40B3A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374,370</w:t>
            </w:r>
          </w:p>
        </w:tc>
      </w:tr>
      <w:tr w:rsidR="00AD04C2" w:rsidRPr="001A5159" w14:paraId="719C109C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12BD9609" w14:textId="77777777" w:rsidR="00C1536D" w:rsidRPr="001A5159" w:rsidRDefault="00C1536D" w:rsidP="00C1536D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E3189ED" w14:textId="44EB29DB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78,753</w:t>
            </w:r>
          </w:p>
        </w:tc>
        <w:tc>
          <w:tcPr>
            <w:tcW w:w="186" w:type="dxa"/>
            <w:vAlign w:val="bottom"/>
          </w:tcPr>
          <w:p w14:paraId="1D84F47C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0A3F30B" w14:textId="1D6FEA73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4,601</w:t>
            </w:r>
          </w:p>
        </w:tc>
        <w:tc>
          <w:tcPr>
            <w:tcW w:w="182" w:type="dxa"/>
            <w:vAlign w:val="bottom"/>
          </w:tcPr>
          <w:p w14:paraId="7CAFB719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7C102C92" w14:textId="38C034C6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181" w:type="dxa"/>
            <w:vAlign w:val="bottom"/>
          </w:tcPr>
          <w:p w14:paraId="138ACBDC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4EBB8346" w14:textId="0ABDC5FF" w:rsidR="00C1536D" w:rsidRPr="001A5159" w:rsidRDefault="00C1536D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1,908</w:t>
            </w:r>
          </w:p>
        </w:tc>
        <w:tc>
          <w:tcPr>
            <w:tcW w:w="181" w:type="dxa"/>
            <w:vAlign w:val="bottom"/>
          </w:tcPr>
          <w:p w14:paraId="0AA7F1CB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7F3B8A8" w14:textId="4337C7E7" w:rsidR="00C1536D" w:rsidRPr="001A5159" w:rsidRDefault="00C1536D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0002EA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77C847A" w14:textId="3679CFC1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4,464</w:t>
            </w:r>
          </w:p>
        </w:tc>
        <w:tc>
          <w:tcPr>
            <w:tcW w:w="180" w:type="dxa"/>
            <w:vAlign w:val="bottom"/>
          </w:tcPr>
          <w:p w14:paraId="7EF3225F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507A7FA3" w14:textId="2ED9461A" w:rsidR="00C1536D" w:rsidRPr="001A5159" w:rsidRDefault="00C1536D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(89,786)</w:t>
            </w:r>
          </w:p>
        </w:tc>
        <w:tc>
          <w:tcPr>
            <w:tcW w:w="179" w:type="dxa"/>
            <w:vAlign w:val="bottom"/>
          </w:tcPr>
          <w:p w14:paraId="067F6410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02E771A" w14:textId="12D510DA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D04C2" w:rsidRPr="001A5159" w14:paraId="3C8E8E35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0B362DA8" w14:textId="48311508" w:rsidR="00C1536D" w:rsidRPr="001A5159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3882389C" w14:textId="0CB19845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267,583</w:t>
            </w:r>
          </w:p>
        </w:tc>
        <w:tc>
          <w:tcPr>
            <w:tcW w:w="186" w:type="dxa"/>
            <w:vAlign w:val="bottom"/>
          </w:tcPr>
          <w:p w14:paraId="76C28373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1F39B742" w14:textId="6981EC9B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52,821</w:t>
            </w:r>
          </w:p>
        </w:tc>
        <w:tc>
          <w:tcPr>
            <w:tcW w:w="182" w:type="dxa"/>
            <w:vAlign w:val="bottom"/>
          </w:tcPr>
          <w:p w14:paraId="043828C9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79815745" w14:textId="40B551CB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60,238</w:t>
            </w:r>
          </w:p>
        </w:tc>
        <w:tc>
          <w:tcPr>
            <w:tcW w:w="181" w:type="dxa"/>
            <w:vAlign w:val="bottom"/>
          </w:tcPr>
          <w:p w14:paraId="71FDF15E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14:paraId="3621945E" w14:textId="2D61739F" w:rsidR="00C1536D" w:rsidRPr="001A5159" w:rsidRDefault="00C1536D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14,819</w:t>
            </w:r>
          </w:p>
        </w:tc>
        <w:tc>
          <w:tcPr>
            <w:tcW w:w="181" w:type="dxa"/>
            <w:vAlign w:val="bottom"/>
          </w:tcPr>
          <w:p w14:paraId="41459F4F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26FD6647" w14:textId="2911F1A1" w:rsidR="00C1536D" w:rsidRPr="001A5159" w:rsidRDefault="00C1536D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62,562</w:t>
            </w:r>
          </w:p>
        </w:tc>
        <w:tc>
          <w:tcPr>
            <w:tcW w:w="180" w:type="dxa"/>
            <w:vAlign w:val="bottom"/>
          </w:tcPr>
          <w:p w14:paraId="62497DB2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867EF94" w14:textId="7A23EB16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6,133</w:t>
            </w:r>
          </w:p>
        </w:tc>
        <w:tc>
          <w:tcPr>
            <w:tcW w:w="180" w:type="dxa"/>
            <w:vAlign w:val="bottom"/>
          </w:tcPr>
          <w:p w14:paraId="065ED969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7FC7400C" w14:textId="60632018" w:rsidR="00C1536D" w:rsidRPr="001A5159" w:rsidRDefault="00C1536D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(89,786)</w:t>
            </w:r>
          </w:p>
        </w:tc>
        <w:tc>
          <w:tcPr>
            <w:tcW w:w="179" w:type="dxa"/>
            <w:vAlign w:val="bottom"/>
          </w:tcPr>
          <w:p w14:paraId="19F10153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DCC9575" w14:textId="10AC0B56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374,370</w:t>
            </w:r>
          </w:p>
        </w:tc>
      </w:tr>
      <w:tr w:rsidR="00AD04C2" w:rsidRPr="001A5159" w14:paraId="2BD4CBFE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43F265E3" w14:textId="77777777" w:rsidR="00C1536D" w:rsidRPr="001A5159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53B9F1D" w14:textId="142B489D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(241,033)</w:t>
            </w:r>
          </w:p>
        </w:tc>
        <w:tc>
          <w:tcPr>
            <w:tcW w:w="186" w:type="dxa"/>
            <w:vAlign w:val="bottom"/>
          </w:tcPr>
          <w:p w14:paraId="1B53F9B9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F9FEE0B" w14:textId="385EE44E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(47,328)</w:t>
            </w:r>
          </w:p>
        </w:tc>
        <w:tc>
          <w:tcPr>
            <w:tcW w:w="182" w:type="dxa"/>
            <w:vAlign w:val="bottom"/>
          </w:tcPr>
          <w:p w14:paraId="357C12E9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73EE324F" w14:textId="070FA5A0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(52,269)</w:t>
            </w:r>
          </w:p>
        </w:tc>
        <w:tc>
          <w:tcPr>
            <w:tcW w:w="181" w:type="dxa"/>
            <w:vAlign w:val="bottom"/>
          </w:tcPr>
          <w:p w14:paraId="140CED59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EFA317E" w14:textId="0E9D6625" w:rsidR="00C1536D" w:rsidRPr="001A5159" w:rsidRDefault="00C1536D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(13,072)</w:t>
            </w:r>
          </w:p>
        </w:tc>
        <w:tc>
          <w:tcPr>
            <w:tcW w:w="181" w:type="dxa"/>
            <w:vAlign w:val="bottom"/>
          </w:tcPr>
          <w:p w14:paraId="6F499785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546C6F8" w14:textId="306F8156" w:rsidR="00C1536D" w:rsidRPr="001A5159" w:rsidRDefault="00C1536D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(49,135)</w:t>
            </w:r>
          </w:p>
        </w:tc>
        <w:tc>
          <w:tcPr>
            <w:tcW w:w="180" w:type="dxa"/>
            <w:vAlign w:val="bottom"/>
          </w:tcPr>
          <w:p w14:paraId="374C0976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B13C6F6" w14:textId="4EFEB23D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(4,377)</w:t>
            </w:r>
          </w:p>
        </w:tc>
        <w:tc>
          <w:tcPr>
            <w:tcW w:w="180" w:type="dxa"/>
            <w:vAlign w:val="bottom"/>
          </w:tcPr>
          <w:p w14:paraId="40C4B611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58976D4" w14:textId="55D331F4" w:rsidR="00C1536D" w:rsidRPr="001A5159" w:rsidRDefault="00C1536D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 xml:space="preserve">89,217 </w:t>
            </w:r>
          </w:p>
        </w:tc>
        <w:tc>
          <w:tcPr>
            <w:tcW w:w="179" w:type="dxa"/>
            <w:vAlign w:val="bottom"/>
          </w:tcPr>
          <w:p w14:paraId="15A075E4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47D75B42" w14:textId="333B9FFC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(317,997)</w:t>
            </w:r>
          </w:p>
        </w:tc>
      </w:tr>
      <w:tr w:rsidR="00AD04C2" w:rsidRPr="001A5159" w14:paraId="226864DC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1DA2A106" w14:textId="77777777" w:rsidR="00C1536D" w:rsidRPr="001A5159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</w:tcPr>
          <w:p w14:paraId="03081D2E" w14:textId="5B8D75B1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(1,827)</w:t>
            </w:r>
          </w:p>
        </w:tc>
        <w:tc>
          <w:tcPr>
            <w:tcW w:w="186" w:type="dxa"/>
            <w:vAlign w:val="bottom"/>
          </w:tcPr>
          <w:p w14:paraId="69541173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92E5B45" w14:textId="2B6950B0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(2,191)</w:t>
            </w:r>
          </w:p>
        </w:tc>
        <w:tc>
          <w:tcPr>
            <w:tcW w:w="182" w:type="dxa"/>
            <w:vAlign w:val="bottom"/>
          </w:tcPr>
          <w:p w14:paraId="62704586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08280F42" w14:textId="7E51AC89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(3,528)</w:t>
            </w:r>
          </w:p>
        </w:tc>
        <w:tc>
          <w:tcPr>
            <w:tcW w:w="181" w:type="dxa"/>
            <w:vAlign w:val="bottom"/>
          </w:tcPr>
          <w:p w14:paraId="03DE07D5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77DF3A56" w14:textId="47644294" w:rsidR="00C1536D" w:rsidRPr="001A5159" w:rsidRDefault="00C1536D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(455)</w:t>
            </w:r>
          </w:p>
        </w:tc>
        <w:tc>
          <w:tcPr>
            <w:tcW w:w="181" w:type="dxa"/>
            <w:vAlign w:val="bottom"/>
          </w:tcPr>
          <w:p w14:paraId="49CDEBC7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7BDB18EA" w14:textId="40C17D89" w:rsidR="00C1536D" w:rsidRPr="001A5159" w:rsidRDefault="00C1536D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(8,802)</w:t>
            </w:r>
          </w:p>
        </w:tc>
        <w:tc>
          <w:tcPr>
            <w:tcW w:w="180" w:type="dxa"/>
            <w:vAlign w:val="bottom"/>
          </w:tcPr>
          <w:p w14:paraId="1F57D13B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702809B" w14:textId="1C08A2C2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(1,191)</w:t>
            </w:r>
          </w:p>
        </w:tc>
        <w:tc>
          <w:tcPr>
            <w:tcW w:w="180" w:type="dxa"/>
            <w:vAlign w:val="bottom"/>
          </w:tcPr>
          <w:p w14:paraId="060C6852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250AB322" w14:textId="22303370" w:rsidR="00C1536D" w:rsidRPr="001A5159" w:rsidRDefault="00C1536D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 xml:space="preserve">2,012 </w:t>
            </w:r>
          </w:p>
        </w:tc>
        <w:tc>
          <w:tcPr>
            <w:tcW w:w="179" w:type="dxa"/>
            <w:vAlign w:val="bottom"/>
          </w:tcPr>
          <w:p w14:paraId="2686F2AC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221889BA" w14:textId="117553CD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(15,982)</w:t>
            </w:r>
          </w:p>
        </w:tc>
      </w:tr>
      <w:tr w:rsidR="00AD04C2" w:rsidRPr="001A5159" w14:paraId="3F6B3CEA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19F21FEB" w14:textId="7DC5371A" w:rsidR="00600A57" w:rsidRPr="001A5159" w:rsidRDefault="00600A57" w:rsidP="00D83391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กำไรก่อนหักต้นทุนทางการเงิน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427A1"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354" w:type="dxa"/>
          </w:tcPr>
          <w:p w14:paraId="78BF4599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5CDDE682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7E0E0AB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917D8FD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42EC25B8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86FEC71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78CE9AC4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9144AD0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0A86DFEA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48B905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47EEEAAE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ADE469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312069C3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3861A9B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0AB79211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04C2" w:rsidRPr="001A5159" w14:paraId="5CBA5FF3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100CB354" w14:textId="7120435D" w:rsidR="00C1536D" w:rsidRPr="001A5159" w:rsidRDefault="00C1536D" w:rsidP="00C1536D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</w:tcPr>
          <w:p w14:paraId="52485A95" w14:textId="7B66BA74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3,572 </w:t>
            </w:r>
          </w:p>
        </w:tc>
        <w:tc>
          <w:tcPr>
            <w:tcW w:w="186" w:type="dxa"/>
            <w:vAlign w:val="bottom"/>
          </w:tcPr>
          <w:p w14:paraId="3CC7E164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B1E9C4F" w14:textId="3474D27A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3,349 </w:t>
            </w:r>
          </w:p>
        </w:tc>
        <w:tc>
          <w:tcPr>
            <w:tcW w:w="182" w:type="dxa"/>
            <w:vAlign w:val="bottom"/>
          </w:tcPr>
          <w:p w14:paraId="405F5A84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25204F4C" w14:textId="7533C56E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4,553 </w:t>
            </w:r>
          </w:p>
        </w:tc>
        <w:tc>
          <w:tcPr>
            <w:tcW w:w="181" w:type="dxa"/>
            <w:vAlign w:val="bottom"/>
          </w:tcPr>
          <w:p w14:paraId="638EEC2D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7D0764D1" w14:textId="3A793CE0" w:rsidR="00C1536D" w:rsidRPr="001A5159" w:rsidRDefault="00C1536D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1,313 </w:t>
            </w:r>
          </w:p>
        </w:tc>
        <w:tc>
          <w:tcPr>
            <w:tcW w:w="181" w:type="dxa"/>
            <w:vAlign w:val="bottom"/>
          </w:tcPr>
          <w:p w14:paraId="1FB3AA67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4A9CEA4A" w14:textId="260D92BA" w:rsidR="00C1536D" w:rsidRPr="001A5159" w:rsidRDefault="00C1536D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4,749 </w:t>
            </w:r>
          </w:p>
        </w:tc>
        <w:tc>
          <w:tcPr>
            <w:tcW w:w="180" w:type="dxa"/>
            <w:vAlign w:val="bottom"/>
          </w:tcPr>
          <w:p w14:paraId="00D4ED8E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3AA1DCE" w14:textId="5B127C29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1,368 </w:t>
            </w:r>
          </w:p>
        </w:tc>
        <w:tc>
          <w:tcPr>
            <w:tcW w:w="180" w:type="dxa"/>
            <w:vAlign w:val="bottom"/>
          </w:tcPr>
          <w:p w14:paraId="30462AAD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EDFEEB9" w14:textId="76A3D925" w:rsidR="00C1536D" w:rsidRPr="001A5159" w:rsidRDefault="00C1536D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1,283 </w:t>
            </w:r>
          </w:p>
        </w:tc>
        <w:tc>
          <w:tcPr>
            <w:tcW w:w="179" w:type="dxa"/>
            <w:vAlign w:val="bottom"/>
          </w:tcPr>
          <w:p w14:paraId="3FD5E86A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0C420B5B" w14:textId="4C281AD4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20,187 </w:t>
            </w:r>
          </w:p>
        </w:tc>
      </w:tr>
      <w:tr w:rsidR="00AD04C2" w:rsidRPr="001A5159" w14:paraId="31AFCEFC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74FFC876" w14:textId="77777777" w:rsidR="00C1536D" w:rsidRPr="001A5159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</w:tcPr>
          <w:p w14:paraId="13BA593F" w14:textId="2F0BEF66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154 </w:t>
            </w:r>
          </w:p>
        </w:tc>
        <w:tc>
          <w:tcPr>
            <w:tcW w:w="186" w:type="dxa"/>
            <w:vAlign w:val="bottom"/>
          </w:tcPr>
          <w:p w14:paraId="6EFE7B75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3D332D6" w14:textId="00BB5C81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25 </w:t>
            </w:r>
          </w:p>
        </w:tc>
        <w:tc>
          <w:tcPr>
            <w:tcW w:w="182" w:type="dxa"/>
            <w:vAlign w:val="bottom"/>
          </w:tcPr>
          <w:p w14:paraId="485214FB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0FFBC7D7" w14:textId="5E29FBEE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57 </w:t>
            </w:r>
          </w:p>
        </w:tc>
        <w:tc>
          <w:tcPr>
            <w:tcW w:w="181" w:type="dxa"/>
            <w:vAlign w:val="bottom"/>
          </w:tcPr>
          <w:p w14:paraId="492E30BD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C108DE4" w14:textId="582142AD" w:rsidR="00C1536D" w:rsidRPr="001A5159" w:rsidRDefault="00C1536D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</w:p>
        </w:tc>
        <w:tc>
          <w:tcPr>
            <w:tcW w:w="181" w:type="dxa"/>
            <w:vAlign w:val="bottom"/>
          </w:tcPr>
          <w:p w14:paraId="72202563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564744B2" w14:textId="71C29DDE" w:rsidR="00C1536D" w:rsidRPr="001A5159" w:rsidRDefault="00C1536D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8 </w:t>
            </w:r>
          </w:p>
        </w:tc>
        <w:tc>
          <w:tcPr>
            <w:tcW w:w="180" w:type="dxa"/>
            <w:vAlign w:val="bottom"/>
          </w:tcPr>
          <w:p w14:paraId="072332B7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6C5D45FC" w14:textId="6F320E67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16,649 </w:t>
            </w:r>
          </w:p>
        </w:tc>
        <w:tc>
          <w:tcPr>
            <w:tcW w:w="180" w:type="dxa"/>
            <w:vAlign w:val="bottom"/>
          </w:tcPr>
          <w:p w14:paraId="5152B487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6CE4931B" w14:textId="06CE5A94" w:rsidR="00C1536D" w:rsidRPr="001A5159" w:rsidRDefault="00C1536D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(16,365)</w:t>
            </w:r>
          </w:p>
        </w:tc>
        <w:tc>
          <w:tcPr>
            <w:tcW w:w="179" w:type="dxa"/>
            <w:vAlign w:val="bottom"/>
          </w:tcPr>
          <w:p w14:paraId="17EC5A83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6159160D" w14:textId="399A028B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 xml:space="preserve">530 </w:t>
            </w:r>
          </w:p>
        </w:tc>
      </w:tr>
      <w:tr w:rsidR="00AD04C2" w:rsidRPr="001A5159" w14:paraId="1834660E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40A4605B" w14:textId="77777777" w:rsidR="00C1536D" w:rsidRPr="001A5159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</w:tcPr>
          <w:p w14:paraId="7D114F7B" w14:textId="77EBEE3F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(959)</w:t>
            </w:r>
          </w:p>
        </w:tc>
        <w:tc>
          <w:tcPr>
            <w:tcW w:w="186" w:type="dxa"/>
            <w:vAlign w:val="bottom"/>
          </w:tcPr>
          <w:p w14:paraId="1C232C61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C6A411C" w14:textId="2ED86D99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(284)</w:t>
            </w:r>
          </w:p>
        </w:tc>
        <w:tc>
          <w:tcPr>
            <w:tcW w:w="182" w:type="dxa"/>
            <w:vAlign w:val="bottom"/>
          </w:tcPr>
          <w:p w14:paraId="635087AA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3718350" w14:textId="0BB2B3C1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(539)</w:t>
            </w:r>
          </w:p>
        </w:tc>
        <w:tc>
          <w:tcPr>
            <w:tcW w:w="181" w:type="dxa"/>
            <w:vAlign w:val="bottom"/>
          </w:tcPr>
          <w:p w14:paraId="54C765E2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09C766F" w14:textId="0F07D6DE" w:rsidR="00C1536D" w:rsidRPr="001A5159" w:rsidRDefault="00C1536D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(25)</w:t>
            </w:r>
          </w:p>
        </w:tc>
        <w:tc>
          <w:tcPr>
            <w:tcW w:w="181" w:type="dxa"/>
            <w:vAlign w:val="bottom"/>
          </w:tcPr>
          <w:p w14:paraId="0D781FF3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546E536B" w14:textId="522F459C" w:rsidR="00C1536D" w:rsidRPr="001A5159" w:rsidRDefault="00C1536D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(880)</w:t>
            </w:r>
          </w:p>
        </w:tc>
        <w:tc>
          <w:tcPr>
            <w:tcW w:w="180" w:type="dxa"/>
            <w:vAlign w:val="bottom"/>
          </w:tcPr>
          <w:p w14:paraId="2783004F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67AF9CFB" w14:textId="6E5F79A1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(4,368)</w:t>
            </w:r>
          </w:p>
        </w:tc>
        <w:tc>
          <w:tcPr>
            <w:tcW w:w="180" w:type="dxa"/>
            <w:vAlign w:val="bottom"/>
          </w:tcPr>
          <w:p w14:paraId="5726318F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6F4815C2" w14:textId="3575963D" w:rsidR="00C1536D" w:rsidRPr="001A5159" w:rsidRDefault="00C1536D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 xml:space="preserve">2,526 </w:t>
            </w:r>
          </w:p>
        </w:tc>
        <w:tc>
          <w:tcPr>
            <w:tcW w:w="179" w:type="dxa"/>
            <w:vAlign w:val="bottom"/>
          </w:tcPr>
          <w:p w14:paraId="3B77B960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B0F6220" w14:textId="64606BEE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(4,529)</w:t>
            </w:r>
          </w:p>
        </w:tc>
      </w:tr>
      <w:tr w:rsidR="00AD04C2" w:rsidRPr="001A5159" w14:paraId="0535037A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2D3BE773" w14:textId="77777777" w:rsidR="00C1536D" w:rsidRPr="001A5159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</w:tcPr>
          <w:p w14:paraId="6E2B01BD" w14:textId="311FF10E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(5,566)</w:t>
            </w:r>
          </w:p>
        </w:tc>
        <w:tc>
          <w:tcPr>
            <w:tcW w:w="186" w:type="dxa"/>
            <w:vAlign w:val="bottom"/>
          </w:tcPr>
          <w:p w14:paraId="02EE9D22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170EE35E" w14:textId="3FF14AEB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(2,086)</w:t>
            </w:r>
          </w:p>
        </w:tc>
        <w:tc>
          <w:tcPr>
            <w:tcW w:w="182" w:type="dxa"/>
            <w:vAlign w:val="bottom"/>
          </w:tcPr>
          <w:p w14:paraId="3135419A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6322811E" w14:textId="61A6A1DE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(1,500)</w:t>
            </w:r>
          </w:p>
        </w:tc>
        <w:tc>
          <w:tcPr>
            <w:tcW w:w="181" w:type="dxa"/>
            <w:vAlign w:val="bottom"/>
          </w:tcPr>
          <w:p w14:paraId="3DC04360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</w:tcPr>
          <w:p w14:paraId="13E58DCC" w14:textId="3ACACB54" w:rsidR="00C1536D" w:rsidRPr="001A5159" w:rsidRDefault="00C1536D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(311)</w:t>
            </w:r>
          </w:p>
        </w:tc>
        <w:tc>
          <w:tcPr>
            <w:tcW w:w="181" w:type="dxa"/>
            <w:vAlign w:val="bottom"/>
          </w:tcPr>
          <w:p w14:paraId="687D8F5E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33F1F532" w14:textId="7A8E442A" w:rsidR="00C1536D" w:rsidRPr="001A5159" w:rsidRDefault="00C1536D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(4,238)</w:t>
            </w:r>
          </w:p>
        </w:tc>
        <w:tc>
          <w:tcPr>
            <w:tcW w:w="180" w:type="dxa"/>
            <w:vAlign w:val="bottom"/>
          </w:tcPr>
          <w:p w14:paraId="64585627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</w:tcPr>
          <w:p w14:paraId="2BEE11F3" w14:textId="5FCA0B33" w:rsidR="00C1536D" w:rsidRPr="001A5159" w:rsidRDefault="00C1536D" w:rsidP="00C1536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(502)</w:t>
            </w:r>
          </w:p>
        </w:tc>
        <w:tc>
          <w:tcPr>
            <w:tcW w:w="180" w:type="dxa"/>
            <w:vAlign w:val="bottom"/>
          </w:tcPr>
          <w:p w14:paraId="673373D0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</w:tcPr>
          <w:p w14:paraId="3BEED8EA" w14:textId="7B117E05" w:rsidR="00C1536D" w:rsidRPr="001A5159" w:rsidRDefault="00C1536D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 xml:space="preserve">634 </w:t>
            </w:r>
          </w:p>
        </w:tc>
        <w:tc>
          <w:tcPr>
            <w:tcW w:w="179" w:type="dxa"/>
            <w:vAlign w:val="bottom"/>
          </w:tcPr>
          <w:p w14:paraId="5504677E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</w:tcPr>
          <w:p w14:paraId="2503287D" w14:textId="621976B4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(13,569)</w:t>
            </w:r>
          </w:p>
        </w:tc>
      </w:tr>
      <w:tr w:rsidR="00AD04C2" w:rsidRPr="001A5159" w14:paraId="3681B30D" w14:textId="77777777" w:rsidTr="00C1536D">
        <w:trPr>
          <w:cantSplit/>
          <w:trHeight w:val="288"/>
        </w:trPr>
        <w:tc>
          <w:tcPr>
            <w:tcW w:w="3613" w:type="dxa"/>
            <w:vAlign w:val="bottom"/>
          </w:tcPr>
          <w:p w14:paraId="21AFE427" w14:textId="77777777" w:rsidR="00C1536D" w:rsidRPr="001A5159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1A5159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1A5159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จากการด้อยค่าของสินทรัพย์และ   </w:t>
            </w:r>
          </w:p>
          <w:p w14:paraId="5DD31E69" w14:textId="11EC81F9" w:rsidR="00C1536D" w:rsidRPr="001A5159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159">
              <w:rPr>
                <w:rFonts w:asciiTheme="majorBidi" w:hAnsiTheme="majorBidi"/>
                <w:sz w:val="24"/>
                <w:szCs w:val="24"/>
                <w:lang w:val="en-GB"/>
              </w:rPr>
              <w:t xml:space="preserve">   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การจำหน่ายสินทรัพย์</w:t>
            </w:r>
          </w:p>
        </w:tc>
        <w:tc>
          <w:tcPr>
            <w:tcW w:w="1354" w:type="dxa"/>
            <w:vAlign w:val="bottom"/>
          </w:tcPr>
          <w:p w14:paraId="074279BD" w14:textId="316F7DD4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(2)</w:t>
            </w:r>
          </w:p>
        </w:tc>
        <w:tc>
          <w:tcPr>
            <w:tcW w:w="186" w:type="dxa"/>
            <w:vAlign w:val="bottom"/>
          </w:tcPr>
          <w:p w14:paraId="1C45081A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bottom"/>
          </w:tcPr>
          <w:p w14:paraId="1F548904" w14:textId="26D3F187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395 </w:t>
            </w:r>
          </w:p>
        </w:tc>
        <w:tc>
          <w:tcPr>
            <w:tcW w:w="182" w:type="dxa"/>
            <w:vAlign w:val="bottom"/>
          </w:tcPr>
          <w:p w14:paraId="09192171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2424AE5D" w14:textId="509CA8AD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(9)</w:t>
            </w:r>
          </w:p>
        </w:tc>
        <w:tc>
          <w:tcPr>
            <w:tcW w:w="181" w:type="dxa"/>
            <w:vAlign w:val="bottom"/>
          </w:tcPr>
          <w:p w14:paraId="2E41F61C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bottom"/>
          </w:tcPr>
          <w:p w14:paraId="338B5F39" w14:textId="10E736B3" w:rsidR="00C1536D" w:rsidRPr="001A5159" w:rsidRDefault="00C1536D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181" w:type="dxa"/>
            <w:vAlign w:val="bottom"/>
          </w:tcPr>
          <w:p w14:paraId="04D0D963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5B306FF9" w14:textId="3ED9FEF0" w:rsidR="00C1536D" w:rsidRPr="001A5159" w:rsidRDefault="00C1536D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(20)</w:t>
            </w:r>
          </w:p>
        </w:tc>
        <w:tc>
          <w:tcPr>
            <w:tcW w:w="180" w:type="dxa"/>
            <w:vAlign w:val="bottom"/>
          </w:tcPr>
          <w:p w14:paraId="6C448875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1C33EB04" w14:textId="651C8B27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(2)</w:t>
            </w:r>
          </w:p>
        </w:tc>
        <w:tc>
          <w:tcPr>
            <w:tcW w:w="180" w:type="dxa"/>
            <w:vAlign w:val="bottom"/>
          </w:tcPr>
          <w:p w14:paraId="0ECBAB55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36789C2B" w14:textId="691C7A2E" w:rsidR="00C1536D" w:rsidRPr="001A5159" w:rsidRDefault="00C1536D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4C0BF19E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014105A1" w14:textId="05EBD127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 xml:space="preserve">358 </w:t>
            </w:r>
          </w:p>
        </w:tc>
      </w:tr>
      <w:tr w:rsidR="00AD04C2" w:rsidRPr="001A5159" w14:paraId="659A0250" w14:textId="77777777" w:rsidTr="00C1536D">
        <w:trPr>
          <w:cantSplit/>
          <w:trHeight w:val="288"/>
        </w:trPr>
        <w:tc>
          <w:tcPr>
            <w:tcW w:w="3613" w:type="dxa"/>
            <w:vAlign w:val="bottom"/>
          </w:tcPr>
          <w:p w14:paraId="57850DEF" w14:textId="77777777" w:rsidR="00C1536D" w:rsidRPr="001A5159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1A515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   </w:t>
            </w:r>
          </w:p>
          <w:p w14:paraId="28BED118" w14:textId="63B3DE7D" w:rsidR="00C1536D" w:rsidRPr="001A5159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  <w:vAlign w:val="bottom"/>
          </w:tcPr>
          <w:p w14:paraId="3B683CB7" w14:textId="1D3AFC65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28EE1EC2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bottom"/>
          </w:tcPr>
          <w:p w14:paraId="521ECFFE" w14:textId="2BE5833D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(42)</w:t>
            </w:r>
          </w:p>
        </w:tc>
        <w:tc>
          <w:tcPr>
            <w:tcW w:w="182" w:type="dxa"/>
            <w:vAlign w:val="bottom"/>
          </w:tcPr>
          <w:p w14:paraId="031E231C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3635A8DD" w14:textId="24FFC553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1,492 </w:t>
            </w:r>
          </w:p>
        </w:tc>
        <w:tc>
          <w:tcPr>
            <w:tcW w:w="181" w:type="dxa"/>
            <w:vAlign w:val="bottom"/>
          </w:tcPr>
          <w:p w14:paraId="439BE8E6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bottom"/>
          </w:tcPr>
          <w:p w14:paraId="4F429C64" w14:textId="112A3B0F" w:rsidR="00C1536D" w:rsidRPr="001A5159" w:rsidRDefault="00C1536D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 xml:space="preserve">1,082 </w:t>
            </w:r>
          </w:p>
        </w:tc>
        <w:tc>
          <w:tcPr>
            <w:tcW w:w="181" w:type="dxa"/>
            <w:vAlign w:val="bottom"/>
          </w:tcPr>
          <w:p w14:paraId="49768431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62BA19CD" w14:textId="4C160472" w:rsidR="00C1536D" w:rsidRPr="001A5159" w:rsidRDefault="00C1536D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(2)</w:t>
            </w:r>
          </w:p>
        </w:tc>
        <w:tc>
          <w:tcPr>
            <w:tcW w:w="180" w:type="dxa"/>
            <w:vAlign w:val="bottom"/>
          </w:tcPr>
          <w:p w14:paraId="187CAAB0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01ACD3EB" w14:textId="13133907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106 </w:t>
            </w:r>
          </w:p>
        </w:tc>
        <w:tc>
          <w:tcPr>
            <w:tcW w:w="180" w:type="dxa"/>
            <w:vAlign w:val="bottom"/>
          </w:tcPr>
          <w:p w14:paraId="5E4A97C4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6EAD1949" w14:textId="04881400" w:rsidR="00C1536D" w:rsidRPr="001A5159" w:rsidRDefault="00C1536D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 xml:space="preserve">56 </w:t>
            </w:r>
          </w:p>
        </w:tc>
        <w:tc>
          <w:tcPr>
            <w:tcW w:w="179" w:type="dxa"/>
            <w:vAlign w:val="bottom"/>
          </w:tcPr>
          <w:p w14:paraId="01B0099F" w14:textId="77777777" w:rsidR="00C1536D" w:rsidRPr="001A5159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596DD53A" w14:textId="42C37F03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 xml:space="preserve">2,692 </w:t>
            </w:r>
          </w:p>
        </w:tc>
      </w:tr>
      <w:tr w:rsidR="00AD04C2" w:rsidRPr="001A5159" w14:paraId="177C1632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6057ABA6" w14:textId="77777777" w:rsidR="00C1536D" w:rsidRPr="001A5159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</w:tcPr>
          <w:p w14:paraId="1E60F16C" w14:textId="7AF16204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388 </w:t>
            </w:r>
          </w:p>
        </w:tc>
        <w:tc>
          <w:tcPr>
            <w:tcW w:w="186" w:type="dxa"/>
            <w:vAlign w:val="bottom"/>
          </w:tcPr>
          <w:p w14:paraId="081A8837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CE8607F" w14:textId="1EE881AC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247 </w:t>
            </w:r>
          </w:p>
        </w:tc>
        <w:tc>
          <w:tcPr>
            <w:tcW w:w="182" w:type="dxa"/>
            <w:vAlign w:val="bottom"/>
          </w:tcPr>
          <w:p w14:paraId="79CAE304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77740C75" w14:textId="0341B7C7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588 </w:t>
            </w:r>
          </w:p>
        </w:tc>
        <w:tc>
          <w:tcPr>
            <w:tcW w:w="181" w:type="dxa"/>
            <w:vAlign w:val="bottom"/>
          </w:tcPr>
          <w:p w14:paraId="3A0ED605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6355ED9" w14:textId="1C28739C" w:rsidR="00C1536D" w:rsidRPr="001A5159" w:rsidRDefault="00C1536D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181" w:type="dxa"/>
            <w:vAlign w:val="bottom"/>
          </w:tcPr>
          <w:p w14:paraId="28848D4A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002D1D4A" w14:textId="03B5594B" w:rsidR="00C1536D" w:rsidRPr="001A5159" w:rsidRDefault="00C1536D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7 </w:t>
            </w:r>
          </w:p>
        </w:tc>
        <w:tc>
          <w:tcPr>
            <w:tcW w:w="180" w:type="dxa"/>
            <w:vAlign w:val="bottom"/>
          </w:tcPr>
          <w:p w14:paraId="5DC94558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D763A48" w14:textId="637F7D8F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(1,510)</w:t>
            </w:r>
          </w:p>
        </w:tc>
        <w:tc>
          <w:tcPr>
            <w:tcW w:w="180" w:type="dxa"/>
            <w:vAlign w:val="bottom"/>
          </w:tcPr>
          <w:p w14:paraId="0BA6A0F2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2790DA7" w14:textId="7373FCF1" w:rsidR="00C1536D" w:rsidRPr="001A5159" w:rsidRDefault="00C1536D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(717)</w:t>
            </w:r>
          </w:p>
        </w:tc>
        <w:tc>
          <w:tcPr>
            <w:tcW w:w="179" w:type="dxa"/>
            <w:vAlign w:val="bottom"/>
          </w:tcPr>
          <w:p w14:paraId="490D79D0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2506F89B" w14:textId="60EC789E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(1,004)</w:t>
            </w:r>
          </w:p>
        </w:tc>
      </w:tr>
      <w:tr w:rsidR="00AD04C2" w:rsidRPr="001A5159" w14:paraId="5418AED8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0E6C455F" w14:textId="77777777" w:rsidR="00C1536D" w:rsidRPr="001A5159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</w:tcPr>
          <w:p w14:paraId="6AAE12BE" w14:textId="194A1D8E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(2,413)</w:t>
            </w:r>
          </w:p>
        </w:tc>
        <w:tc>
          <w:tcPr>
            <w:tcW w:w="186" w:type="dxa"/>
            <w:vAlign w:val="bottom"/>
          </w:tcPr>
          <w:p w14:paraId="3311FCEF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421249B" w14:textId="58C35409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1,604 </w:t>
            </w:r>
          </w:p>
        </w:tc>
        <w:tc>
          <w:tcPr>
            <w:tcW w:w="182" w:type="dxa"/>
            <w:vAlign w:val="bottom"/>
          </w:tcPr>
          <w:p w14:paraId="1686289A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33D04AB4" w14:textId="0B3410BB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4,642 </w:t>
            </w:r>
          </w:p>
        </w:tc>
        <w:tc>
          <w:tcPr>
            <w:tcW w:w="181" w:type="dxa"/>
            <w:vAlign w:val="bottom"/>
          </w:tcPr>
          <w:p w14:paraId="58CE9C0D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9459590" w14:textId="56E7F43F" w:rsidR="00C1536D" w:rsidRPr="001A5159" w:rsidRDefault="00C1536D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2,050 </w:t>
            </w:r>
          </w:p>
        </w:tc>
        <w:tc>
          <w:tcPr>
            <w:tcW w:w="181" w:type="dxa"/>
            <w:vAlign w:val="bottom"/>
          </w:tcPr>
          <w:p w14:paraId="4D876BEF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5F44999F" w14:textId="5F2F377C" w:rsidR="00C1536D" w:rsidRPr="001A5159" w:rsidRDefault="00C1536D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(376)</w:t>
            </w:r>
          </w:p>
        </w:tc>
        <w:tc>
          <w:tcPr>
            <w:tcW w:w="180" w:type="dxa"/>
            <w:vAlign w:val="bottom"/>
          </w:tcPr>
          <w:p w14:paraId="65C654E2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4B34011" w14:textId="2D00C3BF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11,741 </w:t>
            </w:r>
          </w:p>
        </w:tc>
        <w:tc>
          <w:tcPr>
            <w:tcW w:w="180" w:type="dxa"/>
            <w:vAlign w:val="bottom"/>
          </w:tcPr>
          <w:p w14:paraId="6BAD771B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78BF4A14" w14:textId="43BBAB8D" w:rsidR="00C1536D" w:rsidRPr="001A5159" w:rsidRDefault="00C1536D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(12,583)</w:t>
            </w:r>
          </w:p>
        </w:tc>
        <w:tc>
          <w:tcPr>
            <w:tcW w:w="179" w:type="dxa"/>
            <w:vAlign w:val="bottom"/>
          </w:tcPr>
          <w:p w14:paraId="5D89EA75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0EF47AD3" w14:textId="6ADC4021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4,665 </w:t>
            </w:r>
          </w:p>
        </w:tc>
      </w:tr>
      <w:tr w:rsidR="00AD04C2" w:rsidRPr="001A5159" w14:paraId="03DA7569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51F8652A" w14:textId="77777777" w:rsidR="00C1536D" w:rsidRPr="001A5159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414DEE26" w14:textId="4D4EAF94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65B6053D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12F3E269" w14:textId="2B4D3DF5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141832D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3952358E" w14:textId="03D55C94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1DD6B1E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6633245" w14:textId="2F6D013D" w:rsidR="00C1536D" w:rsidRPr="001A5159" w:rsidRDefault="00C1536D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68C48C5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2ED0A740" w14:textId="0FFB1BFA" w:rsidR="00C1536D" w:rsidRPr="001A5159" w:rsidRDefault="00C1536D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AD1B7E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2D047110" w14:textId="4537FD3E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7246CF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21133E6E" w14:textId="5D2DE85C" w:rsidR="00C1536D" w:rsidRPr="001A5159" w:rsidRDefault="00C1536D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A4EC385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3AAFC30C" w14:textId="253E2C15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04C2" w:rsidRPr="001A5159" w14:paraId="303D3D36" w14:textId="77777777" w:rsidTr="00C167BF">
        <w:trPr>
          <w:cantSplit/>
          <w:trHeight w:val="80"/>
        </w:trPr>
        <w:tc>
          <w:tcPr>
            <w:tcW w:w="3613" w:type="dxa"/>
            <w:vAlign w:val="bottom"/>
          </w:tcPr>
          <w:p w14:paraId="6ED6ECA6" w14:textId="77777777" w:rsidR="00C1536D" w:rsidRPr="001A5159" w:rsidRDefault="00C1536D" w:rsidP="00C1536D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</w:tcPr>
          <w:p w14:paraId="46417C4A" w14:textId="5A1053F1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(1,114)</w:t>
            </w:r>
          </w:p>
        </w:tc>
        <w:tc>
          <w:tcPr>
            <w:tcW w:w="186" w:type="dxa"/>
            <w:vAlign w:val="bottom"/>
          </w:tcPr>
          <w:p w14:paraId="5949F095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49F6BD5" w14:textId="3F713C23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858 </w:t>
            </w:r>
          </w:p>
        </w:tc>
        <w:tc>
          <w:tcPr>
            <w:tcW w:w="182" w:type="dxa"/>
            <w:vAlign w:val="bottom"/>
          </w:tcPr>
          <w:p w14:paraId="72F88CD6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443FF25E" w14:textId="761CE0A8" w:rsidR="00C1536D" w:rsidRPr="001A5159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4,342 </w:t>
            </w:r>
          </w:p>
        </w:tc>
        <w:tc>
          <w:tcPr>
            <w:tcW w:w="181" w:type="dxa"/>
            <w:vAlign w:val="bottom"/>
          </w:tcPr>
          <w:p w14:paraId="6441C71B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A80312C" w14:textId="4CE373FB" w:rsidR="00C1536D" w:rsidRPr="001A5159" w:rsidRDefault="00C1536D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1,636 </w:t>
            </w:r>
          </w:p>
        </w:tc>
        <w:tc>
          <w:tcPr>
            <w:tcW w:w="181" w:type="dxa"/>
            <w:vAlign w:val="bottom"/>
          </w:tcPr>
          <w:p w14:paraId="32EB4113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062C3273" w14:textId="4CE55433" w:rsidR="00C1536D" w:rsidRPr="001A5159" w:rsidRDefault="00C1536D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(445)</w:t>
            </w:r>
          </w:p>
        </w:tc>
        <w:tc>
          <w:tcPr>
            <w:tcW w:w="180" w:type="dxa"/>
            <w:vAlign w:val="bottom"/>
          </w:tcPr>
          <w:p w14:paraId="68981042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2CB4B3CE" w14:textId="14DC1793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11,283 </w:t>
            </w:r>
          </w:p>
        </w:tc>
        <w:tc>
          <w:tcPr>
            <w:tcW w:w="180" w:type="dxa"/>
            <w:vAlign w:val="bottom"/>
          </w:tcPr>
          <w:p w14:paraId="2B62BB08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5ADE98B" w14:textId="5A811D38" w:rsidR="00C1536D" w:rsidRPr="001A5159" w:rsidRDefault="00C1536D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(12,586)</w:t>
            </w:r>
          </w:p>
        </w:tc>
        <w:tc>
          <w:tcPr>
            <w:tcW w:w="179" w:type="dxa"/>
            <w:vAlign w:val="bottom"/>
          </w:tcPr>
          <w:p w14:paraId="7BE51F7B" w14:textId="77777777" w:rsidR="00C1536D" w:rsidRPr="001A5159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1FF5B569" w14:textId="264ADDBD" w:rsidR="00C1536D" w:rsidRPr="001A5159" w:rsidRDefault="00C1536D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3,974 </w:t>
            </w:r>
          </w:p>
        </w:tc>
      </w:tr>
    </w:tbl>
    <w:p w14:paraId="066560AF" w14:textId="77777777" w:rsidR="002213B7" w:rsidRPr="001A5159" w:rsidRDefault="002213B7" w:rsidP="002213B7">
      <w:pPr>
        <w:pStyle w:val="ListParagraph"/>
        <w:ind w:left="0"/>
        <w:rPr>
          <w:rFonts w:asciiTheme="majorBidi" w:hAnsiTheme="majorBidi"/>
          <w:sz w:val="14"/>
          <w:szCs w:val="14"/>
        </w:rPr>
      </w:pPr>
    </w:p>
    <w:p w14:paraId="440DFD1A" w14:textId="77777777" w:rsidR="009F1EA0" w:rsidRPr="001A5159" w:rsidRDefault="009F1EA0" w:rsidP="009F1EA0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1A5159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1A5159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1A5159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1A5159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1A5159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1A5159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1A5159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1A5159">
        <w:rPr>
          <w:rFonts w:asciiTheme="majorBidi" w:hAnsiTheme="majorBidi"/>
          <w:i/>
          <w:iCs/>
          <w:sz w:val="20"/>
          <w:szCs w:val="20"/>
        </w:rPr>
        <w:t> </w:t>
      </w:r>
    </w:p>
    <w:p w14:paraId="3CCA4116" w14:textId="77777777" w:rsidR="002213B7" w:rsidRPr="001A5159" w:rsidRDefault="002213B7" w:rsidP="00755A56">
      <w:pPr>
        <w:rPr>
          <w:rFonts w:asciiTheme="majorBidi" w:hAnsiTheme="majorBidi" w:cstheme="majorBidi"/>
          <w:vanish/>
        </w:rPr>
      </w:pPr>
    </w:p>
    <w:p w14:paraId="33E0F905" w14:textId="77777777" w:rsidR="00B20300" w:rsidRPr="001A5159" w:rsidRDefault="00B20300" w:rsidP="00755A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sectPr w:rsidR="00B20300" w:rsidRPr="001A5159" w:rsidSect="001C790E">
          <w:pgSz w:w="16840" w:h="11907" w:code="9"/>
          <w:pgMar w:top="1152" w:right="576" w:bottom="1152" w:left="900" w:header="720" w:footer="720" w:gutter="0"/>
          <w:cols w:space="708"/>
          <w:docGrid w:linePitch="360"/>
        </w:sectPr>
      </w:pPr>
    </w:p>
    <w:p w14:paraId="7A4E27DF" w14:textId="37E27F34" w:rsidR="003968AF" w:rsidRPr="001A5159" w:rsidRDefault="003968AF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A5159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B05793" w:rsidRPr="001A515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  <w:r w:rsidR="00B05793" w:rsidRPr="001A5159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B05793"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B05793" w:rsidRPr="001A5159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1A515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ต่อหุ้น </w:t>
      </w:r>
    </w:p>
    <w:p w14:paraId="6C11ED3E" w14:textId="1F0C2AA1" w:rsidR="0077515E" w:rsidRPr="001A5159" w:rsidRDefault="0077515E" w:rsidP="000736CD">
      <w:pPr>
        <w:pStyle w:val="ListParagraph"/>
        <w:ind w:left="28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AD04C2" w:rsidRPr="001A5159" w14:paraId="6CC90BEE" w14:textId="77777777" w:rsidTr="007E0220">
        <w:trPr>
          <w:tblHeader/>
        </w:trPr>
        <w:tc>
          <w:tcPr>
            <w:tcW w:w="2233" w:type="pct"/>
          </w:tcPr>
          <w:p w14:paraId="258AF60A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5F0DA0EB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28E3358F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2F8A6ECA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04C2" w:rsidRPr="001A5159" w14:paraId="68D7988E" w14:textId="77777777" w:rsidTr="007E0220">
        <w:trPr>
          <w:tblHeader/>
        </w:trPr>
        <w:tc>
          <w:tcPr>
            <w:tcW w:w="2233" w:type="pct"/>
          </w:tcPr>
          <w:p w14:paraId="77DB8D6A" w14:textId="3DF19293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</w:tcPr>
          <w:p w14:paraId="3CCD0156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1FB91464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A4FF322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7" w:type="pct"/>
          </w:tcPr>
          <w:p w14:paraId="082F18AD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D2569A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4D511CCC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CAA98F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D04C2" w:rsidRPr="001A5159" w14:paraId="1D09AEE3" w14:textId="77777777" w:rsidTr="007E0220">
        <w:trPr>
          <w:tblHeader/>
        </w:trPr>
        <w:tc>
          <w:tcPr>
            <w:tcW w:w="2233" w:type="pct"/>
          </w:tcPr>
          <w:p w14:paraId="320475F9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02EAAFE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pct"/>
            <w:gridSpan w:val="3"/>
          </w:tcPr>
          <w:p w14:paraId="4962D4CC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84" w:type="pct"/>
          </w:tcPr>
          <w:p w14:paraId="6F8A8021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F627304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EE33233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4C2" w:rsidRPr="001A5159" w14:paraId="1BDD0ADC" w14:textId="77777777" w:rsidTr="007E0220">
        <w:trPr>
          <w:tblHeader/>
        </w:trPr>
        <w:tc>
          <w:tcPr>
            <w:tcW w:w="2233" w:type="pct"/>
          </w:tcPr>
          <w:p w14:paraId="178704B9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31CCE0E9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515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A51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1A515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1A51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</w:t>
            </w:r>
            <w:r w:rsidRPr="001A515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D04C2" w:rsidRPr="001A5159" w14:paraId="39739AA2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09F666F4" w14:textId="2F39D453" w:rsidR="005F6493" w:rsidRPr="001A5159" w:rsidRDefault="005F6493" w:rsidP="007E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B05793" w:rsidRPr="001A51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05793" w:rsidRPr="001A5159">
              <w:rPr>
                <w:rFonts w:ascii="Angsana New" w:hAnsi="Angsana New"/>
                <w:sz w:val="30"/>
                <w:szCs w:val="30"/>
              </w:rPr>
              <w:t>(</w:t>
            </w:r>
            <w:r w:rsidR="00B05793" w:rsidRPr="001A515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B05793" w:rsidRPr="001A5159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สำหรับงวดที่เป็นของผู้ถือหุ้น</w:t>
            </w:r>
          </w:p>
        </w:tc>
        <w:tc>
          <w:tcPr>
            <w:tcW w:w="581" w:type="pct"/>
            <w:shd w:val="clear" w:color="auto" w:fill="auto"/>
          </w:tcPr>
          <w:p w14:paraId="4CD847A0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40ACAE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6C2D43BC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1F8C69CD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8C3A387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4656BE1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1E8578D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4C2" w:rsidRPr="001A5159" w14:paraId="76B7D37C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23000D99" w14:textId="3E548129" w:rsidR="005F6493" w:rsidRPr="001A5159" w:rsidRDefault="005F6493" w:rsidP="005F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05793" w:rsidRPr="001A5159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54166AC4" w14:textId="0BB29D8F" w:rsidR="005F6493" w:rsidRPr="001A5159" w:rsidRDefault="00B057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(5,591.40)</w:t>
            </w:r>
          </w:p>
        </w:tc>
        <w:tc>
          <w:tcPr>
            <w:tcW w:w="146" w:type="pct"/>
          </w:tcPr>
          <w:p w14:paraId="7B0AC647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67659344" w14:textId="6A603E5E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BA6EEB" w:rsidRPr="001A5159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A6EEB" w:rsidRPr="001A5159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37" w:type="pct"/>
            <w:shd w:val="clear" w:color="auto" w:fill="auto"/>
          </w:tcPr>
          <w:p w14:paraId="3ECF931C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3C4B793B" w14:textId="6EDD445D" w:rsidR="005F6493" w:rsidRPr="001A5159" w:rsidRDefault="00B057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419.24</w:t>
            </w:r>
          </w:p>
        </w:tc>
        <w:tc>
          <w:tcPr>
            <w:tcW w:w="142" w:type="pct"/>
            <w:shd w:val="clear" w:color="auto" w:fill="auto"/>
          </w:tcPr>
          <w:p w14:paraId="3676A107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000C6629" w14:textId="33E6773B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10,643.70</w:t>
            </w:r>
          </w:p>
        </w:tc>
      </w:tr>
      <w:tr w:rsidR="00AD04C2" w:rsidRPr="001A5159" w14:paraId="588F127A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05393CC7" w14:textId="77777777" w:rsidR="005F6493" w:rsidRPr="001A5159" w:rsidRDefault="005F6493" w:rsidP="005F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</w:t>
            </w: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7FDD61CD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FDE88F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29CFB627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208BC7EB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2D813C5E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1F5AC40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58DE05BD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4C2" w:rsidRPr="001A5159" w14:paraId="0F5BC14B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03C4C4F7" w14:textId="293A18DE" w:rsidR="005F6493" w:rsidRPr="001A5159" w:rsidRDefault="005F6493" w:rsidP="005F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 xml:space="preserve">    ณ วันที่ </w:t>
            </w:r>
            <w:r w:rsidRPr="001A5159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EC4E7C3" w14:textId="4E837FFE" w:rsidR="005F6493" w:rsidRPr="001A5159" w:rsidRDefault="00B057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52FBE7E0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4FB5385" w14:textId="7153AE6D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58BFD24F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51F3F4FE" w14:textId="25D21641" w:rsidR="005F6493" w:rsidRPr="001A5159" w:rsidRDefault="00B057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170A9B61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CF78952" w14:textId="2B78E0F6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AD04C2" w:rsidRPr="001A5159" w14:paraId="6DD31BBD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4E131E0E" w14:textId="77777777" w:rsidR="005F6493" w:rsidRPr="001A5159" w:rsidRDefault="005F6493" w:rsidP="005F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จำนวนหุ้นสามัญถัวเฉลี่ยถ่วงน้ำหนัก </w:t>
            </w:r>
          </w:p>
          <w:p w14:paraId="4E74E7AF" w14:textId="77777777" w:rsidR="005F6493" w:rsidRPr="001A5159" w:rsidRDefault="005F6493" w:rsidP="005F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 xml:space="preserve">       (ขั้นพื้นฐาน)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0B84F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09BC546C" w14:textId="6ACB5DE7" w:rsidR="00B05793" w:rsidRPr="001A5159" w:rsidRDefault="00B057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18FF5854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248949D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002B24C5" w14:textId="2852F9DE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122E463A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55E70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4A3D93D4" w14:textId="1F64EB38" w:rsidR="00B05793" w:rsidRPr="001A5159" w:rsidRDefault="00B057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375D0191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3C9EC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77575E8C" w14:textId="6E38AC38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5F6493" w:rsidRPr="001A5159" w14:paraId="42716F1C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56DC1DAA" w14:textId="490BD0D6" w:rsidR="005F6493" w:rsidRPr="001A5159" w:rsidRDefault="005F6493" w:rsidP="005F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B05793"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05793" w:rsidRPr="001A515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05793"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B05793" w:rsidRPr="001A51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6AF446" w14:textId="559165CC" w:rsidR="005F6493" w:rsidRPr="001A5159" w:rsidRDefault="00B057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(1.24)</w:t>
            </w:r>
          </w:p>
        </w:tc>
        <w:tc>
          <w:tcPr>
            <w:tcW w:w="146" w:type="pct"/>
          </w:tcPr>
          <w:p w14:paraId="032A0264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7DAA6B73" w14:textId="313A6575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0.31</w:t>
            </w:r>
          </w:p>
        </w:tc>
        <w:tc>
          <w:tcPr>
            <w:tcW w:w="137" w:type="pct"/>
            <w:shd w:val="clear" w:color="auto" w:fill="auto"/>
          </w:tcPr>
          <w:p w14:paraId="0DE912AB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17DE64A" w14:textId="0AA5031D" w:rsidR="005F6493" w:rsidRPr="001A5159" w:rsidRDefault="00B057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142" w:type="pct"/>
            <w:shd w:val="clear" w:color="auto" w:fill="auto"/>
          </w:tcPr>
          <w:p w14:paraId="15F87941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507A51" w14:textId="75E85CAF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2.36</w:t>
            </w:r>
          </w:p>
        </w:tc>
      </w:tr>
    </w:tbl>
    <w:p w14:paraId="23AF1422" w14:textId="77777777" w:rsidR="005F6493" w:rsidRPr="001A5159" w:rsidRDefault="005F6493" w:rsidP="000736CD">
      <w:pPr>
        <w:pStyle w:val="ListParagraph"/>
        <w:ind w:left="28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AD04C2" w:rsidRPr="001A5159" w14:paraId="7571E7A1" w14:textId="77777777" w:rsidTr="00C86A94">
        <w:trPr>
          <w:tblHeader/>
        </w:trPr>
        <w:tc>
          <w:tcPr>
            <w:tcW w:w="2233" w:type="pct"/>
          </w:tcPr>
          <w:p w14:paraId="06C74921" w14:textId="77777777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264D3628" w14:textId="77777777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7B2354B9" w14:textId="77777777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15764641" w14:textId="77777777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04C2" w:rsidRPr="001A5159" w14:paraId="0F9262FF" w14:textId="77777777" w:rsidTr="00C86A94">
        <w:trPr>
          <w:tblHeader/>
        </w:trPr>
        <w:tc>
          <w:tcPr>
            <w:tcW w:w="2233" w:type="pct"/>
          </w:tcPr>
          <w:p w14:paraId="2DCFF849" w14:textId="1F75CF15" w:rsidR="0077515E" w:rsidRPr="001A5159" w:rsidRDefault="005F6493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</w:tcPr>
          <w:p w14:paraId="1E74D878" w14:textId="5E57D67F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03A1462B" w14:textId="77777777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D0D998A" w14:textId="4BA59781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7" w:type="pct"/>
          </w:tcPr>
          <w:p w14:paraId="6DC82CA1" w14:textId="77777777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365131A" w14:textId="0AF20BCB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479A949A" w14:textId="77777777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043AEB7" w14:textId="5EA5EC56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D04C2" w:rsidRPr="001A5159" w14:paraId="362BC596" w14:textId="77777777" w:rsidTr="00EA7C3A">
        <w:trPr>
          <w:tblHeader/>
        </w:trPr>
        <w:tc>
          <w:tcPr>
            <w:tcW w:w="2233" w:type="pct"/>
          </w:tcPr>
          <w:p w14:paraId="2D7C4FFB" w14:textId="77777777" w:rsidR="00EA7C3A" w:rsidRPr="001A5159" w:rsidRDefault="00EA7C3A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51515DF" w14:textId="77777777" w:rsidR="00EA7C3A" w:rsidRPr="001A5159" w:rsidRDefault="00EA7C3A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pct"/>
            <w:gridSpan w:val="3"/>
          </w:tcPr>
          <w:p w14:paraId="3C2D772C" w14:textId="0A221827" w:rsidR="00EA7C3A" w:rsidRPr="001A5159" w:rsidRDefault="00EA7C3A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84" w:type="pct"/>
          </w:tcPr>
          <w:p w14:paraId="3741B956" w14:textId="77777777" w:rsidR="00EA7C3A" w:rsidRPr="001A5159" w:rsidRDefault="00EA7C3A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F6FF6B9" w14:textId="77777777" w:rsidR="00EA7C3A" w:rsidRPr="001A5159" w:rsidRDefault="00EA7C3A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5591949" w14:textId="77777777" w:rsidR="00EA7C3A" w:rsidRPr="001A5159" w:rsidRDefault="00EA7C3A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4C2" w:rsidRPr="001A5159" w14:paraId="09FDD4BF" w14:textId="77777777" w:rsidTr="00C86A94">
        <w:trPr>
          <w:tblHeader/>
        </w:trPr>
        <w:tc>
          <w:tcPr>
            <w:tcW w:w="2233" w:type="pct"/>
          </w:tcPr>
          <w:p w14:paraId="7DEC932B" w14:textId="77777777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77D6E436" w14:textId="77777777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515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A51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1A515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1A51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</w:t>
            </w:r>
            <w:r w:rsidRPr="001A515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D04C2" w:rsidRPr="001A5159" w14:paraId="08900D97" w14:textId="77777777" w:rsidTr="00C86A94">
        <w:trPr>
          <w:trHeight w:val="432"/>
        </w:trPr>
        <w:tc>
          <w:tcPr>
            <w:tcW w:w="2233" w:type="pct"/>
            <w:shd w:val="clear" w:color="auto" w:fill="auto"/>
          </w:tcPr>
          <w:p w14:paraId="69D750DE" w14:textId="21912E52" w:rsidR="0077515E" w:rsidRPr="001A5159" w:rsidRDefault="00B05793" w:rsidP="0007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="Angsana New" w:hAnsi="Angsana New"/>
                <w:sz w:val="30"/>
                <w:szCs w:val="30"/>
              </w:rPr>
              <w:t>(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1A5159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สำหรับงวดที่เป็นของผู้ถือหุ้น</w:t>
            </w:r>
          </w:p>
        </w:tc>
        <w:tc>
          <w:tcPr>
            <w:tcW w:w="581" w:type="pct"/>
            <w:shd w:val="clear" w:color="auto" w:fill="auto"/>
          </w:tcPr>
          <w:p w14:paraId="0446384F" w14:textId="77777777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EAD225" w14:textId="77777777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F8C85B3" w14:textId="77777777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1CF1D69B" w14:textId="77777777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4C2C317" w14:textId="77777777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EC30779" w14:textId="77777777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B0276AF" w14:textId="77777777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4C2" w:rsidRPr="001A5159" w14:paraId="07A07831" w14:textId="77777777" w:rsidTr="00C86A94">
        <w:trPr>
          <w:trHeight w:val="432"/>
        </w:trPr>
        <w:tc>
          <w:tcPr>
            <w:tcW w:w="2233" w:type="pct"/>
            <w:shd w:val="clear" w:color="auto" w:fill="auto"/>
          </w:tcPr>
          <w:p w14:paraId="1966108E" w14:textId="45FCC467" w:rsidR="005F6493" w:rsidRPr="001A5159" w:rsidRDefault="005F6493" w:rsidP="005F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05793" w:rsidRPr="001A5159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7B95E1FD" w14:textId="224581CB" w:rsidR="005F6493" w:rsidRPr="001A5159" w:rsidRDefault="00B057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(5,508.9</w:t>
            </w:r>
            <w:r w:rsidR="00A5426D" w:rsidRPr="001A5159">
              <w:rPr>
                <w:rFonts w:ascii="Angsana New" w:hAnsi="Angsana New"/>
                <w:sz w:val="30"/>
                <w:szCs w:val="30"/>
              </w:rPr>
              <w:t>5</w:t>
            </w:r>
            <w:r w:rsidRPr="001A515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400B8EE9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16765EFB" w14:textId="71AD1DA3" w:rsidR="005F6493" w:rsidRPr="001A5159" w:rsidRDefault="00BA6EEB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3,973</w:t>
            </w:r>
            <w:r w:rsidR="005F6493" w:rsidRPr="001A5159">
              <w:rPr>
                <w:rFonts w:asciiTheme="majorBidi" w:hAnsiTheme="majorBidi" w:cstheme="majorBidi"/>
                <w:sz w:val="30"/>
                <w:szCs w:val="30"/>
              </w:rPr>
              <w:t>.9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7" w:type="pct"/>
            <w:shd w:val="clear" w:color="auto" w:fill="auto"/>
          </w:tcPr>
          <w:p w14:paraId="562690F5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2093F5AD" w14:textId="0481AD5C" w:rsidR="005F6493" w:rsidRPr="001A5159" w:rsidRDefault="00B057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12,450.88</w:t>
            </w:r>
          </w:p>
        </w:tc>
        <w:tc>
          <w:tcPr>
            <w:tcW w:w="142" w:type="pct"/>
            <w:shd w:val="clear" w:color="auto" w:fill="auto"/>
          </w:tcPr>
          <w:p w14:paraId="6744AC30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508E8C12" w14:textId="6E8A309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11,459.48</w:t>
            </w:r>
          </w:p>
        </w:tc>
      </w:tr>
      <w:tr w:rsidR="00AD04C2" w:rsidRPr="001A5159" w14:paraId="117F6C5B" w14:textId="77777777" w:rsidTr="004823E4">
        <w:trPr>
          <w:trHeight w:val="432"/>
        </w:trPr>
        <w:tc>
          <w:tcPr>
            <w:tcW w:w="2233" w:type="pct"/>
            <w:shd w:val="clear" w:color="auto" w:fill="auto"/>
          </w:tcPr>
          <w:p w14:paraId="322FA7A0" w14:textId="77777777" w:rsidR="005F6493" w:rsidRPr="001A5159" w:rsidRDefault="005F6493" w:rsidP="005F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</w:t>
            </w: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693E64F6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9B42848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2F7A0FC0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78BAF810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7CB6A4F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1BA3324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2F48A8C5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4C2" w:rsidRPr="001A5159" w14:paraId="3322B3BA" w14:textId="77777777" w:rsidTr="004823E4">
        <w:trPr>
          <w:trHeight w:val="432"/>
        </w:trPr>
        <w:tc>
          <w:tcPr>
            <w:tcW w:w="2233" w:type="pct"/>
            <w:shd w:val="clear" w:color="auto" w:fill="auto"/>
          </w:tcPr>
          <w:p w14:paraId="606C89EA" w14:textId="77777777" w:rsidR="005F6493" w:rsidRPr="001A5159" w:rsidRDefault="005F6493" w:rsidP="005F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 xml:space="preserve">    ณ วันที่ </w:t>
            </w:r>
            <w:r w:rsidRPr="001A5159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EF3D250" w14:textId="15577FB1" w:rsidR="005F6493" w:rsidRPr="001A5159" w:rsidRDefault="00B057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2AD82E04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26A18F5" w14:textId="56E1B73F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7B4C501C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39AA2B99" w14:textId="58CA65C4" w:rsidR="005F6493" w:rsidRPr="001A5159" w:rsidRDefault="00B057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505755F0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4188AB5C" w14:textId="4676F0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AD04C2" w:rsidRPr="001A5159" w14:paraId="51E46AFC" w14:textId="77777777" w:rsidTr="004823E4">
        <w:trPr>
          <w:trHeight w:val="432"/>
        </w:trPr>
        <w:tc>
          <w:tcPr>
            <w:tcW w:w="2233" w:type="pct"/>
            <w:shd w:val="clear" w:color="auto" w:fill="auto"/>
          </w:tcPr>
          <w:p w14:paraId="45698FEE" w14:textId="77777777" w:rsidR="005F6493" w:rsidRPr="001A5159" w:rsidRDefault="005F6493" w:rsidP="005F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จำนวนหุ้นสามัญถัวเฉลี่ยถ่วงน้ำหนัก </w:t>
            </w:r>
          </w:p>
          <w:p w14:paraId="370E30E4" w14:textId="1D735247" w:rsidR="005F6493" w:rsidRPr="001A5159" w:rsidRDefault="005F6493" w:rsidP="005F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 xml:space="preserve">       (ขั้นพื้นฐาน)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0F300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781924CB" w14:textId="02671BD3" w:rsidR="00B05793" w:rsidRPr="001A5159" w:rsidRDefault="00B057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77A56AD1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D6C36FB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31FBA472" w14:textId="78BA4815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1DE083EE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75A03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1EFB50ED" w14:textId="3C14F138" w:rsidR="00B05793" w:rsidRPr="001A5159" w:rsidRDefault="00B057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2A5C65B2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E7762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295F8E57" w14:textId="0D9F4B75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5F6493" w:rsidRPr="001A5159" w14:paraId="54749902" w14:textId="77777777" w:rsidTr="00C86A94">
        <w:trPr>
          <w:trHeight w:val="432"/>
        </w:trPr>
        <w:tc>
          <w:tcPr>
            <w:tcW w:w="2233" w:type="pct"/>
            <w:shd w:val="clear" w:color="auto" w:fill="auto"/>
          </w:tcPr>
          <w:p w14:paraId="42E9150C" w14:textId="1EECDF56" w:rsidR="005F6493" w:rsidRPr="001A5159" w:rsidRDefault="00B05793" w:rsidP="005F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D93C7D" w14:textId="36D1F139" w:rsidR="005F6493" w:rsidRPr="001A5159" w:rsidRDefault="00B057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(1.22)</w:t>
            </w:r>
          </w:p>
        </w:tc>
        <w:tc>
          <w:tcPr>
            <w:tcW w:w="146" w:type="pct"/>
          </w:tcPr>
          <w:p w14:paraId="62F233B1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00B5F48F" w14:textId="75D9B0D6" w:rsidR="005F6493" w:rsidRPr="001A5159" w:rsidRDefault="00BA6EEB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F6493" w:rsidRPr="001A515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37" w:type="pct"/>
            <w:shd w:val="clear" w:color="auto" w:fill="auto"/>
          </w:tcPr>
          <w:p w14:paraId="5F73C19A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D71EDD" w14:textId="68D72467" w:rsidR="005F6493" w:rsidRPr="001A5159" w:rsidRDefault="00B057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2.76</w:t>
            </w:r>
          </w:p>
        </w:tc>
        <w:tc>
          <w:tcPr>
            <w:tcW w:w="142" w:type="pct"/>
            <w:shd w:val="clear" w:color="auto" w:fill="auto"/>
          </w:tcPr>
          <w:p w14:paraId="35C7FB7F" w14:textId="77777777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40810AD" w14:textId="6EE2CB54" w:rsidR="005F6493" w:rsidRPr="001A5159" w:rsidRDefault="005F6493" w:rsidP="005F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2.54</w:t>
            </w:r>
          </w:p>
        </w:tc>
      </w:tr>
    </w:tbl>
    <w:p w14:paraId="1CE96096" w14:textId="04388F44" w:rsidR="003F7720" w:rsidRPr="001A5159" w:rsidRDefault="003F7720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95E7509" w14:textId="116BB16C" w:rsidR="000736CD" w:rsidRPr="001A5159" w:rsidRDefault="000736CD" w:rsidP="000736CD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1A5159">
        <w:rPr>
          <w:rFonts w:asciiTheme="majorBidi" w:hAnsiTheme="majorBidi"/>
          <w:spacing w:val="2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Pr="001A5159">
        <w:rPr>
          <w:rFonts w:asciiTheme="majorBidi" w:hAnsiTheme="majorBidi" w:hint="cs"/>
          <w:spacing w:val="2"/>
          <w:sz w:val="30"/>
          <w:szCs w:val="30"/>
          <w:cs/>
        </w:rPr>
        <w:t>งวดสามเดือน</w:t>
      </w:r>
      <w:r w:rsidR="005F6493" w:rsidRPr="001A5159">
        <w:rPr>
          <w:rFonts w:asciiTheme="majorBidi" w:hAnsiTheme="majorBidi" w:hint="cs"/>
          <w:spacing w:val="2"/>
          <w:sz w:val="30"/>
          <w:szCs w:val="30"/>
          <w:cs/>
        </w:rPr>
        <w:t>และหกเดือน</w:t>
      </w:r>
      <w:r w:rsidRPr="001A5159">
        <w:rPr>
          <w:rFonts w:asciiTheme="majorBidi" w:hAnsiTheme="majorBidi" w:hint="cs"/>
          <w:spacing w:val="2"/>
          <w:sz w:val="30"/>
          <w:szCs w:val="30"/>
          <w:cs/>
        </w:rPr>
        <w:t xml:space="preserve">สิ้นสุดวันที่ </w:t>
      </w:r>
      <w:r w:rsidR="005F6493" w:rsidRPr="001A5159">
        <w:rPr>
          <w:rFonts w:asciiTheme="majorBidi" w:hAnsiTheme="majorBidi"/>
          <w:spacing w:val="2"/>
          <w:sz w:val="30"/>
          <w:szCs w:val="30"/>
        </w:rPr>
        <w:t xml:space="preserve">30 </w:t>
      </w:r>
      <w:r w:rsidR="005F6493" w:rsidRPr="001A5159">
        <w:rPr>
          <w:rFonts w:asciiTheme="majorBidi" w:hAnsiTheme="majorBidi" w:hint="cs"/>
          <w:spacing w:val="2"/>
          <w:sz w:val="30"/>
          <w:szCs w:val="30"/>
          <w:cs/>
        </w:rPr>
        <w:t>มิถุนายน</w:t>
      </w:r>
      <w:r w:rsidRPr="001A5159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1A5159">
        <w:rPr>
          <w:rFonts w:asciiTheme="majorBidi" w:hAnsiTheme="majorBidi"/>
          <w:spacing w:val="2"/>
          <w:sz w:val="30"/>
          <w:szCs w:val="30"/>
        </w:rPr>
        <w:t>256</w:t>
      </w:r>
      <w:r w:rsidR="00716F86" w:rsidRPr="001A5159">
        <w:rPr>
          <w:rFonts w:asciiTheme="majorBidi" w:hAnsiTheme="majorBidi"/>
          <w:spacing w:val="2"/>
          <w:sz w:val="30"/>
          <w:szCs w:val="30"/>
        </w:rPr>
        <w:t>6</w:t>
      </w:r>
      <w:r w:rsidRPr="001A5159">
        <w:rPr>
          <w:rFonts w:asciiTheme="majorBidi" w:hAnsiTheme="majorBidi" w:hint="cs"/>
          <w:spacing w:val="2"/>
          <w:sz w:val="30"/>
          <w:szCs w:val="30"/>
          <w:cs/>
        </w:rPr>
        <w:t xml:space="preserve"> และ </w:t>
      </w:r>
      <w:r w:rsidRPr="001A5159">
        <w:rPr>
          <w:rFonts w:asciiTheme="majorBidi" w:hAnsiTheme="majorBidi"/>
          <w:spacing w:val="2"/>
          <w:sz w:val="30"/>
          <w:szCs w:val="30"/>
        </w:rPr>
        <w:t>2565</w:t>
      </w:r>
      <w:r w:rsidRPr="001A5159">
        <w:rPr>
          <w:rFonts w:asciiTheme="majorBidi" w:hAnsiTheme="majorBidi"/>
          <w:spacing w:val="2"/>
          <w:sz w:val="30"/>
          <w:szCs w:val="30"/>
          <w:cs/>
        </w:rPr>
        <w:t xml:space="preserve"> ดังนั้น</w:t>
      </w:r>
      <w:r w:rsidR="00AF00D8" w:rsidRPr="001A5159">
        <w:rPr>
          <w:rFonts w:asciiTheme="majorBidi" w:hAnsiTheme="majorBidi"/>
          <w:spacing w:val="2"/>
          <w:sz w:val="30"/>
          <w:szCs w:val="30"/>
        </w:rPr>
        <w:t xml:space="preserve"> </w:t>
      </w:r>
      <w:r w:rsidR="00AF00D8" w:rsidRPr="001A5159">
        <w:rPr>
          <w:rFonts w:asciiTheme="majorBidi" w:hAnsiTheme="majorBidi" w:hint="cs"/>
          <w:spacing w:val="2"/>
          <w:sz w:val="30"/>
          <w:szCs w:val="30"/>
          <w:cs/>
        </w:rPr>
        <w:t>กำไร</w:t>
      </w:r>
      <w:r w:rsidR="00B05793" w:rsidRPr="001A5159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B05793" w:rsidRPr="001A5159">
        <w:rPr>
          <w:rFonts w:asciiTheme="majorBidi" w:hAnsiTheme="majorBidi"/>
          <w:spacing w:val="2"/>
          <w:sz w:val="30"/>
          <w:szCs w:val="30"/>
        </w:rPr>
        <w:t>(</w:t>
      </w:r>
      <w:r w:rsidR="00B05793" w:rsidRPr="001A5159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B05793" w:rsidRPr="001A5159">
        <w:rPr>
          <w:rFonts w:asciiTheme="majorBidi" w:hAnsiTheme="majorBidi"/>
          <w:spacing w:val="2"/>
          <w:sz w:val="30"/>
          <w:szCs w:val="30"/>
        </w:rPr>
        <w:t xml:space="preserve">) </w:t>
      </w:r>
      <w:r w:rsidR="00AF00D8" w:rsidRPr="001A5159">
        <w:rPr>
          <w:rFonts w:asciiTheme="majorBidi" w:hAnsiTheme="majorBidi" w:hint="cs"/>
          <w:spacing w:val="2"/>
          <w:sz w:val="30"/>
          <w:szCs w:val="30"/>
          <w:cs/>
        </w:rPr>
        <w:t>ต่อหุ้นปรับลด</w:t>
      </w:r>
      <w:r w:rsidRPr="001A5159">
        <w:rPr>
          <w:rFonts w:asciiTheme="majorBidi" w:hAnsiTheme="majorBidi"/>
          <w:spacing w:val="2"/>
          <w:sz w:val="30"/>
          <w:szCs w:val="30"/>
          <w:cs/>
        </w:rPr>
        <w:t>จึง</w:t>
      </w:r>
      <w:r w:rsidR="00AF00D8" w:rsidRPr="001A5159">
        <w:rPr>
          <w:rFonts w:asciiTheme="majorBidi" w:hAnsiTheme="majorBidi" w:hint="cs"/>
          <w:spacing w:val="2"/>
          <w:sz w:val="30"/>
          <w:szCs w:val="30"/>
          <w:cs/>
        </w:rPr>
        <w:t>เท่ากับกำไร</w:t>
      </w:r>
      <w:r w:rsidR="00B05793" w:rsidRPr="001A5159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B05793" w:rsidRPr="001A5159">
        <w:rPr>
          <w:rFonts w:asciiTheme="majorBidi" w:hAnsiTheme="majorBidi"/>
          <w:spacing w:val="2"/>
          <w:sz w:val="30"/>
          <w:szCs w:val="30"/>
        </w:rPr>
        <w:t>(</w:t>
      </w:r>
      <w:r w:rsidR="00B05793" w:rsidRPr="001A5159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B05793" w:rsidRPr="001A5159">
        <w:rPr>
          <w:rFonts w:asciiTheme="majorBidi" w:hAnsiTheme="majorBidi"/>
          <w:spacing w:val="2"/>
          <w:sz w:val="30"/>
          <w:szCs w:val="30"/>
        </w:rPr>
        <w:t xml:space="preserve">) </w:t>
      </w:r>
      <w:r w:rsidR="00AF00D8" w:rsidRPr="001A5159">
        <w:rPr>
          <w:rFonts w:asciiTheme="majorBidi" w:hAnsiTheme="majorBidi" w:hint="cs"/>
          <w:spacing w:val="2"/>
          <w:sz w:val="30"/>
          <w:szCs w:val="30"/>
          <w:cs/>
        </w:rPr>
        <w:t>ต่อหุ้นขั้นพื้นฐาน</w:t>
      </w:r>
    </w:p>
    <w:p w14:paraId="087B0522" w14:textId="77777777" w:rsidR="000736CD" w:rsidRPr="001A5159" w:rsidRDefault="000736CD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31DE8869" w14:textId="77777777" w:rsidR="005F6493" w:rsidRPr="001A5159" w:rsidRDefault="005F6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1A51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E1EF443" w14:textId="5CE3FFF0" w:rsidR="008A2E1B" w:rsidRPr="001A5159" w:rsidRDefault="008A2E1B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4691A77F" w14:textId="689C961A" w:rsidR="008A2E1B" w:rsidRPr="001A5159" w:rsidRDefault="008A2E1B" w:rsidP="008A2E1B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710"/>
        <w:gridCol w:w="1297"/>
        <w:gridCol w:w="231"/>
        <w:gridCol w:w="1352"/>
      </w:tblGrid>
      <w:tr w:rsidR="00AD04C2" w:rsidRPr="001A5159" w:rsidDel="00D43E7A" w14:paraId="1B234144" w14:textId="77777777" w:rsidTr="008A2E1B">
        <w:trPr>
          <w:tblHeader/>
        </w:trPr>
        <w:tc>
          <w:tcPr>
            <w:tcW w:w="3060" w:type="dxa"/>
            <w:vAlign w:val="bottom"/>
          </w:tcPr>
          <w:p w14:paraId="3EB3A622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CF942BE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51822513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97" w:type="dxa"/>
            <w:vAlign w:val="bottom"/>
          </w:tcPr>
          <w:p w14:paraId="08D530A2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5B76B73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2" w:type="dxa"/>
            <w:vAlign w:val="bottom"/>
          </w:tcPr>
          <w:p w14:paraId="18A20840" w14:textId="77777777" w:rsidR="008A2E1B" w:rsidRPr="001A5159" w:rsidDel="00D43E7A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D04C2" w:rsidRPr="001A5159" w14:paraId="795BC7BE" w14:textId="77777777" w:rsidTr="008A2E1B">
        <w:trPr>
          <w:tblHeader/>
        </w:trPr>
        <w:tc>
          <w:tcPr>
            <w:tcW w:w="3060" w:type="dxa"/>
          </w:tcPr>
          <w:p w14:paraId="328B8227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D0CF1B4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A15091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1B9CC423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81D370C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43D5BA60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04C2" w:rsidRPr="001A5159" w14:paraId="51770C7A" w14:textId="77777777" w:rsidTr="008A2E1B">
        <w:tc>
          <w:tcPr>
            <w:tcW w:w="3060" w:type="dxa"/>
          </w:tcPr>
          <w:p w14:paraId="510AC02E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247B7DCD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3095FA30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97" w:type="dxa"/>
          </w:tcPr>
          <w:p w14:paraId="04ABDFAE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0B0BA53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6E8F11F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D04C2" w:rsidRPr="001A5159" w14:paraId="01C4A014" w14:textId="77777777" w:rsidTr="008A2E1B">
        <w:tc>
          <w:tcPr>
            <w:tcW w:w="3060" w:type="dxa"/>
          </w:tcPr>
          <w:p w14:paraId="70FF8D81" w14:textId="70FDAA41" w:rsidR="008A2E1B" w:rsidRPr="001A5159" w:rsidRDefault="00711FB7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16E47FAF" w14:textId="292B4CE7" w:rsidR="008A2E1B" w:rsidRPr="001A5159" w:rsidRDefault="00A02BAF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57030CC1" w14:textId="5767B730" w:rsidR="008A2E1B" w:rsidRPr="001A5159" w:rsidRDefault="00A02BAF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7" w:type="dxa"/>
          </w:tcPr>
          <w:p w14:paraId="2B0D1A16" w14:textId="0B0E3FC8" w:rsidR="008A2E1B" w:rsidRPr="001A5159" w:rsidRDefault="00A02BAF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31" w:type="dxa"/>
          </w:tcPr>
          <w:p w14:paraId="30AE8CE5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35FEAEF" w14:textId="36636C46" w:rsidR="008A2E1B" w:rsidRPr="001A5159" w:rsidRDefault="00A02BAF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1,127</w:t>
            </w:r>
          </w:p>
        </w:tc>
      </w:tr>
      <w:tr w:rsidR="00AD04C2" w:rsidRPr="001A5159" w14:paraId="6FF3988D" w14:textId="77777777" w:rsidTr="008A2E1B">
        <w:tc>
          <w:tcPr>
            <w:tcW w:w="3060" w:type="dxa"/>
          </w:tcPr>
          <w:p w14:paraId="6F3DDD27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35A22B9" w14:textId="77777777" w:rsidR="008A2E1B" w:rsidRPr="001A5159" w:rsidRDefault="008A2E1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F2DFDC" w14:textId="77777777" w:rsidR="008A2E1B" w:rsidRPr="001A5159" w:rsidRDefault="008A2E1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782CDCB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01DBA8A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F8A1925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4C2" w:rsidRPr="001A5159" w14:paraId="4EB04335" w14:textId="77777777" w:rsidTr="008A2E1B">
        <w:tc>
          <w:tcPr>
            <w:tcW w:w="3060" w:type="dxa"/>
          </w:tcPr>
          <w:p w14:paraId="71A1922B" w14:textId="704DD0DC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5E716B1D" w14:textId="77777777" w:rsidR="008A2E1B" w:rsidRPr="001A5159" w:rsidRDefault="008A2E1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271C2A" w14:textId="77777777" w:rsidR="008A2E1B" w:rsidRPr="001A5159" w:rsidRDefault="008A2E1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7704EED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A90A181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990AFAC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4C2" w:rsidRPr="001A5159" w14:paraId="29C9148D" w14:textId="77777777" w:rsidTr="008A2E1B">
        <w:tc>
          <w:tcPr>
            <w:tcW w:w="3060" w:type="dxa"/>
          </w:tcPr>
          <w:p w14:paraId="70D41916" w14:textId="391CAD75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13D34EC4" w14:textId="07065F20" w:rsidR="008A2E1B" w:rsidRPr="001A5159" w:rsidRDefault="008A2E1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2C816CBA" w14:textId="00254050" w:rsidR="008A2E1B" w:rsidRPr="001A5159" w:rsidRDefault="008A2E1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7" w:type="dxa"/>
          </w:tcPr>
          <w:p w14:paraId="7C34E5E5" w14:textId="70479151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1.75</w:t>
            </w:r>
          </w:p>
        </w:tc>
        <w:tc>
          <w:tcPr>
            <w:tcW w:w="231" w:type="dxa"/>
          </w:tcPr>
          <w:p w14:paraId="14648997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FFF2205" w14:textId="7B0ED551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7,890</w:t>
            </w:r>
          </w:p>
        </w:tc>
      </w:tr>
      <w:tr w:rsidR="008A2E1B" w:rsidRPr="001A5159" w14:paraId="167E2CAE" w14:textId="77777777" w:rsidTr="008A2E1B">
        <w:tc>
          <w:tcPr>
            <w:tcW w:w="3060" w:type="dxa"/>
          </w:tcPr>
          <w:p w14:paraId="6F3039A7" w14:textId="74527F34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820B32E" w14:textId="77777777" w:rsidR="008A2E1B" w:rsidRPr="001A5159" w:rsidRDefault="008A2E1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86BAC4" w14:textId="77777777" w:rsidR="008A2E1B" w:rsidRPr="001A5159" w:rsidRDefault="008A2E1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0B79685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E163153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46F2227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A375A6E" w14:textId="16C54114" w:rsidR="008A2E1B" w:rsidRPr="001A5159" w:rsidRDefault="008A2E1B" w:rsidP="008A2E1B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B0A298" w14:textId="5150A6E1" w:rsidR="005116B7" w:rsidRPr="001A5159" w:rsidRDefault="00C016C5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6FC2A0D0" w14:textId="77777777" w:rsidR="00DE3288" w:rsidRPr="001A5159" w:rsidRDefault="00DE3288" w:rsidP="00755A56">
      <w:pPr>
        <w:spacing w:line="240" w:lineRule="auto"/>
        <w:ind w:left="562" w:right="14"/>
        <w:jc w:val="thaiDistribute"/>
        <w:rPr>
          <w:rFonts w:asciiTheme="majorBidi" w:hAnsiTheme="majorBidi" w:cstheme="majorBidi"/>
          <w:spacing w:val="2"/>
          <w:sz w:val="30"/>
          <w:szCs w:val="30"/>
          <w:lang w:val="x-none"/>
        </w:rPr>
      </w:pPr>
    </w:p>
    <w:p w14:paraId="350FECE8" w14:textId="148CA9C4" w:rsidR="00C016C5" w:rsidRPr="001A5159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1A5159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  <w:r w:rsidRPr="001A5159">
        <w:rPr>
          <w:rFonts w:asciiTheme="majorBidi" w:hAnsiTheme="majorBidi"/>
          <w:i/>
          <w:iCs/>
          <w:spacing w:val="2"/>
          <w:sz w:val="30"/>
          <w:szCs w:val="30"/>
          <w:cs/>
        </w:rPr>
        <w:t xml:space="preserve"> </w:t>
      </w:r>
    </w:p>
    <w:p w14:paraId="73596F22" w14:textId="77777777" w:rsidR="00C016C5" w:rsidRPr="001A5159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</w:p>
    <w:p w14:paraId="4F6D6126" w14:textId="77777777" w:rsidR="004823E4" w:rsidRPr="001A5159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1A5159">
        <w:rPr>
          <w:rFonts w:asciiTheme="majorBidi" w:hAnsiTheme="majorBidi" w:hint="cs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A515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1A5159">
        <w:rPr>
          <w:rFonts w:asciiTheme="majorBidi" w:hAnsiTheme="majorBidi" w:hint="cs"/>
          <w:spacing w:val="2"/>
          <w:sz w:val="30"/>
          <w:szCs w:val="30"/>
          <w:cs/>
        </w:rPr>
        <w:t>รวมถึงลำดับชั้นมูลค่ายุติธรรม</w:t>
      </w:r>
      <w:r w:rsidRPr="001A515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1A5159">
        <w:rPr>
          <w:rFonts w:asciiTheme="majorBidi" w:hAnsiTheme="majorBidi" w:hint="cs"/>
          <w:spacing w:val="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6D7D62" w14:textId="77777777" w:rsidR="004823E4" w:rsidRPr="001A5159" w:rsidRDefault="004823E4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36E32B2F" w14:textId="77777777" w:rsidR="004823E4" w:rsidRPr="001A5159" w:rsidRDefault="004823E4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6DB3BEA8" w14:textId="386FDFA2" w:rsidR="005116B7" w:rsidRPr="001A5159" w:rsidRDefault="003B1077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A51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23A62F44" w14:textId="77777777" w:rsidR="000E21DC" w:rsidRPr="001A5159" w:rsidRDefault="000E21DC" w:rsidP="00755A56">
      <w:pPr>
        <w:tabs>
          <w:tab w:val="clear" w:pos="227"/>
          <w:tab w:val="clear" w:pos="454"/>
          <w:tab w:val="left" w:pos="540"/>
        </w:tabs>
        <w:spacing w:before="24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0E21DC" w:rsidRPr="001A5159" w:rsidSect="000F2A0D">
          <w:headerReference w:type="default" r:id="rId14"/>
          <w:footerReference w:type="default" r:id="rId15"/>
          <w:headerReference w:type="first" r:id="rId16"/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AD04C2" w:rsidRPr="001A5159" w14:paraId="77E8564F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01C619D8" w14:textId="59FDAA44" w:rsidR="00195EF2" w:rsidRPr="001A5159" w:rsidRDefault="00195EF2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4298536" w14:textId="4837EEC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D04C2" w:rsidRPr="001A5159" w14:paraId="25F229C1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274411E8" w14:textId="77777777" w:rsidR="00195EF2" w:rsidRPr="001A5159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4E12D57D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394FE0B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45E2B979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D04C2" w:rsidRPr="001A5159" w14:paraId="4F363E01" w14:textId="77777777" w:rsidTr="00195EF2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56389FF0" w14:textId="5101C7B0" w:rsidR="00195EF2" w:rsidRPr="001A5159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711FB7" w:rsidRPr="001A515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711FB7" w:rsidRPr="001A515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544086" w:rsidRPr="001A515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261C86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21248F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8460A9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07CFDA6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1BA35F" w14:textId="77777777" w:rsidR="00195EF2" w:rsidRPr="001A5159" w:rsidRDefault="00195EF2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5D5733B9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5683398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99043EF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8AE916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1CD2D9" w14:textId="77777777" w:rsidR="00195EF2" w:rsidRPr="001A5159" w:rsidRDefault="00195EF2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6425610" w14:textId="77777777" w:rsidR="008F0358" w:rsidRPr="001A5159" w:rsidRDefault="00195EF2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6D1B15E" w14:textId="6ABBEB64" w:rsidR="00195EF2" w:rsidRPr="001A5159" w:rsidRDefault="00195EF2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8E1128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634F33D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8643E7B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8BDCDED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1A515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491BD63" w14:textId="77777777" w:rsidR="00195EF2" w:rsidRPr="001A5159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261B52F6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014A7299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201B1926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A5159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4AA077CF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9211D9A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A5159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56794D33" w14:textId="77777777" w:rsidR="00195EF2" w:rsidRPr="001A5159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06937679" w14:textId="77777777" w:rsidR="00195EF2" w:rsidRPr="001A5159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1A5159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6234A45F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892B4FE" w14:textId="77777777" w:rsidR="00195EF2" w:rsidRPr="001A5159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D04C2" w:rsidRPr="001A5159" w14:paraId="1E289EC9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6EF57C02" w14:textId="5AFE4294" w:rsidR="00195EF2" w:rsidRPr="001A5159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48130EB9" w14:textId="77777777" w:rsidR="00195EF2" w:rsidRPr="001A5159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D04C2" w:rsidRPr="001A5159" w14:paraId="170C9F53" w14:textId="77777777" w:rsidTr="00DA168F">
        <w:trPr>
          <w:trHeight w:val="261"/>
        </w:trPr>
        <w:tc>
          <w:tcPr>
            <w:tcW w:w="3420" w:type="dxa"/>
            <w:vAlign w:val="bottom"/>
            <w:hideMark/>
          </w:tcPr>
          <w:p w14:paraId="400F0D3A" w14:textId="77777777" w:rsidR="00EE7C28" w:rsidRPr="001A5159" w:rsidRDefault="00EE7C28" w:rsidP="00EE7C2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22239B6" w14:textId="07FFC3B1" w:rsidR="00EE7C28" w:rsidRPr="001A5159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60CCA2B" w14:textId="77777777" w:rsidR="00EE7C28" w:rsidRPr="001A5159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3B49F4D" w14:textId="7F80B72A" w:rsidR="00EE7C28" w:rsidRPr="001A5159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5011FB" w14:textId="77777777" w:rsidR="00EE7C28" w:rsidRPr="001A5159" w:rsidRDefault="00EE7C28" w:rsidP="00EE7C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1CEAF31" w14:textId="4F94189A" w:rsidR="00EE7C28" w:rsidRPr="001A5159" w:rsidRDefault="00EE7C28" w:rsidP="00EE7C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239895" w14:textId="77777777" w:rsidR="00EE7C28" w:rsidRPr="001A5159" w:rsidRDefault="00EE7C28" w:rsidP="00EE7C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DA1654C" w14:textId="798A7414" w:rsidR="00EE7C28" w:rsidRPr="001A5159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B7CDEF" w14:textId="77777777" w:rsidR="00EE7C28" w:rsidRPr="001A5159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63FB94" w14:textId="14F441BC" w:rsidR="00EE7C28" w:rsidRPr="001A5159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B7279F" w14:textId="77777777" w:rsidR="00EE7C28" w:rsidRPr="001A5159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077C3D8" w14:textId="6E10C8CD" w:rsidR="00EE7C28" w:rsidRPr="001A5159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A12171" w14:textId="77777777" w:rsidR="00EE7C28" w:rsidRPr="001A5159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98CBC26" w14:textId="3257D19A" w:rsidR="00EE7C28" w:rsidRPr="001A5159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71ADE50" w14:textId="77777777" w:rsidR="00EE7C28" w:rsidRPr="001A5159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CF7B1B" w14:textId="7F8F2A54" w:rsidR="00EE7C28" w:rsidRPr="001A5159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27EB1" w14:textId="77777777" w:rsidR="00EE7C28" w:rsidRPr="001A5159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B33BDF" w14:textId="353CFBA8" w:rsidR="00EE7C28" w:rsidRPr="001A5159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04C2" w:rsidRPr="001A5159" w14:paraId="232211F0" w14:textId="77777777" w:rsidTr="00DA168F">
        <w:trPr>
          <w:trHeight w:val="261"/>
        </w:trPr>
        <w:tc>
          <w:tcPr>
            <w:tcW w:w="3420" w:type="dxa"/>
            <w:vAlign w:val="bottom"/>
          </w:tcPr>
          <w:p w14:paraId="53706549" w14:textId="01970948" w:rsidR="00590786" w:rsidRPr="001A5159" w:rsidRDefault="00590786" w:rsidP="0059078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52F8B0B0" w14:textId="212938AE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9F3BB0" w14:textId="7777777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C18A0E" w14:textId="796756D5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DA20FE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63064F2" w14:textId="68313654" w:rsidR="00590786" w:rsidRPr="001A5159" w:rsidRDefault="00590786" w:rsidP="0059078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199D8C5B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C1E3CE0" w14:textId="28FD9946" w:rsidR="00590786" w:rsidRPr="001A5159" w:rsidRDefault="00590786" w:rsidP="0059078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="Angsana New" w:hAnsi="Angsana New"/>
                <w:sz w:val="26"/>
                <w:szCs w:val="26"/>
                <w:lang w:val="en-US"/>
              </w:rPr>
              <w:t>28,326</w:t>
            </w:r>
          </w:p>
        </w:tc>
        <w:tc>
          <w:tcPr>
            <w:tcW w:w="236" w:type="dxa"/>
          </w:tcPr>
          <w:p w14:paraId="3F123198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05745A" w14:textId="7699E6BF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28,333</w:t>
            </w:r>
          </w:p>
        </w:tc>
        <w:tc>
          <w:tcPr>
            <w:tcW w:w="236" w:type="dxa"/>
          </w:tcPr>
          <w:p w14:paraId="444D7C42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A4C877" w14:textId="7FE15BC4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AB6AED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A31DCF0" w14:textId="7186746B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15F5D109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26104B0" w14:textId="3491B5F6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FD932E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1040AE0" w14:textId="3E739C2A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A5159"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</w:p>
        </w:tc>
      </w:tr>
      <w:tr w:rsidR="00AD04C2" w:rsidRPr="001A5159" w14:paraId="0A597A6F" w14:textId="77777777" w:rsidTr="00DA168F">
        <w:trPr>
          <w:trHeight w:val="261"/>
        </w:trPr>
        <w:tc>
          <w:tcPr>
            <w:tcW w:w="3420" w:type="dxa"/>
            <w:vAlign w:val="bottom"/>
          </w:tcPr>
          <w:p w14:paraId="1B37193D" w14:textId="6B6665BE" w:rsidR="00590786" w:rsidRPr="001A5159" w:rsidRDefault="00590786" w:rsidP="00590786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66EECA42" w14:textId="0D21788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D236BE" w14:textId="7777777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88AFF07" w14:textId="6797DEFC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666783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9E00BB" w14:textId="19F81BB9" w:rsidR="00590786" w:rsidRPr="001A5159" w:rsidRDefault="00590786" w:rsidP="0059078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964</w:t>
            </w:r>
          </w:p>
        </w:tc>
        <w:tc>
          <w:tcPr>
            <w:tcW w:w="236" w:type="dxa"/>
          </w:tcPr>
          <w:p w14:paraId="7E8ECE63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909E9B" w14:textId="2D837B48" w:rsidR="00590786" w:rsidRPr="001A5159" w:rsidRDefault="00590786" w:rsidP="0059078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5,099</w:t>
            </w:r>
          </w:p>
        </w:tc>
        <w:tc>
          <w:tcPr>
            <w:tcW w:w="236" w:type="dxa"/>
          </w:tcPr>
          <w:p w14:paraId="122176DB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D95B2B" w14:textId="07259C66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6,063</w:t>
            </w:r>
          </w:p>
        </w:tc>
        <w:tc>
          <w:tcPr>
            <w:tcW w:w="236" w:type="dxa"/>
          </w:tcPr>
          <w:p w14:paraId="358B4F86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76856C" w14:textId="6283A2C3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E94D7D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4E724C" w14:textId="229EAC61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964</w:t>
            </w:r>
          </w:p>
        </w:tc>
        <w:tc>
          <w:tcPr>
            <w:tcW w:w="236" w:type="dxa"/>
            <w:vAlign w:val="bottom"/>
          </w:tcPr>
          <w:p w14:paraId="3A83CF29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AF33FB" w14:textId="28ADFD53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6A0716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9ECE33" w14:textId="57F3F61B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964</w:t>
            </w:r>
          </w:p>
        </w:tc>
      </w:tr>
      <w:tr w:rsidR="00AD04C2" w:rsidRPr="001A5159" w14:paraId="21E43715" w14:textId="77777777" w:rsidTr="00267C18">
        <w:trPr>
          <w:trHeight w:val="261"/>
        </w:trPr>
        <w:tc>
          <w:tcPr>
            <w:tcW w:w="3420" w:type="dxa"/>
            <w:vAlign w:val="bottom"/>
          </w:tcPr>
          <w:p w14:paraId="47C60AB0" w14:textId="0DA3D2E0" w:rsidR="00590786" w:rsidRPr="001A5159" w:rsidRDefault="00590786" w:rsidP="0059078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5318F7EF" w14:textId="277C8876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7FEC7A44" w14:textId="7777777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1B78DE" w14:textId="64147EA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496</w:t>
            </w:r>
          </w:p>
        </w:tc>
        <w:tc>
          <w:tcPr>
            <w:tcW w:w="236" w:type="dxa"/>
          </w:tcPr>
          <w:p w14:paraId="6EF8A15B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3530F8D" w14:textId="4FC6894F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8878DA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2911ADC" w14:textId="0C6DB32F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C057B1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4F0FF30" w14:textId="2B7167E8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505</w:t>
            </w:r>
          </w:p>
        </w:tc>
        <w:tc>
          <w:tcPr>
            <w:tcW w:w="236" w:type="dxa"/>
          </w:tcPr>
          <w:p w14:paraId="6C7A9EC4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29A63C" w14:textId="36FB8912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DB2E54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A8D20E3" w14:textId="522D4A70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505</w:t>
            </w:r>
          </w:p>
        </w:tc>
        <w:tc>
          <w:tcPr>
            <w:tcW w:w="236" w:type="dxa"/>
            <w:vAlign w:val="bottom"/>
          </w:tcPr>
          <w:p w14:paraId="33336C2C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6C9A74E" w14:textId="09FED43B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1243494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501D20E" w14:textId="4C4B0FFD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505</w:t>
            </w:r>
          </w:p>
        </w:tc>
      </w:tr>
      <w:tr w:rsidR="00AD04C2" w:rsidRPr="001A5159" w14:paraId="0B65590E" w14:textId="77777777" w:rsidTr="00267C18">
        <w:trPr>
          <w:trHeight w:val="261"/>
        </w:trPr>
        <w:tc>
          <w:tcPr>
            <w:tcW w:w="3420" w:type="dxa"/>
            <w:vAlign w:val="bottom"/>
          </w:tcPr>
          <w:p w14:paraId="6CCB221A" w14:textId="7F66D857" w:rsidR="00590786" w:rsidRPr="001A5159" w:rsidRDefault="00590786" w:rsidP="00590786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3601ABE" w14:textId="07DEB1CE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EEC0E5" w14:textId="7777777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6ACAD0" w14:textId="1707D2C6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588</w:t>
            </w:r>
          </w:p>
        </w:tc>
        <w:tc>
          <w:tcPr>
            <w:tcW w:w="236" w:type="dxa"/>
            <w:vAlign w:val="bottom"/>
          </w:tcPr>
          <w:p w14:paraId="7DF35B2F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FE212B" w14:textId="4BE8968A" w:rsidR="00590786" w:rsidRPr="001A5159" w:rsidRDefault="00590786" w:rsidP="0059078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18,134</w:t>
            </w:r>
          </w:p>
        </w:tc>
        <w:tc>
          <w:tcPr>
            <w:tcW w:w="236" w:type="dxa"/>
            <w:vAlign w:val="bottom"/>
          </w:tcPr>
          <w:p w14:paraId="5F4B5BA4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078781" w14:textId="2CE25AD1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E65367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1A73B3" w14:textId="0791C796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18,722</w:t>
            </w:r>
          </w:p>
        </w:tc>
        <w:tc>
          <w:tcPr>
            <w:tcW w:w="236" w:type="dxa"/>
            <w:vAlign w:val="bottom"/>
          </w:tcPr>
          <w:p w14:paraId="34D59FB3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25C71AB" w14:textId="3C2F91EE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15,734</w:t>
            </w:r>
          </w:p>
        </w:tc>
        <w:tc>
          <w:tcPr>
            <w:tcW w:w="236" w:type="dxa"/>
            <w:vAlign w:val="bottom"/>
          </w:tcPr>
          <w:p w14:paraId="2F816638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3B358F" w14:textId="3C297A7E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1,165</w:t>
            </w:r>
          </w:p>
        </w:tc>
        <w:tc>
          <w:tcPr>
            <w:tcW w:w="236" w:type="dxa"/>
            <w:vAlign w:val="bottom"/>
          </w:tcPr>
          <w:p w14:paraId="048276CF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C149E18" w14:textId="0BFC1E20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1,823</w:t>
            </w:r>
          </w:p>
        </w:tc>
        <w:tc>
          <w:tcPr>
            <w:tcW w:w="236" w:type="dxa"/>
            <w:vAlign w:val="bottom"/>
          </w:tcPr>
          <w:p w14:paraId="5E01CFB7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68A86E3" w14:textId="781A1433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18,722</w:t>
            </w:r>
          </w:p>
        </w:tc>
      </w:tr>
      <w:tr w:rsidR="00AD04C2" w:rsidRPr="001A5159" w14:paraId="2EC34F4C" w14:textId="77777777" w:rsidTr="00267C18">
        <w:trPr>
          <w:trHeight w:val="261"/>
        </w:trPr>
        <w:tc>
          <w:tcPr>
            <w:tcW w:w="3420" w:type="dxa"/>
            <w:vAlign w:val="bottom"/>
          </w:tcPr>
          <w:p w14:paraId="150A93A9" w14:textId="0005E1F9" w:rsidR="00590786" w:rsidRPr="001A5159" w:rsidRDefault="00590786" w:rsidP="0059078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FCD7DA2" w14:textId="780DC468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5963A1" w14:textId="7777777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54FDEAB" w14:textId="595B4FB5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1,153</w:t>
            </w:r>
          </w:p>
        </w:tc>
        <w:tc>
          <w:tcPr>
            <w:tcW w:w="236" w:type="dxa"/>
          </w:tcPr>
          <w:p w14:paraId="441E3564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5F30D0D" w14:textId="6B132FD8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8488FC0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2BFA565" w14:textId="0230927B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38FC11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2AF2FE" w14:textId="16A88F14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1,153</w:t>
            </w:r>
          </w:p>
        </w:tc>
        <w:tc>
          <w:tcPr>
            <w:tcW w:w="236" w:type="dxa"/>
          </w:tcPr>
          <w:p w14:paraId="70B8B371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8C8E697" w14:textId="35280E2C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432877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742F95" w14:textId="15CE2FB0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1,153</w:t>
            </w:r>
          </w:p>
        </w:tc>
        <w:tc>
          <w:tcPr>
            <w:tcW w:w="236" w:type="dxa"/>
            <w:vAlign w:val="bottom"/>
          </w:tcPr>
          <w:p w14:paraId="61520C24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3A8B6F2" w14:textId="2F8DECF9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7F1624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812DB6" w14:textId="1C9A2CED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1,153</w:t>
            </w:r>
          </w:p>
        </w:tc>
      </w:tr>
      <w:tr w:rsidR="00AD04C2" w:rsidRPr="001A5159" w14:paraId="79E1D0BE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194ADE0D" w14:textId="77777777" w:rsidR="00590786" w:rsidRPr="001A5159" w:rsidRDefault="00590786" w:rsidP="00590786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683567FF" w14:textId="77777777" w:rsidR="00590786" w:rsidRPr="001A5159" w:rsidRDefault="00590786" w:rsidP="00590786"/>
        </w:tc>
        <w:tc>
          <w:tcPr>
            <w:tcW w:w="236" w:type="dxa"/>
            <w:vAlign w:val="bottom"/>
          </w:tcPr>
          <w:p w14:paraId="63E38238" w14:textId="77777777" w:rsidR="00590786" w:rsidRPr="001A5159" w:rsidRDefault="00590786" w:rsidP="00590786"/>
        </w:tc>
        <w:tc>
          <w:tcPr>
            <w:tcW w:w="1204" w:type="dxa"/>
            <w:vAlign w:val="bottom"/>
          </w:tcPr>
          <w:p w14:paraId="2A077D5B" w14:textId="77777777" w:rsidR="00590786" w:rsidRPr="001A5159" w:rsidRDefault="00590786" w:rsidP="00590786"/>
        </w:tc>
        <w:tc>
          <w:tcPr>
            <w:tcW w:w="236" w:type="dxa"/>
            <w:vAlign w:val="bottom"/>
          </w:tcPr>
          <w:p w14:paraId="7C60CBD2" w14:textId="77777777" w:rsidR="00590786" w:rsidRPr="001A5159" w:rsidRDefault="00590786" w:rsidP="00590786"/>
        </w:tc>
        <w:tc>
          <w:tcPr>
            <w:tcW w:w="1204" w:type="dxa"/>
            <w:vAlign w:val="bottom"/>
          </w:tcPr>
          <w:p w14:paraId="2878273C" w14:textId="77777777" w:rsidR="00590786" w:rsidRPr="001A5159" w:rsidRDefault="00590786" w:rsidP="00590786"/>
        </w:tc>
        <w:tc>
          <w:tcPr>
            <w:tcW w:w="236" w:type="dxa"/>
            <w:vAlign w:val="bottom"/>
          </w:tcPr>
          <w:p w14:paraId="2485EAA9" w14:textId="77777777" w:rsidR="00590786" w:rsidRPr="001A5159" w:rsidRDefault="00590786" w:rsidP="00590786"/>
        </w:tc>
        <w:tc>
          <w:tcPr>
            <w:tcW w:w="1114" w:type="dxa"/>
            <w:vAlign w:val="bottom"/>
          </w:tcPr>
          <w:p w14:paraId="40882245" w14:textId="77777777" w:rsidR="00590786" w:rsidRPr="001A5159" w:rsidRDefault="00590786" w:rsidP="00590786"/>
        </w:tc>
        <w:tc>
          <w:tcPr>
            <w:tcW w:w="236" w:type="dxa"/>
            <w:vAlign w:val="bottom"/>
          </w:tcPr>
          <w:p w14:paraId="419798D8" w14:textId="77777777" w:rsidR="00590786" w:rsidRPr="001A5159" w:rsidRDefault="00590786" w:rsidP="00590786"/>
        </w:tc>
        <w:tc>
          <w:tcPr>
            <w:tcW w:w="1024" w:type="dxa"/>
            <w:vAlign w:val="bottom"/>
          </w:tcPr>
          <w:p w14:paraId="6FCF5FE5" w14:textId="77777777" w:rsidR="00590786" w:rsidRPr="001A5159" w:rsidRDefault="00590786" w:rsidP="00590786"/>
        </w:tc>
        <w:tc>
          <w:tcPr>
            <w:tcW w:w="236" w:type="dxa"/>
            <w:vAlign w:val="bottom"/>
          </w:tcPr>
          <w:p w14:paraId="019ED4B3" w14:textId="77777777" w:rsidR="00590786" w:rsidRPr="001A5159" w:rsidRDefault="00590786" w:rsidP="00590786"/>
        </w:tc>
        <w:tc>
          <w:tcPr>
            <w:tcW w:w="1024" w:type="dxa"/>
            <w:vAlign w:val="bottom"/>
          </w:tcPr>
          <w:p w14:paraId="455277EC" w14:textId="77777777" w:rsidR="00590786" w:rsidRPr="001A5159" w:rsidRDefault="00590786" w:rsidP="00590786"/>
        </w:tc>
        <w:tc>
          <w:tcPr>
            <w:tcW w:w="236" w:type="dxa"/>
            <w:vAlign w:val="bottom"/>
          </w:tcPr>
          <w:p w14:paraId="07CF689D" w14:textId="77777777" w:rsidR="00590786" w:rsidRPr="001A5159" w:rsidRDefault="00590786" w:rsidP="00590786"/>
        </w:tc>
        <w:tc>
          <w:tcPr>
            <w:tcW w:w="1024" w:type="dxa"/>
            <w:vAlign w:val="bottom"/>
          </w:tcPr>
          <w:p w14:paraId="3AECFFBD" w14:textId="77777777" w:rsidR="00590786" w:rsidRPr="001A5159" w:rsidRDefault="00590786" w:rsidP="00590786"/>
        </w:tc>
        <w:tc>
          <w:tcPr>
            <w:tcW w:w="236" w:type="dxa"/>
            <w:vAlign w:val="bottom"/>
          </w:tcPr>
          <w:p w14:paraId="311BD20C" w14:textId="77777777" w:rsidR="00590786" w:rsidRPr="001A5159" w:rsidRDefault="00590786" w:rsidP="00590786"/>
        </w:tc>
        <w:tc>
          <w:tcPr>
            <w:tcW w:w="934" w:type="dxa"/>
            <w:vAlign w:val="bottom"/>
          </w:tcPr>
          <w:p w14:paraId="1355EEC7" w14:textId="77777777" w:rsidR="00590786" w:rsidRPr="001A5159" w:rsidRDefault="00590786" w:rsidP="00590786"/>
        </w:tc>
        <w:tc>
          <w:tcPr>
            <w:tcW w:w="236" w:type="dxa"/>
            <w:vAlign w:val="bottom"/>
          </w:tcPr>
          <w:p w14:paraId="62B608A8" w14:textId="77777777" w:rsidR="00590786" w:rsidRPr="001A5159" w:rsidRDefault="00590786" w:rsidP="00590786"/>
        </w:tc>
        <w:tc>
          <w:tcPr>
            <w:tcW w:w="1024" w:type="dxa"/>
            <w:vAlign w:val="bottom"/>
          </w:tcPr>
          <w:p w14:paraId="7C76EFFE" w14:textId="77777777" w:rsidR="00590786" w:rsidRPr="001A5159" w:rsidRDefault="00590786" w:rsidP="00590786"/>
        </w:tc>
      </w:tr>
      <w:tr w:rsidR="00AD04C2" w:rsidRPr="001A5159" w14:paraId="51C9F270" w14:textId="77777777" w:rsidTr="00267C18">
        <w:trPr>
          <w:trHeight w:val="261"/>
        </w:trPr>
        <w:tc>
          <w:tcPr>
            <w:tcW w:w="3420" w:type="dxa"/>
            <w:vAlign w:val="bottom"/>
          </w:tcPr>
          <w:p w14:paraId="7DDF6DCB" w14:textId="77777777" w:rsidR="00590786" w:rsidRPr="001A5159" w:rsidRDefault="00590786" w:rsidP="0059078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72BEB1D" w14:textId="26004FF3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E76E75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B855DD0" w14:textId="7DEA710F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6CD034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7C13FD" w14:textId="51C7ED61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17941F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99A407A" w14:textId="12F8119A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A872A6" w14:textId="77777777" w:rsidR="00590786" w:rsidRPr="001A5159" w:rsidRDefault="00590786" w:rsidP="005907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42F41E" w14:textId="4A35F4AB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9BE403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871B02" w14:textId="3DA6FC9D" w:rsidR="00590786" w:rsidRPr="001A5159" w:rsidRDefault="00590786" w:rsidP="0059078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240659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147062" w14:textId="6B1FCA76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28103B" w14:textId="77777777" w:rsidR="00590786" w:rsidRPr="001A5159" w:rsidRDefault="00590786" w:rsidP="005907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037CDB" w14:textId="519C1007" w:rsidR="00590786" w:rsidRPr="001A5159" w:rsidRDefault="00590786" w:rsidP="005907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D9AABD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F77CB96" w14:textId="51CA1BDF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04C2" w:rsidRPr="001A5159" w14:paraId="34F813E4" w14:textId="77777777" w:rsidTr="00DA168F">
        <w:trPr>
          <w:trHeight w:val="261"/>
        </w:trPr>
        <w:tc>
          <w:tcPr>
            <w:tcW w:w="3420" w:type="dxa"/>
            <w:vAlign w:val="bottom"/>
            <w:hideMark/>
          </w:tcPr>
          <w:p w14:paraId="4B668E53" w14:textId="7FF8812D" w:rsidR="00590786" w:rsidRPr="001A5159" w:rsidRDefault="00590786" w:rsidP="0059078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116B7B40" w14:textId="42AC39CB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515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363F71A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D0B8AC6" w14:textId="6D80D17D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  <w:tc>
          <w:tcPr>
            <w:tcW w:w="236" w:type="dxa"/>
            <w:vAlign w:val="bottom"/>
          </w:tcPr>
          <w:p w14:paraId="0ED777BE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197522" w14:textId="2BC5047A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AF93A3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BF9879" w14:textId="61073798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494601" w14:textId="77777777" w:rsidR="00590786" w:rsidRPr="001A5159" w:rsidRDefault="00590786" w:rsidP="005907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0F6B5B" w14:textId="50700BFA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433</w:t>
            </w:r>
          </w:p>
        </w:tc>
        <w:tc>
          <w:tcPr>
            <w:tcW w:w="236" w:type="dxa"/>
            <w:vAlign w:val="bottom"/>
          </w:tcPr>
          <w:p w14:paraId="4D96577A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BA6BFDC" w14:textId="0A61CCB0" w:rsidR="00590786" w:rsidRPr="001A5159" w:rsidRDefault="00590786" w:rsidP="0059078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1B1AE9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E43B22" w14:textId="569F237C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433</w:t>
            </w:r>
          </w:p>
        </w:tc>
        <w:tc>
          <w:tcPr>
            <w:tcW w:w="236" w:type="dxa"/>
            <w:vAlign w:val="bottom"/>
          </w:tcPr>
          <w:p w14:paraId="6FBD3CB3" w14:textId="77777777" w:rsidR="00590786" w:rsidRPr="001A5159" w:rsidRDefault="00590786" w:rsidP="005907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9CE8574" w14:textId="3EAB70A2" w:rsidR="00590786" w:rsidRPr="001A5159" w:rsidRDefault="00590786" w:rsidP="0059078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E298AC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A07B6AF" w14:textId="5263D450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433</w:t>
            </w:r>
          </w:p>
        </w:tc>
      </w:tr>
      <w:tr w:rsidR="00AD04C2" w:rsidRPr="001A5159" w14:paraId="65AD0152" w14:textId="77777777" w:rsidTr="00DA168F">
        <w:trPr>
          <w:trHeight w:val="261"/>
        </w:trPr>
        <w:tc>
          <w:tcPr>
            <w:tcW w:w="3420" w:type="dxa"/>
            <w:vAlign w:val="bottom"/>
            <w:hideMark/>
          </w:tcPr>
          <w:p w14:paraId="2C1FF423" w14:textId="0C9D876C" w:rsidR="00590786" w:rsidRPr="001A5159" w:rsidRDefault="00590786" w:rsidP="0059078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648B92C7" w14:textId="36AA35E1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8AD4DA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E149300" w14:textId="0280DEA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583EBE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6BCD65" w14:textId="4C32973D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B39BBF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16AB233" w14:textId="0D9833AA" w:rsidR="00590786" w:rsidRPr="001A5159" w:rsidRDefault="00590786" w:rsidP="0059078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  <w:lang w:val="en-US"/>
              </w:rPr>
              <w:t>89,570</w:t>
            </w:r>
          </w:p>
        </w:tc>
        <w:tc>
          <w:tcPr>
            <w:tcW w:w="236" w:type="dxa"/>
            <w:vAlign w:val="bottom"/>
          </w:tcPr>
          <w:p w14:paraId="754310C3" w14:textId="77777777" w:rsidR="00590786" w:rsidRPr="001A5159" w:rsidRDefault="00590786" w:rsidP="005907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E6F890" w14:textId="3AEB8668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  <w:lang w:val="en-US"/>
              </w:rPr>
              <w:t>89,570</w:t>
            </w:r>
          </w:p>
        </w:tc>
        <w:tc>
          <w:tcPr>
            <w:tcW w:w="236" w:type="dxa"/>
            <w:vAlign w:val="bottom"/>
          </w:tcPr>
          <w:p w14:paraId="3FDA64BC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575185" w14:textId="4C994540" w:rsidR="00590786" w:rsidRPr="001A5159" w:rsidRDefault="00590786" w:rsidP="0059078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DF3143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7197ED" w14:textId="105C25FA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  <w:lang w:val="en-US" w:bidi="th-TH"/>
              </w:rPr>
              <w:t>1,177</w:t>
            </w:r>
            <w:r w:rsidRPr="001A5159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vAlign w:val="bottom"/>
          </w:tcPr>
          <w:p w14:paraId="21DE4EF8" w14:textId="77777777" w:rsidR="00590786" w:rsidRPr="001A5159" w:rsidRDefault="00590786" w:rsidP="005907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8883AE9" w14:textId="694303C3" w:rsidR="00590786" w:rsidRPr="001A5159" w:rsidRDefault="00590786" w:rsidP="0059078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48ED09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BA5DCC" w14:textId="1725E4E6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  <w:lang w:val="en-US" w:bidi="th-TH"/>
              </w:rPr>
              <w:t>1,177</w:t>
            </w:r>
          </w:p>
        </w:tc>
      </w:tr>
      <w:tr w:rsidR="00AD04C2" w:rsidRPr="001A5159" w14:paraId="7CBF2794" w14:textId="77777777" w:rsidTr="00DA168F">
        <w:trPr>
          <w:trHeight w:val="261"/>
        </w:trPr>
        <w:tc>
          <w:tcPr>
            <w:tcW w:w="3420" w:type="dxa"/>
            <w:vAlign w:val="bottom"/>
            <w:hideMark/>
          </w:tcPr>
          <w:p w14:paraId="289E0E8E" w14:textId="0199F986" w:rsidR="00590786" w:rsidRPr="001A5159" w:rsidRDefault="00590786" w:rsidP="0059078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1A51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CCCCE4D" w14:textId="3F2D95FD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1312A0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EBE55DE" w14:textId="74851254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F12C5E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D4002C4" w14:textId="69577AC2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B6F345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49F5E48" w14:textId="08E4D880" w:rsidR="00590786" w:rsidRPr="001A5159" w:rsidRDefault="00590786" w:rsidP="0059078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175,019</w:t>
            </w:r>
          </w:p>
        </w:tc>
        <w:tc>
          <w:tcPr>
            <w:tcW w:w="236" w:type="dxa"/>
            <w:vAlign w:val="bottom"/>
          </w:tcPr>
          <w:p w14:paraId="10F0BD30" w14:textId="77777777" w:rsidR="00590786" w:rsidRPr="001A5159" w:rsidRDefault="00590786" w:rsidP="005907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E96836B" w14:textId="4667139B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175,019</w:t>
            </w:r>
          </w:p>
        </w:tc>
        <w:tc>
          <w:tcPr>
            <w:tcW w:w="236" w:type="dxa"/>
            <w:vAlign w:val="bottom"/>
          </w:tcPr>
          <w:p w14:paraId="6F3CADC8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5E3D310" w14:textId="6128BACF" w:rsidR="00590786" w:rsidRPr="001A5159" w:rsidRDefault="00590786" w:rsidP="0059078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24B49A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313CBA" w14:textId="1F4D0852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161,223</w:t>
            </w:r>
          </w:p>
        </w:tc>
        <w:tc>
          <w:tcPr>
            <w:tcW w:w="236" w:type="dxa"/>
            <w:vAlign w:val="bottom"/>
          </w:tcPr>
          <w:p w14:paraId="5AF3A208" w14:textId="77777777" w:rsidR="00590786" w:rsidRPr="001A5159" w:rsidRDefault="00590786" w:rsidP="005907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F9BED7D" w14:textId="17498345" w:rsidR="00590786" w:rsidRPr="001A5159" w:rsidRDefault="00590786" w:rsidP="0059078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F2B36C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D9F600" w14:textId="2993615C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161,223</w:t>
            </w:r>
          </w:p>
        </w:tc>
      </w:tr>
      <w:tr w:rsidR="00AD04C2" w:rsidRPr="001A5159" w14:paraId="766A08DA" w14:textId="77777777" w:rsidTr="00267C18">
        <w:trPr>
          <w:trHeight w:val="261"/>
        </w:trPr>
        <w:tc>
          <w:tcPr>
            <w:tcW w:w="3420" w:type="dxa"/>
            <w:vAlign w:val="bottom"/>
          </w:tcPr>
          <w:p w14:paraId="4C5E40D7" w14:textId="08DAFF6A" w:rsidR="00590786" w:rsidRPr="001A5159" w:rsidRDefault="00590786" w:rsidP="0059078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72424A0" w14:textId="37535E28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9E01F7" w14:textId="7777777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8BE33AE" w14:textId="581E3F61" w:rsidR="00590786" w:rsidRPr="001A5159" w:rsidRDefault="00590786" w:rsidP="00590786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236" w:type="dxa"/>
            <w:vAlign w:val="bottom"/>
          </w:tcPr>
          <w:p w14:paraId="03D1509D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6A577F2" w14:textId="0933C7BC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F75AC8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87834D8" w14:textId="785EEC33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690224D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80CA07" w14:textId="2C0BBFF5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36" w:type="dxa"/>
            <w:vAlign w:val="bottom"/>
          </w:tcPr>
          <w:p w14:paraId="71D3314D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8D576CD" w14:textId="1A0F740A" w:rsidR="00590786" w:rsidRPr="001A5159" w:rsidRDefault="00590786" w:rsidP="0059078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3B8AFC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F24755A" w14:textId="77ED43AF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36" w:type="dxa"/>
            <w:vAlign w:val="bottom"/>
          </w:tcPr>
          <w:p w14:paraId="04B6AF60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0458CAA" w14:textId="185999CE" w:rsidR="00590786" w:rsidRPr="001A5159" w:rsidRDefault="00590786" w:rsidP="0059078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3256A3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C1EB3B" w14:textId="5FFD762B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159</w:t>
            </w:r>
          </w:p>
        </w:tc>
      </w:tr>
      <w:tr w:rsidR="00AD04C2" w:rsidRPr="001A5159" w14:paraId="4395248A" w14:textId="77777777" w:rsidTr="00195EF2">
        <w:trPr>
          <w:trHeight w:val="261"/>
        </w:trPr>
        <w:tc>
          <w:tcPr>
            <w:tcW w:w="15030" w:type="dxa"/>
            <w:gridSpan w:val="18"/>
            <w:vAlign w:val="bottom"/>
          </w:tcPr>
          <w:p w14:paraId="35B032AF" w14:textId="28E6E0C4" w:rsidR="007C2945" w:rsidRPr="001A5159" w:rsidRDefault="007C2945" w:rsidP="007C2945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1A51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A5159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731604E6" w14:textId="77777777" w:rsidR="00195EF2" w:rsidRPr="001A5159" w:rsidRDefault="00195EF2">
      <w:r w:rsidRPr="001A5159"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AD04C2" w:rsidRPr="001A5159" w14:paraId="2A1A7A8A" w14:textId="77777777" w:rsidTr="00C86A94">
        <w:trPr>
          <w:trHeight w:val="261"/>
          <w:tblHeader/>
        </w:trPr>
        <w:tc>
          <w:tcPr>
            <w:tcW w:w="3420" w:type="dxa"/>
            <w:vAlign w:val="bottom"/>
          </w:tcPr>
          <w:p w14:paraId="695C5986" w14:textId="77777777" w:rsidR="0077515E" w:rsidRPr="001A5159" w:rsidRDefault="0077515E" w:rsidP="00C86A94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16E35401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D04C2" w:rsidRPr="001A5159" w14:paraId="64CED236" w14:textId="77777777" w:rsidTr="00C86A94">
        <w:trPr>
          <w:trHeight w:val="261"/>
          <w:tblHeader/>
        </w:trPr>
        <w:tc>
          <w:tcPr>
            <w:tcW w:w="3420" w:type="dxa"/>
            <w:vAlign w:val="bottom"/>
          </w:tcPr>
          <w:p w14:paraId="54DBC13F" w14:textId="77777777" w:rsidR="0077515E" w:rsidRPr="001A5159" w:rsidRDefault="0077515E" w:rsidP="00C86A9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0D9161CF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1D620676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549EA28D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D04C2" w:rsidRPr="001A5159" w14:paraId="48A72521" w14:textId="77777777" w:rsidTr="00C86A94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6D635D65" w14:textId="77777777" w:rsidR="0077515E" w:rsidRPr="001A5159" w:rsidRDefault="0077515E" w:rsidP="00C86A9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1A515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02EE98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387FD48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30C989C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25477044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0AAA124" w14:textId="77777777" w:rsidR="0077515E" w:rsidRPr="001A5159" w:rsidRDefault="0077515E" w:rsidP="00C86A94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6CF4C402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5106A14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1C243BA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AD14D4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F04F630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C655BF0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784F17D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2310016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7CDCFDE4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50512FB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6EB60A76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1A515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8BC448E" w14:textId="77777777" w:rsidR="0077515E" w:rsidRPr="001A5159" w:rsidRDefault="0077515E" w:rsidP="00C86A9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99EE6CF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70096A43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343E8F17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A5159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5F043DD8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40C5752A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A5159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722CA319" w14:textId="77777777" w:rsidR="0077515E" w:rsidRPr="001A5159" w:rsidRDefault="0077515E" w:rsidP="00C86A9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3579E3EE" w14:textId="77777777" w:rsidR="0077515E" w:rsidRPr="001A5159" w:rsidRDefault="0077515E" w:rsidP="00C86A9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1A5159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2029E007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18439B9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D04C2" w:rsidRPr="001A5159" w14:paraId="646CD18E" w14:textId="77777777" w:rsidTr="00C86A94">
        <w:trPr>
          <w:trHeight w:val="261"/>
          <w:tblHeader/>
        </w:trPr>
        <w:tc>
          <w:tcPr>
            <w:tcW w:w="3420" w:type="dxa"/>
            <w:vAlign w:val="bottom"/>
          </w:tcPr>
          <w:p w14:paraId="4F48424C" w14:textId="77777777" w:rsidR="0077515E" w:rsidRPr="001A5159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222444B6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D04C2" w:rsidRPr="001A5159" w14:paraId="045D6D31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3DB033D1" w14:textId="77777777" w:rsidR="0077515E" w:rsidRPr="001A5159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2BC09CBD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49C0E6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37A00EA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A81BDD0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E5BC63A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D08E0B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8E5EFD9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2F25FC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D11055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6C7A46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A9BB0C2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D900CE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00C244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2985F7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10537B7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3718F0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C45E2B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04C2" w:rsidRPr="001A5159" w14:paraId="27C648C1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0F32B4EA" w14:textId="77777777" w:rsidR="0077515E" w:rsidRPr="001A5159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7532CC2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E8C759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9347600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9FC194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7D233F8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282</w:t>
            </w:r>
          </w:p>
        </w:tc>
        <w:tc>
          <w:tcPr>
            <w:tcW w:w="236" w:type="dxa"/>
          </w:tcPr>
          <w:p w14:paraId="76206577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3E18528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25,658</w:t>
            </w:r>
          </w:p>
        </w:tc>
        <w:tc>
          <w:tcPr>
            <w:tcW w:w="236" w:type="dxa"/>
          </w:tcPr>
          <w:p w14:paraId="0DBE4459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50C4A0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25,940</w:t>
            </w:r>
          </w:p>
        </w:tc>
        <w:tc>
          <w:tcPr>
            <w:tcW w:w="236" w:type="dxa"/>
          </w:tcPr>
          <w:p w14:paraId="5094141A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BD40B73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0C82B18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A2A1C46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A5159">
              <w:rPr>
                <w:rFonts w:ascii="Angsana New" w:hAnsi="Angsana New"/>
                <w:sz w:val="26"/>
                <w:szCs w:val="26"/>
                <w:lang w:bidi="th-TH"/>
              </w:rPr>
              <w:t>282</w:t>
            </w:r>
          </w:p>
        </w:tc>
        <w:tc>
          <w:tcPr>
            <w:tcW w:w="236" w:type="dxa"/>
            <w:vAlign w:val="bottom"/>
          </w:tcPr>
          <w:p w14:paraId="4C8B7A47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DDECF42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7C1EC2C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58E1B9E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A5159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Pr="001A5159">
              <w:rPr>
                <w:rFonts w:ascii="Angsana New" w:hAnsi="Angsana New"/>
                <w:sz w:val="26"/>
                <w:szCs w:val="26"/>
                <w:lang w:val="en-US" w:bidi="th-TH"/>
              </w:rPr>
              <w:t>82</w:t>
            </w:r>
          </w:p>
        </w:tc>
      </w:tr>
      <w:tr w:rsidR="00AD04C2" w:rsidRPr="001A5159" w14:paraId="5C148E2F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7CE1CB1B" w14:textId="77777777" w:rsidR="0077515E" w:rsidRPr="001A5159" w:rsidRDefault="0077515E" w:rsidP="00C86A94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7D39D772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0B2E5F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AFEB306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26D614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4EFA27F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916</w:t>
            </w:r>
          </w:p>
        </w:tc>
        <w:tc>
          <w:tcPr>
            <w:tcW w:w="236" w:type="dxa"/>
          </w:tcPr>
          <w:p w14:paraId="7839A4E5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677DF53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5,107</w:t>
            </w:r>
          </w:p>
        </w:tc>
        <w:tc>
          <w:tcPr>
            <w:tcW w:w="236" w:type="dxa"/>
          </w:tcPr>
          <w:p w14:paraId="4FBF4FFD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6C78C5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6,023</w:t>
            </w:r>
          </w:p>
        </w:tc>
        <w:tc>
          <w:tcPr>
            <w:tcW w:w="236" w:type="dxa"/>
          </w:tcPr>
          <w:p w14:paraId="516211EE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A56B4BF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60E2B2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EE5A24D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916</w:t>
            </w:r>
          </w:p>
        </w:tc>
        <w:tc>
          <w:tcPr>
            <w:tcW w:w="236" w:type="dxa"/>
            <w:vAlign w:val="bottom"/>
          </w:tcPr>
          <w:p w14:paraId="0A90436F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B77BC89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88AAFD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5146FDE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916</w:t>
            </w:r>
          </w:p>
        </w:tc>
      </w:tr>
      <w:tr w:rsidR="00AD04C2" w:rsidRPr="001A5159" w14:paraId="02B69A2B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1B9F888E" w14:textId="77777777" w:rsidR="0077515E" w:rsidRPr="001A5159" w:rsidRDefault="0077515E" w:rsidP="00C86A94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52465D24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</w:p>
        </w:tc>
        <w:tc>
          <w:tcPr>
            <w:tcW w:w="236" w:type="dxa"/>
          </w:tcPr>
          <w:p w14:paraId="707018B3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7707714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438</w:t>
            </w:r>
          </w:p>
        </w:tc>
        <w:tc>
          <w:tcPr>
            <w:tcW w:w="236" w:type="dxa"/>
          </w:tcPr>
          <w:p w14:paraId="5094EB0B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C09E859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2398FE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7B10917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B66F67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ADC9729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236" w:type="dxa"/>
          </w:tcPr>
          <w:p w14:paraId="2B9FEA72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0F1D648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B64AD8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4620D46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236" w:type="dxa"/>
            <w:vAlign w:val="bottom"/>
          </w:tcPr>
          <w:p w14:paraId="10A3F0E1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5C8EEC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E3F3DE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0F3024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470</w:t>
            </w:r>
          </w:p>
        </w:tc>
      </w:tr>
      <w:tr w:rsidR="00AD04C2" w:rsidRPr="001A5159" w14:paraId="74C1B673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324502DE" w14:textId="77777777" w:rsidR="0077515E" w:rsidRPr="001A5159" w:rsidRDefault="0077515E" w:rsidP="00C86A94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1C8BCEAD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A848D07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A2318A4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671</w:t>
            </w:r>
          </w:p>
        </w:tc>
        <w:tc>
          <w:tcPr>
            <w:tcW w:w="236" w:type="dxa"/>
            <w:vAlign w:val="bottom"/>
          </w:tcPr>
          <w:p w14:paraId="7F750FE9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8F050A9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23,791</w:t>
            </w:r>
          </w:p>
        </w:tc>
        <w:tc>
          <w:tcPr>
            <w:tcW w:w="236" w:type="dxa"/>
            <w:vAlign w:val="bottom"/>
          </w:tcPr>
          <w:p w14:paraId="46533657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158845F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DADF0B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AB7B1E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24,462</w:t>
            </w:r>
          </w:p>
        </w:tc>
        <w:tc>
          <w:tcPr>
            <w:tcW w:w="236" w:type="dxa"/>
            <w:vAlign w:val="bottom"/>
          </w:tcPr>
          <w:p w14:paraId="0B9F1634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123765F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21,150</w:t>
            </w:r>
          </w:p>
        </w:tc>
        <w:tc>
          <w:tcPr>
            <w:tcW w:w="236" w:type="dxa"/>
            <w:vAlign w:val="bottom"/>
          </w:tcPr>
          <w:p w14:paraId="7880FE2A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7A38194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1,618</w:t>
            </w:r>
          </w:p>
        </w:tc>
        <w:tc>
          <w:tcPr>
            <w:tcW w:w="236" w:type="dxa"/>
            <w:vAlign w:val="bottom"/>
          </w:tcPr>
          <w:p w14:paraId="26AEC908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A630F93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1,694</w:t>
            </w:r>
          </w:p>
        </w:tc>
        <w:tc>
          <w:tcPr>
            <w:tcW w:w="236" w:type="dxa"/>
            <w:vAlign w:val="bottom"/>
          </w:tcPr>
          <w:p w14:paraId="655941CF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3E8003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24,462</w:t>
            </w:r>
          </w:p>
        </w:tc>
      </w:tr>
      <w:tr w:rsidR="00AD04C2" w:rsidRPr="001A5159" w14:paraId="517A0059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6813EEE" w14:textId="77777777" w:rsidR="0077515E" w:rsidRPr="001A5159" w:rsidRDefault="0077515E" w:rsidP="00C86A94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675812B1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D1EF29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8D0D015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</w:p>
        </w:tc>
        <w:tc>
          <w:tcPr>
            <w:tcW w:w="236" w:type="dxa"/>
          </w:tcPr>
          <w:p w14:paraId="2DCBADD1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9D7EBE3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814FCF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ADFAB36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B82FED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1373DC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</w:p>
        </w:tc>
        <w:tc>
          <w:tcPr>
            <w:tcW w:w="236" w:type="dxa"/>
          </w:tcPr>
          <w:p w14:paraId="5F5093D0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1438B0C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73A2833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D24E206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</w:p>
        </w:tc>
        <w:tc>
          <w:tcPr>
            <w:tcW w:w="236" w:type="dxa"/>
            <w:vAlign w:val="bottom"/>
          </w:tcPr>
          <w:p w14:paraId="6AFFF48B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85555B4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C5D917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D264D8D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</w:p>
        </w:tc>
      </w:tr>
      <w:tr w:rsidR="00AD04C2" w:rsidRPr="001A5159" w14:paraId="4C968AFC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506C4646" w14:textId="77777777" w:rsidR="0077515E" w:rsidRPr="001A5159" w:rsidRDefault="0077515E" w:rsidP="00C86A94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64D0D381" w14:textId="77777777" w:rsidR="0077515E" w:rsidRPr="001A5159" w:rsidRDefault="0077515E" w:rsidP="00C86A94"/>
        </w:tc>
        <w:tc>
          <w:tcPr>
            <w:tcW w:w="236" w:type="dxa"/>
            <w:vAlign w:val="bottom"/>
          </w:tcPr>
          <w:p w14:paraId="3A4EE12B" w14:textId="77777777" w:rsidR="0077515E" w:rsidRPr="001A5159" w:rsidRDefault="0077515E" w:rsidP="00C86A94"/>
        </w:tc>
        <w:tc>
          <w:tcPr>
            <w:tcW w:w="1204" w:type="dxa"/>
            <w:vAlign w:val="bottom"/>
          </w:tcPr>
          <w:p w14:paraId="7F20F846" w14:textId="77777777" w:rsidR="0077515E" w:rsidRPr="001A5159" w:rsidRDefault="0077515E" w:rsidP="00C86A94"/>
        </w:tc>
        <w:tc>
          <w:tcPr>
            <w:tcW w:w="236" w:type="dxa"/>
            <w:vAlign w:val="bottom"/>
          </w:tcPr>
          <w:p w14:paraId="2EE1847A" w14:textId="77777777" w:rsidR="0077515E" w:rsidRPr="001A5159" w:rsidRDefault="0077515E" w:rsidP="00C86A94"/>
        </w:tc>
        <w:tc>
          <w:tcPr>
            <w:tcW w:w="1204" w:type="dxa"/>
            <w:vAlign w:val="bottom"/>
          </w:tcPr>
          <w:p w14:paraId="1CA3F74B" w14:textId="77777777" w:rsidR="0077515E" w:rsidRPr="001A5159" w:rsidRDefault="0077515E" w:rsidP="00C86A94"/>
        </w:tc>
        <w:tc>
          <w:tcPr>
            <w:tcW w:w="236" w:type="dxa"/>
            <w:vAlign w:val="bottom"/>
          </w:tcPr>
          <w:p w14:paraId="5952A9D9" w14:textId="77777777" w:rsidR="0077515E" w:rsidRPr="001A5159" w:rsidRDefault="0077515E" w:rsidP="00C86A94"/>
        </w:tc>
        <w:tc>
          <w:tcPr>
            <w:tcW w:w="1114" w:type="dxa"/>
            <w:vAlign w:val="bottom"/>
          </w:tcPr>
          <w:p w14:paraId="534ACD1C" w14:textId="77777777" w:rsidR="0077515E" w:rsidRPr="001A5159" w:rsidRDefault="0077515E" w:rsidP="00C86A94"/>
        </w:tc>
        <w:tc>
          <w:tcPr>
            <w:tcW w:w="236" w:type="dxa"/>
            <w:vAlign w:val="bottom"/>
          </w:tcPr>
          <w:p w14:paraId="77AB9EDC" w14:textId="77777777" w:rsidR="0077515E" w:rsidRPr="001A5159" w:rsidRDefault="0077515E" w:rsidP="00C86A94"/>
        </w:tc>
        <w:tc>
          <w:tcPr>
            <w:tcW w:w="1024" w:type="dxa"/>
            <w:vAlign w:val="bottom"/>
          </w:tcPr>
          <w:p w14:paraId="0DFA4926" w14:textId="77777777" w:rsidR="0077515E" w:rsidRPr="001A5159" w:rsidRDefault="0077515E" w:rsidP="00C86A94"/>
        </w:tc>
        <w:tc>
          <w:tcPr>
            <w:tcW w:w="236" w:type="dxa"/>
            <w:vAlign w:val="bottom"/>
          </w:tcPr>
          <w:p w14:paraId="55D4E795" w14:textId="77777777" w:rsidR="0077515E" w:rsidRPr="001A5159" w:rsidRDefault="0077515E" w:rsidP="00C86A94"/>
        </w:tc>
        <w:tc>
          <w:tcPr>
            <w:tcW w:w="1024" w:type="dxa"/>
            <w:vAlign w:val="bottom"/>
          </w:tcPr>
          <w:p w14:paraId="63C5227B" w14:textId="77777777" w:rsidR="0077515E" w:rsidRPr="001A5159" w:rsidRDefault="0077515E" w:rsidP="00C86A94"/>
        </w:tc>
        <w:tc>
          <w:tcPr>
            <w:tcW w:w="236" w:type="dxa"/>
            <w:vAlign w:val="bottom"/>
          </w:tcPr>
          <w:p w14:paraId="1CC8C358" w14:textId="77777777" w:rsidR="0077515E" w:rsidRPr="001A5159" w:rsidRDefault="0077515E" w:rsidP="00C86A94"/>
        </w:tc>
        <w:tc>
          <w:tcPr>
            <w:tcW w:w="1024" w:type="dxa"/>
            <w:vAlign w:val="bottom"/>
          </w:tcPr>
          <w:p w14:paraId="5CFAC7B5" w14:textId="77777777" w:rsidR="0077515E" w:rsidRPr="001A5159" w:rsidRDefault="0077515E" w:rsidP="00C86A94"/>
        </w:tc>
        <w:tc>
          <w:tcPr>
            <w:tcW w:w="236" w:type="dxa"/>
            <w:vAlign w:val="bottom"/>
          </w:tcPr>
          <w:p w14:paraId="1BCC4233" w14:textId="77777777" w:rsidR="0077515E" w:rsidRPr="001A5159" w:rsidRDefault="0077515E" w:rsidP="00C86A94"/>
        </w:tc>
        <w:tc>
          <w:tcPr>
            <w:tcW w:w="934" w:type="dxa"/>
            <w:vAlign w:val="bottom"/>
          </w:tcPr>
          <w:p w14:paraId="06145108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7563B7" w14:textId="77777777" w:rsidR="0077515E" w:rsidRPr="001A5159" w:rsidRDefault="0077515E" w:rsidP="00C86A94"/>
        </w:tc>
        <w:tc>
          <w:tcPr>
            <w:tcW w:w="1024" w:type="dxa"/>
            <w:vAlign w:val="bottom"/>
          </w:tcPr>
          <w:p w14:paraId="367F4C15" w14:textId="77777777" w:rsidR="0077515E" w:rsidRPr="001A5159" w:rsidRDefault="0077515E" w:rsidP="00C86A94"/>
        </w:tc>
      </w:tr>
      <w:tr w:rsidR="00AD04C2" w:rsidRPr="001A5159" w14:paraId="79CEDE96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65EB8B8" w14:textId="77777777" w:rsidR="0077515E" w:rsidRPr="001A5159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3AE13626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CE71855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89D6E7C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A483C2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45F74EE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D15A4ED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2650977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28ED54" w14:textId="77777777" w:rsidR="0077515E" w:rsidRPr="001A5159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22573D9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1DA3ED9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CA9DDC7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BADF80E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C1205FB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7C404E" w14:textId="77777777" w:rsidR="0077515E" w:rsidRPr="001A5159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BBBCD2C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BAECD9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41D0ED5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04C2" w:rsidRPr="001A5159" w14:paraId="44FE4D41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103E1F33" w14:textId="77777777" w:rsidR="0077515E" w:rsidRPr="001A5159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3A3FA0FF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36103CB1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7F514EA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1,621</w:t>
            </w:r>
          </w:p>
        </w:tc>
        <w:tc>
          <w:tcPr>
            <w:tcW w:w="236" w:type="dxa"/>
            <w:vAlign w:val="bottom"/>
          </w:tcPr>
          <w:p w14:paraId="00301AD8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0828F08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B61973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3FB1616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8B2481" w14:textId="77777777" w:rsidR="0077515E" w:rsidRPr="001A5159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F0452E4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1,622</w:t>
            </w:r>
          </w:p>
        </w:tc>
        <w:tc>
          <w:tcPr>
            <w:tcW w:w="236" w:type="dxa"/>
            <w:vAlign w:val="bottom"/>
          </w:tcPr>
          <w:p w14:paraId="33ECA921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9212896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1ED4EA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1DAE75B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</w:t>
            </w:r>
            <w:r w:rsidRPr="001A515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05EA5971" w14:textId="77777777" w:rsidR="0077515E" w:rsidRPr="001A5159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A75ED31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19198F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2F67BF6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1,622</w:t>
            </w:r>
          </w:p>
        </w:tc>
      </w:tr>
      <w:tr w:rsidR="00AD04C2" w:rsidRPr="001A5159" w14:paraId="00C7722D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6AE69BFE" w14:textId="77777777" w:rsidR="0077515E" w:rsidRPr="001A5159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2BFB46E7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DBC77C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780C965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BB105E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D6FB679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B80F01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248B68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  <w:lang w:val="en-US"/>
              </w:rPr>
              <w:t>96,053</w:t>
            </w:r>
          </w:p>
        </w:tc>
        <w:tc>
          <w:tcPr>
            <w:tcW w:w="236" w:type="dxa"/>
            <w:vAlign w:val="bottom"/>
          </w:tcPr>
          <w:p w14:paraId="1E04D9CB" w14:textId="77777777" w:rsidR="0077515E" w:rsidRPr="001A5159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B23FF63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  <w:lang w:val="en-US"/>
              </w:rPr>
              <w:t>96,053</w:t>
            </w:r>
          </w:p>
        </w:tc>
        <w:tc>
          <w:tcPr>
            <w:tcW w:w="236" w:type="dxa"/>
            <w:vAlign w:val="bottom"/>
          </w:tcPr>
          <w:p w14:paraId="6F094D1B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E00456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133713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34B9F5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  <w:lang w:val="en-US" w:bidi="th-TH"/>
              </w:rPr>
              <w:t>1,350</w:t>
            </w:r>
            <w:r w:rsidRPr="001A5159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vAlign w:val="bottom"/>
          </w:tcPr>
          <w:p w14:paraId="7CCEAEC3" w14:textId="77777777" w:rsidR="0077515E" w:rsidRPr="001A5159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01368FA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AEF54C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A051A1D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  <w:lang w:val="en-US" w:bidi="th-TH"/>
              </w:rPr>
              <w:t>1,350</w:t>
            </w:r>
          </w:p>
        </w:tc>
      </w:tr>
      <w:tr w:rsidR="00AD04C2" w:rsidRPr="001A5159" w14:paraId="5B3F8136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7E73DF31" w14:textId="77777777" w:rsidR="0077515E" w:rsidRPr="001A5159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1A51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E465982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E4953D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3E03CC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24A39F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9A5BDA4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68FCDE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4B9A4A5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176,974</w:t>
            </w:r>
          </w:p>
        </w:tc>
        <w:tc>
          <w:tcPr>
            <w:tcW w:w="236" w:type="dxa"/>
            <w:vAlign w:val="bottom"/>
          </w:tcPr>
          <w:p w14:paraId="00EE192C" w14:textId="77777777" w:rsidR="0077515E" w:rsidRPr="001A5159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9486E8C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176,974</w:t>
            </w:r>
          </w:p>
        </w:tc>
        <w:tc>
          <w:tcPr>
            <w:tcW w:w="236" w:type="dxa"/>
            <w:vAlign w:val="bottom"/>
          </w:tcPr>
          <w:p w14:paraId="7AC5C839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09F366F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F80063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333BB6B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160,394</w:t>
            </w:r>
          </w:p>
        </w:tc>
        <w:tc>
          <w:tcPr>
            <w:tcW w:w="236" w:type="dxa"/>
            <w:vAlign w:val="bottom"/>
          </w:tcPr>
          <w:p w14:paraId="62A9CF76" w14:textId="77777777" w:rsidR="0077515E" w:rsidRPr="001A5159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788C8AC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5872A0D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D651E12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160,394</w:t>
            </w:r>
          </w:p>
        </w:tc>
      </w:tr>
      <w:tr w:rsidR="00AD04C2" w:rsidRPr="001A5159" w14:paraId="5078B22C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2E4CEB61" w14:textId="77777777" w:rsidR="0077515E" w:rsidRPr="001A5159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57EEBE41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05B188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E789A27" w14:textId="77777777" w:rsidR="0077515E" w:rsidRPr="001A5159" w:rsidRDefault="0077515E" w:rsidP="00C86A94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352</w:t>
            </w:r>
          </w:p>
        </w:tc>
        <w:tc>
          <w:tcPr>
            <w:tcW w:w="236" w:type="dxa"/>
            <w:vAlign w:val="bottom"/>
          </w:tcPr>
          <w:p w14:paraId="53BEABCC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4D1A4F3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B1D114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5AE94BB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8C80B6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A327120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vAlign w:val="bottom"/>
          </w:tcPr>
          <w:p w14:paraId="0C2ABC82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E8E7F92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C0F4A9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476AB18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vAlign w:val="bottom"/>
          </w:tcPr>
          <w:p w14:paraId="678E9E4B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55B96A2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AEBA91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B380DDE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  <w:tr w:rsidR="00AD04C2" w:rsidRPr="001A5159" w14:paraId="6E160977" w14:textId="77777777" w:rsidTr="00C86A94">
        <w:trPr>
          <w:trHeight w:val="261"/>
        </w:trPr>
        <w:tc>
          <w:tcPr>
            <w:tcW w:w="15030" w:type="dxa"/>
            <w:gridSpan w:val="18"/>
            <w:vAlign w:val="bottom"/>
          </w:tcPr>
          <w:p w14:paraId="4158287D" w14:textId="77777777" w:rsidR="0077515E" w:rsidRPr="001A5159" w:rsidRDefault="0077515E" w:rsidP="00C86A94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1A51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A5159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2DC15D24" w14:textId="77777777" w:rsidR="0077515E" w:rsidRPr="001A5159" w:rsidRDefault="0077515E" w:rsidP="0077515E">
      <w:pPr>
        <w:pStyle w:val="block"/>
        <w:spacing w:after="0" w:line="120" w:lineRule="exact"/>
        <w:ind w:left="0"/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AD04C2" w:rsidRPr="001A5159" w14:paraId="0C35BDBD" w14:textId="77777777" w:rsidTr="00D9787B">
        <w:trPr>
          <w:trHeight w:val="261"/>
          <w:tblHeader/>
        </w:trPr>
        <w:tc>
          <w:tcPr>
            <w:tcW w:w="3420" w:type="dxa"/>
            <w:vAlign w:val="bottom"/>
          </w:tcPr>
          <w:p w14:paraId="7FC4A62C" w14:textId="77777777" w:rsidR="00EE6E6E" w:rsidRPr="001A5159" w:rsidRDefault="00EE6E6E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30B433D8" w14:textId="4CAECA9D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1A515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D04C2" w:rsidRPr="001A5159" w14:paraId="47DA23B7" w14:textId="77777777" w:rsidTr="00AF67EA">
        <w:trPr>
          <w:trHeight w:val="261"/>
          <w:tblHeader/>
        </w:trPr>
        <w:tc>
          <w:tcPr>
            <w:tcW w:w="3420" w:type="dxa"/>
            <w:vAlign w:val="bottom"/>
          </w:tcPr>
          <w:p w14:paraId="04BCAE17" w14:textId="77777777" w:rsidR="00EE6E6E" w:rsidRPr="001A5159" w:rsidRDefault="00EE6E6E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2D8A1BE3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265C9C72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49EA981B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D04C2" w:rsidRPr="001A5159" w14:paraId="4D21080B" w14:textId="77777777" w:rsidTr="00AF67EA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16991081" w14:textId="2D40899E" w:rsidR="00EE6E6E" w:rsidRPr="001A5159" w:rsidRDefault="00711FB7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1A515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1A515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90E044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F8721C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3E7B1B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90599F9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F08CCC" w14:textId="77777777" w:rsidR="00EE6E6E" w:rsidRPr="001A5159" w:rsidRDefault="00EE6E6E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45562F72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667113E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B0D2F6C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3E1090B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B24B76C" w14:textId="77777777" w:rsidR="00EE6E6E" w:rsidRPr="001A5159" w:rsidRDefault="00EE6E6E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4D6F181" w14:textId="77777777" w:rsidR="008F0358" w:rsidRPr="001A5159" w:rsidRDefault="00EE6E6E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A9D8E91" w14:textId="510EEE40" w:rsidR="00EE6E6E" w:rsidRPr="001A5159" w:rsidRDefault="00EE6E6E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59730C78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DB22F7C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7D4845C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EE68EDF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1A515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E03C580" w14:textId="77777777" w:rsidR="00EE6E6E" w:rsidRPr="001A5159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1BC73BA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75B07132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0CF38813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A5159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75B7EC95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BFC0C5D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A5159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7F73058D" w14:textId="77777777" w:rsidR="00EE6E6E" w:rsidRPr="001A5159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7AA8F425" w14:textId="77777777" w:rsidR="00EE6E6E" w:rsidRPr="001A5159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1A5159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3EAB2E72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821A0C2" w14:textId="77777777" w:rsidR="00EE6E6E" w:rsidRPr="001A5159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D04C2" w:rsidRPr="001A5159" w14:paraId="3513FFCC" w14:textId="77777777" w:rsidTr="00D9787B">
        <w:trPr>
          <w:trHeight w:val="261"/>
          <w:tblHeader/>
        </w:trPr>
        <w:tc>
          <w:tcPr>
            <w:tcW w:w="3420" w:type="dxa"/>
            <w:vAlign w:val="bottom"/>
          </w:tcPr>
          <w:p w14:paraId="073E7879" w14:textId="77777777" w:rsidR="00EE6E6E" w:rsidRPr="001A5159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6036E59F" w14:textId="77777777" w:rsidR="00EE6E6E" w:rsidRPr="001A5159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D04C2" w:rsidRPr="001A5159" w14:paraId="61EF722B" w14:textId="77777777" w:rsidTr="00AF67EA">
        <w:trPr>
          <w:trHeight w:val="261"/>
        </w:trPr>
        <w:tc>
          <w:tcPr>
            <w:tcW w:w="3420" w:type="dxa"/>
            <w:vAlign w:val="bottom"/>
            <w:hideMark/>
          </w:tcPr>
          <w:p w14:paraId="407E3B46" w14:textId="77777777" w:rsidR="00EE6E6E" w:rsidRPr="001A5159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1DC9C9D" w14:textId="77777777" w:rsidR="00EE6E6E" w:rsidRPr="001A5159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7110EC" w14:textId="77777777" w:rsidR="00EE6E6E" w:rsidRPr="001A5159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7A2F810" w14:textId="77777777" w:rsidR="00EE6E6E" w:rsidRPr="001A5159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135ED9" w14:textId="77777777" w:rsidR="00EE6E6E" w:rsidRPr="001A5159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2A66EC" w14:textId="77777777" w:rsidR="00EE6E6E" w:rsidRPr="001A5159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1BB5F7F" w14:textId="77777777" w:rsidR="00EE6E6E" w:rsidRPr="001A5159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C4B7D53" w14:textId="77777777" w:rsidR="00EE6E6E" w:rsidRPr="001A5159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13D277" w14:textId="77777777" w:rsidR="00EE6E6E" w:rsidRPr="001A5159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E7DD5B4" w14:textId="77777777" w:rsidR="00EE6E6E" w:rsidRPr="001A5159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7C3640" w14:textId="77777777" w:rsidR="00EE6E6E" w:rsidRPr="001A5159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43A299D" w14:textId="77777777" w:rsidR="00EE6E6E" w:rsidRPr="001A5159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5B4953" w14:textId="77777777" w:rsidR="00EE6E6E" w:rsidRPr="001A5159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18AE18" w14:textId="77777777" w:rsidR="00EE6E6E" w:rsidRPr="001A5159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8DBD0B9" w14:textId="77777777" w:rsidR="00EE6E6E" w:rsidRPr="001A5159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3E30260" w14:textId="77777777" w:rsidR="00EE6E6E" w:rsidRPr="001A5159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DF0D6A" w14:textId="77777777" w:rsidR="00EE6E6E" w:rsidRPr="001A5159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12951F" w14:textId="77777777" w:rsidR="00EE6E6E" w:rsidRPr="001A5159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04C2" w:rsidRPr="001A5159" w14:paraId="7E27F37E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39FBC665" w14:textId="77777777" w:rsidR="00590786" w:rsidRPr="001A5159" w:rsidRDefault="00590786" w:rsidP="0059078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CA19FD0" w14:textId="76792765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7CC4BB" w14:textId="7777777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0940F6E" w14:textId="30D701F1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20AC1B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7743AD" w14:textId="1452EF8C" w:rsidR="00590786" w:rsidRPr="001A5159" w:rsidRDefault="00590786" w:rsidP="00590786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  <w:gridSpan w:val="2"/>
          </w:tcPr>
          <w:p w14:paraId="2D6C22B5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87C51F2" w14:textId="766CF56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5159">
              <w:rPr>
                <w:rFonts w:ascii="Angsana New" w:hAnsi="Angsana New"/>
                <w:sz w:val="26"/>
                <w:szCs w:val="26"/>
                <w:lang w:bidi="th-TH"/>
              </w:rPr>
              <w:t>9,526</w:t>
            </w:r>
          </w:p>
        </w:tc>
        <w:tc>
          <w:tcPr>
            <w:tcW w:w="236" w:type="dxa"/>
          </w:tcPr>
          <w:p w14:paraId="446082BC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5844D9F" w14:textId="63BC7CF4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9,533</w:t>
            </w:r>
          </w:p>
        </w:tc>
        <w:tc>
          <w:tcPr>
            <w:tcW w:w="236" w:type="dxa"/>
            <w:gridSpan w:val="2"/>
          </w:tcPr>
          <w:p w14:paraId="7FA2B91B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A433AD" w14:textId="4F129EEE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65F38DB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150E90" w14:textId="64EAC546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  <w:gridSpan w:val="2"/>
            <w:vAlign w:val="bottom"/>
          </w:tcPr>
          <w:p w14:paraId="28DC7E75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DEC27AC" w14:textId="76217B23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7BAAACE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3778F4" w14:textId="6364FECF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</w:tr>
      <w:tr w:rsidR="00AD04C2" w:rsidRPr="001A5159" w14:paraId="13FF5E4E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5DB51438" w14:textId="725A6FE1" w:rsidR="00590786" w:rsidRPr="001A5159" w:rsidRDefault="00590786" w:rsidP="00590786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4AAD7731" w14:textId="1AAA2E22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C26418" w14:textId="7777777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B86EFFE" w14:textId="7BACA46C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B1C61B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09C3C3" w14:textId="371E5CBE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964</w:t>
            </w:r>
          </w:p>
        </w:tc>
        <w:tc>
          <w:tcPr>
            <w:tcW w:w="236" w:type="dxa"/>
            <w:gridSpan w:val="2"/>
          </w:tcPr>
          <w:p w14:paraId="36A7F465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4579763" w14:textId="7005171E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3,603</w:t>
            </w:r>
          </w:p>
        </w:tc>
        <w:tc>
          <w:tcPr>
            <w:tcW w:w="236" w:type="dxa"/>
          </w:tcPr>
          <w:p w14:paraId="0F57A2DC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00F88FF" w14:textId="67FDCC1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4,567</w:t>
            </w:r>
          </w:p>
        </w:tc>
        <w:tc>
          <w:tcPr>
            <w:tcW w:w="236" w:type="dxa"/>
            <w:gridSpan w:val="2"/>
          </w:tcPr>
          <w:p w14:paraId="5F076584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9CE72B6" w14:textId="17CC9972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0139053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994A2AF" w14:textId="4890F43A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964</w:t>
            </w:r>
          </w:p>
        </w:tc>
        <w:tc>
          <w:tcPr>
            <w:tcW w:w="236" w:type="dxa"/>
            <w:gridSpan w:val="2"/>
            <w:vAlign w:val="bottom"/>
          </w:tcPr>
          <w:p w14:paraId="6631E7F1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39BF69F" w14:textId="2ECB8E4F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1510515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C3CCFDF" w14:textId="12EDC44F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964</w:t>
            </w:r>
          </w:p>
        </w:tc>
      </w:tr>
      <w:tr w:rsidR="00AD04C2" w:rsidRPr="001A5159" w14:paraId="0A80DB96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46D183F8" w14:textId="77777777" w:rsidR="00590786" w:rsidRPr="001A5159" w:rsidRDefault="00590786" w:rsidP="0059078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BD40DB6" w14:textId="3DC4E904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411EFCEC" w14:textId="7777777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D9C2AC" w14:textId="2268210B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426</w:t>
            </w:r>
          </w:p>
        </w:tc>
        <w:tc>
          <w:tcPr>
            <w:tcW w:w="236" w:type="dxa"/>
          </w:tcPr>
          <w:p w14:paraId="290E31A1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092AB9B" w14:textId="179E041C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5CE230A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0230648" w14:textId="234EBB5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B4D538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6648FC0" w14:textId="252EDE18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236" w:type="dxa"/>
            <w:gridSpan w:val="2"/>
          </w:tcPr>
          <w:p w14:paraId="7AEB7A62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6C3064D" w14:textId="4B1C6143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2D585D2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7BBEEE" w14:textId="27748D1B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236" w:type="dxa"/>
            <w:gridSpan w:val="2"/>
            <w:vAlign w:val="bottom"/>
          </w:tcPr>
          <w:p w14:paraId="1A586AD5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D0733F6" w14:textId="273C8D85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614241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63781F1" w14:textId="0635D0E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432</w:t>
            </w:r>
          </w:p>
        </w:tc>
      </w:tr>
      <w:tr w:rsidR="00AD04C2" w:rsidRPr="001A5159" w14:paraId="14F56ED7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76CCD8E4" w14:textId="7D2BB62C" w:rsidR="00590786" w:rsidRPr="001A5159" w:rsidRDefault="00590786" w:rsidP="00590786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23C6B3C4" w14:textId="4A0C096B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EB1C9B" w14:textId="7777777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EB514D8" w14:textId="7B1C44DB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322</w:t>
            </w:r>
          </w:p>
        </w:tc>
        <w:tc>
          <w:tcPr>
            <w:tcW w:w="236" w:type="dxa"/>
            <w:vAlign w:val="bottom"/>
          </w:tcPr>
          <w:p w14:paraId="53ED4E3A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1DEE3E8" w14:textId="098B2EFD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16,474</w:t>
            </w:r>
          </w:p>
        </w:tc>
        <w:tc>
          <w:tcPr>
            <w:tcW w:w="236" w:type="dxa"/>
            <w:gridSpan w:val="2"/>
            <w:vAlign w:val="bottom"/>
          </w:tcPr>
          <w:p w14:paraId="6EDA1724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FB6B471" w14:textId="12AA9BE3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353056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68C328E" w14:textId="2E14A1F0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16,796</w:t>
            </w:r>
          </w:p>
        </w:tc>
        <w:tc>
          <w:tcPr>
            <w:tcW w:w="236" w:type="dxa"/>
            <w:gridSpan w:val="2"/>
            <w:vAlign w:val="bottom"/>
          </w:tcPr>
          <w:p w14:paraId="1B7C26DD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EBA562" w14:textId="3EF9C11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15,620</w:t>
            </w:r>
          </w:p>
        </w:tc>
        <w:tc>
          <w:tcPr>
            <w:tcW w:w="236" w:type="dxa"/>
            <w:gridSpan w:val="2"/>
            <w:vAlign w:val="bottom"/>
          </w:tcPr>
          <w:p w14:paraId="5F3463D0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E5F9C7" w14:textId="31618361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1,165</w:t>
            </w:r>
          </w:p>
        </w:tc>
        <w:tc>
          <w:tcPr>
            <w:tcW w:w="236" w:type="dxa"/>
            <w:gridSpan w:val="2"/>
            <w:vAlign w:val="bottom"/>
          </w:tcPr>
          <w:p w14:paraId="4CAC319E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4F84AA7" w14:textId="0207A4F4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  <w:gridSpan w:val="2"/>
            <w:vAlign w:val="bottom"/>
          </w:tcPr>
          <w:p w14:paraId="44548A63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4DC7C3" w14:textId="658458AA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16,796</w:t>
            </w:r>
          </w:p>
        </w:tc>
      </w:tr>
      <w:tr w:rsidR="00AD04C2" w:rsidRPr="001A5159" w14:paraId="756B795B" w14:textId="77777777" w:rsidTr="004851DB">
        <w:trPr>
          <w:trHeight w:val="261"/>
        </w:trPr>
        <w:tc>
          <w:tcPr>
            <w:tcW w:w="3420" w:type="dxa"/>
            <w:vAlign w:val="bottom"/>
          </w:tcPr>
          <w:p w14:paraId="460402CF" w14:textId="6CBB15A8" w:rsidR="00590786" w:rsidRPr="001A5159" w:rsidRDefault="00590786" w:rsidP="00590786">
            <w:pPr>
              <w:ind w:right="-9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22EC96F1" w14:textId="214A59FC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6769EC" w14:textId="7777777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F5782CA" w14:textId="3C6AE56D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1,064</w:t>
            </w:r>
          </w:p>
        </w:tc>
        <w:tc>
          <w:tcPr>
            <w:tcW w:w="236" w:type="dxa"/>
          </w:tcPr>
          <w:p w14:paraId="1B41431F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1B8B788" w14:textId="6BF04802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665A9E3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53315E5" w14:textId="7C076484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DBE762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6485160" w14:textId="42A81C75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1,064</w:t>
            </w:r>
          </w:p>
        </w:tc>
        <w:tc>
          <w:tcPr>
            <w:tcW w:w="236" w:type="dxa"/>
            <w:gridSpan w:val="2"/>
          </w:tcPr>
          <w:p w14:paraId="5F66A13F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F44D1C3" w14:textId="46587BC3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E302AEA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8EB1D42" w14:textId="4B90B7B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1,064</w:t>
            </w:r>
          </w:p>
        </w:tc>
        <w:tc>
          <w:tcPr>
            <w:tcW w:w="236" w:type="dxa"/>
            <w:gridSpan w:val="2"/>
            <w:vAlign w:val="bottom"/>
          </w:tcPr>
          <w:p w14:paraId="1ECE6D68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047EEFE" w14:textId="09E4B316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2A879AB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4503E1B" w14:textId="25B71109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1,064</w:t>
            </w:r>
          </w:p>
        </w:tc>
      </w:tr>
      <w:tr w:rsidR="00AD04C2" w:rsidRPr="001A5159" w14:paraId="37974B03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6898B0E5" w14:textId="77777777" w:rsidR="00590786" w:rsidRPr="001A5159" w:rsidRDefault="00590786" w:rsidP="0059078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4C734CE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941A717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vAlign w:val="bottom"/>
          </w:tcPr>
          <w:p w14:paraId="56B3F88B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152C882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6FE2FF29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263C339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845614F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8B2FA6E" w14:textId="77777777" w:rsidR="00590786" w:rsidRPr="001A5159" w:rsidRDefault="00590786" w:rsidP="005907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53E02A3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6F7F54A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189FC11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7C609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A95010A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155C3B2" w14:textId="77777777" w:rsidR="00590786" w:rsidRPr="001A5159" w:rsidRDefault="00590786" w:rsidP="005907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2416AC3" w14:textId="77777777" w:rsidR="00590786" w:rsidRPr="001A5159" w:rsidRDefault="00590786" w:rsidP="005907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A9B8A6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  <w:vAlign w:val="bottom"/>
          </w:tcPr>
          <w:p w14:paraId="441D6ACE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AD04C2" w:rsidRPr="001A5159" w14:paraId="1EC1A120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07127F81" w14:textId="77777777" w:rsidR="00590786" w:rsidRPr="001A5159" w:rsidRDefault="00590786" w:rsidP="0059078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C246691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7F83A6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5EA28E8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302F8F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A9D74A4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07C70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302ABC1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83E781" w14:textId="77777777" w:rsidR="00590786" w:rsidRPr="001A5159" w:rsidRDefault="00590786" w:rsidP="005907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754F1EA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D184BD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DDFB43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EFD0071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B06FDB7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402953" w14:textId="77777777" w:rsidR="00590786" w:rsidRPr="001A5159" w:rsidRDefault="00590786" w:rsidP="005907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67E38CF" w14:textId="77777777" w:rsidR="00590786" w:rsidRPr="001A5159" w:rsidRDefault="00590786" w:rsidP="005907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3562700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B2327FB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04C2" w:rsidRPr="001A5159" w14:paraId="01C94503" w14:textId="77777777" w:rsidTr="00D20CCC">
        <w:trPr>
          <w:trHeight w:val="261"/>
        </w:trPr>
        <w:tc>
          <w:tcPr>
            <w:tcW w:w="3420" w:type="dxa"/>
            <w:vAlign w:val="bottom"/>
            <w:hideMark/>
          </w:tcPr>
          <w:p w14:paraId="054F1368" w14:textId="77777777" w:rsidR="00590786" w:rsidRPr="001A5159" w:rsidRDefault="00590786" w:rsidP="0059078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1E85348" w14:textId="7A9F8BAC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CFE72C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E439AF" w14:textId="7FF73D82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236" w:type="dxa"/>
            <w:vAlign w:val="bottom"/>
          </w:tcPr>
          <w:p w14:paraId="3085B8FB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51636D3" w14:textId="4B990A30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041F4A1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D526BE6" w14:textId="3A77D85A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024539" w14:textId="77777777" w:rsidR="00590786" w:rsidRPr="001A5159" w:rsidRDefault="00590786" w:rsidP="005907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8268069" w14:textId="64D6A8A8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236" w:type="dxa"/>
            <w:gridSpan w:val="2"/>
            <w:vAlign w:val="bottom"/>
          </w:tcPr>
          <w:p w14:paraId="28191AC8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6252DF1" w14:textId="20D534BD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B6054BC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99F967F" w14:textId="0DB7CF16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236" w:type="dxa"/>
            <w:gridSpan w:val="2"/>
            <w:vAlign w:val="bottom"/>
          </w:tcPr>
          <w:p w14:paraId="7A5D7D0B" w14:textId="77777777" w:rsidR="00590786" w:rsidRPr="001A5159" w:rsidRDefault="00590786" w:rsidP="005907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F931963" w14:textId="37FBADA4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941D7AF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FC43FD" w14:textId="59C1C4DD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314</w:t>
            </w:r>
          </w:p>
        </w:tc>
      </w:tr>
      <w:tr w:rsidR="00AD04C2" w:rsidRPr="001A5159" w14:paraId="59022E57" w14:textId="77777777" w:rsidTr="00364D28">
        <w:trPr>
          <w:trHeight w:val="261"/>
        </w:trPr>
        <w:tc>
          <w:tcPr>
            <w:tcW w:w="3420" w:type="dxa"/>
            <w:vAlign w:val="bottom"/>
            <w:hideMark/>
          </w:tcPr>
          <w:p w14:paraId="51EE1B42" w14:textId="77777777" w:rsidR="00590786" w:rsidRPr="001A5159" w:rsidRDefault="00590786" w:rsidP="0059078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4288D91" w14:textId="135F974A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CBBDC7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3C6DC9" w14:textId="6AC25D6C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4C8079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BE99499" w14:textId="7A695B39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AF687FA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ECB45DC" w14:textId="59064A70" w:rsidR="00590786" w:rsidRPr="001A5159" w:rsidRDefault="00FA526B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A5159">
              <w:rPr>
                <w:rFonts w:ascii="Angsana New" w:hAnsi="Angsana New"/>
                <w:sz w:val="26"/>
                <w:szCs w:val="26"/>
                <w:lang w:val="en-US" w:bidi="th-TH"/>
              </w:rPr>
              <w:t>85,205</w:t>
            </w:r>
          </w:p>
        </w:tc>
        <w:tc>
          <w:tcPr>
            <w:tcW w:w="236" w:type="dxa"/>
            <w:vAlign w:val="bottom"/>
          </w:tcPr>
          <w:p w14:paraId="7743B9B2" w14:textId="77777777" w:rsidR="00590786" w:rsidRPr="001A5159" w:rsidRDefault="00590786" w:rsidP="005907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C37EB61" w14:textId="1BBFC9B1" w:rsidR="00590786" w:rsidRPr="001A5159" w:rsidRDefault="00FA526B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  <w:lang w:val="en-US" w:bidi="th-TH"/>
              </w:rPr>
              <w:t>85,205</w:t>
            </w:r>
          </w:p>
        </w:tc>
        <w:tc>
          <w:tcPr>
            <w:tcW w:w="236" w:type="dxa"/>
            <w:gridSpan w:val="2"/>
            <w:vAlign w:val="bottom"/>
          </w:tcPr>
          <w:p w14:paraId="084DE30D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F0C121C" w14:textId="13F48244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D1F9256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3F3DE919" w14:textId="2A4814F1" w:rsidR="00590786" w:rsidRPr="001A5159" w:rsidRDefault="00FA526B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  <w:lang w:val="en-US" w:bidi="th-TH"/>
              </w:rPr>
              <w:t>77,074</w:t>
            </w:r>
            <w:r w:rsidR="00590786" w:rsidRPr="001A5159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52447A9" w14:textId="77777777" w:rsidR="00590786" w:rsidRPr="001A5159" w:rsidRDefault="00590786" w:rsidP="005907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1BDE0799" w14:textId="4DA39114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FD62CF5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6878B92" w14:textId="2816D023" w:rsidR="00590786" w:rsidRPr="001A5159" w:rsidRDefault="00FA526B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A5159">
              <w:rPr>
                <w:rFonts w:ascii="Angsana New" w:hAnsi="Angsana New"/>
                <w:sz w:val="26"/>
                <w:szCs w:val="26"/>
                <w:lang w:val="en-US" w:bidi="th-TH"/>
              </w:rPr>
              <w:t>77,074</w:t>
            </w:r>
          </w:p>
        </w:tc>
      </w:tr>
      <w:tr w:rsidR="00AD04C2" w:rsidRPr="001A5159" w14:paraId="16DFA36C" w14:textId="77777777" w:rsidTr="00D20CCC">
        <w:trPr>
          <w:trHeight w:val="261"/>
        </w:trPr>
        <w:tc>
          <w:tcPr>
            <w:tcW w:w="3420" w:type="dxa"/>
            <w:vAlign w:val="bottom"/>
            <w:hideMark/>
          </w:tcPr>
          <w:p w14:paraId="43B89254" w14:textId="77777777" w:rsidR="00590786" w:rsidRPr="001A5159" w:rsidRDefault="00590786" w:rsidP="0059078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1A51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FAE5C6" w14:textId="17431EB8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4D8790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15686B6" w14:textId="29EDC9CF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7AE76E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0D55B5" w14:textId="6D94C0C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F9DC635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2C9EE11" w14:textId="6BF576E4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89,937</w:t>
            </w:r>
          </w:p>
        </w:tc>
        <w:tc>
          <w:tcPr>
            <w:tcW w:w="236" w:type="dxa"/>
            <w:vAlign w:val="bottom"/>
          </w:tcPr>
          <w:p w14:paraId="77BEE41B" w14:textId="77777777" w:rsidR="00590786" w:rsidRPr="001A5159" w:rsidRDefault="00590786" w:rsidP="005907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141C928" w14:textId="7E176FEE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89,937</w:t>
            </w:r>
          </w:p>
        </w:tc>
        <w:tc>
          <w:tcPr>
            <w:tcW w:w="236" w:type="dxa"/>
            <w:gridSpan w:val="2"/>
            <w:vAlign w:val="bottom"/>
          </w:tcPr>
          <w:p w14:paraId="03CEEC5C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4E3D65" w14:textId="533856C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8961978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5BD8E6" w14:textId="68D98041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88,142</w:t>
            </w:r>
          </w:p>
        </w:tc>
        <w:tc>
          <w:tcPr>
            <w:tcW w:w="236" w:type="dxa"/>
            <w:gridSpan w:val="2"/>
            <w:vAlign w:val="bottom"/>
          </w:tcPr>
          <w:p w14:paraId="6B9CD442" w14:textId="77777777" w:rsidR="00590786" w:rsidRPr="001A5159" w:rsidRDefault="00590786" w:rsidP="005907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A87C69C" w14:textId="343BE0B8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5DB3865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0F5FEC" w14:textId="4C1F56D6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88,142</w:t>
            </w:r>
          </w:p>
        </w:tc>
      </w:tr>
      <w:tr w:rsidR="00AD04C2" w:rsidRPr="001A5159" w14:paraId="4766003D" w14:textId="77777777" w:rsidTr="00513893">
        <w:trPr>
          <w:trHeight w:val="261"/>
        </w:trPr>
        <w:tc>
          <w:tcPr>
            <w:tcW w:w="3420" w:type="dxa"/>
            <w:vAlign w:val="bottom"/>
          </w:tcPr>
          <w:p w14:paraId="1C8D330A" w14:textId="77777777" w:rsidR="00590786" w:rsidRPr="001A5159" w:rsidRDefault="00590786" w:rsidP="0059078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25AE9D1" w14:textId="39716824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C8D0C4" w14:textId="7777777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FDC0E1" w14:textId="12FC69DB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236" w:type="dxa"/>
            <w:vAlign w:val="bottom"/>
          </w:tcPr>
          <w:p w14:paraId="1FDD2AC4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2BE6F6F" w14:textId="5536EADF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EC59AB6" w14:textId="77777777" w:rsidR="00590786" w:rsidRPr="001A5159" w:rsidRDefault="00590786" w:rsidP="005907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DCD2A75" w14:textId="638658C2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2E2C264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04841C7" w14:textId="3343CA3F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236" w:type="dxa"/>
            <w:gridSpan w:val="2"/>
            <w:vAlign w:val="bottom"/>
          </w:tcPr>
          <w:p w14:paraId="1F106C20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410D2C7" w14:textId="42573BBA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472FD41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A6A5BBC" w14:textId="0686D487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236" w:type="dxa"/>
            <w:gridSpan w:val="2"/>
            <w:vAlign w:val="bottom"/>
          </w:tcPr>
          <w:p w14:paraId="0D4E3330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C0E5D88" w14:textId="2F4D2FAE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E26DA83" w14:textId="77777777" w:rsidR="00590786" w:rsidRPr="001A5159" w:rsidRDefault="00590786" w:rsidP="005907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3999E98" w14:textId="6E0FD704" w:rsidR="00590786" w:rsidRPr="001A5159" w:rsidRDefault="00590786" w:rsidP="005907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152</w:t>
            </w:r>
          </w:p>
        </w:tc>
      </w:tr>
      <w:tr w:rsidR="00AD04C2" w:rsidRPr="001A5159" w14:paraId="222B6879" w14:textId="77777777" w:rsidTr="008D5E02">
        <w:trPr>
          <w:trHeight w:val="594"/>
        </w:trPr>
        <w:tc>
          <w:tcPr>
            <w:tcW w:w="15030" w:type="dxa"/>
            <w:gridSpan w:val="28"/>
            <w:vAlign w:val="bottom"/>
          </w:tcPr>
          <w:p w14:paraId="46706423" w14:textId="77777777" w:rsidR="00344396" w:rsidRPr="001A5159" w:rsidRDefault="00344396" w:rsidP="0034439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5081E497" w14:textId="423A77E1" w:rsidR="00344396" w:rsidRPr="001A5159" w:rsidRDefault="00344396" w:rsidP="0034439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A51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1A5159">
              <w:rPr>
                <w:sz w:val="36"/>
                <w:szCs w:val="32"/>
              </w:rPr>
              <w:t xml:space="preserve"> </w:t>
            </w:r>
            <w:r w:rsidRPr="001A5159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712AD2CF" w14:textId="28FAB9B6" w:rsidR="00C40A17" w:rsidRPr="001A5159" w:rsidRDefault="00C40A17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AD04C2" w:rsidRPr="001A5159" w14:paraId="4922BE0F" w14:textId="77777777" w:rsidTr="00C86A94">
        <w:trPr>
          <w:trHeight w:val="261"/>
          <w:tblHeader/>
        </w:trPr>
        <w:tc>
          <w:tcPr>
            <w:tcW w:w="3420" w:type="dxa"/>
            <w:vAlign w:val="bottom"/>
          </w:tcPr>
          <w:p w14:paraId="7E4B93A9" w14:textId="77777777" w:rsidR="0077515E" w:rsidRPr="001A5159" w:rsidRDefault="0077515E" w:rsidP="00C86A94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346CB32E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1A515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D04C2" w:rsidRPr="001A5159" w14:paraId="668441E5" w14:textId="77777777" w:rsidTr="00C86A94">
        <w:trPr>
          <w:trHeight w:val="261"/>
          <w:tblHeader/>
        </w:trPr>
        <w:tc>
          <w:tcPr>
            <w:tcW w:w="3420" w:type="dxa"/>
            <w:vAlign w:val="bottom"/>
          </w:tcPr>
          <w:p w14:paraId="54E210D3" w14:textId="77777777" w:rsidR="0077515E" w:rsidRPr="001A5159" w:rsidRDefault="0077515E" w:rsidP="00C86A9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7FAC6483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1398EB15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6C7F30E9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D04C2" w:rsidRPr="001A5159" w14:paraId="4BED3DC8" w14:textId="77777777" w:rsidTr="00C86A94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7AE0D3B7" w14:textId="77777777" w:rsidR="0077515E" w:rsidRPr="001A5159" w:rsidRDefault="0077515E" w:rsidP="00C86A9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1A515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271868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CE00A3F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9F60322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DE2E694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4B46A38" w14:textId="77777777" w:rsidR="0077515E" w:rsidRPr="001A5159" w:rsidRDefault="0077515E" w:rsidP="00C86A94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285BD7DD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674F3E1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2FBCDA3A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B0CB497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178F6AC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89BFB08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2FA0D83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2DE54FDB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5135424C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33D513A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6261DBF6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1A515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F40478E" w14:textId="77777777" w:rsidR="0077515E" w:rsidRPr="001A5159" w:rsidRDefault="0077515E" w:rsidP="00C86A9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006059A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4211B7D1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3CC5A2B8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A5159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050045DD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7684DAAA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A5159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61C5B27A" w14:textId="77777777" w:rsidR="0077515E" w:rsidRPr="001A5159" w:rsidRDefault="0077515E" w:rsidP="00C86A9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785CE2EF" w14:textId="77777777" w:rsidR="0077515E" w:rsidRPr="001A5159" w:rsidRDefault="0077515E" w:rsidP="00C86A9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1A5159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1E7AEB41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6C9FDCF9" w14:textId="77777777" w:rsidR="0077515E" w:rsidRPr="001A5159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D04C2" w:rsidRPr="001A5159" w14:paraId="2283F9BA" w14:textId="77777777" w:rsidTr="00C86A94">
        <w:trPr>
          <w:trHeight w:val="261"/>
          <w:tblHeader/>
        </w:trPr>
        <w:tc>
          <w:tcPr>
            <w:tcW w:w="3420" w:type="dxa"/>
            <w:vAlign w:val="bottom"/>
          </w:tcPr>
          <w:p w14:paraId="67680F46" w14:textId="77777777" w:rsidR="0077515E" w:rsidRPr="001A5159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1E1EE6AB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1A515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D04C2" w:rsidRPr="001A5159" w14:paraId="6D3406F8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3C10129D" w14:textId="77777777" w:rsidR="0077515E" w:rsidRPr="001A5159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FA6D3CC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180CE1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BB2F06E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BE5385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29711ED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8976733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35EC88D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6408577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44D0191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94201A0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4452AD1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C889002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E096EC6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AEB77CC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65FAD17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F803F58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0AF3B4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04C2" w:rsidRPr="001A5159" w14:paraId="7B92DE97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7FFC5C57" w14:textId="77777777" w:rsidR="0077515E" w:rsidRPr="001A5159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0F6F6660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B73296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1C89CB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DF20C3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9F8C7F5" w14:textId="245B12CB" w:rsidR="0077515E" w:rsidRPr="001A5159" w:rsidRDefault="00544086" w:rsidP="00C86A94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281</w:t>
            </w:r>
          </w:p>
        </w:tc>
        <w:tc>
          <w:tcPr>
            <w:tcW w:w="236" w:type="dxa"/>
            <w:gridSpan w:val="2"/>
          </w:tcPr>
          <w:p w14:paraId="681BEA27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1F2C671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  <w:lang w:bidi="th-TH"/>
              </w:rPr>
              <w:t>4,905</w:t>
            </w:r>
          </w:p>
        </w:tc>
        <w:tc>
          <w:tcPr>
            <w:tcW w:w="236" w:type="dxa"/>
          </w:tcPr>
          <w:p w14:paraId="29B3A296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B711D8C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5,186</w:t>
            </w:r>
          </w:p>
        </w:tc>
        <w:tc>
          <w:tcPr>
            <w:tcW w:w="236" w:type="dxa"/>
            <w:gridSpan w:val="2"/>
          </w:tcPr>
          <w:p w14:paraId="6D876184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DB50740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4E41DA9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E52962A" w14:textId="7B18C436" w:rsidR="0077515E" w:rsidRPr="001A5159" w:rsidRDefault="00544086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281</w:t>
            </w:r>
          </w:p>
        </w:tc>
        <w:tc>
          <w:tcPr>
            <w:tcW w:w="236" w:type="dxa"/>
            <w:gridSpan w:val="2"/>
            <w:vAlign w:val="bottom"/>
          </w:tcPr>
          <w:p w14:paraId="2157A4D3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A5AE4C8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C0793FD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9C527C0" w14:textId="59EFA87A" w:rsidR="0077515E" w:rsidRPr="001A5159" w:rsidRDefault="00544086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  <w:lang w:val="en-US" w:bidi="th-TH"/>
              </w:rPr>
              <w:t>281</w:t>
            </w:r>
          </w:p>
        </w:tc>
      </w:tr>
      <w:tr w:rsidR="00AD04C2" w:rsidRPr="001A5159" w14:paraId="4455E874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C7251FF" w14:textId="77777777" w:rsidR="0077515E" w:rsidRPr="001A5159" w:rsidRDefault="0077515E" w:rsidP="00C86A94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58C08950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60AE8E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1157E64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9E7F19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B7EA178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916</w:t>
            </w:r>
          </w:p>
        </w:tc>
        <w:tc>
          <w:tcPr>
            <w:tcW w:w="236" w:type="dxa"/>
            <w:gridSpan w:val="2"/>
          </w:tcPr>
          <w:p w14:paraId="44056C0F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F0F51D8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3,439</w:t>
            </w:r>
          </w:p>
        </w:tc>
        <w:tc>
          <w:tcPr>
            <w:tcW w:w="236" w:type="dxa"/>
          </w:tcPr>
          <w:p w14:paraId="29C38F81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E651F01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4,355</w:t>
            </w:r>
          </w:p>
        </w:tc>
        <w:tc>
          <w:tcPr>
            <w:tcW w:w="236" w:type="dxa"/>
            <w:gridSpan w:val="2"/>
          </w:tcPr>
          <w:p w14:paraId="18634CB9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830324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11C3CD2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355F55E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916</w:t>
            </w:r>
          </w:p>
        </w:tc>
        <w:tc>
          <w:tcPr>
            <w:tcW w:w="236" w:type="dxa"/>
            <w:gridSpan w:val="2"/>
            <w:vAlign w:val="bottom"/>
          </w:tcPr>
          <w:p w14:paraId="23B2F004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2AE8D44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D6E2BF1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69885E8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916</w:t>
            </w:r>
          </w:p>
        </w:tc>
      </w:tr>
      <w:tr w:rsidR="00AD04C2" w:rsidRPr="001A5159" w14:paraId="55DB5D1C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2EC37572" w14:textId="77777777" w:rsidR="0077515E" w:rsidRPr="001A5159" w:rsidRDefault="0077515E" w:rsidP="00C86A94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1B7D5EF2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36" w:type="dxa"/>
          </w:tcPr>
          <w:p w14:paraId="33B03D29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B27202B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236" w:type="dxa"/>
          </w:tcPr>
          <w:p w14:paraId="7709D607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64C487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7D43DCA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4536AEA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396881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86ADA00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236" w:type="dxa"/>
            <w:gridSpan w:val="2"/>
          </w:tcPr>
          <w:p w14:paraId="363A3A98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2E6B826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8338F54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D0E575F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236" w:type="dxa"/>
            <w:gridSpan w:val="2"/>
            <w:vAlign w:val="bottom"/>
          </w:tcPr>
          <w:p w14:paraId="7A3A806B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15D8FD1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D632402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F694DD3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414</w:t>
            </w:r>
          </w:p>
        </w:tc>
      </w:tr>
      <w:tr w:rsidR="00AD04C2" w:rsidRPr="001A5159" w14:paraId="29E1822C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5B8FE39F" w14:textId="77777777" w:rsidR="0077515E" w:rsidRPr="001A5159" w:rsidRDefault="0077515E" w:rsidP="00C86A94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A1C2C8B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5E5ABE8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00D433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383</w:t>
            </w:r>
          </w:p>
        </w:tc>
        <w:tc>
          <w:tcPr>
            <w:tcW w:w="236" w:type="dxa"/>
            <w:vAlign w:val="bottom"/>
          </w:tcPr>
          <w:p w14:paraId="35D9781A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2E15389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22,212</w:t>
            </w:r>
          </w:p>
        </w:tc>
        <w:tc>
          <w:tcPr>
            <w:tcW w:w="236" w:type="dxa"/>
            <w:gridSpan w:val="2"/>
            <w:vAlign w:val="bottom"/>
          </w:tcPr>
          <w:p w14:paraId="494EA3A8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8E94BA8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084DE3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EA0DFD9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22,595</w:t>
            </w:r>
          </w:p>
        </w:tc>
        <w:tc>
          <w:tcPr>
            <w:tcW w:w="236" w:type="dxa"/>
            <w:gridSpan w:val="2"/>
            <w:vAlign w:val="bottom"/>
          </w:tcPr>
          <w:p w14:paraId="6CB84E43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59F56A6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20,967</w:t>
            </w:r>
          </w:p>
        </w:tc>
        <w:tc>
          <w:tcPr>
            <w:tcW w:w="236" w:type="dxa"/>
            <w:gridSpan w:val="2"/>
            <w:vAlign w:val="bottom"/>
          </w:tcPr>
          <w:p w14:paraId="7CCC174F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CA73F64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1,618</w:t>
            </w:r>
          </w:p>
        </w:tc>
        <w:tc>
          <w:tcPr>
            <w:tcW w:w="236" w:type="dxa"/>
            <w:gridSpan w:val="2"/>
            <w:vAlign w:val="bottom"/>
          </w:tcPr>
          <w:p w14:paraId="7737A562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CD09A70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36" w:type="dxa"/>
            <w:gridSpan w:val="2"/>
            <w:vAlign w:val="bottom"/>
          </w:tcPr>
          <w:p w14:paraId="59C17BA6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EB17BA6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22,595</w:t>
            </w:r>
          </w:p>
        </w:tc>
      </w:tr>
      <w:tr w:rsidR="00AD04C2" w:rsidRPr="001A5159" w14:paraId="664A13A0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B4B96FE" w14:textId="77777777" w:rsidR="0077515E" w:rsidRPr="001A5159" w:rsidRDefault="0077515E" w:rsidP="00C86A94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2DEC7347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0F3EF0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AEE565A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36" w:type="dxa"/>
          </w:tcPr>
          <w:p w14:paraId="04739A62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1F6535A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1E894EA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2A59A18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155053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AB7768A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236" w:type="dxa"/>
            <w:gridSpan w:val="2"/>
          </w:tcPr>
          <w:p w14:paraId="5B4B65AC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68853A5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6FDCAD0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15A80BA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36" w:type="dxa"/>
            <w:gridSpan w:val="2"/>
            <w:vAlign w:val="bottom"/>
          </w:tcPr>
          <w:p w14:paraId="78094060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5F796CB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6609D39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37C6561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101</w:t>
            </w:r>
          </w:p>
        </w:tc>
      </w:tr>
      <w:tr w:rsidR="00AD04C2" w:rsidRPr="001A5159" w14:paraId="73B9FEB9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2DFD5B7" w14:textId="77777777" w:rsidR="0077515E" w:rsidRPr="001A5159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016993C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E015EC7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vAlign w:val="bottom"/>
          </w:tcPr>
          <w:p w14:paraId="359DB2D0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7DE1AA14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5546BD45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5D7F196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85BC217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331A17C" w14:textId="77777777" w:rsidR="0077515E" w:rsidRPr="001A5159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20CBD34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DC365B4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C21A74B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21BE0A8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28662F9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8FD169" w14:textId="77777777" w:rsidR="0077515E" w:rsidRPr="001A5159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06172CD" w14:textId="77777777" w:rsidR="0077515E" w:rsidRPr="001A5159" w:rsidRDefault="0077515E" w:rsidP="00C86A9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7DEB28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  <w:vAlign w:val="bottom"/>
          </w:tcPr>
          <w:p w14:paraId="6AB31859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04C2" w:rsidRPr="001A5159" w14:paraId="0D3BBF39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16DEABB" w14:textId="77777777" w:rsidR="0077515E" w:rsidRPr="001A5159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30D2D496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32515D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683294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6930C8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2813A66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2AA61C6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D75D98C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27A9EC" w14:textId="77777777" w:rsidR="0077515E" w:rsidRPr="001A5159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5AEA950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8A22F2A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0F83493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D05CED6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2DC9CA5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472228F" w14:textId="77777777" w:rsidR="0077515E" w:rsidRPr="001A5159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9A49FC4" w14:textId="77777777" w:rsidR="0077515E" w:rsidRPr="001A5159" w:rsidRDefault="0077515E" w:rsidP="00C86A9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B91F78B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9D28B6E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04C2" w:rsidRPr="001A5159" w14:paraId="65100237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4823B364" w14:textId="77777777" w:rsidR="0077515E" w:rsidRPr="001A5159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1CA5DA53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B55136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3F93ACA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1,561</w:t>
            </w:r>
          </w:p>
        </w:tc>
        <w:tc>
          <w:tcPr>
            <w:tcW w:w="236" w:type="dxa"/>
            <w:vAlign w:val="bottom"/>
          </w:tcPr>
          <w:p w14:paraId="4B513DBC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6BA33C9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0615B5F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1FB0B94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F7EBDB" w14:textId="77777777" w:rsidR="0077515E" w:rsidRPr="001A5159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0200826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1,561</w:t>
            </w:r>
          </w:p>
        </w:tc>
        <w:tc>
          <w:tcPr>
            <w:tcW w:w="236" w:type="dxa"/>
            <w:gridSpan w:val="2"/>
            <w:vAlign w:val="bottom"/>
          </w:tcPr>
          <w:p w14:paraId="47E5809B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A839C3D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60DB983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79298E7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1,561</w:t>
            </w:r>
          </w:p>
        </w:tc>
        <w:tc>
          <w:tcPr>
            <w:tcW w:w="236" w:type="dxa"/>
            <w:gridSpan w:val="2"/>
            <w:vAlign w:val="bottom"/>
          </w:tcPr>
          <w:p w14:paraId="5E00A63D" w14:textId="77777777" w:rsidR="0077515E" w:rsidRPr="001A5159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9F66792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CF03E14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78A70A4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1,561</w:t>
            </w:r>
          </w:p>
        </w:tc>
      </w:tr>
      <w:tr w:rsidR="00AD04C2" w:rsidRPr="001A5159" w14:paraId="13EE5AD3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3231F27D" w14:textId="77777777" w:rsidR="0077515E" w:rsidRPr="001A5159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1307E93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74AD15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320FD1C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39AE606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8775FA1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69C691A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978B41B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90,676</w:t>
            </w:r>
          </w:p>
        </w:tc>
        <w:tc>
          <w:tcPr>
            <w:tcW w:w="236" w:type="dxa"/>
            <w:vAlign w:val="bottom"/>
          </w:tcPr>
          <w:p w14:paraId="66A24959" w14:textId="77777777" w:rsidR="0077515E" w:rsidRPr="001A5159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AE4B77E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90,676</w:t>
            </w:r>
          </w:p>
        </w:tc>
        <w:tc>
          <w:tcPr>
            <w:tcW w:w="236" w:type="dxa"/>
            <w:gridSpan w:val="2"/>
            <w:vAlign w:val="bottom"/>
          </w:tcPr>
          <w:p w14:paraId="336046A6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F831B1C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3B3BB9E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13169F4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75,977*</w:t>
            </w:r>
          </w:p>
        </w:tc>
        <w:tc>
          <w:tcPr>
            <w:tcW w:w="236" w:type="dxa"/>
            <w:gridSpan w:val="2"/>
            <w:vAlign w:val="bottom"/>
          </w:tcPr>
          <w:p w14:paraId="2FBA690B" w14:textId="77777777" w:rsidR="0077515E" w:rsidRPr="001A5159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D5C95B4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3E7D18B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F5E68FB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75,977</w:t>
            </w:r>
          </w:p>
        </w:tc>
      </w:tr>
      <w:tr w:rsidR="00AD04C2" w:rsidRPr="001A5159" w14:paraId="535DC0D3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3A1F0B06" w14:textId="77777777" w:rsidR="0077515E" w:rsidRPr="001A5159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1A515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3F6ABC3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92835BA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6A1EAE6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BD5A97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7490EF3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8CF4DAE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3E3D80B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89,930</w:t>
            </w:r>
          </w:p>
        </w:tc>
        <w:tc>
          <w:tcPr>
            <w:tcW w:w="236" w:type="dxa"/>
            <w:vAlign w:val="bottom"/>
          </w:tcPr>
          <w:p w14:paraId="56E3CA94" w14:textId="77777777" w:rsidR="0077515E" w:rsidRPr="001A5159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BDF6C86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89,930</w:t>
            </w:r>
          </w:p>
        </w:tc>
        <w:tc>
          <w:tcPr>
            <w:tcW w:w="236" w:type="dxa"/>
            <w:gridSpan w:val="2"/>
            <w:vAlign w:val="bottom"/>
          </w:tcPr>
          <w:p w14:paraId="45534BF0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7950863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B6F7B69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DE1C86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88,452</w:t>
            </w:r>
          </w:p>
        </w:tc>
        <w:tc>
          <w:tcPr>
            <w:tcW w:w="236" w:type="dxa"/>
            <w:gridSpan w:val="2"/>
            <w:vAlign w:val="bottom"/>
          </w:tcPr>
          <w:p w14:paraId="49F90F0E" w14:textId="77777777" w:rsidR="0077515E" w:rsidRPr="001A5159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2C365C6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D244707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3C5B92E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88,452</w:t>
            </w:r>
          </w:p>
        </w:tc>
      </w:tr>
      <w:tr w:rsidR="00AD04C2" w:rsidRPr="001A5159" w14:paraId="28C84DFA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EBB3173" w14:textId="77777777" w:rsidR="0077515E" w:rsidRPr="001A5159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515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E64D799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B00C14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5CC5313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vAlign w:val="bottom"/>
          </w:tcPr>
          <w:p w14:paraId="6A9BEAD3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A8C8235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B6C181F" w14:textId="77777777" w:rsidR="0077515E" w:rsidRPr="001A5159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CE65A9D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2F34E5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A0CF269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gridSpan w:val="2"/>
            <w:vAlign w:val="bottom"/>
          </w:tcPr>
          <w:p w14:paraId="4DBC68FB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0143FEC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3E5194D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086D45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gridSpan w:val="2"/>
            <w:vAlign w:val="bottom"/>
          </w:tcPr>
          <w:p w14:paraId="1954E927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9814506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A51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F41D870" w14:textId="77777777" w:rsidR="0077515E" w:rsidRPr="001A5159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1911B0" w14:textId="77777777" w:rsidR="0077515E" w:rsidRPr="001A5159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A5159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  <w:tr w:rsidR="00AD04C2" w:rsidRPr="001A5159" w14:paraId="78BC025E" w14:textId="77777777" w:rsidTr="00C86A94">
        <w:trPr>
          <w:trHeight w:val="594"/>
        </w:trPr>
        <w:tc>
          <w:tcPr>
            <w:tcW w:w="15030" w:type="dxa"/>
            <w:gridSpan w:val="28"/>
            <w:vAlign w:val="bottom"/>
          </w:tcPr>
          <w:p w14:paraId="27643CC6" w14:textId="77777777" w:rsidR="0077515E" w:rsidRPr="001A5159" w:rsidRDefault="0077515E" w:rsidP="00C86A94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4B7C404F" w14:textId="77777777" w:rsidR="0077515E" w:rsidRPr="001A5159" w:rsidRDefault="0077515E" w:rsidP="00C86A94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A51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1A5159">
              <w:rPr>
                <w:sz w:val="36"/>
                <w:szCs w:val="32"/>
              </w:rPr>
              <w:t xml:space="preserve"> </w:t>
            </w:r>
            <w:r w:rsidRPr="001A5159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58D3EA1A" w14:textId="50754E8E" w:rsidR="006A0FCA" w:rsidRPr="001A5159" w:rsidRDefault="006A0FCA" w:rsidP="004E2290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  <w:sectPr w:rsidR="006A0FCA" w:rsidRPr="001A5159" w:rsidSect="006A0FCA">
          <w:headerReference w:type="default" r:id="rId17"/>
          <w:footerReference w:type="default" r:id="rId18"/>
          <w:pgSz w:w="16840" w:h="11907" w:code="9"/>
          <w:pgMar w:top="1152" w:right="576" w:bottom="1152" w:left="990" w:header="720" w:footer="720" w:gutter="0"/>
          <w:cols w:space="708"/>
          <w:docGrid w:linePitch="360"/>
        </w:sectPr>
      </w:pPr>
    </w:p>
    <w:p w14:paraId="7B1718C4" w14:textId="349E4630" w:rsidR="00F03B2B" w:rsidRPr="001A5159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A5159">
        <w:rPr>
          <w:rFonts w:asciiTheme="majorBidi" w:hAnsiTheme="majorBidi" w:cstheme="majorBidi"/>
          <w:b/>
          <w:bCs/>
          <w:sz w:val="30"/>
          <w:szCs w:val="30"/>
          <w:cs/>
        </w:rPr>
        <w:t>ภาระ</w:t>
      </w:r>
      <w:r w:rsidRPr="001A515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ผูกพันกับบุคคลหรือกิจการที่ไม่เกี่ยวข้องกัน</w:t>
      </w:r>
    </w:p>
    <w:p w14:paraId="7138BDC8" w14:textId="77777777" w:rsidR="00D90054" w:rsidRPr="001A5159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12"/>
          <w:szCs w:val="1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2"/>
        <w:gridCol w:w="1261"/>
        <w:gridCol w:w="263"/>
        <w:gridCol w:w="1264"/>
      </w:tblGrid>
      <w:tr w:rsidR="00AD04C2" w:rsidRPr="001A5159" w14:paraId="22F30C73" w14:textId="77777777" w:rsidTr="005171B2">
        <w:trPr>
          <w:tblHeader/>
        </w:trPr>
        <w:tc>
          <w:tcPr>
            <w:tcW w:w="3496" w:type="pct"/>
            <w:vAlign w:val="bottom"/>
          </w:tcPr>
          <w:p w14:paraId="06B7363E" w14:textId="4E2A42AA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1FB7"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11FB7" w:rsidRPr="001A51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A6827"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80" w:type="pct"/>
            <w:vAlign w:val="bottom"/>
          </w:tcPr>
          <w:p w14:paraId="3DA897E1" w14:textId="54D3E10F" w:rsidR="00096A9B" w:rsidRPr="001A5159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2" w:type="pct"/>
          </w:tcPr>
          <w:p w14:paraId="07D764CA" w14:textId="77777777" w:rsidR="00096A9B" w:rsidRPr="001A5159" w:rsidRDefault="00096A9B" w:rsidP="00755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14:paraId="6D4248E3" w14:textId="2E3FD570" w:rsidR="00096A9B" w:rsidRPr="001A5159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AD04C2" w:rsidRPr="001A5159" w14:paraId="4BAFC5AC" w14:textId="77777777" w:rsidTr="007061C9">
        <w:trPr>
          <w:trHeight w:val="353"/>
          <w:tblHeader/>
        </w:trPr>
        <w:tc>
          <w:tcPr>
            <w:tcW w:w="3496" w:type="pct"/>
            <w:vAlign w:val="bottom"/>
          </w:tcPr>
          <w:p w14:paraId="04D7F535" w14:textId="77777777" w:rsidR="00096A9B" w:rsidRPr="001A5159" w:rsidRDefault="00096A9B" w:rsidP="00706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4" w:type="pct"/>
            <w:gridSpan w:val="3"/>
            <w:vAlign w:val="bottom"/>
          </w:tcPr>
          <w:p w14:paraId="2E09DEA9" w14:textId="12E7F996" w:rsidR="00096A9B" w:rsidRPr="001A5159" w:rsidRDefault="00096A9B" w:rsidP="007061C9">
            <w:pPr>
              <w:pStyle w:val="acctfourfigures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D04C2" w:rsidRPr="001A5159" w14:paraId="68CE14DD" w14:textId="77777777" w:rsidTr="005171B2">
        <w:tc>
          <w:tcPr>
            <w:tcW w:w="3496" w:type="pct"/>
            <w:hideMark/>
          </w:tcPr>
          <w:p w14:paraId="25ACDF88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0" w:type="pct"/>
          </w:tcPr>
          <w:p w14:paraId="3B20FE48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BC7ECFD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FDBA823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4C2" w:rsidRPr="001A5159" w14:paraId="5B372090" w14:textId="77777777" w:rsidTr="005171B2">
        <w:tc>
          <w:tcPr>
            <w:tcW w:w="3496" w:type="pct"/>
            <w:hideMark/>
          </w:tcPr>
          <w:p w14:paraId="751B3244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80" w:type="pct"/>
          </w:tcPr>
          <w:p w14:paraId="78B5F8F8" w14:textId="1AE87D1A" w:rsidR="00096A9B" w:rsidRPr="001A5159" w:rsidRDefault="000E4183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42" w:type="pct"/>
          </w:tcPr>
          <w:p w14:paraId="781D31E2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130FAB9B" w14:textId="38ADBF6B" w:rsidR="00096A9B" w:rsidRPr="001A5159" w:rsidRDefault="000E4183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D04C2" w:rsidRPr="001A5159" w14:paraId="41B9887C" w14:textId="77777777" w:rsidTr="005171B2">
        <w:tc>
          <w:tcPr>
            <w:tcW w:w="3496" w:type="pct"/>
            <w:hideMark/>
          </w:tcPr>
          <w:p w14:paraId="6CE92A8C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680" w:type="pct"/>
          </w:tcPr>
          <w:p w14:paraId="0FB610DB" w14:textId="6C7889A6" w:rsidR="00096A9B" w:rsidRPr="001A5159" w:rsidRDefault="000E4183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4,005</w:t>
            </w:r>
          </w:p>
        </w:tc>
        <w:tc>
          <w:tcPr>
            <w:tcW w:w="142" w:type="pct"/>
          </w:tcPr>
          <w:p w14:paraId="56B16BF6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6F87A45D" w14:textId="4F84E1EE" w:rsidR="00096A9B" w:rsidRPr="001A5159" w:rsidRDefault="000E4183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2,339</w:t>
            </w:r>
          </w:p>
        </w:tc>
      </w:tr>
      <w:tr w:rsidR="00AD04C2" w:rsidRPr="001A5159" w14:paraId="6A91D188" w14:textId="77777777" w:rsidTr="005171B2">
        <w:tc>
          <w:tcPr>
            <w:tcW w:w="3496" w:type="pct"/>
            <w:hideMark/>
          </w:tcPr>
          <w:p w14:paraId="05B5CAE7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  <w:r w:rsidRPr="001A51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1A51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และเครื่องตกแต่ง ติดตั้งและอุปกรณ์</w:t>
            </w:r>
          </w:p>
        </w:tc>
        <w:tc>
          <w:tcPr>
            <w:tcW w:w="680" w:type="pct"/>
          </w:tcPr>
          <w:p w14:paraId="21E2C821" w14:textId="31C1D9B3" w:rsidR="00096A9B" w:rsidRPr="001A5159" w:rsidRDefault="000E4183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42" w:type="pct"/>
          </w:tcPr>
          <w:p w14:paraId="14245BB4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51DEC754" w14:textId="1B3750D1" w:rsidR="00096A9B" w:rsidRPr="001A5159" w:rsidRDefault="000E4183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AD04C2" w:rsidRPr="001A5159" w14:paraId="03E704FD" w14:textId="77777777" w:rsidTr="005171B2">
        <w:tc>
          <w:tcPr>
            <w:tcW w:w="3496" w:type="pct"/>
            <w:hideMark/>
          </w:tcPr>
          <w:p w14:paraId="77203D72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9C20E" w14:textId="00311424" w:rsidR="00096A9B" w:rsidRPr="001A5159" w:rsidRDefault="000E4183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142" w:type="pct"/>
          </w:tcPr>
          <w:p w14:paraId="21F6697B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053957B9" w14:textId="5B0EB736" w:rsidR="00096A9B" w:rsidRPr="001A5159" w:rsidRDefault="000E4183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</w:tr>
      <w:tr w:rsidR="00AD04C2" w:rsidRPr="001A5159" w14:paraId="4CFA1361" w14:textId="77777777" w:rsidTr="005171B2">
        <w:tc>
          <w:tcPr>
            <w:tcW w:w="3496" w:type="pct"/>
            <w:hideMark/>
          </w:tcPr>
          <w:p w14:paraId="50B71AE7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3D2A5" w14:textId="7F3763EE" w:rsidR="00096A9B" w:rsidRPr="001A5159" w:rsidRDefault="000E4183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4,838</w:t>
            </w:r>
          </w:p>
        </w:tc>
        <w:tc>
          <w:tcPr>
            <w:tcW w:w="142" w:type="pct"/>
          </w:tcPr>
          <w:p w14:paraId="35D4E86C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540F7" w14:textId="77310032" w:rsidR="00096A9B" w:rsidRPr="001A5159" w:rsidRDefault="000E4183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2,735</w:t>
            </w:r>
          </w:p>
        </w:tc>
      </w:tr>
      <w:tr w:rsidR="00AD04C2" w:rsidRPr="001A5159" w14:paraId="2DCED44F" w14:textId="77777777" w:rsidTr="005171B2">
        <w:tc>
          <w:tcPr>
            <w:tcW w:w="3496" w:type="pct"/>
          </w:tcPr>
          <w:p w14:paraId="30C64D4D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3A1A767F" w14:textId="77777777" w:rsidR="00096A9B" w:rsidRPr="001A5159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2440CAD8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64B278BD" w14:textId="77777777" w:rsidR="00096A9B" w:rsidRPr="001A5159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D04C2" w:rsidRPr="001A5159" w14:paraId="02BD3A0B" w14:textId="77777777" w:rsidTr="005171B2">
        <w:tc>
          <w:tcPr>
            <w:tcW w:w="3496" w:type="pct"/>
            <w:hideMark/>
          </w:tcPr>
          <w:p w14:paraId="72B3B8E2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ภาระผูกพันตามสัญญาเช่าที่ยกเลิกไม่ได้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1B8FE32D" w14:textId="243DF1F7" w:rsidR="00096A9B" w:rsidRPr="001A5159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0AECA4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02551BB" w14:textId="77777777" w:rsidR="00096A9B" w:rsidRPr="001A5159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4C2" w:rsidRPr="001A5159" w14:paraId="766121EB" w14:textId="77777777" w:rsidTr="005171B2">
        <w:tc>
          <w:tcPr>
            <w:tcW w:w="3496" w:type="pct"/>
            <w:hideMark/>
          </w:tcPr>
          <w:p w14:paraId="306879EF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2BCEEF38" w14:textId="586A4B17" w:rsidR="00096A9B" w:rsidRPr="001A5159" w:rsidRDefault="000E4183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42" w:type="pct"/>
          </w:tcPr>
          <w:p w14:paraId="3CBBFB28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29EEFC5" w14:textId="3D49BE73" w:rsidR="00096A9B" w:rsidRPr="001A5159" w:rsidRDefault="000E4183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AD04C2" w:rsidRPr="001A5159" w14:paraId="173552CA" w14:textId="77777777" w:rsidTr="005171B2">
        <w:tc>
          <w:tcPr>
            <w:tcW w:w="3496" w:type="pct"/>
            <w:hideMark/>
          </w:tcPr>
          <w:p w14:paraId="075F2DE9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0BBA012A" w14:textId="36F059C2" w:rsidR="00096A9B" w:rsidRPr="001A5159" w:rsidRDefault="000E4183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42" w:type="pct"/>
          </w:tcPr>
          <w:p w14:paraId="79CB52AA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082F3C9F" w14:textId="3DE67360" w:rsidR="00096A9B" w:rsidRPr="001A5159" w:rsidRDefault="000E4183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AD04C2" w:rsidRPr="001A5159" w14:paraId="66E126C3" w14:textId="77777777" w:rsidTr="005171B2">
        <w:trPr>
          <w:trHeight w:val="224"/>
        </w:trPr>
        <w:tc>
          <w:tcPr>
            <w:tcW w:w="3496" w:type="pct"/>
            <w:hideMark/>
          </w:tcPr>
          <w:p w14:paraId="73B5DD9B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A887B" w14:textId="3426FDE1" w:rsidR="00096A9B" w:rsidRPr="001A5159" w:rsidRDefault="000E4183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</w:p>
        </w:tc>
        <w:tc>
          <w:tcPr>
            <w:tcW w:w="142" w:type="pct"/>
          </w:tcPr>
          <w:p w14:paraId="5DC29E3D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D75E9" w14:textId="2A60EE90" w:rsidR="00096A9B" w:rsidRPr="001A5159" w:rsidRDefault="000E4183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</w:p>
        </w:tc>
      </w:tr>
      <w:tr w:rsidR="00AD04C2" w:rsidRPr="001A5159" w14:paraId="72AD674D" w14:textId="77777777" w:rsidTr="005171B2">
        <w:trPr>
          <w:trHeight w:val="274"/>
        </w:trPr>
        <w:tc>
          <w:tcPr>
            <w:tcW w:w="3496" w:type="pct"/>
          </w:tcPr>
          <w:p w14:paraId="6698ECBE" w14:textId="498ED1FC" w:rsidR="004823E4" w:rsidRPr="001A5159" w:rsidRDefault="004823E4" w:rsidP="0007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0A77D208" w14:textId="77777777" w:rsidR="00096A9B" w:rsidRPr="001A5159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31C1321B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5BAC0E4C" w14:textId="77777777" w:rsidR="00096A9B" w:rsidRPr="001A5159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D04C2" w:rsidRPr="001A5159" w14:paraId="5497F253" w14:textId="77777777" w:rsidTr="005171B2">
        <w:trPr>
          <w:trHeight w:val="274"/>
        </w:trPr>
        <w:tc>
          <w:tcPr>
            <w:tcW w:w="3496" w:type="pct"/>
            <w:hideMark/>
          </w:tcPr>
          <w:p w14:paraId="0160F22F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76C411EF" w14:textId="77777777" w:rsidR="00096A9B" w:rsidRPr="001A5159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AF10598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6B707727" w14:textId="77777777" w:rsidR="00096A9B" w:rsidRPr="001A5159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04C2" w:rsidRPr="001A5159" w14:paraId="27DE7A19" w14:textId="77777777" w:rsidTr="005171B2">
        <w:tc>
          <w:tcPr>
            <w:tcW w:w="3496" w:type="pct"/>
            <w:hideMark/>
          </w:tcPr>
          <w:p w14:paraId="64384E5D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4CD29E4B" w14:textId="5306D86E" w:rsidR="00096A9B" w:rsidRPr="001A5159" w:rsidRDefault="000E4183" w:rsidP="0051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2" w:type="pct"/>
          </w:tcPr>
          <w:p w14:paraId="470F925D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3B6EE1F0" w14:textId="78C55457" w:rsidR="00096A9B" w:rsidRPr="001A5159" w:rsidRDefault="000E4183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AD04C2" w:rsidRPr="001A5159" w14:paraId="4DB5BCD1" w14:textId="77777777" w:rsidTr="005171B2">
        <w:tc>
          <w:tcPr>
            <w:tcW w:w="3496" w:type="pct"/>
            <w:hideMark/>
          </w:tcPr>
          <w:p w14:paraId="1CFED69E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3A97A17F" w14:textId="6D8E2309" w:rsidR="00096A9B" w:rsidRPr="001A5159" w:rsidRDefault="000E4183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8,769</w:t>
            </w:r>
          </w:p>
        </w:tc>
        <w:tc>
          <w:tcPr>
            <w:tcW w:w="142" w:type="pct"/>
          </w:tcPr>
          <w:p w14:paraId="661B59BB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424E378C" w14:textId="588F751F" w:rsidR="00096A9B" w:rsidRPr="001A5159" w:rsidRDefault="000E4183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4,211</w:t>
            </w:r>
          </w:p>
        </w:tc>
      </w:tr>
      <w:tr w:rsidR="00AD04C2" w:rsidRPr="001A5159" w14:paraId="08B4D125" w14:textId="77777777" w:rsidTr="000F4A15">
        <w:tc>
          <w:tcPr>
            <w:tcW w:w="3496" w:type="pct"/>
          </w:tcPr>
          <w:p w14:paraId="6015C5E5" w14:textId="77777777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3E55D13C" w14:textId="7D4661D9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7,605</w:t>
            </w:r>
          </w:p>
        </w:tc>
        <w:tc>
          <w:tcPr>
            <w:tcW w:w="142" w:type="pct"/>
          </w:tcPr>
          <w:p w14:paraId="7D48CBFA" w14:textId="77777777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6CC62636" w14:textId="0FD5E26B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7,605</w:t>
            </w:r>
          </w:p>
        </w:tc>
      </w:tr>
      <w:tr w:rsidR="00AD04C2" w:rsidRPr="001A5159" w14:paraId="1CD24F2A" w14:textId="77777777" w:rsidTr="005171B2">
        <w:tc>
          <w:tcPr>
            <w:tcW w:w="3496" w:type="pct"/>
            <w:hideMark/>
          </w:tcPr>
          <w:p w14:paraId="7C288AF7" w14:textId="1E4861D5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การค้ำประกันให้แก่บริษัทย่อย</w:t>
            </w:r>
            <w:r w:rsidRPr="001A5159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และกิจการร่วมค้า</w:t>
            </w:r>
            <w:r w:rsidRPr="001A515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สำหรับเงินกู้ยืม การออกหุ้นกู้ </w:t>
            </w:r>
          </w:p>
          <w:p w14:paraId="3A682F00" w14:textId="77777777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และหนังสือค้ำประกันจากธนาคาร</w:t>
            </w: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1B6A36F3" w14:textId="6C518F28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142" w:type="pct"/>
          </w:tcPr>
          <w:p w14:paraId="54CABF59" w14:textId="77777777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011BA695" w14:textId="7AF51397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92,689</w:t>
            </w:r>
          </w:p>
        </w:tc>
      </w:tr>
      <w:tr w:rsidR="00AD04C2" w:rsidRPr="001A5159" w14:paraId="02C9DF9F" w14:textId="77777777" w:rsidTr="00BD52C0">
        <w:tc>
          <w:tcPr>
            <w:tcW w:w="3496" w:type="pct"/>
            <w:hideMark/>
          </w:tcPr>
          <w:p w14:paraId="4B33B81A" w14:textId="492F5F24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68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93F236" w14:textId="0FEDDD95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6,962</w:t>
            </w:r>
          </w:p>
        </w:tc>
        <w:tc>
          <w:tcPr>
            <w:tcW w:w="142" w:type="pct"/>
          </w:tcPr>
          <w:p w14:paraId="63BFE472" w14:textId="77777777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BD9A8" w14:textId="26FD87E9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</w:tr>
      <w:tr w:rsidR="000E4183" w:rsidRPr="001A5159" w14:paraId="4946BAA8" w14:textId="77777777" w:rsidTr="005171B2">
        <w:tc>
          <w:tcPr>
            <w:tcW w:w="3496" w:type="pct"/>
            <w:hideMark/>
          </w:tcPr>
          <w:p w14:paraId="15948538" w14:textId="77777777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1D0E3" w14:textId="7AC37D60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23,863</w:t>
            </w:r>
          </w:p>
        </w:tc>
        <w:tc>
          <w:tcPr>
            <w:tcW w:w="142" w:type="pct"/>
          </w:tcPr>
          <w:p w14:paraId="25176457" w14:textId="77777777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12936" w14:textId="5B7CBDFA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105,059</w:t>
            </w:r>
          </w:p>
        </w:tc>
      </w:tr>
    </w:tbl>
    <w:p w14:paraId="36C54F1E" w14:textId="77777777" w:rsidR="004823E4" w:rsidRPr="001A5159" w:rsidRDefault="004823E4" w:rsidP="00E41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22"/>
          <w:szCs w:val="22"/>
        </w:rPr>
      </w:pPr>
    </w:p>
    <w:p w14:paraId="1D6293BA" w14:textId="2163353D" w:rsidR="008F0358" w:rsidRPr="001A5159" w:rsidRDefault="008F0358" w:rsidP="008F0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1A5159">
        <w:rPr>
          <w:rFonts w:asciiTheme="majorBidi" w:hAnsiTheme="majorBidi" w:hint="cs"/>
          <w:spacing w:val="-2"/>
          <w:sz w:val="30"/>
          <w:szCs w:val="30"/>
          <w:cs/>
        </w:rPr>
        <w:t>ภายใต้สัญญา</w:t>
      </w:r>
      <w:r w:rsidRPr="001A5159">
        <w:rPr>
          <w:rFonts w:asciiTheme="majorBidi" w:hAnsiTheme="majorBidi" w:hint="eastAsia"/>
          <w:spacing w:val="-2"/>
          <w:sz w:val="30"/>
          <w:szCs w:val="30"/>
        </w:rPr>
        <w:t> </w:t>
      </w:r>
      <w:r w:rsidRPr="001A5159">
        <w:rPr>
          <w:rFonts w:asciiTheme="majorBidi" w:hAnsiTheme="majorBidi"/>
          <w:spacing w:val="-2"/>
          <w:sz w:val="30"/>
          <w:szCs w:val="30"/>
        </w:rPr>
        <w:t>The Equity Contribution and Shareholders Support Agreement </w:t>
      </w:r>
      <w:r w:rsidRPr="001A5159">
        <w:rPr>
          <w:rFonts w:asciiTheme="majorBidi" w:hAnsiTheme="majorBidi" w:hint="cs"/>
          <w:spacing w:val="-2"/>
          <w:sz w:val="30"/>
          <w:szCs w:val="30"/>
          <w:cs/>
        </w:rPr>
        <w:t>ระหว่างบริษัทและบริษัทย่อยแห่งหนึ่ง</w:t>
      </w:r>
      <w:r w:rsidRPr="001A5159">
        <w:rPr>
          <w:rFonts w:asciiTheme="majorBidi" w:hAnsiTheme="majorBidi" w:hint="cs"/>
          <w:sz w:val="30"/>
          <w:szCs w:val="30"/>
          <w:cs/>
        </w:rPr>
        <w:t>บริษัทจะให้การสนับสนุนทางการเงินในกรณีที่มีการขาดสภาพคล่อง</w:t>
      </w:r>
      <w:r w:rsidRPr="001A5159">
        <w:rPr>
          <w:rFonts w:asciiTheme="majorBidi" w:hAnsiTheme="majorBidi"/>
          <w:sz w:val="30"/>
          <w:szCs w:val="30"/>
          <w:cs/>
        </w:rPr>
        <w:t xml:space="preserve"> (“</w:t>
      </w:r>
      <w:r w:rsidRPr="001A5159">
        <w:rPr>
          <w:rFonts w:asciiTheme="majorBidi" w:hAnsiTheme="majorBidi"/>
          <w:sz w:val="30"/>
          <w:szCs w:val="30"/>
        </w:rPr>
        <w:t>Cash deficiency”) </w:t>
      </w:r>
      <w:r w:rsidRPr="001A5159">
        <w:rPr>
          <w:rFonts w:asciiTheme="majorBidi" w:hAnsiTheme="majorBidi" w:hint="cs"/>
          <w:sz w:val="30"/>
          <w:szCs w:val="30"/>
          <w:cs/>
        </w:rPr>
        <w:t>แก่บริษัทย่อยแห่งหนึ่งตามสัดส่วนการถือหุ้นในวงเงินไม่เกิน</w:t>
      </w:r>
      <w:r w:rsidRPr="001A5159">
        <w:rPr>
          <w:rFonts w:asciiTheme="majorBidi" w:hAnsiTheme="majorBidi" w:hint="eastAsia"/>
          <w:sz w:val="30"/>
          <w:szCs w:val="30"/>
        </w:rPr>
        <w:t> </w:t>
      </w:r>
      <w:r w:rsidR="00D907B0" w:rsidRPr="001A5159">
        <w:rPr>
          <w:rFonts w:asciiTheme="majorBidi" w:hAnsiTheme="majorBidi"/>
          <w:sz w:val="30"/>
          <w:szCs w:val="30"/>
        </w:rPr>
        <w:t>410</w:t>
      </w:r>
      <w:r w:rsidRPr="001A5159">
        <w:rPr>
          <w:rFonts w:asciiTheme="majorBidi" w:hAnsiTheme="majorBidi"/>
          <w:sz w:val="30"/>
          <w:szCs w:val="30"/>
          <w:cs/>
        </w:rPr>
        <w:t>.</w:t>
      </w:r>
      <w:r w:rsidR="00D907B0" w:rsidRPr="001A5159">
        <w:rPr>
          <w:rFonts w:asciiTheme="majorBidi" w:hAnsiTheme="majorBidi"/>
          <w:sz w:val="30"/>
          <w:szCs w:val="30"/>
        </w:rPr>
        <w:t>50</w:t>
      </w:r>
      <w:r w:rsidRPr="001A5159">
        <w:rPr>
          <w:rFonts w:asciiTheme="majorBidi" w:hAnsi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</w:rPr>
        <w:t>ล้านบาท</w:t>
      </w:r>
      <w:r w:rsidRPr="001A5159">
        <w:rPr>
          <w:rFonts w:asciiTheme="majorBidi" w:hAnsi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</w:rPr>
        <w:t>ในเดือนกุมภาพันธ์</w:t>
      </w:r>
      <w:r w:rsidRPr="001A5159">
        <w:rPr>
          <w:rFonts w:asciiTheme="majorBidi" w:hAnsiTheme="majorBidi" w:hint="eastAsia"/>
          <w:sz w:val="30"/>
          <w:szCs w:val="30"/>
        </w:rPr>
        <w:t> </w:t>
      </w:r>
      <w:r w:rsidR="00D907B0" w:rsidRPr="001A5159">
        <w:rPr>
          <w:rFonts w:asciiTheme="majorBidi" w:hAnsiTheme="majorBidi"/>
          <w:sz w:val="30"/>
          <w:szCs w:val="30"/>
        </w:rPr>
        <w:t>2566</w:t>
      </w:r>
      <w:r w:rsidRPr="001A5159">
        <w:rPr>
          <w:rFonts w:asciiTheme="majorBidi" w:hAnsiTheme="majorBidi"/>
          <w:sz w:val="30"/>
          <w:szCs w:val="30"/>
        </w:rPr>
        <w:t> </w:t>
      </w:r>
      <w:r w:rsidRPr="001A5159">
        <w:rPr>
          <w:rFonts w:asciiTheme="majorBidi" w:hAnsiTheme="majorBidi" w:hint="cs"/>
          <w:sz w:val="30"/>
          <w:szCs w:val="30"/>
          <w:cs/>
        </w:rPr>
        <w:t>บริษัทได้มีการจ่ายค่าหุ้นเพิ่มทุนในบริษัทย่อยดังกล่าวภายใต้สัญญานี้เต็มวงเงินจำนวนเงิน</w:t>
      </w:r>
      <w:r w:rsidRPr="001A5159">
        <w:rPr>
          <w:rFonts w:asciiTheme="majorBidi" w:hAnsiTheme="majorBidi"/>
          <w:sz w:val="30"/>
          <w:szCs w:val="30"/>
          <w:cs/>
        </w:rPr>
        <w:t xml:space="preserve"> </w:t>
      </w:r>
      <w:r w:rsidR="00D907B0" w:rsidRPr="001A5159">
        <w:rPr>
          <w:rFonts w:asciiTheme="majorBidi" w:hAnsiTheme="majorBidi"/>
          <w:sz w:val="30"/>
          <w:szCs w:val="30"/>
        </w:rPr>
        <w:t>410</w:t>
      </w:r>
      <w:r w:rsidRPr="001A5159">
        <w:rPr>
          <w:rFonts w:asciiTheme="majorBidi" w:hAnsiTheme="majorBidi"/>
          <w:sz w:val="30"/>
          <w:szCs w:val="30"/>
          <w:cs/>
        </w:rPr>
        <w:t>.</w:t>
      </w:r>
      <w:r w:rsidR="00D907B0" w:rsidRPr="001A5159">
        <w:rPr>
          <w:rFonts w:asciiTheme="majorBidi" w:hAnsiTheme="majorBidi"/>
          <w:sz w:val="30"/>
          <w:szCs w:val="30"/>
        </w:rPr>
        <w:t>50</w:t>
      </w:r>
      <w:r w:rsidRPr="001A5159">
        <w:rPr>
          <w:rFonts w:asciiTheme="majorBidi" w:hAnsi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69C9F540" w14:textId="77777777" w:rsidR="008F0358" w:rsidRPr="001A5159" w:rsidRDefault="008F0358" w:rsidP="008F0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22"/>
          <w:szCs w:val="22"/>
        </w:rPr>
      </w:pPr>
    </w:p>
    <w:p w14:paraId="77A690B2" w14:textId="780CCC29" w:rsidR="000736CD" w:rsidRPr="001A5159" w:rsidRDefault="008F0358" w:rsidP="008F0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1A5159">
        <w:rPr>
          <w:rFonts w:asciiTheme="majorBidi" w:hAnsiTheme="majorBidi" w:hint="cs"/>
          <w:sz w:val="30"/>
          <w:szCs w:val="30"/>
          <w:cs/>
        </w:rPr>
        <w:t>ณ</w:t>
      </w:r>
      <w:r w:rsidRPr="001A5159">
        <w:rPr>
          <w:rFonts w:asciiTheme="majorBidi" w:hAnsi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</w:rPr>
        <w:t>วันที่</w:t>
      </w:r>
      <w:r w:rsidRPr="001A5159">
        <w:rPr>
          <w:rFonts w:asciiTheme="majorBidi" w:hAnsiTheme="majorBidi" w:hint="eastAsia"/>
          <w:sz w:val="30"/>
          <w:szCs w:val="30"/>
        </w:rPr>
        <w:t> </w:t>
      </w:r>
      <w:r w:rsidR="00D907B0" w:rsidRPr="001A5159">
        <w:rPr>
          <w:rFonts w:asciiTheme="majorBidi" w:hAnsiTheme="majorBidi"/>
          <w:sz w:val="30"/>
          <w:szCs w:val="30"/>
        </w:rPr>
        <w:t>3</w:t>
      </w:r>
      <w:r w:rsidR="00711FB7" w:rsidRPr="001A5159">
        <w:rPr>
          <w:rFonts w:asciiTheme="majorBidi" w:hAnsiTheme="majorBidi"/>
          <w:sz w:val="30"/>
          <w:szCs w:val="30"/>
        </w:rPr>
        <w:t xml:space="preserve">0 </w:t>
      </w:r>
      <w:r w:rsidR="00711FB7" w:rsidRPr="001A5159">
        <w:rPr>
          <w:rFonts w:asciiTheme="majorBidi" w:hAnsiTheme="majorBidi" w:hint="cs"/>
          <w:sz w:val="30"/>
          <w:szCs w:val="30"/>
          <w:cs/>
        </w:rPr>
        <w:t>มิถุนายน</w:t>
      </w:r>
      <w:r w:rsidRPr="001A5159">
        <w:rPr>
          <w:rFonts w:asciiTheme="majorBidi" w:hAnsiTheme="majorBidi" w:hint="eastAsia"/>
          <w:sz w:val="30"/>
          <w:szCs w:val="30"/>
        </w:rPr>
        <w:t> </w:t>
      </w:r>
      <w:r w:rsidR="00D907B0" w:rsidRPr="001A5159">
        <w:rPr>
          <w:rFonts w:asciiTheme="majorBidi" w:hAnsiTheme="majorBidi"/>
          <w:sz w:val="30"/>
          <w:szCs w:val="30"/>
        </w:rPr>
        <w:t>2566</w:t>
      </w:r>
      <w:r w:rsidRPr="001A5159">
        <w:rPr>
          <w:rFonts w:asciiTheme="majorBidi" w:hAnsi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</w:rPr>
        <w:t>ภาระผูกพันอื่นตามสัญญาไม่มีการเปลี่ยนแปลงอย่างมีสาระสำคัญในระหว่างงวดที่ต้องเปิดเผยข้อมูลเพิ่มเติมจากที่แสดงไว้ในหมายเหตุประกอบงบการเงินสำหรับปีสิ้นสุดวันที่</w:t>
      </w:r>
      <w:r w:rsidRPr="001A5159">
        <w:rPr>
          <w:rFonts w:asciiTheme="majorBidi" w:hAnsiTheme="majorBidi"/>
          <w:sz w:val="30"/>
          <w:szCs w:val="30"/>
          <w:cs/>
        </w:rPr>
        <w:t xml:space="preserve"> </w:t>
      </w:r>
      <w:r w:rsidR="00D907B0" w:rsidRPr="001A5159">
        <w:rPr>
          <w:rFonts w:asciiTheme="majorBidi" w:hAnsiTheme="majorBidi"/>
          <w:sz w:val="30"/>
          <w:szCs w:val="30"/>
        </w:rPr>
        <w:t>31</w:t>
      </w:r>
      <w:r w:rsidRPr="001A5159">
        <w:rPr>
          <w:rFonts w:asciiTheme="majorBidi" w:hAnsi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</w:rPr>
        <w:t>ธันวาคม</w:t>
      </w:r>
      <w:r w:rsidRPr="001A5159">
        <w:rPr>
          <w:rFonts w:asciiTheme="majorBidi" w:hAnsiTheme="majorBidi" w:hint="eastAsia"/>
          <w:sz w:val="30"/>
          <w:szCs w:val="30"/>
        </w:rPr>
        <w:t> </w:t>
      </w:r>
      <w:r w:rsidR="00D907B0" w:rsidRPr="001A5159">
        <w:rPr>
          <w:rFonts w:asciiTheme="majorBidi" w:hAnsiTheme="majorBidi"/>
          <w:sz w:val="30"/>
          <w:szCs w:val="30"/>
        </w:rPr>
        <w:t>2565</w:t>
      </w:r>
    </w:p>
    <w:p w14:paraId="49E61363" w14:textId="0606AA2B" w:rsidR="00F03B2B" w:rsidRPr="001A5159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/>
          <w:b/>
          <w:bCs/>
          <w:sz w:val="30"/>
          <w:szCs w:val="30"/>
          <w:cs/>
        </w:rPr>
        <w:t>คดีฟ้องร้อง</w:t>
      </w:r>
    </w:p>
    <w:p w14:paraId="763D388A" w14:textId="77777777" w:rsidR="00D90054" w:rsidRPr="001A5159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</w:rPr>
      </w:pPr>
    </w:p>
    <w:p w14:paraId="47FDA9A9" w14:textId="77777777" w:rsidR="006F6469" w:rsidRPr="001A5159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bookmarkStart w:id="7" w:name="_Hlk7173166"/>
      <w:bookmarkStart w:id="8" w:name="_Hlk7192586"/>
      <w:r w:rsidRPr="001A51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</w:t>
      </w:r>
    </w:p>
    <w:p w14:paraId="6962A5F0" w14:textId="77777777" w:rsidR="006F6469" w:rsidRPr="001A5159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18"/>
          <w:szCs w:val="18"/>
          <w:lang w:bidi="th-TH"/>
        </w:rPr>
      </w:pPr>
      <w:bookmarkStart w:id="9" w:name="_Hlk7192634"/>
    </w:p>
    <w:p w14:paraId="0884D776" w14:textId="77777777" w:rsidR="006F6469" w:rsidRPr="001A5159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1A51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ในระหว่างไตรมาสที่</w:t>
      </w:r>
      <w:r w:rsidRPr="001A515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1A515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Pr="001A515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ปี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2557</w:t>
      </w:r>
      <w:r w:rsidRPr="001A515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กลุ่มบุคคลจำนวนหนึ่งในจังหวัดระยอง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ได้ยื่นฟ้องต่อศาลแพ่งและศาลจังหวัดระยองจำนวนหลายคดี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พื่อขอให้บริษัทชดใช้ค่าเสียหายเพิ่มและขอให้บริษัทเข้าไปดำเนินการฟื้นฟูสภาพแวดล้อมทางทะเลและธรรมชาติ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จากกรณีท่อรับน้ำมันดิบของบริษัทรั่ว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ซึ่งคดีฟ้องร้องบางส่วนได้ยุติแล้ว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และคดีฟ้องร้องบางส่วนศาลแพ่งได้มีคำพิพากษาเมื่อวันที่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</w:t>
      </w:r>
      <w:r w:rsidRPr="001A515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สิงหาคม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2559</w:t>
      </w:r>
      <w:r w:rsidRPr="001A515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โดยให้บริษัทชดใช้ค่าเสียหายพร้อมดอกเบี้ยและค่าฟื้นฟูสภาพแวดล้อมเป็นจำนวนเงินประมาณ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1A5159">
        <w:rPr>
          <w:rFonts w:asciiTheme="majorBidi" w:hAnsiTheme="majorBidi" w:cstheme="majorBidi"/>
          <w:spacing w:val="-4"/>
          <w:sz w:val="30"/>
          <w:szCs w:val="30"/>
          <w:lang w:bidi="th-TH"/>
        </w:rPr>
        <w:t>.</w:t>
      </w:r>
      <w:r w:rsidRPr="001A515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26</w:t>
      </w:r>
      <w:r w:rsidRPr="001A515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ซึ่งบริษัทได้ยื่นอุทธรณ์ต่อศาลเมื่อวันที่ </w:t>
      </w:r>
      <w:r w:rsidRPr="001A515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17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กุมภาพันธ์ </w:t>
      </w:r>
      <w:r w:rsidRPr="001A515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2560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ต่อมาเมื่อวันที่ </w:t>
      </w:r>
      <w:r w:rsidRPr="001A515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พฤษภาคม </w:t>
      </w:r>
      <w:r w:rsidRPr="001A515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บริษัทได้ทำสัญญาประนีประนอมยอมความกับโจทก์ส่วนใหญ่ที่ศาลแพ่ง โดยเมื่อวันที่ </w:t>
      </w:r>
      <w:r w:rsidRPr="001A515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20</w:t>
      </w:r>
      <w:r w:rsidRPr="001A515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ธันวาคม </w:t>
      </w:r>
      <w:r w:rsidRPr="001A515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1A515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ศาลอุทธรณ์มีคำพิพากษาตามสัญญาประนีประนอมยอมความดังกล่าว ซึ่งบริษัทได้ชำระค่าเสียหายไปครบถ้วนแล้ว ส่วน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โจทก์ที่เหลือ ศาลอุทธรณ์พิพากษาให้บริษัทชดใช้ค่าเสียหายพร้อมดอกเบี้ยตามคำพิพากษาศาลชั้นต้น</w:t>
      </w:r>
      <w:r w:rsidRPr="001A515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แต่ให้ลดจำนวนดอกเบี้ยลง โดยบริษัทได้ชำระค่าเสียหายให้โจทก์ดังกล่าวแล้ว และไม่มีโจทก์รายใดยื่นฎีกาจึงถือได้ว่าคดีเป็นอันสิ้นสุด</w:t>
      </w:r>
    </w:p>
    <w:p w14:paraId="1FE3ED6C" w14:textId="77777777" w:rsidR="004823E4" w:rsidRPr="001A5159" w:rsidRDefault="004823E4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18"/>
          <w:szCs w:val="18"/>
          <w:lang w:bidi="th-TH"/>
        </w:rPr>
      </w:pPr>
    </w:p>
    <w:bookmarkEnd w:id="7"/>
    <w:bookmarkEnd w:id="8"/>
    <w:bookmarkEnd w:id="9"/>
    <w:p w14:paraId="22335C1A" w14:textId="29FE5038" w:rsidR="006F6469" w:rsidRPr="001A5159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สำหรับคดีฟ้องร้องที่ศาลจังหวัดระยอง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>28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กันยายน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>2561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ศาลจังหวัดระยองได้มีคำพิพากษาให้บริษัทชดใช้ค่าเสียหายพร้อมดอกเบี้ยเป็นจำนวนเงินสุทธิประมาณ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>38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โดยหักเงินเยียวยาที่บริษัทได้จ่ายชดใช้ให้โจทก์แล้วก่อนหน้านี้เป็นจำนวน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 xml:space="preserve">24 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ล้านบาทและส่วนที่เหลือบริษัทได้นำเงินไปวางที่ศาลจังหวัดระยองในวันที่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>25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กุมภาพันธ์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โดยมีโจทก์บางรายยื่นอุทธรณ์คำพิพากษาของศาลจังหวัดระยอง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และบริษัทได้ยื่นคำแก้อุทธรณ์ต่อศาลจังหวัดระยองเมื่อวันที่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ตุลาคม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ต่อมาเมื่อวันที่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กันยายน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ศาลอุทธรณ์ภาค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ได้มีคำพิพากษาให้บริษัทชดใช้ค่าเสียหายพร้อมดอกเบี้ยให้แก่โจทก์ที่ยื่นอุทธรณ์เพิ่มเติม บริษัทได้นำเงินจำนวน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 xml:space="preserve">25 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ล้านบาท ซึ่งครอบคลุมค่าเสียหายตามคำพิพากษาไปวางที่ศาลจังหวัดระยองในวันที่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 xml:space="preserve">30 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กันยายน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ต่อม</w:t>
      </w:r>
      <w:r w:rsidRPr="001A5159">
        <w:rPr>
          <w:rFonts w:asciiTheme="majorBidi" w:hAnsiTheme="majorBidi" w:cstheme="majorBidi" w:hint="cs"/>
          <w:sz w:val="30"/>
          <w:szCs w:val="30"/>
          <w:cs/>
          <w:lang w:bidi="th-TH"/>
        </w:rPr>
        <w:t>า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 xml:space="preserve">14 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ตุลาคม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ศาลจังหวัดระยองได้นัดฟังคำพิพากษาหรือคำสั่งศาลอุทธรณ์ภาค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เพิ่มเติมในวันที่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 xml:space="preserve">26 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>พฤศจิกายน</w:t>
      </w:r>
      <w:r w:rsidRPr="001A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1A515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ซึ่งโจทก์ได้ยื่นฎีกาต่อศาลแล้วเมื่อวันที่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1A515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มีนาคม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1A515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  <w:lang w:bidi="th-TH"/>
        </w:rPr>
        <w:t>โดยศาลฎีกาได้มีคำสั่งรับฎีกาโจทก์เมื่อวันที่</w:t>
      </w:r>
      <w:r w:rsidRPr="001A515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1A5159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Pr="001A515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Pr="001A5159">
        <w:rPr>
          <w:rFonts w:asciiTheme="majorBidi" w:hAnsiTheme="majorBidi" w:hint="cs"/>
          <w:sz w:val="30"/>
          <w:szCs w:val="30"/>
          <w:cs/>
          <w:lang w:bidi="th-TH"/>
        </w:rPr>
        <w:t>และได้ส่งสำเนาคำฟ้องฎีกาให้แก่บริษัทเมื่อวันที่</w:t>
      </w:r>
      <w:r w:rsidRPr="001A515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 xml:space="preserve">19 </w:t>
      </w:r>
      <w:r w:rsidRPr="001A5159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Pr="001A515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1A5159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="008013FC"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บริษัทได้ยื่นคำแก้ฎีกาเมื่อวันที่</w:t>
      </w:r>
      <w:r w:rsidR="008013FC"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8013FC" w:rsidRPr="001A5159">
        <w:rPr>
          <w:rFonts w:asciiTheme="majorBidi" w:hAnsiTheme="majorBidi"/>
          <w:sz w:val="30"/>
          <w:szCs w:val="30"/>
          <w:lang w:val="en-US" w:bidi="th-TH"/>
        </w:rPr>
        <w:t xml:space="preserve">13 </w:t>
      </w:r>
      <w:r w:rsidR="008013FC"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กันยายน</w:t>
      </w:r>
      <w:r w:rsidR="008013FC"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8013FC" w:rsidRPr="001A5159">
        <w:rPr>
          <w:rFonts w:asciiTheme="majorBidi" w:hAnsiTheme="majorBidi"/>
          <w:sz w:val="30"/>
          <w:szCs w:val="30"/>
          <w:lang w:val="en-US" w:bidi="th-TH"/>
        </w:rPr>
        <w:t xml:space="preserve">2565 </w:t>
      </w:r>
      <w:r w:rsidR="008013FC"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คดีอยู่ระหว่างการพิจารณาของศาลฎีกา</w:t>
      </w:r>
    </w:p>
    <w:p w14:paraId="1C583C47" w14:textId="57939FC5" w:rsidR="004823E4" w:rsidRPr="001A5159" w:rsidRDefault="004823E4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18"/>
          <w:szCs w:val="18"/>
          <w:lang w:val="en-US" w:bidi="th-TH"/>
        </w:rPr>
      </w:pPr>
    </w:p>
    <w:p w14:paraId="55653822" w14:textId="72942A02" w:rsidR="000736CD" w:rsidRPr="001A5159" w:rsidRDefault="003441E6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ต่อมาเมื่อวันที่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/>
          <w:sz w:val="30"/>
          <w:szCs w:val="30"/>
          <w:lang w:val="en-US" w:bidi="th-TH"/>
        </w:rPr>
        <w:t>28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กรกฎาคม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/>
          <w:sz w:val="30"/>
          <w:szCs w:val="30"/>
          <w:lang w:val="en-US" w:bidi="th-TH"/>
        </w:rPr>
        <w:t>2566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บริษัทได้รับหมายเรียกและสำเนาคำฟ้องคดีแพ่งในคดีที่กรมอุทยานแห่งชาติ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สัตว์ป่า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และพันธุ์พืช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ได้ยื่นฟ้องบริษัทเป็นจำเลย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ต่อศาลจังหวัดระยอง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ในข้อหาละเมิด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ทำให้เกิดความเสียหายต่อทรัพยากรธรรมชาติ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และให้ชดใช้ค่าเสียหาย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โดยโจทก์กล่าวอ้างว่า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เหตุการณ์น้ำมันดิบรั่วไหลในปี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/>
          <w:sz w:val="30"/>
          <w:szCs w:val="30"/>
          <w:lang w:val="en-US" w:bidi="th-TH"/>
        </w:rPr>
        <w:t>255</w:t>
      </w:r>
      <w:r w:rsidR="008E7CEB">
        <w:rPr>
          <w:rFonts w:asciiTheme="majorBidi" w:hAnsiTheme="majorBidi"/>
          <w:sz w:val="30"/>
          <w:szCs w:val="30"/>
          <w:lang w:val="en-US" w:bidi="th-TH"/>
        </w:rPr>
        <w:t>6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ส่งผลให้โจทก์ได้รับความเสียหาย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หลักฐาน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และข้อกฎหมาย</w:t>
      </w:r>
      <w:r w:rsidRPr="001A5159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>ที่เกี่ยวข้องแล้ว</w:t>
      </w:r>
      <w:r w:rsidRPr="001A515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>เห็นว่า</w:t>
      </w:r>
      <w:r w:rsidRPr="001A515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>บริษัทได้ชดใช้</w:t>
      </w:r>
      <w:r w:rsidRPr="001A515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>เยียวยา</w:t>
      </w:r>
      <w:r w:rsidRPr="001A515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>และทำให้ทรัพยากรธรรมชาติและสิ่งแวดล้อมกลับคืนสู่สภาวะปกติแล้ว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หลังจากเกิดเหตุ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ดังนั้น</w:t>
      </w:r>
      <w:r w:rsidRPr="001A515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</w:p>
    <w:p w14:paraId="52DB02D1" w14:textId="77777777" w:rsidR="006F6469" w:rsidRPr="001A5159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1A51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คดีความเกี่ยวกับการโอนสิทธิการรับชำระเงินค่าวัตถุดิบของบริษัทย่อย</w:t>
      </w:r>
    </w:p>
    <w:p w14:paraId="3707E29E" w14:textId="77777777" w:rsidR="006F6469" w:rsidRPr="001A5159" w:rsidRDefault="006F6469" w:rsidP="006F6469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lang w:bidi="th-TH"/>
        </w:rPr>
      </w:pPr>
    </w:p>
    <w:p w14:paraId="448DA74F" w14:textId="77777777" w:rsidR="006F6469" w:rsidRPr="001A5159" w:rsidRDefault="006F6469" w:rsidP="006F6469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1A5159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เมื่อวันที่ </w:t>
      </w:r>
      <w:r w:rsidRPr="001A5159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18 </w:t>
      </w:r>
      <w:r w:rsidRPr="001A5159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สิงหาคม </w:t>
      </w:r>
      <w:r w:rsidRPr="001A5159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2560 </w:t>
      </w:r>
      <w:r w:rsidRPr="001A5159">
        <w:rPr>
          <w:rFonts w:ascii="Angsana New" w:hAnsi="Angsana New" w:hint="cs"/>
          <w:spacing w:val="4"/>
          <w:sz w:val="30"/>
          <w:szCs w:val="30"/>
          <w:cs/>
          <w:lang w:bidi="th-TH"/>
        </w:rPr>
        <w:t>บริษัท อนัตตา กรีน จำกัด ต่อมาเปลี่ยนชื่อเป็น บริษัท ไทย ไบโอ อินโนเวชั่น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จำกัด (“อนัตตา”) บริษัทย่อย และบริษัท เอเชีย แคปปิตอล กรุ๊ป จำกัด (มหาชน) (“</w:t>
      </w:r>
      <w:r w:rsidRPr="001A5159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ACAP”)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ได้ทำบันทึกความเข้าใจ </w:t>
      </w:r>
      <w:r w:rsidRPr="001A5159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3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ฝ่าย โดยอนัตตามีหน้าที่เป็นผู้จัดหาน้ำมันปาล์มส่งจำหน่ายให้แก่บริษัทย่อย และ </w:t>
      </w:r>
      <w:r w:rsidRPr="001A5159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1A5159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และโอนสิทธิการรับเงินค่าวัตถุดิบให้แก่ </w:t>
      </w:r>
      <w:r w:rsidRPr="001A5159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>พร้อมกับแจ้งการโอนสิทธิการรับเงินให้บริษัทย่อยทราบ และบริษัทย่อยได้ให้ความยินยอมในการโอนสิทธิเรียกร้องดังกล่าว</w:t>
      </w:r>
    </w:p>
    <w:p w14:paraId="0958485C" w14:textId="77777777" w:rsidR="006F6469" w:rsidRPr="001A5159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p w14:paraId="1ADCAFEA" w14:textId="77777777" w:rsidR="006F6469" w:rsidRPr="001A5159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ในช่วงไตรมาส </w:t>
      </w:r>
      <w:r w:rsidRPr="001A5159">
        <w:rPr>
          <w:rFonts w:ascii="Angsana New" w:hAnsi="Angsana New" w:hint="cs"/>
          <w:spacing w:val="-2"/>
          <w:sz w:val="30"/>
          <w:szCs w:val="30"/>
          <w:lang w:bidi="th-TH"/>
        </w:rPr>
        <w:t>2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ปี </w:t>
      </w:r>
      <w:r w:rsidRPr="001A5159">
        <w:rPr>
          <w:rFonts w:ascii="Angsana New" w:hAnsi="Angsana New" w:hint="cs"/>
          <w:spacing w:val="-2"/>
          <w:sz w:val="30"/>
          <w:szCs w:val="30"/>
          <w:lang w:bidi="th-TH"/>
        </w:rPr>
        <w:t>2561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บริษัทย่อยได้มีการแจ้งข่าวปัญหาวัตถุดิบคงคลังต่อตลาดหลักทรัพย์แห่งประเทศไทย ในเวลาเดียวกัน </w:t>
      </w:r>
      <w:r w:rsidRPr="001A5159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เรียกร้องให้บริษัทย่อยชำระค่าวัตถุดิบที่ซื้อขายกับอนัตตาภายใต้การโอนสิทธิการรับชำระเงินค่าวัตถุดิบรวม </w:t>
      </w:r>
      <w:r w:rsidRPr="001A5159">
        <w:rPr>
          <w:rFonts w:ascii="Angsana New" w:hAnsi="Angsana New" w:hint="cs"/>
          <w:spacing w:val="-2"/>
          <w:sz w:val="30"/>
          <w:szCs w:val="30"/>
          <w:lang w:bidi="th-TH"/>
        </w:rPr>
        <w:t>11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รายการ ซึ่งบริษัทย่อยได้พิจารณาเอกสารที่ได้รับมาและได้ชี้แจงกับ </w:t>
      </w:r>
      <w:r w:rsidRPr="001A5159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>ว่าเป็นเอกสารที่ไม่อยู่ในระบบของบริษัทย่อยและไม่พบหลักฐานการส่งมอบวัตถุดิบจากอนัตตาตามที่ระบุในเอกสารดังกล่าว</w:t>
      </w:r>
    </w:p>
    <w:p w14:paraId="1F556A38" w14:textId="77777777" w:rsidR="006F6469" w:rsidRPr="001A5159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24"/>
          <w:szCs w:val="24"/>
          <w:lang w:bidi="th-TH"/>
        </w:rPr>
      </w:pPr>
    </w:p>
    <w:p w14:paraId="2AD8A164" w14:textId="77777777" w:rsidR="006F6469" w:rsidRPr="001A5159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ต่อมาเมื่อวันที่ </w:t>
      </w:r>
      <w:r w:rsidRPr="001A5159">
        <w:rPr>
          <w:rFonts w:ascii="Angsana New" w:hAnsi="Angsana New" w:hint="cs"/>
          <w:spacing w:val="-2"/>
          <w:sz w:val="30"/>
          <w:szCs w:val="30"/>
          <w:lang w:bidi="th-TH"/>
        </w:rPr>
        <w:t>20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สิงหาคม </w:t>
      </w:r>
      <w:r w:rsidRPr="001A5159">
        <w:rPr>
          <w:rFonts w:ascii="Angsana New" w:hAnsi="Angsana New" w:hint="cs"/>
          <w:spacing w:val="-2"/>
          <w:sz w:val="30"/>
          <w:szCs w:val="30"/>
          <w:lang w:bidi="th-TH"/>
        </w:rPr>
        <w:t>256</w:t>
      </w:r>
      <w:r w:rsidRPr="001A5159">
        <w:rPr>
          <w:rFonts w:ascii="Angsana New" w:hAnsi="Angsana New"/>
          <w:spacing w:val="-2"/>
          <w:sz w:val="30"/>
          <w:szCs w:val="30"/>
          <w:lang w:bidi="th-TH"/>
        </w:rPr>
        <w:t>1</w:t>
      </w:r>
      <w:r w:rsidRPr="001A5159">
        <w:rPr>
          <w:rFonts w:ascii="Angsana New" w:hAnsi="Angsana New" w:hint="cs"/>
          <w:spacing w:val="-2"/>
          <w:sz w:val="30"/>
          <w:szCs w:val="30"/>
          <w:lang w:bidi="th-TH"/>
        </w:rPr>
        <w:t xml:space="preserve"> ACAP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ได้ยื่นฟ้องคดีต่อศาลแพ่ง เพื่อเรียกร้องให้อนัตตา และบริษัทย่อยร่วมกันชดใช้ค่าเสียหายรวมเป็นจำนวนเงินทั้งสิ้น </w:t>
      </w:r>
      <w:r w:rsidRPr="001A5159">
        <w:rPr>
          <w:rFonts w:ascii="Angsana New" w:hAnsi="Angsana New" w:hint="cs"/>
          <w:spacing w:val="-2"/>
          <w:sz w:val="30"/>
          <w:szCs w:val="30"/>
          <w:lang w:bidi="th-TH"/>
        </w:rPr>
        <w:t>324.65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และดอกเบี้ยร้อยละ </w:t>
      </w:r>
      <w:r w:rsidRPr="001A5159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ซึ่ง</w:t>
      </w:r>
      <w:r w:rsidRPr="001A5159">
        <w:rPr>
          <w:rFonts w:ascii="Angsana New" w:hAnsi="Angsana New"/>
          <w:spacing w:val="-2"/>
          <w:sz w:val="30"/>
          <w:szCs w:val="30"/>
          <w:lang w:bidi="th-TH"/>
        </w:rPr>
        <w:t> 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บริษัทย่อยไม่ต้องรับผิดตามฟ้อง บริษัทย่อยจึงได้แต่งตั้งทนายความและยื่นคำให้การต่อสู้คดี</w:t>
      </w:r>
    </w:p>
    <w:p w14:paraId="53B431E6" w14:textId="77777777" w:rsidR="006F6469" w:rsidRPr="001A5159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24"/>
          <w:szCs w:val="24"/>
          <w:lang w:bidi="th-TH"/>
        </w:rPr>
      </w:pPr>
    </w:p>
    <w:p w14:paraId="42EB23B7" w14:textId="4502AE6E" w:rsidR="006F6469" w:rsidRPr="001A5159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เมื่อวันที่ </w:t>
      </w:r>
      <w:r w:rsidRPr="001A5159">
        <w:rPr>
          <w:rFonts w:ascii="Angsana New" w:hAnsi="Angsana New" w:hint="cs"/>
          <w:spacing w:val="-2"/>
          <w:sz w:val="30"/>
          <w:szCs w:val="30"/>
          <w:lang w:bidi="th-TH"/>
        </w:rPr>
        <w:t>10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มิถุนายน </w:t>
      </w:r>
      <w:r w:rsidRPr="001A5159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ศาลชั้นต้นได้พิพากษาให้บริษัทย่อยชดใช้ค่าเสียหายให้กับ </w:t>
      </w:r>
      <w:r w:rsidRPr="001A5159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จำนวน </w:t>
      </w:r>
      <w:r w:rsidRPr="001A5159">
        <w:rPr>
          <w:rFonts w:ascii="Angsana New" w:hAnsi="Angsana New" w:hint="cs"/>
          <w:spacing w:val="-2"/>
          <w:sz w:val="30"/>
          <w:szCs w:val="30"/>
          <w:lang w:bidi="th-TH"/>
        </w:rPr>
        <w:t>289.56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พร้อมดอกเบี้ยร้อยละ </w:t>
      </w:r>
      <w:r w:rsidRPr="001A5159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นับแต่วันผิดนัดจนกว่าจะชำระเสร็จสิ้น หากบริษัทย่อยไม่ชำระหนี้ดังกล่าวให้ครบถ้วน ให้อนัตตาชำระหนี้ส่วนที่เหลือแก่ </w:t>
      </w:r>
      <w:r w:rsidRPr="001A5159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ทั้งนี้ บริษัทย่อยได้ยื่นอุทธรณ์ตามกฎหมายเมื่อวันที่ </w:t>
      </w:r>
      <w:r w:rsidRPr="001A5159">
        <w:rPr>
          <w:rFonts w:ascii="Angsana New" w:hAnsi="Angsana New" w:hint="cs"/>
          <w:spacing w:val="-2"/>
          <w:sz w:val="30"/>
          <w:szCs w:val="30"/>
          <w:lang w:bidi="th-TH"/>
        </w:rPr>
        <w:t>25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พฤศจิกายน </w:t>
      </w:r>
      <w:r w:rsidRPr="001A5159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</w:p>
    <w:p w14:paraId="12EA8DFA" w14:textId="4B556565" w:rsidR="004823E4" w:rsidRPr="001A5159" w:rsidRDefault="004823E4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24"/>
          <w:szCs w:val="24"/>
          <w:lang w:bidi="th-TH"/>
        </w:rPr>
      </w:pPr>
    </w:p>
    <w:p w14:paraId="1304EA06" w14:textId="77777777" w:rsidR="009D4F95" w:rsidRPr="001A5159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bookmarkStart w:id="10" w:name="_Hlk110412512"/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เมื่อวันที่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/>
          <w:spacing w:val="-4"/>
          <w:sz w:val="30"/>
          <w:szCs w:val="30"/>
        </w:rPr>
        <w:t xml:space="preserve">20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มกราคม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/>
          <w:spacing w:val="-4"/>
          <w:sz w:val="30"/>
          <w:szCs w:val="30"/>
        </w:rPr>
        <w:t xml:space="preserve">2565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ศาลอุทธรณ์ได้พิพากษายืนตามศาลชั้นต้น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บริษัทย่อยยังไม่เห็นพ้องกับคำพิพากษาของศาลอุทธรณ์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และได้ยื่นขออนุญาตฎีกาต่อศาลฎีกาเมื่อวันที่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/>
          <w:spacing w:val="-4"/>
          <w:sz w:val="30"/>
          <w:szCs w:val="30"/>
          <w:lang w:val="en-US" w:bidi="th-TH"/>
        </w:rPr>
        <w:t>9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มีนาคม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/>
          <w:spacing w:val="-4"/>
          <w:sz w:val="30"/>
          <w:szCs w:val="30"/>
          <w:lang w:bidi="th-TH"/>
        </w:rPr>
        <w:t xml:space="preserve">2565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ซึ่งบริษัทย่อยมีความเชื่อว่าข้อต่อสู้ทั้งในข้อเท็จจริง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ข้อกฎหมาย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และการใช้สิทธิทางศาลโดยสุจริต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ผลที่สุดศาลฎีกาจะพิจารณาพยานหลักฐานในคดีและพิพากษาให้บริษัทย่อยไม่ต้องรับผิดชำระหนี้ตามคำพิพากษาของศาลชั้นต้นและศาลอุทธรณ์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ทั้งนี้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จากพยานหลักฐานที่บริษัทย่อยได้ยื่นเสนอเพิ่มเติมในชั้นพิจารณาของศาลอุทธรณ์ซึ่งเป็นพยานหลักฐานที่สำคัญซึ่งเกี่ยวข้องกับประเด็นแห่งคดีโดยตรง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เป็นพยานหลักฐานใหม่ที่พนักงานสอบสวนในคดีอาญาได้รวบรวมและจัดทำขึ้นจากการสอบสวนภายหลังจากศาลชั้นต้นมีคำพิพากษาแล้ว</w:t>
      </w:r>
    </w:p>
    <w:p w14:paraId="5A574350" w14:textId="1E508B83" w:rsidR="009D4F95" w:rsidRPr="001A5159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</w:p>
    <w:p w14:paraId="31C2596A" w14:textId="227E1779" w:rsidR="006F6469" w:rsidRPr="001A5159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บริษัทย่อยเชื่อว่าเป็นพยานหลักฐานที่มีน้ำหนักมั่นคงที่จะทำให้ศาลฎีการับฟังได้ว่า นิติกรรมการซื้อขายที่อนัตตาได้ทำขึ้นโดยมีอดีตพนักงานของบริษัทย่อยให้ความช่วยเหลือแก่อนัตตา และ </w:t>
      </w:r>
      <w:r w:rsidRPr="001A5159">
        <w:rPr>
          <w:rFonts w:ascii="Angsana New" w:hAnsi="Angsana New"/>
          <w:spacing w:val="-4"/>
          <w:sz w:val="30"/>
          <w:szCs w:val="30"/>
        </w:rPr>
        <w:t xml:space="preserve">ACAP 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>นำมาเป็นเอกสารหลักฐานในการฟ้องเอาผิดกับบริษัทย่อย เป็นการกระทำที่ไม่สุจริตและไม่ชอบด้วยกฎหมาย ซึ่งสอดคล้อง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กับข้อเท็จจริงที่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ก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ล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ต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.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ตรวจสอบพบการกระทำการทุจริตเกี่ยวกับการบริหารวัตถุดิบคงคลัง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แสวงหาประโยชน์โดยมิชอบด้วยกฎหมาย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อันเป็นเหตุให้บริษัทย่อยได้รับความเสียหาย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ซึ่งเข้าข่ายเป็นความผิดตามพระราชบัญญัติหลักทรัพย์และตลาดหลักทรัพย์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พ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ศ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. </w:t>
      </w:r>
      <w:r w:rsidRPr="001A5159">
        <w:rPr>
          <w:rFonts w:ascii="Angsana New" w:hAnsi="Angsana New"/>
          <w:spacing w:val="-4"/>
          <w:sz w:val="30"/>
          <w:szCs w:val="30"/>
        </w:rPr>
        <w:t xml:space="preserve">2535 </w:t>
      </w:r>
      <w:bookmarkStart w:id="11" w:name="_Hlk110412473"/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จึงได้กล่าวโทษให้ดำเนินคดีอาญาเอาผิดกับบุคคลดังกล่าว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ซึ่งพนักงานสอบสวนได้มีการสั่งฟ้องคดีอาญาบางคดีและส่งสำนวนการสอบสวนให้พนักงานอัยการแล้ว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ดังนั้น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บริษัทย่อยเชื่อว่าบริษัทย่อยไม่มีหนี้ที่จะต้องรับผิดต่อ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/>
          <w:spacing w:val="-4"/>
          <w:sz w:val="30"/>
          <w:szCs w:val="30"/>
        </w:rPr>
        <w:t xml:space="preserve">ACAP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ตามสัญญาที่เกิดจากการกระทำที่ไม่สุจริตและไม่ชอบด้วยกฎหมาย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บริษัทย่อยได้ตั้งสำรองความเสียหายจากคดีดังกล่าวจำนวน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/>
          <w:spacing w:val="-4"/>
          <w:sz w:val="30"/>
          <w:szCs w:val="30"/>
        </w:rPr>
        <w:t xml:space="preserve">444 </w:t>
      </w: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>ล้านบาทในปี</w:t>
      </w:r>
      <w:r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/>
          <w:spacing w:val="-4"/>
          <w:sz w:val="30"/>
          <w:szCs w:val="30"/>
          <w:lang w:val="en-US" w:bidi="th-TH"/>
        </w:rPr>
        <w:t>2564</w:t>
      </w:r>
    </w:p>
    <w:bookmarkEnd w:id="10"/>
    <w:bookmarkEnd w:id="11"/>
    <w:p w14:paraId="07ECF9F9" w14:textId="77777777" w:rsidR="006F6469" w:rsidRPr="001A5159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93E7D5B" w14:textId="77777777" w:rsidR="006F6469" w:rsidRPr="001A5159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  <w:lang w:bidi="th-TH"/>
        </w:rPr>
      </w:pPr>
      <w:bookmarkStart w:id="12" w:name="_Hlk110434480"/>
      <w:r w:rsidRPr="001A5159">
        <w:rPr>
          <w:rFonts w:ascii="Angsana New" w:hAnsi="Angsana New" w:hint="cs"/>
          <w:sz w:val="30"/>
          <w:szCs w:val="30"/>
          <w:cs/>
          <w:lang w:bidi="th-TH"/>
        </w:rPr>
        <w:t>เมื่อวันที่</w:t>
      </w:r>
      <w:r w:rsidRPr="001A515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/>
          <w:sz w:val="30"/>
          <w:szCs w:val="30"/>
          <w:lang w:val="en-US" w:bidi="th-TH"/>
        </w:rPr>
        <w:t>31</w:t>
      </w:r>
      <w:r w:rsidRPr="001A515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Pr="001A515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/>
          <w:sz w:val="30"/>
          <w:szCs w:val="30"/>
          <w:lang w:val="en-US" w:bidi="th-TH"/>
        </w:rPr>
        <w:t>2565</w:t>
      </w:r>
      <w:r w:rsidRPr="001A515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  <w:lang w:bidi="th-TH"/>
        </w:rPr>
        <w:t>เจ้าพนักงานบังคับคดีตามคำร้องขอของ</w:t>
      </w:r>
      <w:r w:rsidRPr="001A515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/>
          <w:sz w:val="30"/>
          <w:szCs w:val="30"/>
          <w:lang w:bidi="th-TH"/>
        </w:rPr>
        <w:t xml:space="preserve">ACAP </w:t>
      </w:r>
      <w:r w:rsidRPr="001A5159">
        <w:rPr>
          <w:rFonts w:ascii="Angsana New" w:hAnsi="Angsana New" w:hint="cs"/>
          <w:sz w:val="30"/>
          <w:szCs w:val="30"/>
          <w:cs/>
          <w:lang w:bidi="th-TH"/>
        </w:rPr>
        <w:t>ได้มีคำสั่งอายัดเงินฝากบัญชีธนาคารของบริษัทย่อย</w:t>
      </w:r>
      <w:r w:rsidRPr="001A515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  <w:lang w:bidi="th-TH"/>
        </w:rPr>
        <w:t>ซึ่งบริษัทย่อยได้ยื่นคำร้องขอถอนการบังคับคดีดังกล่าวต่อศาลแพ่ง</w:t>
      </w:r>
      <w:r w:rsidRPr="001A515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  <w:lang w:bidi="th-TH"/>
        </w:rPr>
        <w:t>ต่อมาเมื่อวันที่</w:t>
      </w:r>
      <w:r w:rsidRPr="001A515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/>
          <w:sz w:val="30"/>
          <w:szCs w:val="30"/>
          <w:lang w:val="en-US" w:bidi="th-TH"/>
        </w:rPr>
        <w:t>17</w:t>
      </w:r>
      <w:r w:rsidRPr="001A515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  <w:lang w:bidi="th-TH"/>
        </w:rPr>
        <w:t>พฤษภาคม</w:t>
      </w:r>
      <w:r w:rsidRPr="001A515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/>
          <w:sz w:val="30"/>
          <w:szCs w:val="30"/>
          <w:lang w:val="en-US" w:bidi="th-TH"/>
        </w:rPr>
        <w:t>2565</w:t>
      </w:r>
      <w:r w:rsidRPr="001A515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  <w:lang w:bidi="th-TH"/>
        </w:rPr>
        <w:t>ศาลแพ่งได้ไต่สวนคำร้องและมีคำสั่งอนุญาตให้ถอนการอายัดเงินฝากของบริษัทย่อย</w:t>
      </w:r>
      <w:r w:rsidRPr="001A515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  <w:lang w:bidi="th-TH"/>
        </w:rPr>
        <w:t>และให้บริษัทย่อยนำหนังสือสัญญาค้ำประกันของธนาคารวงเงิน</w:t>
      </w:r>
      <w:r w:rsidRPr="001A5159">
        <w:rPr>
          <w:rFonts w:ascii="Angsana New" w:hAnsi="Angsana New"/>
          <w:sz w:val="30"/>
          <w:szCs w:val="30"/>
          <w:lang w:bidi="th-TH"/>
        </w:rPr>
        <w:t xml:space="preserve"> </w:t>
      </w:r>
      <w:r w:rsidRPr="001A5159">
        <w:rPr>
          <w:rFonts w:ascii="Angsana New" w:hAnsi="Angsana New"/>
          <w:sz w:val="30"/>
          <w:szCs w:val="30"/>
          <w:lang w:val="en-US" w:bidi="th-TH"/>
        </w:rPr>
        <w:t>503</w:t>
      </w:r>
      <w:r w:rsidRPr="001A5159">
        <w:rPr>
          <w:rFonts w:ascii="Angsana New" w:hAnsi="Angsana New"/>
          <w:sz w:val="30"/>
          <w:szCs w:val="30"/>
          <w:cs/>
          <w:lang w:bidi="th-TH"/>
        </w:rPr>
        <w:t>.</w:t>
      </w:r>
      <w:r w:rsidRPr="001A5159">
        <w:rPr>
          <w:rFonts w:ascii="Angsana New" w:hAnsi="Angsana New"/>
          <w:sz w:val="30"/>
          <w:szCs w:val="30"/>
          <w:lang w:val="en-US" w:bidi="th-TH"/>
        </w:rPr>
        <w:t>31</w:t>
      </w:r>
      <w:r w:rsidRPr="001A515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  <w:lang w:bidi="th-TH"/>
        </w:rPr>
        <w:t>ล้านบาทไปวางต่อศาล</w:t>
      </w:r>
      <w:r w:rsidRPr="001A515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  <w:lang w:bidi="th-TH"/>
        </w:rPr>
        <w:t>ซึ่งบริษัทย่อยได้นำเงินฝากธนาคารของบริษัทย่อยเป็นหลักประกันสำหรับหนังสือสัญญาค้ำประกันที่บริษัทย่อยได้รับจากธนาคาร</w:t>
      </w:r>
    </w:p>
    <w:bookmarkEnd w:id="12"/>
    <w:p w14:paraId="3F134E19" w14:textId="22C53BFB" w:rsidR="0098694B" w:rsidRPr="001A5159" w:rsidRDefault="0098694B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039AC98E" w14:textId="0563DA2D" w:rsidR="006E446C" w:rsidRPr="001A5159" w:rsidRDefault="006E446C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>ทั้งนี้</w:t>
      </w:r>
      <w:r w:rsidRPr="001A5159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>ต่อมาเมื่อวันที่</w:t>
      </w:r>
      <w:r w:rsidRPr="001A5159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3B7BB8" w:rsidRPr="001A5159">
        <w:rPr>
          <w:rFonts w:ascii="Angsana New" w:hAnsi="Angsana New"/>
          <w:spacing w:val="-2"/>
          <w:sz w:val="30"/>
          <w:szCs w:val="30"/>
          <w:lang w:val="en-US" w:bidi="th-TH"/>
        </w:rPr>
        <w:t>20</w:t>
      </w:r>
      <w:r w:rsidRPr="001A5159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>กุมภาพันธ์</w:t>
      </w:r>
      <w:r w:rsidRPr="001A5159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3B7BB8" w:rsidRPr="001A5159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1A5159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>ศาลฎีกามีคําสั่งรับฎีกาของบริษัท</w:t>
      </w:r>
      <w:r w:rsidR="007257FB"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>ย่อย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>ไว้พิจารณา</w:t>
      </w:r>
      <w:r w:rsidRPr="001A5159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>ดังนั้น</w:t>
      </w:r>
      <w:r w:rsidRPr="001A5159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>คดีนี้จึงยังไม่ถึงที่สุดต้องรอผลคําพิพากษาของศาลฎีกาต่อไป</w:t>
      </w:r>
    </w:p>
    <w:p w14:paraId="123A6723" w14:textId="77777777" w:rsidR="006E446C" w:rsidRPr="001A5159" w:rsidRDefault="006E446C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  <w:lang w:bidi="th-TH"/>
        </w:rPr>
      </w:pPr>
    </w:p>
    <w:p w14:paraId="26B55B14" w14:textId="07AA54DF" w:rsidR="006F6469" w:rsidRPr="001A5159" w:rsidRDefault="00EE109B" w:rsidP="006F6469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1A5159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ในปี </w:t>
      </w:r>
      <w:r w:rsidRPr="001A5159">
        <w:rPr>
          <w:rFonts w:ascii="Angsana New" w:hAnsi="Angsana New"/>
          <w:spacing w:val="-4"/>
          <w:sz w:val="30"/>
          <w:szCs w:val="30"/>
          <w:lang w:val="en-US" w:bidi="th-TH"/>
        </w:rPr>
        <w:t xml:space="preserve">2563 </w:t>
      </w:r>
      <w:r w:rsidR="006F6469" w:rsidRPr="001A5159">
        <w:rPr>
          <w:rFonts w:ascii="Angsana New" w:hAnsi="Angsana New"/>
          <w:spacing w:val="-4"/>
          <w:sz w:val="30"/>
          <w:szCs w:val="30"/>
          <w:cs/>
          <w:lang w:bidi="th-TH"/>
        </w:rPr>
        <w:t>บริษัทแห่งหนึ่ง ซึ่งเป็นคู่ค้าเดิมของบริษัทย่อยได้ยื่นฟ้องบริษัทย่อยเป็นคดีแพ่งในข้อหาผิดสัญญา เรียกเงินคืน</w:t>
      </w:r>
      <w:r w:rsidR="006F6469" w:rsidRPr="001A5159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6F6469"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และเรียกค่าเสียหาย</w:t>
      </w:r>
      <w:r w:rsidR="006F6469" w:rsidRPr="001A5159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6F6469"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>รวม</w:t>
      </w:r>
      <w:r w:rsidR="006F6469" w:rsidRPr="001A5159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6F6469" w:rsidRPr="001A5159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6F6469" w:rsidRPr="001A5159">
        <w:rPr>
          <w:rFonts w:ascii="Angsana New" w:hAnsi="Angsana New"/>
          <w:spacing w:val="-2"/>
          <w:sz w:val="30"/>
          <w:szCs w:val="30"/>
        </w:rPr>
        <w:t xml:space="preserve"> </w:t>
      </w:r>
      <w:r w:rsidR="006F6469"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>คดี</w:t>
      </w:r>
      <w:r w:rsidR="006F6469" w:rsidRPr="001A5159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6F6469"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>เป็นเงินต้นและดอกเบี้ยทั้งสิ้น</w:t>
      </w:r>
      <w:r w:rsidR="006F6469" w:rsidRPr="001A5159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6F6469" w:rsidRPr="001A5159">
        <w:rPr>
          <w:rFonts w:ascii="Angsana New" w:hAnsi="Angsana New"/>
          <w:spacing w:val="-2"/>
          <w:sz w:val="30"/>
          <w:szCs w:val="30"/>
        </w:rPr>
        <w:t xml:space="preserve">1,069.23 </w:t>
      </w:r>
      <w:r w:rsidR="006F6469"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>ล้านบาท</w:t>
      </w:r>
      <w:r w:rsidR="006F6469" w:rsidRPr="001A5159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ทั้งนี้ 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บริษัทย่อยมิได้กระทำผิดสัญญาตามฟ้อง บริษัทย่อยจึงไม่มีหน้าที่ต้องชำระเงินและค่าเสียหาย โดยได้แต่งตั้งทนายความเพื่อยื่นคำให้การต่อสู้คดี ทั้งนี้ คดีอยู่</w:t>
      </w:r>
      <w:r w:rsidR="006F6469"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>ระหว่างการสืบพยานและ</w:t>
      </w:r>
      <w:r w:rsidR="006F6469" w:rsidRPr="001A5159">
        <w:rPr>
          <w:rFonts w:ascii="Angsana New" w:hAnsi="Angsana New"/>
          <w:spacing w:val="-2"/>
          <w:sz w:val="30"/>
          <w:szCs w:val="30"/>
          <w:cs/>
          <w:lang w:bidi="th-TH"/>
        </w:rPr>
        <w:t>พิจารณาของศาลชั้นต้น</w:t>
      </w:r>
      <w:r w:rsidR="006F6469" w:rsidRPr="001A515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</w:t>
      </w:r>
      <w:r w:rsidR="006F6469" w:rsidRPr="001A5159">
        <w:rPr>
          <w:rFonts w:ascii="Angsana New" w:hAnsi="Angsana New"/>
          <w:spacing w:val="-2"/>
          <w:sz w:val="30"/>
          <w:szCs w:val="30"/>
          <w:cs/>
          <w:lang w:bidi="th-TH"/>
        </w:rPr>
        <w:t>ดังนั้น บริษัทย่อยจึงไม่ได้บันทึกค่าเผื่อผลเสียหายที่อาจเกิดขึ้นจากคดีดังกล่าว</w:t>
      </w:r>
    </w:p>
    <w:p w14:paraId="1673CC3C" w14:textId="2E747E36" w:rsidR="006F6469" w:rsidRPr="001A5159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  <w:lang w:bidi="th-TH"/>
        </w:rPr>
      </w:pPr>
    </w:p>
    <w:p w14:paraId="461A9E81" w14:textId="063FA03F" w:rsidR="00341D47" w:rsidRPr="001A5159" w:rsidRDefault="00341D47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1F33B25" w14:textId="7B30E55C" w:rsidR="00341D47" w:rsidRPr="001A5159" w:rsidRDefault="00341D47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DDC0258" w14:textId="1C52B0A1" w:rsidR="00341D47" w:rsidRPr="001A5159" w:rsidRDefault="00341D47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5FA3213" w14:textId="77777777" w:rsidR="00341D47" w:rsidRPr="001A5159" w:rsidRDefault="00341D47" w:rsidP="006E446C">
      <w:pPr>
        <w:pStyle w:val="block"/>
        <w:tabs>
          <w:tab w:val="left" w:pos="1170"/>
        </w:tabs>
        <w:spacing w:after="0" w:line="240" w:lineRule="auto"/>
        <w:ind w:left="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736ED596" w14:textId="77777777" w:rsidR="006F6469" w:rsidRPr="001A5159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1A51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</w:t>
      </w:r>
      <w:r w:rsidRPr="001A5159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 xml:space="preserve">แพ่งเกี่ยวกับการละเมิด ผิดสัญญา ผิดคำมั่น เรียกค่าเสียหายที่เกิดขึ้นในปี </w:t>
      </w:r>
      <w:r w:rsidRPr="001A51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 xml:space="preserve">2564 </w:t>
      </w:r>
      <w:r w:rsidRPr="001A5159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ของบริษัทย่อย</w:t>
      </w:r>
    </w:p>
    <w:p w14:paraId="7E04D9BE" w14:textId="77777777" w:rsidR="006F6469" w:rsidRPr="001A5159" w:rsidRDefault="006F6469" w:rsidP="006F6469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26"/>
          <w:szCs w:val="26"/>
          <w:lang w:bidi="th-TH"/>
        </w:rPr>
      </w:pPr>
    </w:p>
    <w:p w14:paraId="1B2250C7" w14:textId="6989B5F7" w:rsidR="006F6469" w:rsidRPr="001A5159" w:rsidRDefault="006F6469" w:rsidP="00DF5ED5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/>
          <w:spacing w:val="-2"/>
          <w:sz w:val="30"/>
          <w:szCs w:val="30"/>
          <w:lang w:val="en-US"/>
        </w:rPr>
        <w:t xml:space="preserve">28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/>
          <w:spacing w:val="-2"/>
          <w:sz w:val="30"/>
          <w:szCs w:val="30"/>
          <w:lang w:val="en-US"/>
        </w:rPr>
        <w:t xml:space="preserve">2564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บริษัทย่อยได้รับหมายเรียกและสำเนาคำฟ้องคดีแพ่ง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โดยบริษัทแห่งหนึ่งได้ยื่นฟ้องบริษัทย่อยต่อศาลแพ่งในข้อหาละเมิด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ผิดสัญญา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ผิดคำมั่น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และเรียกค่าเสียหาย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โดยขอให้บริษัทย่อยชดใช้ค่าเสียหายเป็นจำนวนเงินรวม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/>
          <w:spacing w:val="-2"/>
          <w:sz w:val="30"/>
          <w:szCs w:val="30"/>
          <w:lang w:val="en-US"/>
        </w:rPr>
        <w:t xml:space="preserve">449.77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พร้อมดอกเบี้ยร้อยละ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/>
          <w:spacing w:val="-2"/>
          <w:sz w:val="30"/>
          <w:szCs w:val="30"/>
          <w:lang w:val="en-US"/>
        </w:rPr>
        <w:t xml:space="preserve">7.5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ต่อปี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ประเด็นแห่งคดีนี้เป็นประเด็นเดียวกับคดีที่บริษัทย่อยเคยยื่นฟ้องบริษัทดังกล่าว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และบริษัทย่อยไม่ได้กระทำละเมิดและผิดสัญญาต่อโจทก์ตามที่กล่าวอ้างในฟ้อง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บริษัทย่อยจึงได้แต่งตั้งทนายความและยื่นคำให้การต่อสู้คดี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ต่อมาเมื่อวันที่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/>
          <w:spacing w:val="-2"/>
          <w:sz w:val="30"/>
          <w:szCs w:val="30"/>
          <w:lang w:val="en-US" w:bidi="th-TH"/>
        </w:rPr>
        <w:t>21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มีนาคม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/>
          <w:spacing w:val="-2"/>
          <w:sz w:val="30"/>
          <w:szCs w:val="30"/>
          <w:lang w:val="en-US" w:bidi="th-TH"/>
        </w:rPr>
        <w:t>2565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ศาลแพ่งได้มีคำพิพากษายกฟ้อง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45299D" w:rsidRPr="001A5159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และเมื่อวันที่ </w:t>
      </w:r>
      <w:r w:rsidR="0045299D" w:rsidRPr="001A5159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29 </w:t>
      </w:r>
      <w:r w:rsidR="0045299D" w:rsidRPr="001A5159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พฤษภาคม </w:t>
      </w:r>
      <w:r w:rsidR="0045299D" w:rsidRPr="001A5159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2566 </w:t>
      </w:r>
      <w:r w:rsidR="0045299D" w:rsidRPr="001A5159">
        <w:rPr>
          <w:rFonts w:ascii="Angsana New" w:hAnsi="Angsana New"/>
          <w:spacing w:val="-2"/>
          <w:sz w:val="30"/>
          <w:szCs w:val="30"/>
          <w:cs/>
          <w:lang w:val="en-US"/>
        </w:rPr>
        <w:t>ศาลอุทธรณ์พิพากษายืน</w:t>
      </w:r>
      <w:r w:rsidR="00404E2D"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ตามศาลชั้นต้น</w:t>
      </w:r>
      <w:r w:rsidR="0045299D" w:rsidRPr="001A5159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อย่างไรก็ตาม คดียังไม่ถึงที่สุด หากโจทก์ไม่เห็นด้วยกับคำพิพากษาศาลอุทธรณ์สามารถใช้สิทธิยื่นขออนุญาตฎีกาต่อศาลฎีกาได้หากศาลเห็นว่าปัญหาที่ขออนุญาตฎีกานั้นเป็นปัญหาสำคัญดังที่บัญญัติไว้ตามกฎหมาย</w:t>
      </w:r>
    </w:p>
    <w:p w14:paraId="3E7F83E1" w14:textId="3814B38F" w:rsidR="006F6469" w:rsidRPr="001A5159" w:rsidRDefault="006F6469" w:rsidP="0045299D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0D39528A" w14:textId="4FD8D48A" w:rsidR="006E446C" w:rsidRPr="001A5159" w:rsidRDefault="006E446C" w:rsidP="006E446C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1A5159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คดีความเกี่ยวกับกรณีท่อรับน้ำมันดิบรั่วในปี</w:t>
      </w:r>
      <w:r w:rsidRPr="001A51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>2565</w:t>
      </w:r>
    </w:p>
    <w:p w14:paraId="5FA402F0" w14:textId="45B322E9" w:rsidR="006E446C" w:rsidRPr="001A5159" w:rsidRDefault="006E446C" w:rsidP="006E446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B753A02" w14:textId="298A520B" w:rsidR="006E446C" w:rsidRPr="001A5159" w:rsidRDefault="00AE6EE3" w:rsidP="00DF5ED5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เมษายน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บริษัทได้รับหมายเรียกและสำเนาคำฟ้องคดีแพ่งในคดีที่สมาคมประมงพื้นบ้านท้องถิ่น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และชาวประมง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พ่อค้า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แม่ค้าในจังหวัดระยองจำนวนหนึ่ง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ได้ยื่นฟ้อง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สตาร์ปิโตรเลียม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รีไฟน์นิ่ง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จำกัด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(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มหาชน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)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เป็นจำเลยที่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และบริษัทเป็นจำเลยที่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ต่อศาลจังหวัดระยอง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ในข้อหาละเมิด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เรียกค่าเสียหาย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และขอให้ฟื้นฟูทรัพยากรทางทะเล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โดยโจทก์กล่าวอ้างว่า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เหตุการณ์น้ำมันดิบรั่วไหลส่งผลให้โจทก์ได้รับความเสียหายจากการขาดรายได้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หลักฐาน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และข้อกฎหมายที่เกี่ยวข้องแล้ว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เห็นว่า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บริษัทไม่ได้กระทำละเมิดต่อโจทก์ตามที่กล่าวอ้างในคำฟ้อง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562CDC"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โดยบริษัทได้ยื่นคำให้การต่อสู้คดีต่อศาลจังหวัดระยองแล้ว</w:t>
      </w:r>
      <w:r w:rsidR="00562CDC"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562CDC"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="00562CDC"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562CDC" w:rsidRPr="001A5159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="00562CDC"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562CDC"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="00562CDC"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562CDC" w:rsidRPr="001A5159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="00562CDC"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562CDC"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ซึ่งคดีอยู่ระหว่างการพิจารณาของศาลจังหวัดระยอง</w:t>
      </w:r>
      <w:r w:rsidR="00562CDC"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1A5159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1A5159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</w:p>
    <w:p w14:paraId="071B34EF" w14:textId="77777777" w:rsidR="00AE6EE3" w:rsidRPr="001A5159" w:rsidRDefault="00AE6EE3" w:rsidP="006F646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950E1CD" w14:textId="1D3D3A48" w:rsidR="00E740DC" w:rsidRPr="00AD04C2" w:rsidRDefault="00E740DC" w:rsidP="00755A56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772D9D2C" w14:textId="39D92F04" w:rsidR="003B7BB8" w:rsidRPr="00AD04C2" w:rsidRDefault="003B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  <w:lang w:val="en-GB"/>
        </w:rPr>
      </w:pPr>
    </w:p>
    <w:p w14:paraId="3E05E072" w14:textId="1E012839" w:rsidR="003B7BB8" w:rsidRPr="00AD04C2" w:rsidRDefault="003B7BB8" w:rsidP="00E13E74">
      <w:pPr>
        <w:pStyle w:val="block"/>
        <w:spacing w:after="0" w:line="240" w:lineRule="auto"/>
        <w:ind w:left="900" w:hanging="36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sectPr w:rsidR="003B7BB8" w:rsidRPr="00AD04C2" w:rsidSect="000F2A0D">
      <w:headerReference w:type="default" r:id="rId19"/>
      <w:footerReference w:type="default" r:id="rId20"/>
      <w:headerReference w:type="first" r:id="rId21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489FF" w14:textId="77777777" w:rsidR="000B7672" w:rsidRDefault="000B7672" w:rsidP="004956B4">
      <w:r>
        <w:separator/>
      </w:r>
    </w:p>
  </w:endnote>
  <w:endnote w:type="continuationSeparator" w:id="0">
    <w:p w14:paraId="61F72916" w14:textId="77777777" w:rsidR="000B7672" w:rsidRDefault="000B7672" w:rsidP="004956B4">
      <w:r>
        <w:continuationSeparator/>
      </w:r>
    </w:p>
  </w:endnote>
  <w:endnote w:type="continuationNotice" w:id="1">
    <w:p w14:paraId="54DE90E1" w14:textId="77777777" w:rsidR="000B7672" w:rsidRDefault="000B767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49865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F3435E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63227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A46B71" w14:textId="77777777" w:rsidR="003F7720" w:rsidRPr="000945FC" w:rsidRDefault="003F772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51958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B0C390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03518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FB0241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B874E" w14:textId="77777777" w:rsidR="000B7672" w:rsidRDefault="000B7672" w:rsidP="004956B4">
      <w:r>
        <w:separator/>
      </w:r>
    </w:p>
  </w:footnote>
  <w:footnote w:type="continuationSeparator" w:id="0">
    <w:p w14:paraId="695D666A" w14:textId="77777777" w:rsidR="000B7672" w:rsidRDefault="000B7672" w:rsidP="004956B4">
      <w:r>
        <w:continuationSeparator/>
      </w:r>
    </w:p>
  </w:footnote>
  <w:footnote w:type="continuationNotice" w:id="1">
    <w:p w14:paraId="021DFE1C" w14:textId="77777777" w:rsidR="000B7672" w:rsidRDefault="000B767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2FF83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573113A3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AFCAD59" w14:textId="7DB52EAE" w:rsidR="00CF3DDB" w:rsidRDefault="00CF3DDB" w:rsidP="00CF3DDB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bookmarkStart w:id="0" w:name="_Hlk132752027"/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สำหรับงวดสามเดือน</w:t>
    </w:r>
    <w:r w:rsidR="00585F37"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 w:rsidR="00585F37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585F37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2566</w:t>
    </w:r>
    <w:bookmarkEnd w:id="0"/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615316FC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A9C5D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48D9A69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E48BDE0" w14:textId="67CA72C7" w:rsidR="0077515E" w:rsidRDefault="00585F37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2566</w:t>
    </w:r>
    <w:r w:rsidR="0077515E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77515E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73A02F10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E43E5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00FF84E2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659979A9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DB5AE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6BFA941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56D48B7" w14:textId="2A556A1B" w:rsidR="0077515E" w:rsidRDefault="00585F37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 xml:space="preserve">2566 </w:t>
    </w:r>
    <w:r w:rsidR="0077515E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10EC5515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2C235" w14:textId="77777777" w:rsidR="00C463C8" w:rsidRDefault="00C463C8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3EB16A68" w14:textId="77777777" w:rsidR="00C463C8" w:rsidRDefault="00C463C8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C8B3EF8" w14:textId="1C281263" w:rsidR="0077515E" w:rsidRDefault="00585F37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 xml:space="preserve">2566 </w:t>
    </w:r>
    <w:r w:rsidR="0077515E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0ADA5A0D" w14:textId="77777777" w:rsidR="00C463C8" w:rsidRPr="00BF6E26" w:rsidRDefault="00C463C8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2AF8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2010539E"/>
    <w:lvl w:ilvl="0" w:tplc="44307366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921672796">
    <w:abstractNumId w:val="15"/>
  </w:num>
  <w:num w:numId="2" w16cid:durableId="2008510125">
    <w:abstractNumId w:val="14"/>
  </w:num>
  <w:num w:numId="3" w16cid:durableId="1601595801">
    <w:abstractNumId w:val="6"/>
  </w:num>
  <w:num w:numId="4" w16cid:durableId="1418407956">
    <w:abstractNumId w:val="7"/>
  </w:num>
  <w:num w:numId="5" w16cid:durableId="1929847187">
    <w:abstractNumId w:val="19"/>
  </w:num>
  <w:num w:numId="6" w16cid:durableId="41702108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694193">
    <w:abstractNumId w:val="2"/>
  </w:num>
  <w:num w:numId="8" w16cid:durableId="2019455686">
    <w:abstractNumId w:val="5"/>
  </w:num>
  <w:num w:numId="9" w16cid:durableId="1513490667">
    <w:abstractNumId w:val="13"/>
  </w:num>
  <w:num w:numId="10" w16cid:durableId="1844120796">
    <w:abstractNumId w:val="27"/>
  </w:num>
  <w:num w:numId="11" w16cid:durableId="32855191">
    <w:abstractNumId w:val="21"/>
  </w:num>
  <w:num w:numId="12" w16cid:durableId="1272976603">
    <w:abstractNumId w:val="4"/>
  </w:num>
  <w:num w:numId="13" w16cid:durableId="684328439">
    <w:abstractNumId w:val="3"/>
  </w:num>
  <w:num w:numId="14" w16cid:durableId="244582018">
    <w:abstractNumId w:val="10"/>
  </w:num>
  <w:num w:numId="15" w16cid:durableId="1529173579">
    <w:abstractNumId w:val="23"/>
  </w:num>
  <w:num w:numId="16" w16cid:durableId="360739429">
    <w:abstractNumId w:val="16"/>
  </w:num>
  <w:num w:numId="17" w16cid:durableId="1402174044">
    <w:abstractNumId w:val="0"/>
  </w:num>
  <w:num w:numId="18" w16cid:durableId="2121800118">
    <w:abstractNumId w:val="1"/>
  </w:num>
  <w:num w:numId="19" w16cid:durableId="341511557">
    <w:abstractNumId w:val="8"/>
  </w:num>
  <w:num w:numId="20" w16cid:durableId="897285404">
    <w:abstractNumId w:val="11"/>
  </w:num>
  <w:num w:numId="21" w16cid:durableId="1014110971">
    <w:abstractNumId w:val="20"/>
  </w:num>
  <w:num w:numId="22" w16cid:durableId="1735011125">
    <w:abstractNumId w:val="25"/>
  </w:num>
  <w:num w:numId="23" w16cid:durableId="1803696778">
    <w:abstractNumId w:val="1"/>
  </w:num>
  <w:num w:numId="24" w16cid:durableId="82189550">
    <w:abstractNumId w:val="17"/>
  </w:num>
  <w:num w:numId="25" w16cid:durableId="1928608393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820317478">
    <w:abstractNumId w:val="26"/>
  </w:num>
  <w:num w:numId="27" w16cid:durableId="1286932813">
    <w:abstractNumId w:val="18"/>
  </w:num>
  <w:num w:numId="28" w16cid:durableId="2055230772">
    <w:abstractNumId w:val="9"/>
  </w:num>
  <w:num w:numId="29" w16cid:durableId="1248079746">
    <w:abstractNumId w:val="24"/>
  </w:num>
  <w:num w:numId="30" w16cid:durableId="605427020">
    <w:abstractNumId w:val="12"/>
  </w:num>
  <w:num w:numId="31" w16cid:durableId="554970131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51"/>
    <w:rsid w:val="000036BB"/>
    <w:rsid w:val="00003772"/>
    <w:rsid w:val="00003922"/>
    <w:rsid w:val="00003A97"/>
    <w:rsid w:val="00003CF4"/>
    <w:rsid w:val="00003FD2"/>
    <w:rsid w:val="00003FF8"/>
    <w:rsid w:val="0000449F"/>
    <w:rsid w:val="00004617"/>
    <w:rsid w:val="0000480E"/>
    <w:rsid w:val="000048C6"/>
    <w:rsid w:val="0000495D"/>
    <w:rsid w:val="000049D6"/>
    <w:rsid w:val="00004A11"/>
    <w:rsid w:val="00004D38"/>
    <w:rsid w:val="0000535D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5D3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724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787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18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3E4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C59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2FB2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6E54"/>
    <w:rsid w:val="00036E5F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95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5CF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24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6F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85D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DB7"/>
    <w:rsid w:val="00065E11"/>
    <w:rsid w:val="0006619F"/>
    <w:rsid w:val="00066373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32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E7C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6CD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2F9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37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02A"/>
    <w:rsid w:val="00094249"/>
    <w:rsid w:val="00094590"/>
    <w:rsid w:val="000945FC"/>
    <w:rsid w:val="000945FD"/>
    <w:rsid w:val="000948D2"/>
    <w:rsid w:val="000949B1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DED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18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B65"/>
    <w:rsid w:val="000A6C35"/>
    <w:rsid w:val="000A70AF"/>
    <w:rsid w:val="000A7438"/>
    <w:rsid w:val="000A7469"/>
    <w:rsid w:val="000A76B6"/>
    <w:rsid w:val="000A76DF"/>
    <w:rsid w:val="000A7712"/>
    <w:rsid w:val="000A7775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8DC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DAD"/>
    <w:rsid w:val="000B6F36"/>
    <w:rsid w:val="000B6F46"/>
    <w:rsid w:val="000B70EA"/>
    <w:rsid w:val="000B7672"/>
    <w:rsid w:val="000B7719"/>
    <w:rsid w:val="000B7789"/>
    <w:rsid w:val="000B78AD"/>
    <w:rsid w:val="000B7A60"/>
    <w:rsid w:val="000B7D16"/>
    <w:rsid w:val="000B7E6F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3BA"/>
    <w:rsid w:val="000C24BA"/>
    <w:rsid w:val="000C266F"/>
    <w:rsid w:val="000C2869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3E42"/>
    <w:rsid w:val="000C433A"/>
    <w:rsid w:val="000C47AC"/>
    <w:rsid w:val="000C4E74"/>
    <w:rsid w:val="000C4F26"/>
    <w:rsid w:val="000C548C"/>
    <w:rsid w:val="000C5587"/>
    <w:rsid w:val="000C55D7"/>
    <w:rsid w:val="000C5677"/>
    <w:rsid w:val="000C56A4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49D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707"/>
    <w:rsid w:val="000E0809"/>
    <w:rsid w:val="000E0861"/>
    <w:rsid w:val="000E0AF7"/>
    <w:rsid w:val="000E0D9D"/>
    <w:rsid w:val="000E0DD0"/>
    <w:rsid w:val="000E0F08"/>
    <w:rsid w:val="000E11F9"/>
    <w:rsid w:val="000E14DD"/>
    <w:rsid w:val="000E19EE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83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537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A43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3E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DFE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BC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F7"/>
    <w:rsid w:val="00116BEF"/>
    <w:rsid w:val="00116FEE"/>
    <w:rsid w:val="00117218"/>
    <w:rsid w:val="00117274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58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EBC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83B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291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3D0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0DF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85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3E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9BE"/>
    <w:rsid w:val="00173A30"/>
    <w:rsid w:val="00173B5E"/>
    <w:rsid w:val="00173C0F"/>
    <w:rsid w:val="00173F59"/>
    <w:rsid w:val="00173FA2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EE6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14B"/>
    <w:rsid w:val="00184201"/>
    <w:rsid w:val="0018431E"/>
    <w:rsid w:val="00184380"/>
    <w:rsid w:val="00184603"/>
    <w:rsid w:val="0018463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0F72"/>
    <w:rsid w:val="0019109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CA9"/>
    <w:rsid w:val="00193D18"/>
    <w:rsid w:val="00193DA4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889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C06"/>
    <w:rsid w:val="001A0EBA"/>
    <w:rsid w:val="001A0F49"/>
    <w:rsid w:val="001A1072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01E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59"/>
    <w:rsid w:val="001A5180"/>
    <w:rsid w:val="001A548E"/>
    <w:rsid w:val="001A549A"/>
    <w:rsid w:val="001A5623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AC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38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513"/>
    <w:rsid w:val="001C16DA"/>
    <w:rsid w:val="001C16E0"/>
    <w:rsid w:val="001C1747"/>
    <w:rsid w:val="001C17A0"/>
    <w:rsid w:val="001C17B0"/>
    <w:rsid w:val="001C1836"/>
    <w:rsid w:val="001C1873"/>
    <w:rsid w:val="001C1B11"/>
    <w:rsid w:val="001C1D68"/>
    <w:rsid w:val="001C1DDE"/>
    <w:rsid w:val="001C1E56"/>
    <w:rsid w:val="001C2CCF"/>
    <w:rsid w:val="001C2CF1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90E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2E"/>
    <w:rsid w:val="001D6F6B"/>
    <w:rsid w:val="001D70F9"/>
    <w:rsid w:val="001D7275"/>
    <w:rsid w:val="001D7310"/>
    <w:rsid w:val="001D7728"/>
    <w:rsid w:val="001D7792"/>
    <w:rsid w:val="001D7971"/>
    <w:rsid w:val="001D7B6F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7E4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811"/>
    <w:rsid w:val="001E6B12"/>
    <w:rsid w:val="001E6E7B"/>
    <w:rsid w:val="001E73FD"/>
    <w:rsid w:val="001E76AF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0B2F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3D94"/>
    <w:rsid w:val="001F41EF"/>
    <w:rsid w:val="001F42FD"/>
    <w:rsid w:val="001F463E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6B6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0FB1"/>
    <w:rsid w:val="00211065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79F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17FAF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3B7"/>
    <w:rsid w:val="00221648"/>
    <w:rsid w:val="00221691"/>
    <w:rsid w:val="002217EB"/>
    <w:rsid w:val="00221929"/>
    <w:rsid w:val="00221D70"/>
    <w:rsid w:val="00221E94"/>
    <w:rsid w:val="00221EE6"/>
    <w:rsid w:val="00222452"/>
    <w:rsid w:val="00222741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A0A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DDD"/>
    <w:rsid w:val="00235E91"/>
    <w:rsid w:val="002360E6"/>
    <w:rsid w:val="00236154"/>
    <w:rsid w:val="002361C2"/>
    <w:rsid w:val="002362D5"/>
    <w:rsid w:val="00236495"/>
    <w:rsid w:val="0023684F"/>
    <w:rsid w:val="002368B6"/>
    <w:rsid w:val="00236A99"/>
    <w:rsid w:val="00236B85"/>
    <w:rsid w:val="00236B9C"/>
    <w:rsid w:val="00236CB9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25"/>
    <w:rsid w:val="00241682"/>
    <w:rsid w:val="002417F3"/>
    <w:rsid w:val="0024199A"/>
    <w:rsid w:val="002419B5"/>
    <w:rsid w:val="00241A13"/>
    <w:rsid w:val="00241AD0"/>
    <w:rsid w:val="00241B82"/>
    <w:rsid w:val="00241E59"/>
    <w:rsid w:val="0024208B"/>
    <w:rsid w:val="002421B0"/>
    <w:rsid w:val="00242298"/>
    <w:rsid w:val="00242941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8D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8F1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8D2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74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28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35"/>
    <w:rsid w:val="00272089"/>
    <w:rsid w:val="00272244"/>
    <w:rsid w:val="0027240A"/>
    <w:rsid w:val="0027263F"/>
    <w:rsid w:val="0027270B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EA4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E3F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8F3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493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0ED3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172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0D"/>
    <w:rsid w:val="002B493A"/>
    <w:rsid w:val="002B493C"/>
    <w:rsid w:val="002B4957"/>
    <w:rsid w:val="002B4ACF"/>
    <w:rsid w:val="002B4B92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3E5"/>
    <w:rsid w:val="002B77DD"/>
    <w:rsid w:val="002B798B"/>
    <w:rsid w:val="002B7AB2"/>
    <w:rsid w:val="002B7BE5"/>
    <w:rsid w:val="002B7CC3"/>
    <w:rsid w:val="002B7E0C"/>
    <w:rsid w:val="002C00E1"/>
    <w:rsid w:val="002C028C"/>
    <w:rsid w:val="002C0292"/>
    <w:rsid w:val="002C09FA"/>
    <w:rsid w:val="002C0AE1"/>
    <w:rsid w:val="002C0BBC"/>
    <w:rsid w:val="002C0D6C"/>
    <w:rsid w:val="002C0E72"/>
    <w:rsid w:val="002C1204"/>
    <w:rsid w:val="002C13BE"/>
    <w:rsid w:val="002C150E"/>
    <w:rsid w:val="002C152C"/>
    <w:rsid w:val="002C154D"/>
    <w:rsid w:val="002C19B7"/>
    <w:rsid w:val="002C1AA1"/>
    <w:rsid w:val="002C1AFE"/>
    <w:rsid w:val="002C1C7D"/>
    <w:rsid w:val="002C1C83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2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C87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08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19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D35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59E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528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7E0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6FE3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84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2DFE"/>
    <w:rsid w:val="0033323B"/>
    <w:rsid w:val="0033369C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15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25"/>
    <w:rsid w:val="00340F33"/>
    <w:rsid w:val="0034128C"/>
    <w:rsid w:val="00341290"/>
    <w:rsid w:val="00341C02"/>
    <w:rsid w:val="00341CE4"/>
    <w:rsid w:val="00341D47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1E6"/>
    <w:rsid w:val="0034431D"/>
    <w:rsid w:val="00344396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BF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715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6F8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C21"/>
    <w:rsid w:val="00364D28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9BE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2F7A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9E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6FF1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5C3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00"/>
    <w:rsid w:val="0038266A"/>
    <w:rsid w:val="0038268D"/>
    <w:rsid w:val="00382844"/>
    <w:rsid w:val="0038285C"/>
    <w:rsid w:val="00382A44"/>
    <w:rsid w:val="00382BA5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703"/>
    <w:rsid w:val="00384C69"/>
    <w:rsid w:val="00385099"/>
    <w:rsid w:val="003853E1"/>
    <w:rsid w:val="003857B5"/>
    <w:rsid w:val="00385847"/>
    <w:rsid w:val="00385928"/>
    <w:rsid w:val="00385940"/>
    <w:rsid w:val="00385B0D"/>
    <w:rsid w:val="00385E3D"/>
    <w:rsid w:val="00385EB0"/>
    <w:rsid w:val="003860F7"/>
    <w:rsid w:val="00386208"/>
    <w:rsid w:val="00386268"/>
    <w:rsid w:val="0038626B"/>
    <w:rsid w:val="00386604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48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6E1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B7ACB"/>
    <w:rsid w:val="003B7BB8"/>
    <w:rsid w:val="003C0042"/>
    <w:rsid w:val="003C010A"/>
    <w:rsid w:val="003C033B"/>
    <w:rsid w:val="003C037C"/>
    <w:rsid w:val="003C048E"/>
    <w:rsid w:val="003C04BF"/>
    <w:rsid w:val="003C0BAC"/>
    <w:rsid w:val="003C10B6"/>
    <w:rsid w:val="003C12DC"/>
    <w:rsid w:val="003C151E"/>
    <w:rsid w:val="003C1616"/>
    <w:rsid w:val="003C16D1"/>
    <w:rsid w:val="003C18AA"/>
    <w:rsid w:val="003C18F6"/>
    <w:rsid w:val="003C1964"/>
    <w:rsid w:val="003C1A7E"/>
    <w:rsid w:val="003C1B95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43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4B2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8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E8F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210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990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0E"/>
    <w:rsid w:val="003D7910"/>
    <w:rsid w:val="003D7D4A"/>
    <w:rsid w:val="003D7E32"/>
    <w:rsid w:val="003D7EA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4DF8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9E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720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97B"/>
    <w:rsid w:val="00404A1A"/>
    <w:rsid w:val="00404C0F"/>
    <w:rsid w:val="00404D27"/>
    <w:rsid w:val="00404D84"/>
    <w:rsid w:val="00404DDB"/>
    <w:rsid w:val="00404E2D"/>
    <w:rsid w:val="00404EFC"/>
    <w:rsid w:val="00404FA3"/>
    <w:rsid w:val="00404FFE"/>
    <w:rsid w:val="0040503D"/>
    <w:rsid w:val="00405312"/>
    <w:rsid w:val="004055AC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DBF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BD1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0A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74B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338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D95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713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9D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177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2D2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015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3C85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D3F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24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3E4"/>
    <w:rsid w:val="00482861"/>
    <w:rsid w:val="00482CA7"/>
    <w:rsid w:val="00482D28"/>
    <w:rsid w:val="00483200"/>
    <w:rsid w:val="00483834"/>
    <w:rsid w:val="004838ED"/>
    <w:rsid w:val="0048399E"/>
    <w:rsid w:val="00483CB7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176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583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2F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30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2AA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90"/>
    <w:rsid w:val="004A79DC"/>
    <w:rsid w:val="004A7EF2"/>
    <w:rsid w:val="004A7F6D"/>
    <w:rsid w:val="004B02F5"/>
    <w:rsid w:val="004B03E9"/>
    <w:rsid w:val="004B05E3"/>
    <w:rsid w:val="004B06E1"/>
    <w:rsid w:val="004B0A7E"/>
    <w:rsid w:val="004B0DD7"/>
    <w:rsid w:val="004B0E09"/>
    <w:rsid w:val="004B109F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A34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159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427"/>
    <w:rsid w:val="004D2557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86A"/>
    <w:rsid w:val="004E4A7F"/>
    <w:rsid w:val="004E4AE8"/>
    <w:rsid w:val="004E4C0C"/>
    <w:rsid w:val="004E4C8F"/>
    <w:rsid w:val="004E505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889"/>
    <w:rsid w:val="004F7CD4"/>
    <w:rsid w:val="004F7CF1"/>
    <w:rsid w:val="004F7E49"/>
    <w:rsid w:val="0050025D"/>
    <w:rsid w:val="0050026D"/>
    <w:rsid w:val="005002A5"/>
    <w:rsid w:val="005005B8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374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EFC"/>
    <w:rsid w:val="00505F75"/>
    <w:rsid w:val="00505F82"/>
    <w:rsid w:val="0050622C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0BD"/>
    <w:rsid w:val="0051214F"/>
    <w:rsid w:val="005122DA"/>
    <w:rsid w:val="0051258E"/>
    <w:rsid w:val="00512705"/>
    <w:rsid w:val="00512B45"/>
    <w:rsid w:val="00512D34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1B2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BC5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56C"/>
    <w:rsid w:val="00527698"/>
    <w:rsid w:val="005276AA"/>
    <w:rsid w:val="005276B7"/>
    <w:rsid w:val="005278E1"/>
    <w:rsid w:val="00527B8C"/>
    <w:rsid w:val="00527CCF"/>
    <w:rsid w:val="00527E43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A7B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D1D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86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D84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8CC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5CE1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CDC"/>
    <w:rsid w:val="00562D3F"/>
    <w:rsid w:val="00562E7A"/>
    <w:rsid w:val="005630A0"/>
    <w:rsid w:val="005631F7"/>
    <w:rsid w:val="0056325A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848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6E55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5F37"/>
    <w:rsid w:val="0058629C"/>
    <w:rsid w:val="005862CE"/>
    <w:rsid w:val="0058655B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5AF"/>
    <w:rsid w:val="00590675"/>
    <w:rsid w:val="00590718"/>
    <w:rsid w:val="00590786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4C7"/>
    <w:rsid w:val="0059159D"/>
    <w:rsid w:val="00591917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1C2"/>
    <w:rsid w:val="0059421B"/>
    <w:rsid w:val="0059428F"/>
    <w:rsid w:val="005943E5"/>
    <w:rsid w:val="005944FF"/>
    <w:rsid w:val="0059453D"/>
    <w:rsid w:val="005947D0"/>
    <w:rsid w:val="005948C1"/>
    <w:rsid w:val="005949CA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2DA7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64"/>
    <w:rsid w:val="005A499C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B3"/>
    <w:rsid w:val="005B40D0"/>
    <w:rsid w:val="005B4350"/>
    <w:rsid w:val="005B4413"/>
    <w:rsid w:val="005B4414"/>
    <w:rsid w:val="005B475E"/>
    <w:rsid w:val="005B47DF"/>
    <w:rsid w:val="005B4AFA"/>
    <w:rsid w:val="005B4E99"/>
    <w:rsid w:val="005B515E"/>
    <w:rsid w:val="005B52A2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CBD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D69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75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AE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378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15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4CA"/>
    <w:rsid w:val="005F4642"/>
    <w:rsid w:val="005F4662"/>
    <w:rsid w:val="005F47D5"/>
    <w:rsid w:val="005F4B3B"/>
    <w:rsid w:val="005F4D09"/>
    <w:rsid w:val="005F4EB9"/>
    <w:rsid w:val="005F5292"/>
    <w:rsid w:val="005F545D"/>
    <w:rsid w:val="005F557F"/>
    <w:rsid w:val="005F5657"/>
    <w:rsid w:val="005F56C0"/>
    <w:rsid w:val="005F5BF4"/>
    <w:rsid w:val="005F5CB6"/>
    <w:rsid w:val="005F5EDD"/>
    <w:rsid w:val="005F6057"/>
    <w:rsid w:val="005F6445"/>
    <w:rsid w:val="005F6493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A57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4A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56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930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0CA"/>
    <w:rsid w:val="00607109"/>
    <w:rsid w:val="00607234"/>
    <w:rsid w:val="0060736E"/>
    <w:rsid w:val="0060747C"/>
    <w:rsid w:val="00607710"/>
    <w:rsid w:val="0060791F"/>
    <w:rsid w:val="00607945"/>
    <w:rsid w:val="00607B6E"/>
    <w:rsid w:val="00607DDA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9CD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034"/>
    <w:rsid w:val="00622103"/>
    <w:rsid w:val="0062228D"/>
    <w:rsid w:val="006222F3"/>
    <w:rsid w:val="006224B8"/>
    <w:rsid w:val="0062261D"/>
    <w:rsid w:val="00622EC1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948"/>
    <w:rsid w:val="00626DC2"/>
    <w:rsid w:val="00626DC5"/>
    <w:rsid w:val="00626E8C"/>
    <w:rsid w:val="00626FC9"/>
    <w:rsid w:val="00626FDE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2C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6E28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CFE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CF2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0F56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A9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01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CC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920"/>
    <w:rsid w:val="00686CCD"/>
    <w:rsid w:val="00686E90"/>
    <w:rsid w:val="00686FD3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879C8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BAC"/>
    <w:rsid w:val="00695C63"/>
    <w:rsid w:val="00695E1E"/>
    <w:rsid w:val="00695E63"/>
    <w:rsid w:val="00695F76"/>
    <w:rsid w:val="00695F77"/>
    <w:rsid w:val="00696034"/>
    <w:rsid w:val="00696217"/>
    <w:rsid w:val="0069623B"/>
    <w:rsid w:val="00696254"/>
    <w:rsid w:val="0069627A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3EF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610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8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508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CF9"/>
    <w:rsid w:val="006B7DBE"/>
    <w:rsid w:val="006B7E6F"/>
    <w:rsid w:val="006B7F96"/>
    <w:rsid w:val="006B7F97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B6C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405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788"/>
    <w:rsid w:val="006D4890"/>
    <w:rsid w:val="006D4921"/>
    <w:rsid w:val="006D4A03"/>
    <w:rsid w:val="006D4B11"/>
    <w:rsid w:val="006D4EC3"/>
    <w:rsid w:val="006D4EFA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46C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3F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B6C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469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B27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9AA"/>
    <w:rsid w:val="00705B6E"/>
    <w:rsid w:val="00705C9A"/>
    <w:rsid w:val="00705CC1"/>
    <w:rsid w:val="00705ED0"/>
    <w:rsid w:val="00705EDA"/>
    <w:rsid w:val="00705F69"/>
    <w:rsid w:val="007061C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AF"/>
    <w:rsid w:val="00711CCC"/>
    <w:rsid w:val="00711FB7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12D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D59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6F86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065"/>
    <w:rsid w:val="00720338"/>
    <w:rsid w:val="007205D0"/>
    <w:rsid w:val="007205EC"/>
    <w:rsid w:val="007206CE"/>
    <w:rsid w:val="00720B66"/>
    <w:rsid w:val="00720CD8"/>
    <w:rsid w:val="00720F51"/>
    <w:rsid w:val="007215B4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2B6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0DA"/>
    <w:rsid w:val="007252E4"/>
    <w:rsid w:val="00725350"/>
    <w:rsid w:val="007253C0"/>
    <w:rsid w:val="007255E7"/>
    <w:rsid w:val="0072565E"/>
    <w:rsid w:val="007256AA"/>
    <w:rsid w:val="0072570B"/>
    <w:rsid w:val="007257F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3E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27A1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AF0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AB3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6AC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36F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B1C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4FA6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13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364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15E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846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9C9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1F32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40F"/>
    <w:rsid w:val="007915C9"/>
    <w:rsid w:val="007915F8"/>
    <w:rsid w:val="00791665"/>
    <w:rsid w:val="00791A37"/>
    <w:rsid w:val="00791AA2"/>
    <w:rsid w:val="00791B11"/>
    <w:rsid w:val="00791C5C"/>
    <w:rsid w:val="00791DAF"/>
    <w:rsid w:val="00792105"/>
    <w:rsid w:val="007922BB"/>
    <w:rsid w:val="0079268C"/>
    <w:rsid w:val="007926F4"/>
    <w:rsid w:val="00792968"/>
    <w:rsid w:val="00792D12"/>
    <w:rsid w:val="00792E35"/>
    <w:rsid w:val="007930BA"/>
    <w:rsid w:val="007931D5"/>
    <w:rsid w:val="0079326C"/>
    <w:rsid w:val="00793293"/>
    <w:rsid w:val="007932DB"/>
    <w:rsid w:val="00793372"/>
    <w:rsid w:val="00793535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E42"/>
    <w:rsid w:val="00796FA5"/>
    <w:rsid w:val="00797063"/>
    <w:rsid w:val="007970E2"/>
    <w:rsid w:val="0079718D"/>
    <w:rsid w:val="007972A2"/>
    <w:rsid w:val="007973A7"/>
    <w:rsid w:val="007974ED"/>
    <w:rsid w:val="007975C8"/>
    <w:rsid w:val="0079797E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4EC4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0DAB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3FDA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693"/>
    <w:rsid w:val="007B59AE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396"/>
    <w:rsid w:val="007C2418"/>
    <w:rsid w:val="007C2420"/>
    <w:rsid w:val="007C27CA"/>
    <w:rsid w:val="007C2945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EA9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C80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1DB"/>
    <w:rsid w:val="007E34F1"/>
    <w:rsid w:val="007E358F"/>
    <w:rsid w:val="007E35F4"/>
    <w:rsid w:val="007E3616"/>
    <w:rsid w:val="007E3730"/>
    <w:rsid w:val="007E3BFE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E7EEE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76"/>
    <w:rsid w:val="00800496"/>
    <w:rsid w:val="0080057A"/>
    <w:rsid w:val="00800892"/>
    <w:rsid w:val="008009DF"/>
    <w:rsid w:val="00800F68"/>
    <w:rsid w:val="0080118E"/>
    <w:rsid w:val="008013FC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36C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027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48"/>
    <w:rsid w:val="00813D79"/>
    <w:rsid w:val="00813E4E"/>
    <w:rsid w:val="00813F60"/>
    <w:rsid w:val="00813FB3"/>
    <w:rsid w:val="00814062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E3A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4FB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27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017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07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7F3"/>
    <w:rsid w:val="00833AE8"/>
    <w:rsid w:val="00833C38"/>
    <w:rsid w:val="00833CA1"/>
    <w:rsid w:val="00833E8B"/>
    <w:rsid w:val="00833EA9"/>
    <w:rsid w:val="008340AF"/>
    <w:rsid w:val="00834205"/>
    <w:rsid w:val="00834374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D9A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1B7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9ED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769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C93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638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B9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AD1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5C1"/>
    <w:rsid w:val="008A284F"/>
    <w:rsid w:val="008A2B55"/>
    <w:rsid w:val="008A2E1B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5A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B1C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0FE0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4FB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02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57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B54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95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5E8C"/>
    <w:rsid w:val="008E6193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CEB"/>
    <w:rsid w:val="008E7F19"/>
    <w:rsid w:val="008F02DD"/>
    <w:rsid w:val="008F0358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60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19C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CBF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0A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C99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8C5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C37"/>
    <w:rsid w:val="00924EBE"/>
    <w:rsid w:val="009250DC"/>
    <w:rsid w:val="0092517E"/>
    <w:rsid w:val="009254AA"/>
    <w:rsid w:val="00925719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92F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AB2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58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2BA"/>
    <w:rsid w:val="009575C4"/>
    <w:rsid w:val="00957866"/>
    <w:rsid w:val="009578D3"/>
    <w:rsid w:val="00957AD4"/>
    <w:rsid w:val="00957C0E"/>
    <w:rsid w:val="00957CD0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1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29E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AFC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739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74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EEF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93E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4B"/>
    <w:rsid w:val="009869A8"/>
    <w:rsid w:val="00986A4F"/>
    <w:rsid w:val="00986BC4"/>
    <w:rsid w:val="00986D71"/>
    <w:rsid w:val="00986E60"/>
    <w:rsid w:val="00986EE7"/>
    <w:rsid w:val="00986F04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8AD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E66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AD3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2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0CC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27"/>
    <w:rsid w:val="009A68AD"/>
    <w:rsid w:val="009A6B6C"/>
    <w:rsid w:val="009A6DF2"/>
    <w:rsid w:val="009A6E65"/>
    <w:rsid w:val="009A6EB7"/>
    <w:rsid w:val="009A70FF"/>
    <w:rsid w:val="009A729D"/>
    <w:rsid w:val="009A737C"/>
    <w:rsid w:val="009A772C"/>
    <w:rsid w:val="009A7A63"/>
    <w:rsid w:val="009A7A98"/>
    <w:rsid w:val="009A7C79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3EB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527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7B7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5"/>
    <w:rsid w:val="009D4F9B"/>
    <w:rsid w:val="009D50FA"/>
    <w:rsid w:val="009D5106"/>
    <w:rsid w:val="009D5187"/>
    <w:rsid w:val="009D51BF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13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9D2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3F73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0B0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A0D"/>
    <w:rsid w:val="009F0C73"/>
    <w:rsid w:val="009F0FFE"/>
    <w:rsid w:val="009F12E2"/>
    <w:rsid w:val="009F1382"/>
    <w:rsid w:val="009F13DF"/>
    <w:rsid w:val="009F1533"/>
    <w:rsid w:val="009F1807"/>
    <w:rsid w:val="009F1D0F"/>
    <w:rsid w:val="009F1EA0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8C5"/>
    <w:rsid w:val="009F290E"/>
    <w:rsid w:val="009F2A02"/>
    <w:rsid w:val="009F2ABB"/>
    <w:rsid w:val="009F2C38"/>
    <w:rsid w:val="009F2E1F"/>
    <w:rsid w:val="009F2EA4"/>
    <w:rsid w:val="009F31D1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5B8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BAF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B51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79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4A6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F"/>
    <w:rsid w:val="00A25335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B47"/>
    <w:rsid w:val="00A34E4B"/>
    <w:rsid w:val="00A34FC4"/>
    <w:rsid w:val="00A352AD"/>
    <w:rsid w:val="00A356DC"/>
    <w:rsid w:val="00A35733"/>
    <w:rsid w:val="00A35763"/>
    <w:rsid w:val="00A35A4A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6FAC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191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83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26D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1F4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9D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9EF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73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69D"/>
    <w:rsid w:val="00A718B1"/>
    <w:rsid w:val="00A719E3"/>
    <w:rsid w:val="00A71AB2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4B"/>
    <w:rsid w:val="00A7665D"/>
    <w:rsid w:val="00A76955"/>
    <w:rsid w:val="00A76D71"/>
    <w:rsid w:val="00A76DC3"/>
    <w:rsid w:val="00A76EBA"/>
    <w:rsid w:val="00A76FA8"/>
    <w:rsid w:val="00A770AC"/>
    <w:rsid w:val="00A770B3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18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75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0"/>
    <w:rsid w:val="00A86818"/>
    <w:rsid w:val="00A86980"/>
    <w:rsid w:val="00A86A14"/>
    <w:rsid w:val="00A86AA8"/>
    <w:rsid w:val="00A86B91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7F4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920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1F08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7D0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179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141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C2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C6D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0B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50A"/>
    <w:rsid w:val="00AE6687"/>
    <w:rsid w:val="00AE6A61"/>
    <w:rsid w:val="00AE6D70"/>
    <w:rsid w:val="00AE6EE3"/>
    <w:rsid w:val="00AE700B"/>
    <w:rsid w:val="00AE70F6"/>
    <w:rsid w:val="00AE7100"/>
    <w:rsid w:val="00AE7360"/>
    <w:rsid w:val="00AE7827"/>
    <w:rsid w:val="00AF0023"/>
    <w:rsid w:val="00AF0052"/>
    <w:rsid w:val="00AF00D8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59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1A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902"/>
    <w:rsid w:val="00AF7A50"/>
    <w:rsid w:val="00AF7BC5"/>
    <w:rsid w:val="00AF7CDB"/>
    <w:rsid w:val="00AF7DB0"/>
    <w:rsid w:val="00AF7FD1"/>
    <w:rsid w:val="00AF7FF0"/>
    <w:rsid w:val="00B00432"/>
    <w:rsid w:val="00B00610"/>
    <w:rsid w:val="00B008D3"/>
    <w:rsid w:val="00B00A94"/>
    <w:rsid w:val="00B00BF1"/>
    <w:rsid w:val="00B00E02"/>
    <w:rsid w:val="00B00F9E"/>
    <w:rsid w:val="00B010C8"/>
    <w:rsid w:val="00B0113C"/>
    <w:rsid w:val="00B011D0"/>
    <w:rsid w:val="00B01336"/>
    <w:rsid w:val="00B01426"/>
    <w:rsid w:val="00B014A1"/>
    <w:rsid w:val="00B014D0"/>
    <w:rsid w:val="00B0157D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54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517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793"/>
    <w:rsid w:val="00B05CB9"/>
    <w:rsid w:val="00B05CD1"/>
    <w:rsid w:val="00B05D14"/>
    <w:rsid w:val="00B05F8E"/>
    <w:rsid w:val="00B06046"/>
    <w:rsid w:val="00B061DD"/>
    <w:rsid w:val="00B063A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196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5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177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1A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3FD1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8B2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62D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23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37DB2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463"/>
    <w:rsid w:val="00B46802"/>
    <w:rsid w:val="00B4693D"/>
    <w:rsid w:val="00B46B82"/>
    <w:rsid w:val="00B4705B"/>
    <w:rsid w:val="00B4710E"/>
    <w:rsid w:val="00B47139"/>
    <w:rsid w:val="00B47494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34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A19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7BB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87F42"/>
    <w:rsid w:val="00B90021"/>
    <w:rsid w:val="00B90257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54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53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5D8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EEB"/>
    <w:rsid w:val="00BA6F08"/>
    <w:rsid w:val="00BA6FC9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5A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EC1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A1F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BA3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7EB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3E"/>
    <w:rsid w:val="00BE6FF2"/>
    <w:rsid w:val="00BE7271"/>
    <w:rsid w:val="00BE7279"/>
    <w:rsid w:val="00BE7440"/>
    <w:rsid w:val="00BE756C"/>
    <w:rsid w:val="00BE7677"/>
    <w:rsid w:val="00BE7858"/>
    <w:rsid w:val="00BE7B52"/>
    <w:rsid w:val="00BE7D1A"/>
    <w:rsid w:val="00BE7D4C"/>
    <w:rsid w:val="00BE7FCE"/>
    <w:rsid w:val="00BF0128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56A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0FA2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36D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170"/>
    <w:rsid w:val="00C167BF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D66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D0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0DF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0BE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74C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BEC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5C2"/>
    <w:rsid w:val="00C32949"/>
    <w:rsid w:val="00C32A4A"/>
    <w:rsid w:val="00C32D51"/>
    <w:rsid w:val="00C32FD6"/>
    <w:rsid w:val="00C330BB"/>
    <w:rsid w:val="00C335FC"/>
    <w:rsid w:val="00C33910"/>
    <w:rsid w:val="00C33DE1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3A3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C8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09A5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BCB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9B2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037"/>
    <w:rsid w:val="00C7113E"/>
    <w:rsid w:val="00C7117C"/>
    <w:rsid w:val="00C71301"/>
    <w:rsid w:val="00C71377"/>
    <w:rsid w:val="00C714FA"/>
    <w:rsid w:val="00C71808"/>
    <w:rsid w:val="00C7192B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56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8DC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69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74E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0F6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68C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60A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72B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4A7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18A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6BD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41"/>
    <w:rsid w:val="00CC16A7"/>
    <w:rsid w:val="00CC188F"/>
    <w:rsid w:val="00CC1995"/>
    <w:rsid w:val="00CC1AF4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AEC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C9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4D4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D8B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8F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253"/>
    <w:rsid w:val="00CF13E7"/>
    <w:rsid w:val="00CF1847"/>
    <w:rsid w:val="00CF1D2B"/>
    <w:rsid w:val="00CF1D6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DDB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23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2BB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1EB9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4B6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3EF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09B"/>
    <w:rsid w:val="00D4517F"/>
    <w:rsid w:val="00D45614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B7B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853"/>
    <w:rsid w:val="00D56A7F"/>
    <w:rsid w:val="00D56F91"/>
    <w:rsid w:val="00D57156"/>
    <w:rsid w:val="00D571A9"/>
    <w:rsid w:val="00D57380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8B8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A30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A90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A0B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289"/>
    <w:rsid w:val="00D8458F"/>
    <w:rsid w:val="00D846EB"/>
    <w:rsid w:val="00D84780"/>
    <w:rsid w:val="00D84813"/>
    <w:rsid w:val="00D8483A"/>
    <w:rsid w:val="00D849C2"/>
    <w:rsid w:val="00D84C0A"/>
    <w:rsid w:val="00D84D06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5B4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7B0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13C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87B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30"/>
    <w:rsid w:val="00DA4668"/>
    <w:rsid w:val="00DA470D"/>
    <w:rsid w:val="00DA4872"/>
    <w:rsid w:val="00DA49B8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4B9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D78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1C09"/>
    <w:rsid w:val="00DC223D"/>
    <w:rsid w:val="00DC2455"/>
    <w:rsid w:val="00DC24D3"/>
    <w:rsid w:val="00DC2AA4"/>
    <w:rsid w:val="00DC2AD8"/>
    <w:rsid w:val="00DC2BEB"/>
    <w:rsid w:val="00DC2E88"/>
    <w:rsid w:val="00DC31D4"/>
    <w:rsid w:val="00DC3375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6E1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76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C0E"/>
    <w:rsid w:val="00DF5D20"/>
    <w:rsid w:val="00DF5DBD"/>
    <w:rsid w:val="00DF5E8C"/>
    <w:rsid w:val="00DF5EAB"/>
    <w:rsid w:val="00DF5ED5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0D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3AD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3E74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17D3A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08D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0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3A8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34C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058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30F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5CC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3CB"/>
    <w:rsid w:val="00E6444C"/>
    <w:rsid w:val="00E64706"/>
    <w:rsid w:val="00E64874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B13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4C"/>
    <w:rsid w:val="00E727B8"/>
    <w:rsid w:val="00E727D7"/>
    <w:rsid w:val="00E72821"/>
    <w:rsid w:val="00E729BC"/>
    <w:rsid w:val="00E72B90"/>
    <w:rsid w:val="00E72CCD"/>
    <w:rsid w:val="00E7302B"/>
    <w:rsid w:val="00E730E7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25B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ECF"/>
    <w:rsid w:val="00E77F67"/>
    <w:rsid w:val="00E80079"/>
    <w:rsid w:val="00E80177"/>
    <w:rsid w:val="00E802DF"/>
    <w:rsid w:val="00E803EC"/>
    <w:rsid w:val="00E804D0"/>
    <w:rsid w:val="00E80636"/>
    <w:rsid w:val="00E8076F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6C8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0A"/>
    <w:rsid w:val="00E91479"/>
    <w:rsid w:val="00E91501"/>
    <w:rsid w:val="00E917FB"/>
    <w:rsid w:val="00E9199C"/>
    <w:rsid w:val="00E91A0E"/>
    <w:rsid w:val="00E91BB4"/>
    <w:rsid w:val="00E91F6B"/>
    <w:rsid w:val="00E92091"/>
    <w:rsid w:val="00E92176"/>
    <w:rsid w:val="00E921EB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246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2CB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352"/>
    <w:rsid w:val="00E97552"/>
    <w:rsid w:val="00E97652"/>
    <w:rsid w:val="00E9778A"/>
    <w:rsid w:val="00E97A46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603"/>
    <w:rsid w:val="00EA7C0C"/>
    <w:rsid w:val="00EA7C3A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6C7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93F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496"/>
    <w:rsid w:val="00EC363F"/>
    <w:rsid w:val="00EC368C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B83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5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C4E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09B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C28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398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976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4EBB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75C"/>
    <w:rsid w:val="00EF77AE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1B"/>
    <w:rsid w:val="00F03E57"/>
    <w:rsid w:val="00F0422E"/>
    <w:rsid w:val="00F04536"/>
    <w:rsid w:val="00F046D7"/>
    <w:rsid w:val="00F04826"/>
    <w:rsid w:val="00F04A2D"/>
    <w:rsid w:val="00F04AE6"/>
    <w:rsid w:val="00F05107"/>
    <w:rsid w:val="00F05332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0CB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18"/>
    <w:rsid w:val="00F07281"/>
    <w:rsid w:val="00F075B4"/>
    <w:rsid w:val="00F078C3"/>
    <w:rsid w:val="00F078FB"/>
    <w:rsid w:val="00F07976"/>
    <w:rsid w:val="00F07990"/>
    <w:rsid w:val="00F07A96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1E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D6A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841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553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92B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B6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3F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D2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ED0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5D1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66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1B1"/>
    <w:rsid w:val="00F7650A"/>
    <w:rsid w:val="00F768E0"/>
    <w:rsid w:val="00F770A8"/>
    <w:rsid w:val="00F776AF"/>
    <w:rsid w:val="00F77BB1"/>
    <w:rsid w:val="00F800CE"/>
    <w:rsid w:val="00F80248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2F4B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389"/>
    <w:rsid w:val="00F853A7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8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3C2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A8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0F"/>
    <w:rsid w:val="00FA2872"/>
    <w:rsid w:val="00FA28C4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94"/>
    <w:rsid w:val="00FA48ED"/>
    <w:rsid w:val="00FA49EC"/>
    <w:rsid w:val="00FA4D31"/>
    <w:rsid w:val="00FA515D"/>
    <w:rsid w:val="00FA526B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BF2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86C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AB7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1B1"/>
    <w:rsid w:val="00FC691A"/>
    <w:rsid w:val="00FC69E1"/>
    <w:rsid w:val="00FC6A26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1B19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76D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0FDC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5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7007</Words>
  <Characters>39943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46857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Somjai, Nigonyanont</cp:lastModifiedBy>
  <cp:revision>2</cp:revision>
  <cp:lastPrinted>2023-04-24T14:39:00Z</cp:lastPrinted>
  <dcterms:created xsi:type="dcterms:W3CDTF">2023-08-04T06:44:00Z</dcterms:created>
  <dcterms:modified xsi:type="dcterms:W3CDTF">2023-08-04T06:44:00Z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