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27E2A035"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46F298D4" w14:textId="77777777"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456F945E" w:rsidR="001C7DD8" w:rsidRPr="00241487" w:rsidRDefault="001C7DD8" w:rsidP="001C7DD8">
      <w:pPr>
        <w:pStyle w:val="BodyText"/>
        <w:spacing w:line="360" w:lineRule="auto"/>
        <w:jc w:val="thaiDistribute"/>
        <w:rPr>
          <w:rFonts w:ascii="Arial" w:hAnsi="Arial"/>
          <w:sz w:val="19"/>
          <w:szCs w:val="19"/>
        </w:rPr>
      </w:pPr>
      <w:r w:rsidRPr="00241487">
        <w:rPr>
          <w:rFonts w:ascii="Arial" w:hAnsi="Arial"/>
          <w:sz w:val="19"/>
          <w:szCs w:val="19"/>
        </w:rPr>
        <w:t>I have reviewed the consolidated and separate financial</w:t>
      </w:r>
      <w:r w:rsidR="004A6D7E">
        <w:rPr>
          <w:rFonts w:ascii="Arial" w:hAnsi="Arial"/>
          <w:sz w:val="19"/>
          <w:szCs w:val="19"/>
        </w:rPr>
        <w:t xml:space="preserve"> </w:t>
      </w:r>
      <w:r w:rsidR="00B446F8">
        <w:rPr>
          <w:rFonts w:ascii="Arial" w:hAnsi="Arial"/>
          <w:sz w:val="19"/>
          <w:szCs w:val="19"/>
        </w:rPr>
        <w:t>position</w:t>
      </w:r>
      <w:r w:rsidR="004A6D7E">
        <w:rPr>
          <w:rFonts w:ascii="Arial" w:hAnsi="Arial"/>
          <w:sz w:val="19"/>
          <w:szCs w:val="19"/>
        </w:rPr>
        <w:t xml:space="preserve">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w:t>
      </w:r>
      <w:r w:rsidR="0051716F">
        <w:rPr>
          <w:rFonts w:ascii="Arial" w:hAnsi="Arial"/>
          <w:sz w:val="19"/>
          <w:szCs w:val="19"/>
        </w:rPr>
        <w:t>y</w:t>
      </w:r>
      <w:r w:rsidR="00B724B2">
        <w:rPr>
          <w:rFonts w:ascii="Arial" w:hAnsi="Arial"/>
          <w:sz w:val="19"/>
          <w:szCs w:val="19"/>
        </w:rPr>
        <w:t xml:space="preserve"> (the “Group”)</w:t>
      </w:r>
      <w:r w:rsidR="00B47200">
        <w:rPr>
          <w:rFonts w:ascii="Arial" w:hAnsi="Arial"/>
          <w:sz w:val="19"/>
          <w:szCs w:val="19"/>
        </w:rPr>
        <w:t xml:space="preserve"> </w:t>
      </w:r>
      <w:r w:rsidR="00127E69">
        <w:rPr>
          <w:rFonts w:ascii="Arial" w:hAnsi="Arial"/>
          <w:sz w:val="19"/>
          <w:szCs w:val="19"/>
        </w:rPr>
        <w:t xml:space="preserve">as at </w:t>
      </w:r>
      <w:r w:rsidR="009E2494" w:rsidRPr="009E2494">
        <w:rPr>
          <w:rFonts w:ascii="Arial" w:hAnsi="Arial"/>
          <w:sz w:val="19"/>
          <w:szCs w:val="19"/>
        </w:rPr>
        <w:t>30 June</w:t>
      </w:r>
      <w:r w:rsidR="00D41763">
        <w:rPr>
          <w:rFonts w:ascii="Arial" w:hAnsi="Arial"/>
          <w:sz w:val="19"/>
          <w:szCs w:val="19"/>
        </w:rPr>
        <w:t xml:space="preserve"> 202</w:t>
      </w:r>
      <w:r w:rsidR="00021E15">
        <w:rPr>
          <w:rFonts w:ascii="Arial" w:hAnsi="Arial"/>
          <w:sz w:val="19"/>
          <w:szCs w:val="19"/>
        </w:rPr>
        <w:t>3</w:t>
      </w:r>
      <w:r w:rsidR="002731FD">
        <w:rPr>
          <w:rFonts w:ascii="Arial" w:hAnsi="Arial"/>
          <w:sz w:val="19"/>
          <w:szCs w:val="19"/>
        </w:rPr>
        <w:t xml:space="preserve">, the related consolidated and separate statements </w:t>
      </w:r>
      <w:r w:rsidR="001C69C8" w:rsidRPr="00241487">
        <w:rPr>
          <w:rFonts w:ascii="Arial" w:hAnsi="Arial"/>
          <w:sz w:val="19"/>
          <w:szCs w:val="19"/>
        </w:rPr>
        <w:t>of profit or loss and other comprehensive income</w:t>
      </w:r>
      <w:r w:rsidR="0005719E">
        <w:rPr>
          <w:rFonts w:ascii="Arial" w:hAnsi="Arial" w:cstheme="minorBidi" w:hint="cs"/>
          <w:sz w:val="19"/>
          <w:szCs w:val="24"/>
          <w:cs/>
          <w:lang w:bidi="th-TH"/>
        </w:rPr>
        <w:t xml:space="preserve"> </w:t>
      </w:r>
      <w:r w:rsidR="0005719E">
        <w:rPr>
          <w:rFonts w:ascii="Arial" w:hAnsi="Arial"/>
          <w:sz w:val="19"/>
          <w:szCs w:val="19"/>
        </w:rPr>
        <w:t xml:space="preserve">for the three-month and </w:t>
      </w:r>
      <w:r w:rsidR="0005719E">
        <w:rPr>
          <w:rFonts w:ascii="Arial" w:hAnsi="Arial"/>
          <w:sz w:val="19"/>
          <w:szCs w:val="19"/>
        </w:rPr>
        <w:br/>
        <w:t>six-month period</w:t>
      </w:r>
      <w:r w:rsidR="00875283">
        <w:rPr>
          <w:rFonts w:ascii="Arial" w:hAnsi="Arial"/>
          <w:sz w:val="19"/>
          <w:szCs w:val="19"/>
        </w:rPr>
        <w:t>s</w:t>
      </w:r>
      <w:r w:rsidR="0005719E">
        <w:rPr>
          <w:rFonts w:ascii="Arial" w:hAnsi="Arial"/>
          <w:sz w:val="19"/>
          <w:szCs w:val="19"/>
        </w:rPr>
        <w:t xml:space="preserve"> ended 30 June 202</w:t>
      </w:r>
      <w:r w:rsidR="0005719E">
        <w:rPr>
          <w:rFonts w:ascii="Arial" w:hAnsi="Arial" w:cstheme="minorBidi"/>
          <w:sz w:val="19"/>
          <w:szCs w:val="24"/>
          <w:lang w:val="en-US" w:bidi="th-TH"/>
        </w:rPr>
        <w:t>3</w:t>
      </w:r>
      <w:r w:rsidR="00DC0B9E">
        <w:rPr>
          <w:rFonts w:ascii="Arial" w:hAnsi="Arial"/>
          <w:sz w:val="19"/>
          <w:szCs w:val="19"/>
        </w:rPr>
        <w:t xml:space="preserve">, </w:t>
      </w:r>
      <w:r w:rsidR="00F354AD" w:rsidRPr="00A64CEF">
        <w:rPr>
          <w:rFonts w:ascii="Arial" w:hAnsi="Arial"/>
          <w:sz w:val="19"/>
          <w:szCs w:val="19"/>
        </w:rPr>
        <w:t xml:space="preserve">changes in shareholders’ equity and cash flows for </w:t>
      </w:r>
      <w:r w:rsidR="00F354AD" w:rsidRPr="00F354AD">
        <w:rPr>
          <w:rFonts w:ascii="Arial" w:hAnsi="Arial"/>
          <w:sz w:val="19"/>
          <w:szCs w:val="19"/>
        </w:rPr>
        <w:t xml:space="preserve">the </w:t>
      </w:r>
      <w:r w:rsidR="0005719E">
        <w:rPr>
          <w:rFonts w:ascii="Arial" w:hAnsi="Arial"/>
          <w:sz w:val="19"/>
          <w:szCs w:val="19"/>
        </w:rPr>
        <w:br/>
      </w:r>
      <w:r w:rsidR="0005719E">
        <w:rPr>
          <w:rFonts w:ascii="Arial" w:hAnsi="Arial" w:cstheme="minorBidi"/>
          <w:sz w:val="19"/>
          <w:szCs w:val="24"/>
          <w:lang w:bidi="th-TH"/>
        </w:rPr>
        <w:t>six</w:t>
      </w:r>
      <w:r w:rsidR="00F354AD" w:rsidRPr="00F354AD">
        <w:rPr>
          <w:rFonts w:ascii="Arial" w:hAnsi="Arial" w:cstheme="minorBidi"/>
          <w:sz w:val="19"/>
          <w:szCs w:val="24"/>
          <w:lang w:bidi="th-TH"/>
        </w:rPr>
        <w:t>-month</w:t>
      </w:r>
      <w:r w:rsidR="00F354AD" w:rsidRPr="00F354AD">
        <w:rPr>
          <w:rFonts w:ascii="Arial" w:hAnsi="Arial"/>
          <w:sz w:val="19"/>
          <w:szCs w:val="19"/>
        </w:rPr>
        <w:t xml:space="preserve"> pe</w:t>
      </w:r>
      <w:r w:rsidR="00F354AD" w:rsidRPr="00F354AD">
        <w:rPr>
          <w:rFonts w:ascii="Arial" w:hAnsi="Arial" w:cstheme="minorBidi"/>
          <w:sz w:val="19"/>
          <w:szCs w:val="24"/>
          <w:lang w:bidi="th-TH"/>
        </w:rPr>
        <w:t xml:space="preserve">riod </w:t>
      </w:r>
      <w:r w:rsidR="00F354AD" w:rsidRPr="00F354AD">
        <w:rPr>
          <w:rFonts w:ascii="Arial" w:hAnsi="Arial"/>
          <w:sz w:val="19"/>
          <w:szCs w:val="19"/>
        </w:rPr>
        <w:t>then ended, and</w:t>
      </w:r>
      <w:r w:rsidR="00F354AD" w:rsidRPr="00A64CEF">
        <w:rPr>
          <w:rFonts w:ascii="Arial" w:hAnsi="Arial"/>
          <w:sz w:val="19"/>
          <w:szCs w:val="19"/>
        </w:rPr>
        <w:t xml:space="preserve"> condensed notes</w:t>
      </w:r>
      <w:r w:rsidR="00F354AD">
        <w:rPr>
          <w:rFonts w:ascii="Arial" w:hAnsi="Arial" w:cstheme="minorBidi"/>
          <w:sz w:val="19"/>
          <w:szCs w:val="24"/>
          <w:lang w:bidi="th-TH"/>
        </w:rPr>
        <w:t xml:space="preserve"> to </w:t>
      </w:r>
      <w:r w:rsidR="00F354AD">
        <w:rPr>
          <w:rFonts w:ascii="Arial" w:hAnsi="Arial" w:cstheme="minorBidi"/>
          <w:sz w:val="19"/>
          <w:szCs w:val="24"/>
          <w:lang w:val="en-US" w:bidi="th-TH"/>
        </w:rPr>
        <w:t xml:space="preserve">the interim financial </w:t>
      </w:r>
      <w:r w:rsidR="00F354AD" w:rsidRPr="00094ED2">
        <w:rPr>
          <w:rFonts w:ascii="Arial" w:hAnsi="Arial" w:cstheme="minorBidi"/>
          <w:sz w:val="19"/>
          <w:szCs w:val="24"/>
          <w:lang w:val="en-US" w:bidi="th-TH"/>
        </w:rPr>
        <w:t>statements</w:t>
      </w:r>
      <w:r w:rsidR="00F354AD" w:rsidRPr="00094ED2">
        <w:rPr>
          <w:rFonts w:ascii="Arial" w:hAnsi="Arial" w:cstheme="minorBidi"/>
          <w:sz w:val="19"/>
          <w:szCs w:val="24"/>
          <w:lang w:bidi="th-TH"/>
        </w:rPr>
        <w:t xml:space="preserve"> </w:t>
      </w:r>
      <w:r w:rsidR="00F354AD" w:rsidRPr="00094ED2">
        <w:rPr>
          <w:rFonts w:ascii="Arial" w:hAnsi="Arial" w:cs="Browallia New"/>
          <w:sz w:val="19"/>
          <w:szCs w:val="24"/>
          <w:lang w:val="en-US" w:bidi="th-TH"/>
        </w:rPr>
        <w:t>(collectively “</w:t>
      </w:r>
      <w:r w:rsidR="00F354AD" w:rsidRPr="00094ED2">
        <w:rPr>
          <w:rFonts w:ascii="Arial" w:hAnsi="Arial"/>
          <w:sz w:val="19"/>
          <w:szCs w:val="19"/>
        </w:rPr>
        <w:t xml:space="preserve">the interim financial </w:t>
      </w:r>
      <w:r w:rsidR="00F354AD" w:rsidRPr="00094ED2">
        <w:rPr>
          <w:rFonts w:ascii="Arial" w:hAnsi="Arial" w:cs="Browallia New"/>
          <w:sz w:val="19"/>
          <w:szCs w:val="24"/>
          <w:lang w:val="en-US" w:bidi="th-TH"/>
        </w:rPr>
        <w:t>information</w:t>
      </w:r>
      <w:r w:rsidR="00F354AD" w:rsidRPr="00094ED2">
        <w:rPr>
          <w:rFonts w:ascii="Arial" w:hAnsi="Arial"/>
          <w:sz w:val="19"/>
          <w:szCs w:val="19"/>
        </w:rPr>
        <w:t>”).</w:t>
      </w:r>
      <w:r w:rsidR="00605599">
        <w:rPr>
          <w:rFonts w:ascii="Arial" w:hAnsi="Arial"/>
          <w:sz w:val="19"/>
          <w:szCs w:val="19"/>
        </w:rPr>
        <w:t xml:space="preserve"> </w:t>
      </w:r>
      <w:r w:rsidRPr="00241487">
        <w:rPr>
          <w:rFonts w:ascii="Arial" w:hAnsi="Arial"/>
          <w:sz w:val="19"/>
          <w:szCs w:val="19"/>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3AC56BF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2690F">
        <w:rPr>
          <w:rFonts w:ascii="Arial" w:hAnsi="Arial" w:cs="Browallia New"/>
          <w:sz w:val="19"/>
          <w:szCs w:val="24"/>
          <w:lang w:val="en-US" w:bidi="th-TH"/>
        </w:rPr>
        <w:t>,</w:t>
      </w:r>
      <w:r w:rsidRPr="00336E39">
        <w:rPr>
          <w:rFonts w:ascii="Arial" w:hAnsi="Arial"/>
          <w:sz w:val="19"/>
          <w:szCs w:val="19"/>
        </w:rPr>
        <w:t xml:space="preserve"> “Review of Interim Financial Information </w:t>
      </w:r>
      <w:r w:rsidR="00525ACF">
        <w:rPr>
          <w:rFonts w:ascii="Arial" w:hAnsi="Arial"/>
          <w:sz w:val="19"/>
          <w:szCs w:val="19"/>
        </w:rPr>
        <w:t>P</w:t>
      </w:r>
      <w:r w:rsidRPr="00336E39">
        <w:rPr>
          <w:rFonts w:ascii="Arial" w:hAnsi="Arial"/>
          <w:sz w:val="19"/>
          <w:szCs w:val="19"/>
        </w:rPr>
        <w:t xml:space="preserve">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C356372" w14:textId="1E760654" w:rsidR="00810851" w:rsidRDefault="00810851" w:rsidP="00C95DBE">
      <w:pPr>
        <w:pStyle w:val="BodyText"/>
        <w:spacing w:after="0" w:line="360" w:lineRule="auto"/>
        <w:rPr>
          <w:rFonts w:ascii="Arial" w:hAnsi="Arial"/>
          <w:sz w:val="19"/>
          <w:szCs w:val="19"/>
          <w:lang w:val="en-US"/>
        </w:rPr>
      </w:pPr>
    </w:p>
    <w:p w14:paraId="30DD99B6" w14:textId="77777777" w:rsidR="003B249F" w:rsidRDefault="003B249F" w:rsidP="00C95DBE">
      <w:pPr>
        <w:pStyle w:val="BodyText"/>
        <w:spacing w:after="0" w:line="360" w:lineRule="auto"/>
        <w:rPr>
          <w:rFonts w:ascii="Arial" w:hAnsi="Arial"/>
          <w:sz w:val="19"/>
          <w:szCs w:val="19"/>
          <w:lang w:val="en-US"/>
        </w:rPr>
      </w:pPr>
    </w:p>
    <w:p w14:paraId="430D5793" w14:textId="38A5CF6A" w:rsidR="0072488C" w:rsidRDefault="0072488C" w:rsidP="00C95DBE">
      <w:pPr>
        <w:pStyle w:val="BodyText"/>
        <w:spacing w:after="0" w:line="360" w:lineRule="auto"/>
        <w:rPr>
          <w:rFonts w:ascii="Arial" w:hAnsi="Arial"/>
          <w:sz w:val="19"/>
          <w:szCs w:val="19"/>
          <w:lang w:val="en-US"/>
        </w:rPr>
      </w:pPr>
    </w:p>
    <w:p w14:paraId="1439ADB3" w14:textId="77777777" w:rsidR="00D62F60" w:rsidRDefault="00D62F60" w:rsidP="00C95DBE">
      <w:pPr>
        <w:pStyle w:val="BodyText"/>
        <w:spacing w:after="0" w:line="360" w:lineRule="auto"/>
        <w:rPr>
          <w:rFonts w:ascii="Arial" w:hAnsi="Arial"/>
          <w:sz w:val="19"/>
          <w:szCs w:val="19"/>
          <w:lang w:val="en-US"/>
        </w:rPr>
      </w:pPr>
    </w:p>
    <w:p w14:paraId="0759F097" w14:textId="77777777" w:rsidR="00D62F60" w:rsidRDefault="00D62F60" w:rsidP="00C95DBE">
      <w:pPr>
        <w:pStyle w:val="BodyText"/>
        <w:spacing w:after="0" w:line="360" w:lineRule="auto"/>
        <w:rPr>
          <w:rFonts w:ascii="Arial" w:hAnsi="Arial"/>
          <w:sz w:val="19"/>
          <w:szCs w:val="19"/>
          <w:lang w:val="en-US"/>
        </w:rPr>
      </w:pPr>
    </w:p>
    <w:p w14:paraId="70A1E925" w14:textId="77777777" w:rsidR="00D62F60" w:rsidRPr="00377A20" w:rsidRDefault="00D62F60" w:rsidP="00C95DBE">
      <w:pPr>
        <w:pStyle w:val="BodyText"/>
        <w:spacing w:after="0" w:line="360" w:lineRule="auto"/>
        <w:rPr>
          <w:rFonts w:ascii="Arial" w:hAnsi="Arial" w:cstheme="minorBidi" w:hint="cs"/>
          <w:sz w:val="19"/>
          <w:szCs w:val="24"/>
          <w:cs/>
          <w:lang w:val="en-US" w:bidi="th-TH"/>
        </w:rPr>
      </w:pPr>
    </w:p>
    <w:p w14:paraId="5F153F4F" w14:textId="127C18F8" w:rsidR="00236EF0" w:rsidRDefault="0004038F" w:rsidP="00C95DBE">
      <w:pPr>
        <w:pStyle w:val="BodyText"/>
        <w:spacing w:after="0" w:line="360" w:lineRule="auto"/>
        <w:rPr>
          <w:rFonts w:ascii="Arial" w:hAnsi="Arial"/>
          <w:b/>
          <w:bCs/>
          <w:sz w:val="19"/>
          <w:szCs w:val="19"/>
          <w:lang w:val="en-US"/>
        </w:rPr>
      </w:pPr>
      <w:r>
        <w:rPr>
          <w:rFonts w:ascii="Arial" w:hAnsi="Arial"/>
          <w:b/>
          <w:bCs/>
          <w:sz w:val="19"/>
          <w:szCs w:val="19"/>
          <w:lang w:val="en-US"/>
        </w:rPr>
        <w:lastRenderedPageBreak/>
        <w:t>C</w:t>
      </w:r>
      <w:r w:rsidR="00E067E4">
        <w:rPr>
          <w:rFonts w:ascii="Arial" w:hAnsi="Arial"/>
          <w:b/>
          <w:bCs/>
          <w:sz w:val="19"/>
          <w:szCs w:val="19"/>
          <w:lang w:val="en-US"/>
        </w:rPr>
        <w:t>onclusion</w:t>
      </w:r>
    </w:p>
    <w:p w14:paraId="3DD68C5B" w14:textId="6AD3439E" w:rsidR="00E067E4" w:rsidRPr="00464A0C" w:rsidRDefault="00E067E4" w:rsidP="00464A0C">
      <w:pPr>
        <w:pStyle w:val="BodyText"/>
        <w:spacing w:after="0" w:line="360" w:lineRule="auto"/>
        <w:jc w:val="both"/>
        <w:rPr>
          <w:rFonts w:ascii="Arial" w:hAnsi="Arial"/>
          <w:sz w:val="19"/>
          <w:szCs w:val="19"/>
          <w:lang w:val="en-US"/>
        </w:rPr>
      </w:pPr>
    </w:p>
    <w:p w14:paraId="7A9BE9FE" w14:textId="77777777" w:rsidR="00464A0C" w:rsidRPr="00464A0C" w:rsidRDefault="00464A0C" w:rsidP="00464A0C">
      <w:pPr>
        <w:pStyle w:val="BodyText"/>
        <w:spacing w:after="0" w:line="360" w:lineRule="auto"/>
        <w:jc w:val="both"/>
        <w:rPr>
          <w:rFonts w:ascii="Arial" w:hAnsi="Arial"/>
          <w:sz w:val="19"/>
          <w:szCs w:val="19"/>
          <w:lang w:val="en-US"/>
        </w:rPr>
      </w:pPr>
      <w:r w:rsidRPr="00464A0C">
        <w:rPr>
          <w:rFonts w:ascii="Arial" w:hAnsi="Arial"/>
          <w:sz w:val="19"/>
          <w:szCs w:val="19"/>
          <w:lang w:val="en-US"/>
        </w:rPr>
        <w:t>Based on my review, nothing has come to my attention that causes me to believe that the accompanying interim financial information is not prepared, in all material respects, in accordance with Thai Accounting Standard 34, “Interim Financial Reporting”.</w:t>
      </w:r>
    </w:p>
    <w:p w14:paraId="403A7B1D" w14:textId="77777777" w:rsidR="00236EF0" w:rsidRDefault="00236EF0" w:rsidP="00DA3356">
      <w:pPr>
        <w:pStyle w:val="BodyText"/>
        <w:spacing w:line="360" w:lineRule="auto"/>
        <w:rPr>
          <w:rFonts w:ascii="Arial" w:hAnsi="Arial"/>
          <w:b/>
          <w:bCs/>
          <w:sz w:val="19"/>
          <w:szCs w:val="19"/>
        </w:rPr>
      </w:pPr>
    </w:p>
    <w:p w14:paraId="0EFB6673" w14:textId="77777777" w:rsidR="00194DF4" w:rsidRDefault="00194DF4" w:rsidP="00336E39">
      <w:pPr>
        <w:pStyle w:val="BodyText"/>
        <w:spacing w:line="276" w:lineRule="auto"/>
        <w:rPr>
          <w:rFonts w:ascii="Arial" w:hAnsi="Arial"/>
          <w:b/>
          <w:bCs/>
          <w:sz w:val="19"/>
          <w:szCs w:val="19"/>
        </w:rPr>
      </w:pPr>
    </w:p>
    <w:p w14:paraId="6D171DD4" w14:textId="77777777" w:rsidR="008F6685" w:rsidRDefault="008F6685" w:rsidP="00336E39">
      <w:pPr>
        <w:pStyle w:val="BodyText"/>
        <w:spacing w:line="276" w:lineRule="auto"/>
        <w:rPr>
          <w:rFonts w:ascii="Arial" w:hAnsi="Arial"/>
          <w:b/>
          <w:bCs/>
          <w:sz w:val="19"/>
          <w:szCs w:val="19"/>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5FC699DB" w:rsidR="00D15EA5" w:rsidRPr="000C1EF8" w:rsidRDefault="009A7428" w:rsidP="000C1EF8">
      <w:pPr>
        <w:spacing w:after="0" w:line="360" w:lineRule="auto"/>
        <w:jc w:val="thaiDistribute"/>
        <w:rPr>
          <w:rFonts w:ascii="Arial" w:hAnsi="Arial"/>
          <w:sz w:val="19"/>
          <w:szCs w:val="19"/>
        </w:rPr>
      </w:pPr>
      <w:r w:rsidRPr="009A7428">
        <w:rPr>
          <w:rFonts w:ascii="Arial" w:hAnsi="Arial"/>
          <w:sz w:val="19"/>
          <w:szCs w:val="19"/>
          <w:lang w:val="en-US"/>
        </w:rPr>
        <w:t>11</w:t>
      </w:r>
      <w:r w:rsidR="0005719E" w:rsidRPr="009A7428">
        <w:rPr>
          <w:rFonts w:ascii="Arial" w:hAnsi="Arial"/>
          <w:sz w:val="19"/>
          <w:szCs w:val="19"/>
          <w:lang w:val="en-US"/>
        </w:rPr>
        <w:t xml:space="preserve"> August</w:t>
      </w:r>
      <w:r w:rsidR="00D41763" w:rsidRPr="009A7428">
        <w:rPr>
          <w:rFonts w:ascii="Arial" w:hAnsi="Arial"/>
          <w:sz w:val="19"/>
          <w:szCs w:val="19"/>
          <w:lang w:val="en-US"/>
        </w:rPr>
        <w:t xml:space="preserve"> 202</w:t>
      </w:r>
      <w:r w:rsidR="00021E15" w:rsidRPr="009A7428">
        <w:rPr>
          <w:rFonts w:ascii="Arial" w:hAnsi="Arial"/>
          <w:sz w:val="19"/>
          <w:szCs w:val="19"/>
          <w:lang w:val="en-US"/>
        </w:rPr>
        <w:t>3</w:t>
      </w:r>
    </w:p>
    <w:sectPr w:rsidR="00D15EA5" w:rsidRPr="000C1EF8"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0E216" w14:textId="77777777" w:rsidR="00436A2A" w:rsidRDefault="00436A2A">
      <w:r>
        <w:separator/>
      </w:r>
    </w:p>
  </w:endnote>
  <w:endnote w:type="continuationSeparator" w:id="0">
    <w:p w14:paraId="5F6FE261" w14:textId="77777777" w:rsidR="00436A2A" w:rsidRDefault="00436A2A">
      <w:r>
        <w:continuationSeparator/>
      </w:r>
    </w:p>
  </w:endnote>
  <w:endnote w:type="continuationNotice" w:id="1">
    <w:p w14:paraId="2AF43F1D" w14:textId="77777777" w:rsidR="00436A2A" w:rsidRDefault="00436A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71DD" w14:textId="77777777" w:rsidR="00436A2A" w:rsidRDefault="00436A2A">
      <w:bookmarkStart w:id="0" w:name="_Hlk482348182"/>
      <w:bookmarkEnd w:id="0"/>
      <w:r>
        <w:separator/>
      </w:r>
    </w:p>
  </w:footnote>
  <w:footnote w:type="continuationSeparator" w:id="0">
    <w:p w14:paraId="7B0DAB56" w14:textId="77777777" w:rsidR="00436A2A" w:rsidRDefault="00436A2A">
      <w:r>
        <w:continuationSeparator/>
      </w:r>
    </w:p>
  </w:footnote>
  <w:footnote w:type="continuationNotice" w:id="1">
    <w:p w14:paraId="13713557" w14:textId="77777777" w:rsidR="00436A2A" w:rsidRDefault="00436A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A399EBA"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26688086"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526945750">
    <w:abstractNumId w:val="3"/>
  </w:num>
  <w:num w:numId="2" w16cid:durableId="546721699">
    <w:abstractNumId w:val="2"/>
  </w:num>
  <w:num w:numId="3" w16cid:durableId="1285111825">
    <w:abstractNumId w:val="1"/>
  </w:num>
  <w:num w:numId="4" w16cid:durableId="1210728550">
    <w:abstractNumId w:val="0"/>
  </w:num>
  <w:num w:numId="5" w16cid:durableId="678238350">
    <w:abstractNumId w:val="6"/>
  </w:num>
  <w:num w:numId="6" w16cid:durableId="262106002">
    <w:abstractNumId w:val="5"/>
  </w:num>
  <w:num w:numId="7" w16cid:durableId="865482557">
    <w:abstractNumId w:val="11"/>
  </w:num>
  <w:num w:numId="8" w16cid:durableId="1663779541">
    <w:abstractNumId w:val="18"/>
  </w:num>
  <w:num w:numId="9" w16cid:durableId="532764916">
    <w:abstractNumId w:val="5"/>
  </w:num>
  <w:num w:numId="10" w16cid:durableId="957024668">
    <w:abstractNumId w:val="17"/>
  </w:num>
  <w:num w:numId="11" w16cid:durableId="1949045651">
    <w:abstractNumId w:val="14"/>
  </w:num>
  <w:num w:numId="12" w16cid:durableId="1739983538">
    <w:abstractNumId w:val="4"/>
  </w:num>
  <w:num w:numId="13" w16cid:durableId="593364382">
    <w:abstractNumId w:val="8"/>
  </w:num>
  <w:num w:numId="14" w16cid:durableId="783958341">
    <w:abstractNumId w:val="7"/>
  </w:num>
  <w:num w:numId="15" w16cid:durableId="1609433342">
    <w:abstractNumId w:val="8"/>
  </w:num>
  <w:num w:numId="16" w16cid:durableId="1070955956">
    <w:abstractNumId w:val="10"/>
  </w:num>
  <w:num w:numId="17" w16cid:durableId="1256090234">
    <w:abstractNumId w:val="12"/>
  </w:num>
  <w:num w:numId="18" w16cid:durableId="429938740">
    <w:abstractNumId w:val="17"/>
  </w:num>
  <w:num w:numId="19" w16cid:durableId="729426038">
    <w:abstractNumId w:val="14"/>
  </w:num>
  <w:num w:numId="20" w16cid:durableId="607853441">
    <w:abstractNumId w:val="4"/>
  </w:num>
  <w:num w:numId="21" w16cid:durableId="364019536">
    <w:abstractNumId w:val="8"/>
  </w:num>
  <w:num w:numId="22" w16cid:durableId="1169100251">
    <w:abstractNumId w:val="7"/>
  </w:num>
  <w:num w:numId="23" w16cid:durableId="448861924">
    <w:abstractNumId w:val="7"/>
  </w:num>
  <w:num w:numId="24" w16cid:durableId="2105685649">
    <w:abstractNumId w:val="7"/>
  </w:num>
  <w:num w:numId="25" w16cid:durableId="1670212941">
    <w:abstractNumId w:val="8"/>
  </w:num>
  <w:num w:numId="26" w16cid:durableId="254364717">
    <w:abstractNumId w:val="8"/>
  </w:num>
  <w:num w:numId="27" w16cid:durableId="967390749">
    <w:abstractNumId w:val="8"/>
  </w:num>
  <w:num w:numId="28" w16cid:durableId="1314990994">
    <w:abstractNumId w:val="16"/>
  </w:num>
  <w:num w:numId="29" w16cid:durableId="1109618731">
    <w:abstractNumId w:val="16"/>
  </w:num>
  <w:num w:numId="30" w16cid:durableId="603729186">
    <w:abstractNumId w:val="16"/>
  </w:num>
  <w:num w:numId="31" w16cid:durableId="1065954963">
    <w:abstractNumId w:val="13"/>
  </w:num>
  <w:num w:numId="32" w16cid:durableId="692847806">
    <w:abstractNumId w:val="13"/>
  </w:num>
  <w:num w:numId="33" w16cid:durableId="2071613553">
    <w:abstractNumId w:val="13"/>
  </w:num>
  <w:num w:numId="34" w16cid:durableId="532575692">
    <w:abstractNumId w:val="15"/>
  </w:num>
  <w:num w:numId="35" w16cid:durableId="12713549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1E15"/>
    <w:rsid w:val="0002277D"/>
    <w:rsid w:val="00027DE7"/>
    <w:rsid w:val="0003023B"/>
    <w:rsid w:val="00030453"/>
    <w:rsid w:val="00031D17"/>
    <w:rsid w:val="00034B04"/>
    <w:rsid w:val="00037BF7"/>
    <w:rsid w:val="0004038F"/>
    <w:rsid w:val="00044ACE"/>
    <w:rsid w:val="0004544A"/>
    <w:rsid w:val="0004550E"/>
    <w:rsid w:val="00052614"/>
    <w:rsid w:val="0005719E"/>
    <w:rsid w:val="000628F6"/>
    <w:rsid w:val="0006591E"/>
    <w:rsid w:val="00070787"/>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2AAE"/>
    <w:rsid w:val="000B3DC7"/>
    <w:rsid w:val="000B41B1"/>
    <w:rsid w:val="000B65E3"/>
    <w:rsid w:val="000B6A73"/>
    <w:rsid w:val="000B6B37"/>
    <w:rsid w:val="000B7090"/>
    <w:rsid w:val="000C1EF8"/>
    <w:rsid w:val="000C4D36"/>
    <w:rsid w:val="000D5CC1"/>
    <w:rsid w:val="000E52CE"/>
    <w:rsid w:val="000F0430"/>
    <w:rsid w:val="000F3AAB"/>
    <w:rsid w:val="000F6E25"/>
    <w:rsid w:val="001011DF"/>
    <w:rsid w:val="00105D86"/>
    <w:rsid w:val="00106C85"/>
    <w:rsid w:val="00112B69"/>
    <w:rsid w:val="00114D5A"/>
    <w:rsid w:val="00115E93"/>
    <w:rsid w:val="00127E69"/>
    <w:rsid w:val="001316D3"/>
    <w:rsid w:val="00137FB3"/>
    <w:rsid w:val="00142157"/>
    <w:rsid w:val="00152282"/>
    <w:rsid w:val="0015365E"/>
    <w:rsid w:val="001554CD"/>
    <w:rsid w:val="00155A91"/>
    <w:rsid w:val="00156B8B"/>
    <w:rsid w:val="001613E2"/>
    <w:rsid w:val="0016459D"/>
    <w:rsid w:val="00167017"/>
    <w:rsid w:val="00170DB5"/>
    <w:rsid w:val="0019210D"/>
    <w:rsid w:val="00192B93"/>
    <w:rsid w:val="00194DF4"/>
    <w:rsid w:val="001A05EF"/>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6B26"/>
    <w:rsid w:val="001D7BB3"/>
    <w:rsid w:val="001D7C1B"/>
    <w:rsid w:val="001E12A6"/>
    <w:rsid w:val="001E3B93"/>
    <w:rsid w:val="001E498F"/>
    <w:rsid w:val="001E4AB9"/>
    <w:rsid w:val="001E5A40"/>
    <w:rsid w:val="001F17B1"/>
    <w:rsid w:val="001F34C9"/>
    <w:rsid w:val="001F37E5"/>
    <w:rsid w:val="001F501B"/>
    <w:rsid w:val="0020570C"/>
    <w:rsid w:val="002244B6"/>
    <w:rsid w:val="0022518C"/>
    <w:rsid w:val="00226942"/>
    <w:rsid w:val="00235487"/>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46E"/>
    <w:rsid w:val="00277EBE"/>
    <w:rsid w:val="00281085"/>
    <w:rsid w:val="002827CF"/>
    <w:rsid w:val="002838FB"/>
    <w:rsid w:val="00285249"/>
    <w:rsid w:val="00287AE5"/>
    <w:rsid w:val="00291F92"/>
    <w:rsid w:val="00292298"/>
    <w:rsid w:val="002A0C86"/>
    <w:rsid w:val="002A0FA2"/>
    <w:rsid w:val="002A252E"/>
    <w:rsid w:val="002C623D"/>
    <w:rsid w:val="002D4AAE"/>
    <w:rsid w:val="002D5A0F"/>
    <w:rsid w:val="002D6E25"/>
    <w:rsid w:val="002E02F4"/>
    <w:rsid w:val="002E6B11"/>
    <w:rsid w:val="002E7F1E"/>
    <w:rsid w:val="002F1BEB"/>
    <w:rsid w:val="002F2DEB"/>
    <w:rsid w:val="002F3903"/>
    <w:rsid w:val="002F4A52"/>
    <w:rsid w:val="002F534B"/>
    <w:rsid w:val="002F6FCA"/>
    <w:rsid w:val="002F7D90"/>
    <w:rsid w:val="0030026A"/>
    <w:rsid w:val="00300EB4"/>
    <w:rsid w:val="003017EF"/>
    <w:rsid w:val="00305173"/>
    <w:rsid w:val="003104CD"/>
    <w:rsid w:val="00311102"/>
    <w:rsid w:val="00312188"/>
    <w:rsid w:val="0032193D"/>
    <w:rsid w:val="00321A76"/>
    <w:rsid w:val="0032350C"/>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A20"/>
    <w:rsid w:val="00377C9E"/>
    <w:rsid w:val="0038141D"/>
    <w:rsid w:val="00383230"/>
    <w:rsid w:val="003834A0"/>
    <w:rsid w:val="00384904"/>
    <w:rsid w:val="00386D9F"/>
    <w:rsid w:val="00387484"/>
    <w:rsid w:val="00396DFE"/>
    <w:rsid w:val="0039766E"/>
    <w:rsid w:val="003978B3"/>
    <w:rsid w:val="003A1EAB"/>
    <w:rsid w:val="003A3E40"/>
    <w:rsid w:val="003A583B"/>
    <w:rsid w:val="003B2128"/>
    <w:rsid w:val="003B249F"/>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0FDA"/>
    <w:rsid w:val="003F40BE"/>
    <w:rsid w:val="003F40E6"/>
    <w:rsid w:val="003F4891"/>
    <w:rsid w:val="00407C1D"/>
    <w:rsid w:val="004156CC"/>
    <w:rsid w:val="00415C9E"/>
    <w:rsid w:val="00416014"/>
    <w:rsid w:val="00416281"/>
    <w:rsid w:val="004174E6"/>
    <w:rsid w:val="00421F0C"/>
    <w:rsid w:val="00422353"/>
    <w:rsid w:val="00422F6C"/>
    <w:rsid w:val="00424219"/>
    <w:rsid w:val="0042690F"/>
    <w:rsid w:val="00426915"/>
    <w:rsid w:val="00431D11"/>
    <w:rsid w:val="004324CB"/>
    <w:rsid w:val="00433F63"/>
    <w:rsid w:val="00435788"/>
    <w:rsid w:val="004359E6"/>
    <w:rsid w:val="00436A2A"/>
    <w:rsid w:val="00440BDF"/>
    <w:rsid w:val="00443CE3"/>
    <w:rsid w:val="00452E7B"/>
    <w:rsid w:val="004546FA"/>
    <w:rsid w:val="00455767"/>
    <w:rsid w:val="004558F7"/>
    <w:rsid w:val="0046070B"/>
    <w:rsid w:val="00464A0C"/>
    <w:rsid w:val="00466AB7"/>
    <w:rsid w:val="00471238"/>
    <w:rsid w:val="004735F7"/>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62FA"/>
    <w:rsid w:val="00502FEB"/>
    <w:rsid w:val="00506F66"/>
    <w:rsid w:val="005070FA"/>
    <w:rsid w:val="00510080"/>
    <w:rsid w:val="0051160C"/>
    <w:rsid w:val="0051716F"/>
    <w:rsid w:val="0052186A"/>
    <w:rsid w:val="00525ACF"/>
    <w:rsid w:val="005321DA"/>
    <w:rsid w:val="00537578"/>
    <w:rsid w:val="0054052B"/>
    <w:rsid w:val="00542E2A"/>
    <w:rsid w:val="0054524D"/>
    <w:rsid w:val="00545BB3"/>
    <w:rsid w:val="005461CF"/>
    <w:rsid w:val="00547541"/>
    <w:rsid w:val="005479AE"/>
    <w:rsid w:val="005505B6"/>
    <w:rsid w:val="00551365"/>
    <w:rsid w:val="00551D42"/>
    <w:rsid w:val="005627FF"/>
    <w:rsid w:val="005629F3"/>
    <w:rsid w:val="005663F0"/>
    <w:rsid w:val="00570B99"/>
    <w:rsid w:val="005760E1"/>
    <w:rsid w:val="005760F7"/>
    <w:rsid w:val="00577D61"/>
    <w:rsid w:val="005803AC"/>
    <w:rsid w:val="00580DD3"/>
    <w:rsid w:val="005810D0"/>
    <w:rsid w:val="005822AC"/>
    <w:rsid w:val="00585C2B"/>
    <w:rsid w:val="005925CD"/>
    <w:rsid w:val="00593A47"/>
    <w:rsid w:val="005A4836"/>
    <w:rsid w:val="005A5B2C"/>
    <w:rsid w:val="005A66D8"/>
    <w:rsid w:val="005A7640"/>
    <w:rsid w:val="005B25E9"/>
    <w:rsid w:val="005B405A"/>
    <w:rsid w:val="005B43CA"/>
    <w:rsid w:val="005B4DC1"/>
    <w:rsid w:val="005C2A18"/>
    <w:rsid w:val="005C2CCB"/>
    <w:rsid w:val="005C4D9D"/>
    <w:rsid w:val="005C6479"/>
    <w:rsid w:val="005C69FD"/>
    <w:rsid w:val="005C6FBC"/>
    <w:rsid w:val="005C757B"/>
    <w:rsid w:val="005D34C0"/>
    <w:rsid w:val="005D7025"/>
    <w:rsid w:val="005E2D67"/>
    <w:rsid w:val="005E3FFA"/>
    <w:rsid w:val="005E5578"/>
    <w:rsid w:val="005E5818"/>
    <w:rsid w:val="005F4D62"/>
    <w:rsid w:val="005F6542"/>
    <w:rsid w:val="00600A52"/>
    <w:rsid w:val="00601625"/>
    <w:rsid w:val="00604555"/>
    <w:rsid w:val="00605599"/>
    <w:rsid w:val="00610CBB"/>
    <w:rsid w:val="00610ED7"/>
    <w:rsid w:val="00617E5B"/>
    <w:rsid w:val="00620CE3"/>
    <w:rsid w:val="00621086"/>
    <w:rsid w:val="0062136C"/>
    <w:rsid w:val="006365A1"/>
    <w:rsid w:val="00636AA2"/>
    <w:rsid w:val="00636FBF"/>
    <w:rsid w:val="00641063"/>
    <w:rsid w:val="0064470A"/>
    <w:rsid w:val="006460E7"/>
    <w:rsid w:val="006461A2"/>
    <w:rsid w:val="006622FA"/>
    <w:rsid w:val="00664AB4"/>
    <w:rsid w:val="00666764"/>
    <w:rsid w:val="0066694B"/>
    <w:rsid w:val="00667DB6"/>
    <w:rsid w:val="006771E8"/>
    <w:rsid w:val="00677C01"/>
    <w:rsid w:val="00680424"/>
    <w:rsid w:val="00681330"/>
    <w:rsid w:val="00682137"/>
    <w:rsid w:val="00683CC7"/>
    <w:rsid w:val="006847B4"/>
    <w:rsid w:val="00692CA5"/>
    <w:rsid w:val="006932D7"/>
    <w:rsid w:val="006935F7"/>
    <w:rsid w:val="006956FC"/>
    <w:rsid w:val="00695B07"/>
    <w:rsid w:val="00696D87"/>
    <w:rsid w:val="006B05B2"/>
    <w:rsid w:val="006B06A2"/>
    <w:rsid w:val="006B52B9"/>
    <w:rsid w:val="006B5E9E"/>
    <w:rsid w:val="006C1425"/>
    <w:rsid w:val="006C35F8"/>
    <w:rsid w:val="006C3D37"/>
    <w:rsid w:val="006C6376"/>
    <w:rsid w:val="006C66AD"/>
    <w:rsid w:val="006C6E06"/>
    <w:rsid w:val="006C6FBC"/>
    <w:rsid w:val="006D045F"/>
    <w:rsid w:val="006D5156"/>
    <w:rsid w:val="006D5B14"/>
    <w:rsid w:val="006D62FD"/>
    <w:rsid w:val="006D6FF5"/>
    <w:rsid w:val="006F1B19"/>
    <w:rsid w:val="006F2705"/>
    <w:rsid w:val="006F29ED"/>
    <w:rsid w:val="006F3328"/>
    <w:rsid w:val="006F3F78"/>
    <w:rsid w:val="006F4F77"/>
    <w:rsid w:val="0070147C"/>
    <w:rsid w:val="00703A8E"/>
    <w:rsid w:val="00714FD6"/>
    <w:rsid w:val="00715622"/>
    <w:rsid w:val="00720867"/>
    <w:rsid w:val="00722EFB"/>
    <w:rsid w:val="00723518"/>
    <w:rsid w:val="0072488C"/>
    <w:rsid w:val="007265F7"/>
    <w:rsid w:val="00731894"/>
    <w:rsid w:val="007322A8"/>
    <w:rsid w:val="0073284B"/>
    <w:rsid w:val="00741192"/>
    <w:rsid w:val="00746290"/>
    <w:rsid w:val="00746796"/>
    <w:rsid w:val="00746D91"/>
    <w:rsid w:val="007508C7"/>
    <w:rsid w:val="00752E0C"/>
    <w:rsid w:val="0075598A"/>
    <w:rsid w:val="007571DF"/>
    <w:rsid w:val="00761813"/>
    <w:rsid w:val="00771B85"/>
    <w:rsid w:val="007736A1"/>
    <w:rsid w:val="00774F36"/>
    <w:rsid w:val="00775DA6"/>
    <w:rsid w:val="0078170A"/>
    <w:rsid w:val="00783E75"/>
    <w:rsid w:val="00790956"/>
    <w:rsid w:val="00794FBE"/>
    <w:rsid w:val="0079502D"/>
    <w:rsid w:val="00795CC8"/>
    <w:rsid w:val="00796283"/>
    <w:rsid w:val="00796666"/>
    <w:rsid w:val="007A0755"/>
    <w:rsid w:val="007A1282"/>
    <w:rsid w:val="007A31D9"/>
    <w:rsid w:val="007A3B57"/>
    <w:rsid w:val="007A74F9"/>
    <w:rsid w:val="007B572C"/>
    <w:rsid w:val="007B5C37"/>
    <w:rsid w:val="007C7F13"/>
    <w:rsid w:val="007D062E"/>
    <w:rsid w:val="007D41A1"/>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23D1E"/>
    <w:rsid w:val="00823F70"/>
    <w:rsid w:val="00827B71"/>
    <w:rsid w:val="00830DAC"/>
    <w:rsid w:val="0083134C"/>
    <w:rsid w:val="00832F51"/>
    <w:rsid w:val="00836B83"/>
    <w:rsid w:val="00843100"/>
    <w:rsid w:val="00847054"/>
    <w:rsid w:val="00850F25"/>
    <w:rsid w:val="00851462"/>
    <w:rsid w:val="008534AA"/>
    <w:rsid w:val="008554E1"/>
    <w:rsid w:val="00855605"/>
    <w:rsid w:val="0085591A"/>
    <w:rsid w:val="00863B97"/>
    <w:rsid w:val="00864FE0"/>
    <w:rsid w:val="00866E00"/>
    <w:rsid w:val="008679E9"/>
    <w:rsid w:val="008704B1"/>
    <w:rsid w:val="008719C2"/>
    <w:rsid w:val="008723F1"/>
    <w:rsid w:val="008744B6"/>
    <w:rsid w:val="00875283"/>
    <w:rsid w:val="00876FC0"/>
    <w:rsid w:val="00884FF7"/>
    <w:rsid w:val="00887920"/>
    <w:rsid w:val="00887F7B"/>
    <w:rsid w:val="00890AE0"/>
    <w:rsid w:val="00892375"/>
    <w:rsid w:val="00894ACE"/>
    <w:rsid w:val="008975BC"/>
    <w:rsid w:val="008A4140"/>
    <w:rsid w:val="008A5CC0"/>
    <w:rsid w:val="008B19D9"/>
    <w:rsid w:val="008B1FD3"/>
    <w:rsid w:val="008B204B"/>
    <w:rsid w:val="008B47C6"/>
    <w:rsid w:val="008B6AE3"/>
    <w:rsid w:val="008C132A"/>
    <w:rsid w:val="008C49AE"/>
    <w:rsid w:val="008C59F7"/>
    <w:rsid w:val="008C6A82"/>
    <w:rsid w:val="008D0BAD"/>
    <w:rsid w:val="008D74DF"/>
    <w:rsid w:val="008E7241"/>
    <w:rsid w:val="008E7687"/>
    <w:rsid w:val="008E7EC8"/>
    <w:rsid w:val="008F0E3C"/>
    <w:rsid w:val="008F11FA"/>
    <w:rsid w:val="008F1C79"/>
    <w:rsid w:val="008F33AE"/>
    <w:rsid w:val="008F4ACA"/>
    <w:rsid w:val="008F6685"/>
    <w:rsid w:val="008F6BF3"/>
    <w:rsid w:val="00900E26"/>
    <w:rsid w:val="0091222B"/>
    <w:rsid w:val="00912F98"/>
    <w:rsid w:val="00915F39"/>
    <w:rsid w:val="00917FBB"/>
    <w:rsid w:val="009219CA"/>
    <w:rsid w:val="009223D3"/>
    <w:rsid w:val="00926795"/>
    <w:rsid w:val="00926867"/>
    <w:rsid w:val="00931D7A"/>
    <w:rsid w:val="00935D8D"/>
    <w:rsid w:val="00942FE8"/>
    <w:rsid w:val="00947C1F"/>
    <w:rsid w:val="00952AD8"/>
    <w:rsid w:val="00957E70"/>
    <w:rsid w:val="00961B98"/>
    <w:rsid w:val="00970DAB"/>
    <w:rsid w:val="00972FF6"/>
    <w:rsid w:val="0097321D"/>
    <w:rsid w:val="00974FE4"/>
    <w:rsid w:val="009773E4"/>
    <w:rsid w:val="00977F33"/>
    <w:rsid w:val="00985F81"/>
    <w:rsid w:val="00992531"/>
    <w:rsid w:val="00995CD5"/>
    <w:rsid w:val="00996A2F"/>
    <w:rsid w:val="009975F2"/>
    <w:rsid w:val="009A1787"/>
    <w:rsid w:val="009A2CD3"/>
    <w:rsid w:val="009A4F5A"/>
    <w:rsid w:val="009A7428"/>
    <w:rsid w:val="009B0967"/>
    <w:rsid w:val="009B1F44"/>
    <w:rsid w:val="009B4573"/>
    <w:rsid w:val="009B5506"/>
    <w:rsid w:val="009B7038"/>
    <w:rsid w:val="009C002A"/>
    <w:rsid w:val="009C302A"/>
    <w:rsid w:val="009D70A1"/>
    <w:rsid w:val="009E08FF"/>
    <w:rsid w:val="009E2494"/>
    <w:rsid w:val="009E278C"/>
    <w:rsid w:val="009E775A"/>
    <w:rsid w:val="009F6EDC"/>
    <w:rsid w:val="00A02648"/>
    <w:rsid w:val="00A035CE"/>
    <w:rsid w:val="00A0537F"/>
    <w:rsid w:val="00A0602E"/>
    <w:rsid w:val="00A06C1F"/>
    <w:rsid w:val="00A07FFA"/>
    <w:rsid w:val="00A11FB4"/>
    <w:rsid w:val="00A12974"/>
    <w:rsid w:val="00A1550B"/>
    <w:rsid w:val="00A16CB4"/>
    <w:rsid w:val="00A22BBA"/>
    <w:rsid w:val="00A31B16"/>
    <w:rsid w:val="00A336E1"/>
    <w:rsid w:val="00A35782"/>
    <w:rsid w:val="00A362F9"/>
    <w:rsid w:val="00A43EE6"/>
    <w:rsid w:val="00A60301"/>
    <w:rsid w:val="00A60F49"/>
    <w:rsid w:val="00A61E15"/>
    <w:rsid w:val="00A62910"/>
    <w:rsid w:val="00A66F91"/>
    <w:rsid w:val="00A67ECA"/>
    <w:rsid w:val="00A70229"/>
    <w:rsid w:val="00A72749"/>
    <w:rsid w:val="00A829C7"/>
    <w:rsid w:val="00A918D1"/>
    <w:rsid w:val="00A92FEA"/>
    <w:rsid w:val="00A93A9A"/>
    <w:rsid w:val="00AA55B7"/>
    <w:rsid w:val="00AA5C16"/>
    <w:rsid w:val="00AA65A6"/>
    <w:rsid w:val="00AA6E71"/>
    <w:rsid w:val="00AB28BC"/>
    <w:rsid w:val="00AB7040"/>
    <w:rsid w:val="00AC1BCD"/>
    <w:rsid w:val="00AC31D4"/>
    <w:rsid w:val="00AC6098"/>
    <w:rsid w:val="00AD0BF6"/>
    <w:rsid w:val="00AD4892"/>
    <w:rsid w:val="00AE2015"/>
    <w:rsid w:val="00AE2BF6"/>
    <w:rsid w:val="00AE3370"/>
    <w:rsid w:val="00AE480B"/>
    <w:rsid w:val="00AE630C"/>
    <w:rsid w:val="00AE64CA"/>
    <w:rsid w:val="00AF0AF6"/>
    <w:rsid w:val="00AF0C32"/>
    <w:rsid w:val="00AF21DE"/>
    <w:rsid w:val="00AF7092"/>
    <w:rsid w:val="00B01F1A"/>
    <w:rsid w:val="00B05661"/>
    <w:rsid w:val="00B06E81"/>
    <w:rsid w:val="00B07755"/>
    <w:rsid w:val="00B1324D"/>
    <w:rsid w:val="00B13EE1"/>
    <w:rsid w:val="00B157E2"/>
    <w:rsid w:val="00B16912"/>
    <w:rsid w:val="00B16D29"/>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54B6F"/>
    <w:rsid w:val="00B55EE8"/>
    <w:rsid w:val="00B56E6C"/>
    <w:rsid w:val="00B63D0E"/>
    <w:rsid w:val="00B705BE"/>
    <w:rsid w:val="00B724B2"/>
    <w:rsid w:val="00B7278C"/>
    <w:rsid w:val="00B728BD"/>
    <w:rsid w:val="00B7417A"/>
    <w:rsid w:val="00B756FA"/>
    <w:rsid w:val="00B83039"/>
    <w:rsid w:val="00B833AF"/>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ABD"/>
    <w:rsid w:val="00BE0C8A"/>
    <w:rsid w:val="00BE27B1"/>
    <w:rsid w:val="00BE2DA5"/>
    <w:rsid w:val="00BE334D"/>
    <w:rsid w:val="00BE4988"/>
    <w:rsid w:val="00BE5296"/>
    <w:rsid w:val="00BF1C24"/>
    <w:rsid w:val="00BF30DB"/>
    <w:rsid w:val="00BF5E73"/>
    <w:rsid w:val="00C00B47"/>
    <w:rsid w:val="00C02906"/>
    <w:rsid w:val="00C06939"/>
    <w:rsid w:val="00C06B34"/>
    <w:rsid w:val="00C10298"/>
    <w:rsid w:val="00C12435"/>
    <w:rsid w:val="00C142C6"/>
    <w:rsid w:val="00C174C9"/>
    <w:rsid w:val="00C21E3B"/>
    <w:rsid w:val="00C26CB8"/>
    <w:rsid w:val="00C27EAE"/>
    <w:rsid w:val="00C31A98"/>
    <w:rsid w:val="00C33576"/>
    <w:rsid w:val="00C35B1A"/>
    <w:rsid w:val="00C41C7D"/>
    <w:rsid w:val="00C46D15"/>
    <w:rsid w:val="00C5347A"/>
    <w:rsid w:val="00C616AA"/>
    <w:rsid w:val="00C63023"/>
    <w:rsid w:val="00C63352"/>
    <w:rsid w:val="00C636F1"/>
    <w:rsid w:val="00C63743"/>
    <w:rsid w:val="00C64C78"/>
    <w:rsid w:val="00C707B7"/>
    <w:rsid w:val="00C7682D"/>
    <w:rsid w:val="00C76C6C"/>
    <w:rsid w:val="00C80EC5"/>
    <w:rsid w:val="00C86BB9"/>
    <w:rsid w:val="00C8772C"/>
    <w:rsid w:val="00C95DBE"/>
    <w:rsid w:val="00CA2E34"/>
    <w:rsid w:val="00CA43FD"/>
    <w:rsid w:val="00CB18EB"/>
    <w:rsid w:val="00CB3083"/>
    <w:rsid w:val="00CB441E"/>
    <w:rsid w:val="00CB4AAF"/>
    <w:rsid w:val="00CB7A36"/>
    <w:rsid w:val="00CC3797"/>
    <w:rsid w:val="00CC5FCC"/>
    <w:rsid w:val="00CC72E9"/>
    <w:rsid w:val="00CD25C2"/>
    <w:rsid w:val="00CD3C67"/>
    <w:rsid w:val="00CD7617"/>
    <w:rsid w:val="00CE1EFA"/>
    <w:rsid w:val="00CE24E5"/>
    <w:rsid w:val="00CE41DB"/>
    <w:rsid w:val="00CE4D96"/>
    <w:rsid w:val="00CE5FD4"/>
    <w:rsid w:val="00CF143E"/>
    <w:rsid w:val="00D01164"/>
    <w:rsid w:val="00D0551C"/>
    <w:rsid w:val="00D0631B"/>
    <w:rsid w:val="00D06CFE"/>
    <w:rsid w:val="00D078C4"/>
    <w:rsid w:val="00D12682"/>
    <w:rsid w:val="00D12C89"/>
    <w:rsid w:val="00D12D34"/>
    <w:rsid w:val="00D13190"/>
    <w:rsid w:val="00D15240"/>
    <w:rsid w:val="00D15EA5"/>
    <w:rsid w:val="00D166E9"/>
    <w:rsid w:val="00D20EC7"/>
    <w:rsid w:val="00D2100B"/>
    <w:rsid w:val="00D23D11"/>
    <w:rsid w:val="00D247D6"/>
    <w:rsid w:val="00D3089E"/>
    <w:rsid w:val="00D31D7A"/>
    <w:rsid w:val="00D33BE3"/>
    <w:rsid w:val="00D33E60"/>
    <w:rsid w:val="00D3699C"/>
    <w:rsid w:val="00D40766"/>
    <w:rsid w:val="00D41763"/>
    <w:rsid w:val="00D420A1"/>
    <w:rsid w:val="00D439AD"/>
    <w:rsid w:val="00D460E7"/>
    <w:rsid w:val="00D46AD5"/>
    <w:rsid w:val="00D51361"/>
    <w:rsid w:val="00D539DA"/>
    <w:rsid w:val="00D55D8E"/>
    <w:rsid w:val="00D5736F"/>
    <w:rsid w:val="00D62C5A"/>
    <w:rsid w:val="00D62F60"/>
    <w:rsid w:val="00D63ABC"/>
    <w:rsid w:val="00D6512F"/>
    <w:rsid w:val="00D66620"/>
    <w:rsid w:val="00D675F1"/>
    <w:rsid w:val="00D70482"/>
    <w:rsid w:val="00D73B96"/>
    <w:rsid w:val="00D7731D"/>
    <w:rsid w:val="00D80807"/>
    <w:rsid w:val="00D86917"/>
    <w:rsid w:val="00D87145"/>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308D"/>
    <w:rsid w:val="00DB5F40"/>
    <w:rsid w:val="00DB6A9A"/>
    <w:rsid w:val="00DC0B9E"/>
    <w:rsid w:val="00DC1809"/>
    <w:rsid w:val="00DD1E47"/>
    <w:rsid w:val="00DD61A9"/>
    <w:rsid w:val="00DD6EF1"/>
    <w:rsid w:val="00DE2FA8"/>
    <w:rsid w:val="00DE3883"/>
    <w:rsid w:val="00DE4958"/>
    <w:rsid w:val="00DE5707"/>
    <w:rsid w:val="00DE7224"/>
    <w:rsid w:val="00DF08EA"/>
    <w:rsid w:val="00DF534D"/>
    <w:rsid w:val="00DF71EE"/>
    <w:rsid w:val="00E0246D"/>
    <w:rsid w:val="00E0377E"/>
    <w:rsid w:val="00E03878"/>
    <w:rsid w:val="00E04361"/>
    <w:rsid w:val="00E064FD"/>
    <w:rsid w:val="00E067E4"/>
    <w:rsid w:val="00E1053A"/>
    <w:rsid w:val="00E1290F"/>
    <w:rsid w:val="00E14DAB"/>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2D"/>
    <w:rsid w:val="00E62754"/>
    <w:rsid w:val="00E637F1"/>
    <w:rsid w:val="00E64D2D"/>
    <w:rsid w:val="00E6697D"/>
    <w:rsid w:val="00E740FE"/>
    <w:rsid w:val="00E75E0E"/>
    <w:rsid w:val="00E86B53"/>
    <w:rsid w:val="00E9110B"/>
    <w:rsid w:val="00E925B5"/>
    <w:rsid w:val="00EA2B6F"/>
    <w:rsid w:val="00EA3DDE"/>
    <w:rsid w:val="00EB3478"/>
    <w:rsid w:val="00EB4B39"/>
    <w:rsid w:val="00EB6AF7"/>
    <w:rsid w:val="00EB6FE3"/>
    <w:rsid w:val="00EC1370"/>
    <w:rsid w:val="00ED12FD"/>
    <w:rsid w:val="00ED1555"/>
    <w:rsid w:val="00ED4789"/>
    <w:rsid w:val="00EE0F65"/>
    <w:rsid w:val="00EF7A4D"/>
    <w:rsid w:val="00F1186A"/>
    <w:rsid w:val="00F12955"/>
    <w:rsid w:val="00F13512"/>
    <w:rsid w:val="00F13F03"/>
    <w:rsid w:val="00F158A4"/>
    <w:rsid w:val="00F15A08"/>
    <w:rsid w:val="00F22293"/>
    <w:rsid w:val="00F246A1"/>
    <w:rsid w:val="00F354AD"/>
    <w:rsid w:val="00F37917"/>
    <w:rsid w:val="00F45FDB"/>
    <w:rsid w:val="00F5155D"/>
    <w:rsid w:val="00F532F2"/>
    <w:rsid w:val="00F5513E"/>
    <w:rsid w:val="00F567E9"/>
    <w:rsid w:val="00F572E2"/>
    <w:rsid w:val="00F63F3F"/>
    <w:rsid w:val="00F66FA5"/>
    <w:rsid w:val="00F7130A"/>
    <w:rsid w:val="00F71678"/>
    <w:rsid w:val="00F730E3"/>
    <w:rsid w:val="00F755E9"/>
    <w:rsid w:val="00F84415"/>
    <w:rsid w:val="00F86CB6"/>
    <w:rsid w:val="00F909CD"/>
    <w:rsid w:val="00F950CD"/>
    <w:rsid w:val="00F974D1"/>
    <w:rsid w:val="00FA16E0"/>
    <w:rsid w:val="00FA4065"/>
    <w:rsid w:val="00FB54A0"/>
    <w:rsid w:val="00FB704C"/>
    <w:rsid w:val="00FB75DF"/>
    <w:rsid w:val="00FC4397"/>
    <w:rsid w:val="00FC4532"/>
    <w:rsid w:val="00FD05AD"/>
    <w:rsid w:val="00FD0666"/>
    <w:rsid w:val="00FD1AE1"/>
    <w:rsid w:val="00FD4FAC"/>
    <w:rsid w:val="00FD7295"/>
    <w:rsid w:val="00FE2187"/>
    <w:rsid w:val="00FE320C"/>
    <w:rsid w:val="00FF196A"/>
    <w:rsid w:val="00FF5D46"/>
    <w:rsid w:val="00FF5DC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8320CB38-ACF9-4AA8-A8D1-49D20ED0A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1" ma:contentTypeDescription="Create a new document." ma:contentTypeScope="" ma:versionID="13ec898de965b5f5c850c97dd3f7d28f">
  <xsd:schema xmlns:xsd="http://www.w3.org/2001/XMLSchema" xmlns:xs="http://www.w3.org/2001/XMLSchema" xmlns:p="http://schemas.microsoft.com/office/2006/metadata/properties" xmlns:ns2="ec0ec48b-1e62-4ddc-947b-36e9c5812612" targetNamespace="http://schemas.microsoft.com/office/2006/metadata/properties" ma:root="true" ma:fieldsID="3f5aec96be5b3dc8dde839938c90da9b"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DE1FE505-B154-44CE-95DE-08159FCED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115</TotalTime>
  <Pages>2</Pages>
  <Words>295</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82</cp:revision>
  <cp:lastPrinted>2023-08-04T01:06:00Z</cp:lastPrinted>
  <dcterms:created xsi:type="dcterms:W3CDTF">2021-11-07T13:47:00Z</dcterms:created>
  <dcterms:modified xsi:type="dcterms:W3CDTF">2023-08-11T06:42:00Z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0x010100C4E979FB67D1F74D922D49AD560C6773</vt:lpwstr>
  </property>
</Properties>
</file>