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211" w:rsidRPr="004F5042" w:rsidRDefault="00A40A7E" w:rsidP="00C56915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noProof/>
          <w:sz w:val="30"/>
          <w:szCs w:val="30"/>
          <w:lang w:eastAsia="zh-CN"/>
        </w:rPr>
        <w:pict>
          <v:rect id="_x0000_s1026" style="position:absolute;left:0;text-align:left;margin-left:157.45pt;margin-top:-84.35pt;width:22pt;height:16.65pt;z-index:251657216" stroked="f" strokecolor="#f49100"/>
        </w:pict>
      </w:r>
      <w:r w:rsidR="00AD4634">
        <w:rPr>
          <w:rFonts w:ascii="Angsana New" w:hAnsi="Angsana New"/>
          <w:b/>
          <w:bCs/>
          <w:sz w:val="30"/>
          <w:szCs w:val="30"/>
        </w:rPr>
        <w:t xml:space="preserve"> </w:t>
      </w:r>
      <w:r w:rsidR="00B1183B">
        <w:rPr>
          <w:rFonts w:ascii="Angsana New" w:hAnsi="Angsana New"/>
          <w:b/>
          <w:bCs/>
          <w:sz w:val="30"/>
          <w:szCs w:val="30"/>
        </w:rPr>
        <w:t xml:space="preserve"> </w:t>
      </w:r>
      <w:r w:rsidR="00E7507C" w:rsidRPr="004F5042">
        <w:rPr>
          <w:rFonts w:ascii="Angsana New" w:hAnsi="Angsana New"/>
          <w:b/>
          <w:bCs/>
          <w:sz w:val="30"/>
          <w:szCs w:val="30"/>
          <w:cs/>
          <w:lang w:val="th-TH"/>
        </w:rPr>
        <w:t>เกณฑ์</w:t>
      </w:r>
      <w:r w:rsidR="00E7507C" w:rsidRPr="004F5042">
        <w:rPr>
          <w:rFonts w:ascii="Angsana New" w:hAnsi="Angsana New"/>
          <w:b/>
          <w:bCs/>
          <w:sz w:val="30"/>
          <w:szCs w:val="30"/>
          <w:cs/>
        </w:rPr>
        <w:t>การจัดทำข้อมูลทางการเงินระหว่างกาล</w:t>
      </w:r>
    </w:p>
    <w:p w:rsidR="008D0211" w:rsidRPr="00921643" w:rsidRDefault="008D0211" w:rsidP="00E75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thaiDistribute"/>
        <w:rPr>
          <w:rFonts w:ascii="Angsana New" w:hAnsi="Angsana New"/>
          <w:sz w:val="20"/>
          <w:szCs w:val="20"/>
        </w:rPr>
      </w:pPr>
    </w:p>
    <w:p w:rsidR="00A95220" w:rsidRPr="004F5042" w:rsidRDefault="00A95220" w:rsidP="00A95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4F5042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ข้อมูลทางการเงินระหว่างกาลนี้ได้</w:t>
      </w:r>
      <w:r w:rsidRPr="004F5042">
        <w:rPr>
          <w:rFonts w:ascii="Angsana New" w:hAnsi="Angsana New" w:hint="cs"/>
          <w:sz w:val="30"/>
          <w:szCs w:val="30"/>
          <w:cs/>
        </w:rPr>
        <w:t>ถูก</w:t>
      </w:r>
      <w:r w:rsidRPr="004F5042">
        <w:rPr>
          <w:rFonts w:ascii="Angsana New" w:hAnsi="Angsana New"/>
          <w:sz w:val="30"/>
          <w:szCs w:val="30"/>
          <w:cs/>
        </w:rPr>
        <w:t>จัดทำขึ้น</w:t>
      </w:r>
      <w:r w:rsidRPr="004F5042">
        <w:rPr>
          <w:rFonts w:ascii="Angsana New" w:hAnsi="Angsana New" w:hint="cs"/>
          <w:sz w:val="30"/>
          <w:szCs w:val="30"/>
          <w:cs/>
        </w:rPr>
        <w:t>ในรูปแบบย่อและ</w:t>
      </w:r>
      <w:r w:rsidRPr="004F5042">
        <w:rPr>
          <w:rFonts w:ascii="Angsana New" w:hAnsi="Angsana New"/>
          <w:sz w:val="30"/>
          <w:szCs w:val="30"/>
          <w:cs/>
        </w:rPr>
        <w:t xml:space="preserve">ตามมาตรฐานการบัญชีฉบับที่ </w:t>
      </w:r>
      <w:r w:rsidRPr="004F5042">
        <w:rPr>
          <w:rFonts w:ascii="Angsana New" w:hAnsi="Angsana New"/>
          <w:sz w:val="30"/>
          <w:szCs w:val="30"/>
        </w:rPr>
        <w:t>34</w:t>
      </w:r>
      <w:r w:rsidR="00DA7339">
        <w:rPr>
          <w:rFonts w:ascii="Angsana New" w:hAnsi="Angsana New"/>
          <w:sz w:val="30"/>
          <w:szCs w:val="30"/>
        </w:rPr>
        <w:t xml:space="preserve"> </w:t>
      </w:r>
      <w:r w:rsidR="00DA7339">
        <w:rPr>
          <w:rFonts w:ascii="Angsana New" w:hAnsi="Angsana New" w:hint="cs"/>
          <w:sz w:val="30"/>
          <w:szCs w:val="30"/>
          <w:cs/>
        </w:rPr>
        <w:t>(ปรับปรุง 2565)</w:t>
      </w:r>
      <w:r w:rsidRPr="004F504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  <w:cs/>
        </w:rPr>
        <w:t xml:space="preserve">เรื่อง </w:t>
      </w:r>
      <w:r w:rsidRPr="004F5042">
        <w:rPr>
          <w:rFonts w:ascii="Angsana New" w:hAnsi="Angsana New"/>
          <w:sz w:val="30"/>
          <w:szCs w:val="30"/>
        </w:rPr>
        <w:t>"</w:t>
      </w:r>
      <w:r w:rsidR="00EE0A94" w:rsidRPr="004F5042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4F5042">
        <w:rPr>
          <w:rFonts w:ascii="Angsana New" w:hAnsi="Angsana New"/>
          <w:sz w:val="30"/>
          <w:szCs w:val="30"/>
          <w:cs/>
        </w:rPr>
        <w:t>ระหว่างกาล</w:t>
      </w:r>
      <w:r w:rsidRPr="004F5042">
        <w:rPr>
          <w:rFonts w:ascii="Angsana New" w:hAnsi="Angsana New"/>
          <w:sz w:val="30"/>
          <w:szCs w:val="30"/>
        </w:rPr>
        <w:t xml:space="preserve">" </w:t>
      </w:r>
      <w:r w:rsidRPr="004F5042">
        <w:rPr>
          <w:rFonts w:ascii="Angsana New" w:hAnsi="Angsana New" w:hint="cs"/>
          <w:sz w:val="30"/>
          <w:szCs w:val="30"/>
          <w:cs/>
        </w:rPr>
        <w:t>รวมถึงการตีความและแนวปฏิบัติทางการบัญชีที่ประกาศใช้โดย</w:t>
      </w:r>
      <w:r w:rsidRPr="004F5042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4F5042">
        <w:rPr>
          <w:rFonts w:ascii="Angsana New" w:hAnsi="Angsana New" w:hint="cs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</w:t>
      </w:r>
      <w:r w:rsidR="00EE0A94" w:rsidRPr="004F5042">
        <w:rPr>
          <w:rFonts w:ascii="Angsana New" w:hAnsi="Angsana New" w:hint="cs"/>
          <w:sz w:val="30"/>
          <w:szCs w:val="30"/>
          <w:cs/>
        </w:rPr>
        <w:t>ที่เกี่ยวข้อง</w:t>
      </w:r>
    </w:p>
    <w:p w:rsidR="00A95220" w:rsidRPr="00921643" w:rsidRDefault="00A95220" w:rsidP="00A95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A95220" w:rsidRPr="004F5042" w:rsidRDefault="00A95220" w:rsidP="00A95220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ข้อมูลทางการเงินระหว่างกาลนี้จัดทำขึ้นเพื่อให้ข้อมูลเพิ่มเติมจากงบการเงินสำหรับ</w:t>
      </w:r>
      <w:r w:rsidRPr="004F5042">
        <w:rPr>
          <w:rFonts w:ascii="Angsana New" w:hAnsi="Angsana New" w:hint="cs"/>
          <w:sz w:val="30"/>
          <w:szCs w:val="30"/>
          <w:cs/>
        </w:rPr>
        <w:t>ปี</w:t>
      </w:r>
      <w:r w:rsidRPr="004F504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4F5042">
        <w:rPr>
          <w:rFonts w:ascii="Angsana New" w:hAnsi="Angsana New"/>
          <w:sz w:val="30"/>
          <w:szCs w:val="30"/>
        </w:rPr>
        <w:t xml:space="preserve">31 </w:t>
      </w:r>
      <w:r w:rsidR="009F0049">
        <w:rPr>
          <w:rFonts w:ascii="Angsana New" w:hAnsi="Angsana New"/>
          <w:sz w:val="30"/>
          <w:szCs w:val="30"/>
          <w:cs/>
        </w:rPr>
        <w:t>ธ</w:t>
      </w:r>
      <w:r w:rsidR="009F0049">
        <w:rPr>
          <w:rFonts w:ascii="Angsana New" w:hAnsi="Angsana New" w:hint="cs"/>
          <w:sz w:val="30"/>
          <w:szCs w:val="30"/>
          <w:cs/>
        </w:rPr>
        <w:t>ั</w:t>
      </w:r>
      <w:r w:rsidR="00557BCC">
        <w:rPr>
          <w:rFonts w:ascii="Angsana New" w:hAnsi="Angsana New"/>
          <w:sz w:val="30"/>
          <w:szCs w:val="30"/>
          <w:cs/>
        </w:rPr>
        <w:t>นวาคม 256</w:t>
      </w:r>
      <w:r w:rsidR="00DA7339">
        <w:rPr>
          <w:rFonts w:ascii="Angsana New" w:hAnsi="Angsana New" w:hint="cs"/>
          <w:sz w:val="30"/>
          <w:szCs w:val="30"/>
          <w:cs/>
        </w:rPr>
        <w:t>5</w:t>
      </w:r>
      <w:r w:rsidRPr="004F5042">
        <w:rPr>
          <w:rFonts w:ascii="Angsana New" w:hAnsi="Angsana New"/>
          <w:sz w:val="30"/>
          <w:szCs w:val="30"/>
          <w:cs/>
        </w:rPr>
        <w:t>โดยเน้นการให้ข้อมูลที่เป็นปัจจุบันเกี่ยวกับกิจกรรม เหตุการณ์ และสถานการณ์ใหม่ๆ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  <w:cs/>
        </w:rPr>
        <w:t>เพื่อไม่ให้ข้อมูลที่นำเสน</w:t>
      </w:r>
      <w:r w:rsidRPr="004F5042">
        <w:rPr>
          <w:rFonts w:ascii="Angsana New" w:hAnsi="Angsana New" w:hint="cs"/>
          <w:sz w:val="30"/>
          <w:szCs w:val="30"/>
          <w:cs/>
        </w:rPr>
        <w:t>อ</w:t>
      </w:r>
      <w:r w:rsidRPr="004F5042">
        <w:rPr>
          <w:rFonts w:ascii="Angsana New" w:hAnsi="Angsana New"/>
          <w:sz w:val="30"/>
          <w:szCs w:val="30"/>
          <w:cs/>
        </w:rPr>
        <w:t>ซ้ำซ้อนกับข้อมูลที่ได้รายงานไปแล้ว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  <w:cs/>
        </w:rPr>
        <w:t>ดังนั้น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ข้อมูลทางการเงินระหว่างกาลนี้ควรต้องอ่านควบคู่กับงบการเงินสำหรับ</w:t>
      </w:r>
      <w:r w:rsidRPr="004F5042">
        <w:rPr>
          <w:rFonts w:ascii="Angsana New" w:hAnsi="Angsana New" w:hint="cs"/>
          <w:sz w:val="30"/>
          <w:szCs w:val="30"/>
          <w:cs/>
        </w:rPr>
        <w:t>ปี</w:t>
      </w:r>
      <w:r w:rsidRPr="004F5042">
        <w:rPr>
          <w:rFonts w:ascii="Angsana New" w:hAnsi="Angsana New"/>
          <w:sz w:val="30"/>
          <w:szCs w:val="30"/>
          <w:cs/>
        </w:rPr>
        <w:t>สิ้นสุดวันที่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</w:rPr>
        <w:t xml:space="preserve">31 </w:t>
      </w:r>
      <w:r w:rsidR="00837E3B">
        <w:rPr>
          <w:rFonts w:ascii="Angsana New" w:hAnsi="Angsana New"/>
          <w:sz w:val="30"/>
          <w:szCs w:val="30"/>
          <w:cs/>
        </w:rPr>
        <w:t>ธัน</w:t>
      </w:r>
      <w:r w:rsidR="00557BCC">
        <w:rPr>
          <w:rFonts w:ascii="Angsana New" w:hAnsi="Angsana New"/>
          <w:sz w:val="30"/>
          <w:szCs w:val="30"/>
          <w:cs/>
        </w:rPr>
        <w:t>วาคม 256</w:t>
      </w:r>
      <w:r w:rsidR="00605809">
        <w:rPr>
          <w:rFonts w:ascii="Angsana New" w:hAnsi="Angsana New"/>
          <w:sz w:val="30"/>
          <w:szCs w:val="30"/>
        </w:rPr>
        <w:t>5</w:t>
      </w:r>
    </w:p>
    <w:p w:rsidR="008242BB" w:rsidRPr="00921643" w:rsidRDefault="008242BB" w:rsidP="00D9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:rsidR="009603C3" w:rsidRPr="004F5042" w:rsidRDefault="009603C3" w:rsidP="0096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 w:hint="cs"/>
          <w:sz w:val="30"/>
          <w:szCs w:val="30"/>
          <w:cs/>
        </w:rPr>
        <w:t>งบการเงินรวม</w:t>
      </w:r>
      <w:r w:rsidRPr="004F5042">
        <w:rPr>
          <w:rFonts w:ascii="Angsana New" w:hAnsi="Angsana New" w:hint="cs"/>
          <w:sz w:val="30"/>
          <w:szCs w:val="30"/>
          <w:cs/>
          <w:lang w:val="th-TH"/>
        </w:rPr>
        <w:t>สำหรับงวดสาม</w:t>
      </w:r>
      <w:r w:rsidR="00097488">
        <w:rPr>
          <w:rFonts w:ascii="Angsana New" w:hAnsi="Angsana New" w:hint="cs"/>
          <w:sz w:val="30"/>
          <w:szCs w:val="30"/>
          <w:cs/>
          <w:lang w:val="th-TH"/>
        </w:rPr>
        <w:t>เดือน</w:t>
      </w:r>
      <w:r w:rsidR="00220AF0">
        <w:rPr>
          <w:rFonts w:ascii="Angsana New" w:hAnsi="Angsana New" w:hint="cs"/>
          <w:sz w:val="30"/>
          <w:szCs w:val="30"/>
          <w:cs/>
          <w:lang w:val="th-TH"/>
        </w:rPr>
        <w:t>และหกเดือน</w:t>
      </w:r>
      <w:r w:rsidRPr="004F5042">
        <w:rPr>
          <w:rFonts w:ascii="Angsana New" w:hAnsi="Angsana New" w:hint="cs"/>
          <w:sz w:val="30"/>
          <w:szCs w:val="30"/>
          <w:cs/>
          <w:lang w:val="th-TH"/>
        </w:rPr>
        <w:t xml:space="preserve">สิ้นสุดวันที่ </w:t>
      </w:r>
      <w:r w:rsidR="00220AF0">
        <w:rPr>
          <w:rFonts w:ascii="Angsana New" w:hAnsi="Angsana New" w:hint="cs"/>
          <w:sz w:val="30"/>
          <w:szCs w:val="30"/>
          <w:cs/>
        </w:rPr>
        <w:t>30 มิถุนายน</w:t>
      </w:r>
      <w:r w:rsidR="00FF2E1B" w:rsidRPr="004F5042">
        <w:rPr>
          <w:rFonts w:ascii="Angsana New" w:hAnsi="Angsana New"/>
          <w:sz w:val="30"/>
          <w:szCs w:val="30"/>
          <w:cs/>
        </w:rPr>
        <w:t xml:space="preserve"> </w:t>
      </w:r>
      <w:r w:rsidR="00557BCC">
        <w:rPr>
          <w:rFonts w:ascii="Angsana New" w:hAnsi="Angsana New"/>
          <w:sz w:val="30"/>
          <w:szCs w:val="30"/>
          <w:cs/>
        </w:rPr>
        <w:t>256</w:t>
      </w:r>
      <w:r w:rsidR="00605809">
        <w:rPr>
          <w:rFonts w:ascii="Angsana New" w:hAnsi="Angsana New"/>
          <w:sz w:val="30"/>
          <w:szCs w:val="30"/>
        </w:rPr>
        <w:t>6</w:t>
      </w:r>
      <w:r w:rsidR="00557BCC">
        <w:rPr>
          <w:rFonts w:ascii="Angsana New" w:hAnsi="Angsana New"/>
          <w:sz w:val="30"/>
          <w:szCs w:val="30"/>
          <w:cs/>
        </w:rPr>
        <w:t xml:space="preserve"> และ 256</w:t>
      </w:r>
      <w:r w:rsidR="00605809">
        <w:rPr>
          <w:rFonts w:ascii="Angsana New" w:hAnsi="Angsana New"/>
          <w:sz w:val="30"/>
          <w:szCs w:val="30"/>
        </w:rPr>
        <w:t>5</w:t>
      </w:r>
      <w:r w:rsidR="00EE0A94" w:rsidRPr="000A3D0E">
        <w:rPr>
          <w:rFonts w:ascii="Angsana New" w:hAnsi="Angsana New"/>
          <w:sz w:val="30"/>
          <w:szCs w:val="30"/>
        </w:rPr>
        <w:t xml:space="preserve"> </w:t>
      </w:r>
      <w:r w:rsidR="00EE0A94" w:rsidRPr="000A3D0E">
        <w:rPr>
          <w:rFonts w:ascii="Angsana New" w:hAnsi="Angsana New" w:hint="cs"/>
          <w:sz w:val="30"/>
          <w:szCs w:val="30"/>
          <w:cs/>
        </w:rPr>
        <w:t xml:space="preserve">และงบการเงินรวมสำหรับปีสิ้นสุดวันที่ 31 </w:t>
      </w:r>
      <w:r w:rsidR="00837E3B">
        <w:rPr>
          <w:rFonts w:ascii="Angsana New" w:hAnsi="Angsana New" w:hint="cs"/>
          <w:sz w:val="30"/>
          <w:szCs w:val="30"/>
          <w:cs/>
        </w:rPr>
        <w:t>ธัน</w:t>
      </w:r>
      <w:r w:rsidR="00557BCC">
        <w:rPr>
          <w:rFonts w:ascii="Angsana New" w:hAnsi="Angsana New" w:hint="cs"/>
          <w:sz w:val="30"/>
          <w:szCs w:val="30"/>
          <w:cs/>
        </w:rPr>
        <w:t>วาคม 256</w:t>
      </w:r>
      <w:r w:rsidR="00605809">
        <w:rPr>
          <w:rFonts w:ascii="Angsana New" w:hAnsi="Angsana New"/>
          <w:sz w:val="30"/>
          <w:szCs w:val="30"/>
        </w:rPr>
        <w:t>5</w:t>
      </w:r>
      <w:r w:rsidRPr="000A3D0E">
        <w:rPr>
          <w:rFonts w:ascii="Angsana New" w:hAnsi="Angsana New"/>
          <w:sz w:val="30"/>
          <w:szCs w:val="30"/>
        </w:rPr>
        <w:t xml:space="preserve"> </w:t>
      </w:r>
      <w:r w:rsidRPr="000A3D0E">
        <w:rPr>
          <w:rFonts w:ascii="Angsana New" w:hAnsi="Angsana New" w:hint="cs"/>
          <w:sz w:val="30"/>
          <w:szCs w:val="30"/>
          <w:cs/>
        </w:rPr>
        <w:t>ซึ่งเป็นส่วนหนึ่งของ</w:t>
      </w:r>
      <w:r w:rsidRPr="000A3D0E"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 w:rsidR="00BC781F" w:rsidRPr="000A3D0E">
        <w:rPr>
          <w:rFonts w:ascii="Angsana New" w:hAnsi="Angsana New" w:hint="cs"/>
          <w:sz w:val="30"/>
          <w:szCs w:val="30"/>
          <w:cs/>
        </w:rPr>
        <w:t>นี้</w:t>
      </w:r>
      <w:r w:rsidRPr="000A3D0E">
        <w:rPr>
          <w:rFonts w:ascii="Angsana New" w:hAnsi="Angsana New"/>
          <w:sz w:val="30"/>
          <w:szCs w:val="30"/>
          <w:cs/>
        </w:rPr>
        <w:t>ได้รวมบัญชีของบริษัทและบริษัท</w:t>
      </w:r>
      <w:r w:rsidRPr="00335716">
        <w:rPr>
          <w:rFonts w:ascii="Angsana New" w:hAnsi="Angsana New"/>
          <w:sz w:val="30"/>
          <w:szCs w:val="30"/>
          <w:cs/>
        </w:rPr>
        <w:t>ย่อย</w:t>
      </w:r>
      <w:r w:rsidR="00EE0A94" w:rsidRPr="00335716">
        <w:rPr>
          <w:rFonts w:ascii="Angsana New" w:hAnsi="Angsana New" w:hint="cs"/>
          <w:sz w:val="30"/>
          <w:szCs w:val="30"/>
          <w:cs/>
        </w:rPr>
        <w:t>ที่</w:t>
      </w:r>
      <w:r w:rsidRPr="00335716">
        <w:rPr>
          <w:rFonts w:ascii="Angsana New" w:hAnsi="Angsana New"/>
          <w:sz w:val="30"/>
          <w:szCs w:val="30"/>
          <w:cs/>
        </w:rPr>
        <w:t>บริษัทมีอำนาจควบคุมหรือถือหุ้นทั้งทางตรงและทางอ้อม</w:t>
      </w:r>
      <w:r w:rsidRPr="00335716">
        <w:rPr>
          <w:rFonts w:ascii="Angsana New" w:hAnsi="Angsana New" w:hint="cs"/>
          <w:sz w:val="30"/>
          <w:szCs w:val="30"/>
          <w:cs/>
        </w:rPr>
        <w:t xml:space="preserve">ตามที่กล่าวในหมายเหตุ </w:t>
      </w:r>
      <w:r w:rsidR="00BF2BD9" w:rsidRPr="00335716">
        <w:rPr>
          <w:rFonts w:ascii="Angsana New" w:hAnsi="Angsana New"/>
          <w:sz w:val="30"/>
          <w:szCs w:val="30"/>
        </w:rPr>
        <w:t>5</w:t>
      </w:r>
    </w:p>
    <w:p w:rsidR="009603C3" w:rsidRPr="00921643" w:rsidRDefault="009603C3" w:rsidP="00D9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  <w:cs/>
        </w:rPr>
      </w:pPr>
    </w:p>
    <w:p w:rsidR="009603C3" w:rsidRPr="003B289C" w:rsidRDefault="009603C3" w:rsidP="0096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3B289C">
        <w:rPr>
          <w:rFonts w:ascii="Angsana New" w:hAnsi="Angsana New"/>
          <w:spacing w:val="-2"/>
          <w:sz w:val="30"/>
          <w:szCs w:val="30"/>
          <w:cs/>
        </w:rPr>
        <w:t>รายการบัญชีระหว่างบริษัท</w:t>
      </w:r>
      <w:r w:rsidRPr="003B289C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3B289C">
        <w:rPr>
          <w:rFonts w:ascii="Angsana New" w:hAnsi="Angsana New"/>
          <w:spacing w:val="-2"/>
          <w:sz w:val="30"/>
          <w:szCs w:val="30"/>
          <w:cs/>
        </w:rPr>
        <w:t>บริษัทย่อย</w:t>
      </w:r>
      <w:r w:rsidR="003B5E01" w:rsidRPr="003B289C">
        <w:rPr>
          <w:rFonts w:ascii="Angsana New" w:hAnsi="Angsana New" w:hint="cs"/>
          <w:spacing w:val="-2"/>
          <w:sz w:val="30"/>
          <w:szCs w:val="30"/>
          <w:cs/>
        </w:rPr>
        <w:t xml:space="preserve"> (</w:t>
      </w:r>
      <w:r w:rsidR="003B5E01" w:rsidRPr="003B289C">
        <w:rPr>
          <w:rFonts w:ascii="Angsana New" w:hAnsi="Angsana New"/>
          <w:spacing w:val="-2"/>
          <w:sz w:val="30"/>
          <w:szCs w:val="30"/>
        </w:rPr>
        <w:t>“</w:t>
      </w:r>
      <w:r w:rsidR="003B5E01" w:rsidRPr="003B289C">
        <w:rPr>
          <w:rFonts w:ascii="Angsana New" w:hAnsi="Angsana New" w:hint="cs"/>
          <w:spacing w:val="-2"/>
          <w:sz w:val="30"/>
          <w:szCs w:val="30"/>
          <w:cs/>
        </w:rPr>
        <w:t>กลุ่มบริษัท</w:t>
      </w:r>
      <w:r w:rsidR="003B5E01" w:rsidRPr="003B289C">
        <w:rPr>
          <w:rFonts w:ascii="Angsana New" w:hAnsi="Angsana New"/>
          <w:spacing w:val="-2"/>
          <w:sz w:val="30"/>
          <w:szCs w:val="30"/>
        </w:rPr>
        <w:t>”</w:t>
      </w:r>
      <w:r w:rsidR="003B5E01" w:rsidRPr="003B289C">
        <w:rPr>
          <w:rFonts w:ascii="Angsana New" w:hAnsi="Angsana New" w:hint="cs"/>
          <w:spacing w:val="-2"/>
          <w:sz w:val="30"/>
          <w:szCs w:val="30"/>
          <w:cs/>
        </w:rPr>
        <w:t xml:space="preserve">) </w:t>
      </w:r>
      <w:r w:rsidRPr="003B289C">
        <w:rPr>
          <w:rFonts w:ascii="Angsana New" w:hAnsi="Angsana New"/>
          <w:spacing w:val="-2"/>
          <w:sz w:val="30"/>
          <w:szCs w:val="30"/>
          <w:cs/>
        </w:rPr>
        <w:t>ที่มีนัยสำคัญได้ถูกตัดรายการในการ</w:t>
      </w:r>
      <w:r w:rsidRPr="003B289C">
        <w:rPr>
          <w:rFonts w:ascii="Angsana New" w:hAnsi="Angsana New" w:hint="cs"/>
          <w:spacing w:val="-2"/>
          <w:sz w:val="30"/>
          <w:szCs w:val="30"/>
          <w:cs/>
        </w:rPr>
        <w:t>จัด</w:t>
      </w:r>
      <w:r w:rsidRPr="003B289C">
        <w:rPr>
          <w:rFonts w:ascii="Angsana New" w:hAnsi="Angsana New"/>
          <w:spacing w:val="-2"/>
          <w:sz w:val="30"/>
          <w:szCs w:val="30"/>
          <w:cs/>
        </w:rPr>
        <w:t>ทำงบการเงินรวมแล้ว</w:t>
      </w:r>
    </w:p>
    <w:p w:rsidR="009B28C8" w:rsidRPr="00921643" w:rsidRDefault="009B28C8" w:rsidP="00BD7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:rsidR="00C8793A" w:rsidRDefault="00AF59AE" w:rsidP="00137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6B57C1">
        <w:rPr>
          <w:rFonts w:ascii="Angsana New" w:hAnsi="Angsana New"/>
          <w:sz w:val="30"/>
          <w:szCs w:val="30"/>
          <w:cs/>
          <w:lang w:val="th-TH"/>
        </w:rPr>
        <w:t>เริ่มตั้งแต่วันที่ 1 มกราคม 256</w:t>
      </w:r>
      <w:r>
        <w:rPr>
          <w:rFonts w:ascii="Angsana New" w:hAnsi="Angsana New" w:hint="cs"/>
          <w:sz w:val="30"/>
          <w:szCs w:val="30"/>
          <w:cs/>
          <w:lang w:val="th-TH"/>
        </w:rPr>
        <w:t>6</w:t>
      </w:r>
      <w:r w:rsidRPr="006B57C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6B57C1">
        <w:rPr>
          <w:rFonts w:ascii="Angsana New" w:hAnsi="Angsana New" w:hint="cs"/>
          <w:sz w:val="30"/>
          <w:szCs w:val="30"/>
          <w:cs/>
          <w:lang w:val="th-TH"/>
        </w:rPr>
        <w:t>กลุ่ม</w:t>
      </w:r>
      <w:r w:rsidRPr="006B57C1">
        <w:rPr>
          <w:rFonts w:ascii="Angsana New" w:hAnsi="Angsana New"/>
          <w:sz w:val="30"/>
          <w:szCs w:val="30"/>
          <w:cs/>
          <w:lang w:val="th-TH"/>
        </w:rPr>
        <w:t>บริษัทได้ถือปฏิบัติตามกรอบแนวคิดสำหรับการรายงานทางการเงิน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6B57C1">
        <w:rPr>
          <w:rFonts w:ascii="Angsana New" w:hAnsi="Angsana New"/>
          <w:sz w:val="30"/>
          <w:szCs w:val="30"/>
          <w:cs/>
          <w:lang w:val="th-TH"/>
        </w:rPr>
        <w:t>มาตรฐานการบัญชี</w:t>
      </w:r>
      <w:r w:rsidRPr="006B57C1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6B57C1">
        <w:rPr>
          <w:rFonts w:ascii="Angsana New" w:hAnsi="Angsana New"/>
          <w:sz w:val="30"/>
          <w:szCs w:val="30"/>
          <w:cs/>
          <w:lang w:val="th-TH"/>
        </w:rPr>
        <w:t>(TAS) มาตรฐานการรายงานทางการเงิ</w:t>
      </w:r>
      <w:r w:rsidRPr="006B57C1">
        <w:rPr>
          <w:rFonts w:ascii="Angsana New" w:hAnsi="Angsana New" w:hint="cs"/>
          <w:sz w:val="30"/>
          <w:szCs w:val="30"/>
          <w:cs/>
          <w:lang w:val="th-TH"/>
        </w:rPr>
        <w:t xml:space="preserve">น </w:t>
      </w:r>
      <w:r w:rsidRPr="006B57C1">
        <w:rPr>
          <w:rFonts w:ascii="Angsana New" w:hAnsi="Angsana New"/>
          <w:sz w:val="30"/>
          <w:szCs w:val="30"/>
          <w:cs/>
          <w:lang w:val="th-TH"/>
        </w:rPr>
        <w:t xml:space="preserve">(TFRS) </w:t>
      </w:r>
      <w:r w:rsidRPr="006B57C1">
        <w:rPr>
          <w:rFonts w:ascii="Angsana New" w:hAnsi="Angsana New" w:hint="cs"/>
          <w:sz w:val="30"/>
          <w:szCs w:val="30"/>
          <w:cs/>
          <w:lang w:val="th-TH"/>
        </w:rPr>
        <w:t>ก</w:t>
      </w:r>
      <w:r w:rsidRPr="006B57C1">
        <w:rPr>
          <w:rFonts w:ascii="Angsana New" w:hAnsi="Angsana New"/>
          <w:sz w:val="30"/>
          <w:szCs w:val="30"/>
          <w:cs/>
          <w:lang w:val="th-TH"/>
        </w:rPr>
        <w:t>ารตีความมาตรฐานการบัญชี</w:t>
      </w:r>
      <w:r w:rsidRPr="006B57C1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6B57C1">
        <w:rPr>
          <w:rFonts w:ascii="Angsana New" w:hAnsi="Angsana New"/>
          <w:sz w:val="30"/>
          <w:szCs w:val="30"/>
          <w:cs/>
          <w:lang w:val="th-TH"/>
        </w:rPr>
        <w:t>(TSIC) การตีความมาตรฐานการรายงานทางการเงิน (TFRIC)</w:t>
      </w:r>
      <w:r w:rsidRPr="006B57C1">
        <w:rPr>
          <w:rFonts w:ascii="Angsana New" w:hAnsi="Angsana New" w:hint="cs"/>
          <w:sz w:val="30"/>
          <w:szCs w:val="30"/>
          <w:cs/>
          <w:lang w:val="th-TH"/>
        </w:rPr>
        <w:t xml:space="preserve"> และแนวปฏิบัติทางการบัญชี</w:t>
      </w:r>
      <w:r w:rsidRPr="006B57C1">
        <w:rPr>
          <w:rFonts w:ascii="Angsana New" w:hAnsi="Angsana New"/>
          <w:sz w:val="30"/>
          <w:szCs w:val="30"/>
          <w:cs/>
          <w:lang w:val="th-TH"/>
        </w:rPr>
        <w:t>ที่ปรับปรุงใหม่โดยสภาวิชาชีพบัญชีซึ่งมีผลบังคับใช้สำหรับรอบระยะเวลาบัญชีที่เริ่มในหรือหลังวันที่ 1 มกราคม 2566 ซึ่งการปรับปรุงครั้งนี้โดยรวมเป็นการทำให้มาตรฐานการรายงานทางการเงินมีความชัดเจนและมีความเหมาะสมมากยิ่งขึ้น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6B57C1">
        <w:rPr>
          <w:rFonts w:ascii="Angsana New" w:hAnsi="Angsana New"/>
          <w:sz w:val="30"/>
          <w:szCs w:val="30"/>
          <w:cs/>
          <w:lang w:val="th-TH"/>
        </w:rPr>
        <w:t>อย่างไรก็ดี มีการเปลี่ยนแปลงที่สำคัญเกี่ยวกับการรับรู้รายการในส่วนของ TAS 16 “ที่ดิน อาคารและอุปกรณ์” โดยกำหนดให้รับรู้สิ่งตอบแทนที่ได้รับก่อนที่ที่ดิน อาคารและอุปกรณ์จะอยู่ในสภาพพร้อมที่จะใช้ได้ตามประสงค์เป็นรายได้ควบคู่ไปกับต้นทุนที่เกี่ยวข้องในกำไรหรือขาดทุนแทนข้อกำหนดเดิมที่ให้รับรู้รายการดังกล่าวเป็นรายการหักออกจากต้นทุนของที่ดิน อาคารและอุปกรณ์นั้น นอกจากนี้ สภาวิชาชีพบัญชียังได้ออก TFRS 17 “สัญญาประกันภัย” มาแทน TFRS 4 ซึ่งจะมีผลบังคับใช้สำหรับรอบระยะเวลาบัญชีที่เริ่มในหรือหลังวันที่ 1 มกราคม 2568 ทั้งนี้ กลุ่มบริษัทยังไม่ได้นำ TFRS 17 ที่ออกใหม่ข้างต้นมาเริ่มถือปฏิบัติในการจัดทำ</w:t>
      </w:r>
      <w:r>
        <w:rPr>
          <w:rFonts w:ascii="Angsana New" w:hAnsi="Angsana New" w:hint="cs"/>
          <w:sz w:val="30"/>
          <w:szCs w:val="30"/>
          <w:cs/>
          <w:lang w:val="th-TH"/>
        </w:rPr>
        <w:t>ข้อมูลทางการเงินระหว่างกาล</w:t>
      </w:r>
      <w:r w:rsidRPr="006B57C1">
        <w:rPr>
          <w:rFonts w:ascii="Angsana New" w:hAnsi="Angsana New"/>
          <w:sz w:val="30"/>
          <w:szCs w:val="30"/>
          <w:cs/>
          <w:lang w:val="th-TH"/>
        </w:rPr>
        <w:t>นี้และไม่มีนโยบายในการนำมาเริ่มถือปฏิบัติก่อนวันที่มีผลบังคับใช้ โดยฝ่ายบริหารได้ประเมินในเบื้องต้นและเชื่อว่าเมื่อนำมาเริ่มถือปฏิบัติจะไม่มีผลกระทบที่เป็นสาระสำคัญต่องบการเงินของกลุ่มบริษัท</w:t>
      </w:r>
    </w:p>
    <w:p w:rsidR="00921643" w:rsidRPr="00921643" w:rsidRDefault="00921643" w:rsidP="00137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  <w:cs/>
        </w:rPr>
      </w:pPr>
    </w:p>
    <w:p w:rsidR="00AF59AE" w:rsidRPr="00921643" w:rsidRDefault="007E78BE" w:rsidP="00AF5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 w:hint="cs"/>
          <w:sz w:val="30"/>
          <w:szCs w:val="30"/>
          <w:cs/>
          <w:lang w:val="th-TH"/>
        </w:rPr>
        <w:t>เพื่อความสะดวกของผู้อ่าน 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:rsidR="00090FDB" w:rsidRPr="00E349F6" w:rsidRDefault="00A37CC5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26"/>
          <w:szCs w:val="26"/>
        </w:rPr>
      </w:pPr>
      <w:r w:rsidRPr="00E349F6">
        <w:rPr>
          <w:rFonts w:ascii="Angsana New" w:hAnsi="Angsana New"/>
          <w:b/>
          <w:bCs/>
          <w:sz w:val="26"/>
          <w:szCs w:val="26"/>
          <w:cs/>
        </w:rPr>
        <w:lastRenderedPageBreak/>
        <w:t>สรุป</w:t>
      </w:r>
      <w:r w:rsidR="00090FDB" w:rsidRPr="00E349F6">
        <w:rPr>
          <w:rFonts w:ascii="Angsana New" w:hAnsi="Angsana New"/>
          <w:b/>
          <w:bCs/>
          <w:sz w:val="26"/>
          <w:szCs w:val="26"/>
          <w:cs/>
        </w:rPr>
        <w:t>นโยบายการบัญชีที่สำคัญ</w:t>
      </w:r>
    </w:p>
    <w:p w:rsidR="00E448F0" w:rsidRPr="00973E31" w:rsidRDefault="00E448F0" w:rsidP="00D710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6747F5" w:rsidRPr="00E349F6" w:rsidRDefault="00D7100A" w:rsidP="00E4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  <w:cs/>
        </w:rPr>
      </w:pPr>
      <w:r w:rsidRPr="00E349F6">
        <w:rPr>
          <w:rFonts w:ascii="Angsana New" w:hAnsi="Angsana New"/>
          <w:sz w:val="26"/>
          <w:szCs w:val="26"/>
          <w:cs/>
        </w:rPr>
        <w:t>กลุ่มบริษัทใช้นโยบายการบัญชีที่สำคัญและวิธีการคำนวณต่างๆ ในการจัดทำข้อมูลทางการเงินระหว่างกาลสำหรับงวดสามเดือน</w:t>
      </w:r>
      <w:r w:rsidR="00220AF0">
        <w:rPr>
          <w:rFonts w:ascii="Angsana New" w:hAnsi="Angsana New" w:hint="cs"/>
          <w:sz w:val="26"/>
          <w:szCs w:val="26"/>
          <w:cs/>
        </w:rPr>
        <w:t>และ   หกเดือน</w:t>
      </w:r>
      <w:r w:rsidRPr="00E349F6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220AF0">
        <w:rPr>
          <w:rFonts w:ascii="Angsana New" w:hAnsi="Angsana New" w:hint="cs"/>
          <w:sz w:val="26"/>
          <w:szCs w:val="26"/>
          <w:cs/>
        </w:rPr>
        <w:t>30 มิถุนายน</w:t>
      </w:r>
      <w:r w:rsidRPr="00E349F6">
        <w:rPr>
          <w:rFonts w:ascii="Angsana New" w:hAnsi="Angsana New"/>
          <w:sz w:val="26"/>
          <w:szCs w:val="26"/>
          <w:cs/>
        </w:rPr>
        <w:t xml:space="preserve"> 256</w:t>
      </w:r>
      <w:r w:rsidR="00605809" w:rsidRPr="00E349F6">
        <w:rPr>
          <w:rFonts w:ascii="Angsana New" w:hAnsi="Angsana New"/>
          <w:sz w:val="26"/>
          <w:szCs w:val="26"/>
        </w:rPr>
        <w:t>6</w:t>
      </w:r>
      <w:r w:rsidRPr="00E349F6">
        <w:rPr>
          <w:rFonts w:ascii="Angsana New" w:hAnsi="Angsana New"/>
          <w:sz w:val="26"/>
          <w:szCs w:val="26"/>
          <w:cs/>
        </w:rPr>
        <w:t xml:space="preserve"> และ 256</w:t>
      </w:r>
      <w:r w:rsidR="00605809" w:rsidRPr="00E349F6">
        <w:rPr>
          <w:rFonts w:ascii="Angsana New" w:hAnsi="Angsana New"/>
          <w:sz w:val="26"/>
          <w:szCs w:val="26"/>
        </w:rPr>
        <w:t>5</w:t>
      </w:r>
      <w:r w:rsidRPr="00E349F6">
        <w:rPr>
          <w:rFonts w:ascii="Angsana New" w:hAnsi="Angsana New"/>
          <w:sz w:val="26"/>
          <w:szCs w:val="26"/>
        </w:rPr>
        <w:t xml:space="preserve"> </w:t>
      </w:r>
      <w:r w:rsidRPr="00E349F6">
        <w:rPr>
          <w:rFonts w:ascii="Angsana New" w:hAnsi="Angsana New"/>
          <w:sz w:val="26"/>
          <w:szCs w:val="26"/>
          <w:cs/>
        </w:rPr>
        <w:t xml:space="preserve">เช่นเดียวกับที่ใช้ในการจัดทำงบการเงินสำหรับปีสิ้นสุดวันที่ </w:t>
      </w:r>
      <w:r w:rsidRPr="00E349F6">
        <w:rPr>
          <w:rFonts w:ascii="Angsana New" w:hAnsi="Angsana New"/>
          <w:sz w:val="26"/>
          <w:szCs w:val="26"/>
        </w:rPr>
        <w:t xml:space="preserve">31 </w:t>
      </w:r>
      <w:r w:rsidRPr="00E349F6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E349F6">
        <w:rPr>
          <w:rFonts w:ascii="Angsana New" w:hAnsi="Angsana New"/>
          <w:sz w:val="26"/>
          <w:szCs w:val="26"/>
        </w:rPr>
        <w:t>256</w:t>
      </w:r>
      <w:r w:rsidR="00605809" w:rsidRPr="00E349F6">
        <w:rPr>
          <w:rFonts w:ascii="Angsana New" w:hAnsi="Angsana New"/>
          <w:sz w:val="26"/>
          <w:szCs w:val="26"/>
        </w:rPr>
        <w:t>5</w:t>
      </w:r>
      <w:r w:rsidRPr="00E349F6">
        <w:rPr>
          <w:rFonts w:ascii="Angsana New" w:hAnsi="Angsana New"/>
          <w:sz w:val="26"/>
          <w:szCs w:val="26"/>
        </w:rPr>
        <w:t xml:space="preserve"> </w:t>
      </w:r>
      <w:r w:rsidRPr="00E349F6">
        <w:rPr>
          <w:rFonts w:ascii="Angsana New" w:hAnsi="Angsana New"/>
          <w:sz w:val="26"/>
          <w:szCs w:val="26"/>
          <w:cs/>
        </w:rPr>
        <w:t>ยกเว้นเรื่องเกี่ยวกับการนำ</w:t>
      </w:r>
      <w:r w:rsidR="00E032C5" w:rsidRPr="00E349F6">
        <w:rPr>
          <w:rFonts w:ascii="Angsana New" w:hAnsi="Angsana New" w:hint="cs"/>
          <w:sz w:val="26"/>
          <w:szCs w:val="26"/>
          <w:cs/>
        </w:rPr>
        <w:t>กรอบแนวคิดสำหรับการรายงาน</w:t>
      </w:r>
      <w:r w:rsidR="007E78BE" w:rsidRPr="00E349F6">
        <w:rPr>
          <w:rFonts w:ascii="Angsana New" w:hAnsi="Angsana New" w:hint="cs"/>
          <w:sz w:val="26"/>
          <w:szCs w:val="26"/>
          <w:cs/>
        </w:rPr>
        <w:t>ทางการเงิน</w:t>
      </w:r>
      <w:r w:rsidRPr="00E349F6">
        <w:rPr>
          <w:rFonts w:ascii="Angsana New" w:hAnsi="Angsana New"/>
          <w:sz w:val="26"/>
          <w:szCs w:val="26"/>
          <w:cs/>
        </w:rPr>
        <w:t xml:space="preserve"> </w:t>
      </w:r>
      <w:r w:rsidRPr="00E349F6">
        <w:rPr>
          <w:rFonts w:ascii="Angsana New" w:hAnsi="Angsana New"/>
          <w:sz w:val="26"/>
          <w:szCs w:val="26"/>
        </w:rPr>
        <w:t xml:space="preserve">TAS / TFRS / TSIC / TFRIC </w:t>
      </w:r>
      <w:r w:rsidRPr="00E349F6">
        <w:rPr>
          <w:rFonts w:ascii="Angsana New" w:hAnsi="Angsana New"/>
          <w:sz w:val="26"/>
          <w:szCs w:val="26"/>
          <w:cs/>
        </w:rPr>
        <w:t>และแนวปฏิบัติทางการบัญชีที่ปรับปรุงใหม่ตามที่กล่าวในหมายเหตุ 1 มาเริ่มถือปฏิบัติซึ่งไม่มีผลกระทบที่เป็นสาระสำคัญ</w:t>
      </w:r>
    </w:p>
    <w:p w:rsidR="00D63833" w:rsidRPr="00973E31" w:rsidRDefault="00D63833" w:rsidP="00D710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0"/>
          <w:szCs w:val="20"/>
          <w:cs/>
        </w:rPr>
      </w:pPr>
    </w:p>
    <w:p w:rsidR="00090FDB" w:rsidRPr="00E349F6" w:rsidRDefault="00090FDB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26"/>
          <w:szCs w:val="26"/>
        </w:rPr>
      </w:pPr>
      <w:r w:rsidRPr="00E349F6">
        <w:rPr>
          <w:rFonts w:ascii="Angsana New" w:hAnsi="Angsana New"/>
          <w:b/>
          <w:bCs/>
          <w:sz w:val="26"/>
          <w:szCs w:val="26"/>
          <w:cs/>
        </w:rPr>
        <w:t>รายการบัญชีกับบุคคลและ</w:t>
      </w:r>
      <w:r w:rsidR="00B831FB" w:rsidRPr="00E349F6">
        <w:rPr>
          <w:rFonts w:ascii="Angsana New" w:hAnsi="Angsana New" w:hint="cs"/>
          <w:b/>
          <w:bCs/>
          <w:sz w:val="26"/>
          <w:szCs w:val="26"/>
          <w:cs/>
        </w:rPr>
        <w:t>กิจการ</w:t>
      </w:r>
      <w:r w:rsidRPr="00E349F6">
        <w:rPr>
          <w:rFonts w:ascii="Angsana New" w:hAnsi="Angsana New"/>
          <w:b/>
          <w:bCs/>
          <w:sz w:val="26"/>
          <w:szCs w:val="26"/>
          <w:cs/>
        </w:rPr>
        <w:t>ที่เกี่ยวข้องกัน</w:t>
      </w:r>
    </w:p>
    <w:p w:rsidR="00090FDB" w:rsidRPr="00973E31" w:rsidRDefault="00090FDB" w:rsidP="00D710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7B5E83" w:rsidRPr="00E349F6" w:rsidRDefault="00570466" w:rsidP="00D7100A">
      <w:pPr>
        <w:jc w:val="thaiDistribute"/>
        <w:rPr>
          <w:rFonts w:ascii="Angsana New" w:hAnsi="Angsana New"/>
          <w:color w:val="000000"/>
          <w:sz w:val="26"/>
          <w:szCs w:val="26"/>
        </w:rPr>
      </w:pPr>
      <w:r w:rsidRPr="00E349F6">
        <w:rPr>
          <w:rFonts w:ascii="Angsana New" w:hAnsi="Angsana New"/>
          <w:color w:val="000000"/>
          <w:sz w:val="26"/>
          <w:szCs w:val="26"/>
          <w:cs/>
        </w:rPr>
        <w:t>รายได้</w:t>
      </w:r>
      <w:r w:rsidR="001553FD" w:rsidRPr="00E349F6">
        <w:rPr>
          <w:rFonts w:ascii="Angsana New" w:hAnsi="Angsana New" w:hint="cs"/>
          <w:color w:val="000000"/>
          <w:sz w:val="26"/>
          <w:szCs w:val="26"/>
          <w:cs/>
        </w:rPr>
        <w:t>และ</w:t>
      </w:r>
      <w:r w:rsidRPr="00E349F6">
        <w:rPr>
          <w:rFonts w:ascii="Angsana New" w:hAnsi="Angsana New"/>
          <w:color w:val="000000"/>
          <w:sz w:val="26"/>
          <w:szCs w:val="26"/>
          <w:cs/>
        </w:rPr>
        <w:t>ค่าใช้จ่ายที่เกิด</w:t>
      </w:r>
      <w:r w:rsidR="00B831FB" w:rsidRPr="00E349F6">
        <w:rPr>
          <w:rFonts w:ascii="Angsana New" w:hAnsi="Angsana New" w:hint="cs"/>
          <w:color w:val="000000"/>
          <w:sz w:val="26"/>
          <w:szCs w:val="26"/>
          <w:cs/>
        </w:rPr>
        <w:t>ขึ้นกับ</w:t>
      </w:r>
      <w:r w:rsidRPr="00E349F6">
        <w:rPr>
          <w:rFonts w:ascii="Angsana New" w:hAnsi="Angsana New"/>
          <w:color w:val="000000"/>
          <w:sz w:val="26"/>
          <w:szCs w:val="26"/>
          <w:cs/>
        </w:rPr>
        <w:t>บุคคลหรือ</w:t>
      </w:r>
      <w:r w:rsidR="00B831FB" w:rsidRPr="00E349F6">
        <w:rPr>
          <w:rFonts w:ascii="Angsana New" w:hAnsi="Angsana New" w:hint="cs"/>
          <w:color w:val="000000"/>
          <w:sz w:val="26"/>
          <w:szCs w:val="26"/>
          <w:cs/>
        </w:rPr>
        <w:t>กิจการ</w:t>
      </w:r>
      <w:r w:rsidRPr="00E349F6">
        <w:rPr>
          <w:rFonts w:ascii="Angsana New" w:hAnsi="Angsana New"/>
          <w:color w:val="000000"/>
          <w:sz w:val="26"/>
          <w:szCs w:val="26"/>
          <w:cs/>
        </w:rPr>
        <w:t>ที่เกี่ยวข้องกัน</w:t>
      </w:r>
      <w:r w:rsidR="00632C23" w:rsidRPr="00E349F6">
        <w:rPr>
          <w:rFonts w:ascii="Angsana New" w:hAnsi="Angsana New"/>
          <w:color w:val="000000"/>
          <w:sz w:val="26"/>
          <w:szCs w:val="26"/>
          <w:cs/>
        </w:rPr>
        <w:t>สำหรับงวดสามเดือน</w:t>
      </w:r>
      <w:r w:rsidR="00443577">
        <w:rPr>
          <w:rFonts w:ascii="Angsana New" w:hAnsi="Angsana New" w:hint="cs"/>
          <w:color w:val="000000"/>
          <w:sz w:val="26"/>
          <w:szCs w:val="26"/>
          <w:cs/>
        </w:rPr>
        <w:t>และหกเดือน</w:t>
      </w:r>
      <w:r w:rsidR="008C2D8F" w:rsidRPr="00E349F6">
        <w:rPr>
          <w:rFonts w:ascii="Angsana New" w:hAnsi="Angsana New"/>
          <w:color w:val="000000"/>
          <w:sz w:val="26"/>
          <w:szCs w:val="26"/>
          <w:cs/>
        </w:rPr>
        <w:t xml:space="preserve">สิ้นสุดวันที่ </w:t>
      </w:r>
      <w:r w:rsidR="00443577">
        <w:rPr>
          <w:rFonts w:ascii="Angsana New" w:hAnsi="Angsana New" w:hint="cs"/>
          <w:color w:val="000000"/>
          <w:sz w:val="26"/>
          <w:szCs w:val="26"/>
          <w:cs/>
        </w:rPr>
        <w:t>30 มิถุนายน</w:t>
      </w:r>
      <w:r w:rsidR="007B5E83" w:rsidRPr="00E349F6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="00557BCC" w:rsidRPr="00E349F6">
        <w:rPr>
          <w:rFonts w:ascii="Angsana New" w:hAnsi="Angsana New"/>
          <w:color w:val="000000"/>
          <w:sz w:val="26"/>
          <w:szCs w:val="26"/>
          <w:cs/>
        </w:rPr>
        <w:t>256</w:t>
      </w:r>
      <w:r w:rsidR="00605809" w:rsidRPr="00E349F6">
        <w:rPr>
          <w:rFonts w:ascii="Angsana New" w:hAnsi="Angsana New"/>
          <w:color w:val="000000"/>
          <w:sz w:val="26"/>
          <w:szCs w:val="26"/>
        </w:rPr>
        <w:t>6</w:t>
      </w:r>
      <w:r w:rsidR="00557BCC" w:rsidRPr="00E349F6">
        <w:rPr>
          <w:rFonts w:ascii="Angsana New" w:hAnsi="Angsana New"/>
          <w:color w:val="000000"/>
          <w:sz w:val="26"/>
          <w:szCs w:val="26"/>
          <w:cs/>
        </w:rPr>
        <w:t xml:space="preserve"> และ 256</w:t>
      </w:r>
      <w:r w:rsidR="00605809" w:rsidRPr="00E349F6">
        <w:rPr>
          <w:rFonts w:ascii="Angsana New" w:hAnsi="Angsana New"/>
          <w:color w:val="000000"/>
          <w:sz w:val="26"/>
          <w:szCs w:val="26"/>
        </w:rPr>
        <w:t>5</w:t>
      </w:r>
      <w:r w:rsidR="00D96C84" w:rsidRPr="00E349F6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="00381BF9" w:rsidRPr="00E349F6">
        <w:rPr>
          <w:rFonts w:ascii="Angsana New" w:hAnsi="Angsana New"/>
          <w:color w:val="000000"/>
          <w:sz w:val="26"/>
          <w:szCs w:val="26"/>
          <w:cs/>
        </w:rPr>
        <w:t>มีดังนี้</w:t>
      </w:r>
    </w:p>
    <w:p w:rsidR="00733F39" w:rsidRPr="00973E31" w:rsidRDefault="00733F39" w:rsidP="00D7100A">
      <w:pPr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10042" w:type="dxa"/>
        <w:tblInd w:w="-34" w:type="dxa"/>
        <w:tblLayout w:type="fixed"/>
        <w:tblLook w:val="04A0"/>
      </w:tblPr>
      <w:tblGrid>
        <w:gridCol w:w="3832"/>
        <w:gridCol w:w="1350"/>
        <w:gridCol w:w="283"/>
        <w:gridCol w:w="1337"/>
        <w:gridCol w:w="282"/>
        <w:gridCol w:w="1338"/>
        <w:gridCol w:w="283"/>
        <w:gridCol w:w="1337"/>
      </w:tblGrid>
      <w:tr w:rsidR="007B5E83" w:rsidRPr="009E41D3" w:rsidTr="009E41D3">
        <w:trPr>
          <w:tblHeader/>
        </w:trPr>
        <w:tc>
          <w:tcPr>
            <w:tcW w:w="3832" w:type="dxa"/>
            <w:vAlign w:val="bottom"/>
          </w:tcPr>
          <w:p w:rsidR="007B5E83" w:rsidRPr="00E349F6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  <w:vAlign w:val="bottom"/>
          </w:tcPr>
          <w:p w:rsidR="007B5E83" w:rsidRPr="00E349F6" w:rsidRDefault="009E41D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งบการเงินรวม (</w:t>
            </w:r>
            <w:r w:rsidR="007B5E83" w:rsidRPr="00E349F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พันบาท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7B5E83" w:rsidRPr="00E349F6" w:rsidTr="009E41D3">
        <w:trPr>
          <w:tblHeader/>
        </w:trPr>
        <w:tc>
          <w:tcPr>
            <w:tcW w:w="3832" w:type="dxa"/>
            <w:vAlign w:val="bottom"/>
          </w:tcPr>
          <w:p w:rsidR="007B5E83" w:rsidRPr="00E349F6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E83" w:rsidRPr="00E349F6" w:rsidRDefault="009E41D3" w:rsidP="009E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ง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วดสามเดือน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:rsidR="007B5E83" w:rsidRPr="00E349F6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E83" w:rsidRPr="00E349F6" w:rsidRDefault="009E41D3" w:rsidP="009E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ง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วดหกเดือน</w:t>
            </w:r>
          </w:p>
        </w:tc>
      </w:tr>
      <w:tr w:rsidR="002F6DAF" w:rsidRPr="00E349F6" w:rsidTr="009E41D3">
        <w:trPr>
          <w:tblHeader/>
        </w:trPr>
        <w:tc>
          <w:tcPr>
            <w:tcW w:w="3832" w:type="dxa"/>
            <w:vAlign w:val="bottom"/>
          </w:tcPr>
          <w:p w:rsidR="002F6DAF" w:rsidRPr="00E349F6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F6DAF" w:rsidRPr="00E349F6" w:rsidRDefault="002F6DAF" w:rsidP="002F6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  <w:cs/>
              </w:rPr>
              <w:t>256</w:t>
            </w:r>
            <w:r w:rsidR="007B3A9C" w:rsidRPr="00E349F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</w:t>
            </w:r>
          </w:p>
        </w:tc>
        <w:tc>
          <w:tcPr>
            <w:tcW w:w="283" w:type="dxa"/>
            <w:vAlign w:val="bottom"/>
          </w:tcPr>
          <w:p w:rsidR="002F6DAF" w:rsidRPr="00E349F6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2F6DAF" w:rsidRPr="00E349F6" w:rsidRDefault="002F6DAF" w:rsidP="002F6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  <w:cs/>
              </w:rPr>
              <w:t>256</w:t>
            </w:r>
            <w:r w:rsidR="007B3A9C" w:rsidRPr="00E349F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5</w:t>
            </w:r>
          </w:p>
        </w:tc>
        <w:tc>
          <w:tcPr>
            <w:tcW w:w="282" w:type="dxa"/>
            <w:vAlign w:val="bottom"/>
          </w:tcPr>
          <w:p w:rsidR="002F6DAF" w:rsidRPr="00E349F6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:rsidR="002F6DAF" w:rsidRPr="00E349F6" w:rsidRDefault="002F6DAF" w:rsidP="0000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  <w:cs/>
              </w:rPr>
              <w:t>256</w:t>
            </w:r>
            <w:r w:rsidR="007B3A9C" w:rsidRPr="00E349F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</w:t>
            </w:r>
          </w:p>
        </w:tc>
        <w:tc>
          <w:tcPr>
            <w:tcW w:w="283" w:type="dxa"/>
            <w:vAlign w:val="bottom"/>
          </w:tcPr>
          <w:p w:rsidR="002F6DAF" w:rsidRPr="00E349F6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F6DAF" w:rsidRPr="00E349F6" w:rsidRDefault="002F6DAF" w:rsidP="0094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  <w:cs/>
              </w:rPr>
              <w:t>256</w:t>
            </w:r>
            <w:r w:rsidR="007B3A9C" w:rsidRPr="00E349F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5</w:t>
            </w:r>
          </w:p>
        </w:tc>
      </w:tr>
      <w:tr w:rsidR="002F6DAF" w:rsidRPr="00E349F6" w:rsidTr="009E41D3">
        <w:tc>
          <w:tcPr>
            <w:tcW w:w="3832" w:type="dxa"/>
            <w:vAlign w:val="bottom"/>
          </w:tcPr>
          <w:p w:rsidR="002F6DAF" w:rsidRPr="00E349F6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349F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2F6DAF" w:rsidRPr="00E349F6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2F6DAF" w:rsidRPr="00E349F6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2F6DAF" w:rsidRPr="00E349F6" w:rsidRDefault="002F6DAF" w:rsidP="0094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2" w:type="dxa"/>
          </w:tcPr>
          <w:p w:rsidR="002F6DAF" w:rsidRPr="00E349F6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:rsidR="002F6DAF" w:rsidRPr="00E349F6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3" w:type="dxa"/>
            <w:vAlign w:val="bottom"/>
          </w:tcPr>
          <w:p w:rsidR="002F6DAF" w:rsidRPr="00E349F6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2F6DAF" w:rsidRPr="00E349F6" w:rsidRDefault="002F6DAF" w:rsidP="0094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</w:tr>
      <w:tr w:rsidR="002E2335" w:rsidRPr="00E349F6" w:rsidTr="009E41D3">
        <w:tc>
          <w:tcPr>
            <w:tcW w:w="3832" w:type="dxa"/>
            <w:vAlign w:val="bottom"/>
          </w:tcPr>
          <w:p w:rsidR="002E2335" w:rsidRPr="00E349F6" w:rsidRDefault="002E2335" w:rsidP="007B5E83">
            <w:pPr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E349F6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E2335" w:rsidRPr="00E349F6" w:rsidRDefault="005146A2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42,671</w:t>
            </w:r>
          </w:p>
        </w:tc>
        <w:tc>
          <w:tcPr>
            <w:tcW w:w="283" w:type="dxa"/>
            <w:vAlign w:val="bottom"/>
          </w:tcPr>
          <w:p w:rsidR="002E2335" w:rsidRPr="00E349F6" w:rsidRDefault="002E233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:rsidR="002E2335" w:rsidRPr="00E349F6" w:rsidRDefault="009E41D3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6,360</w:t>
            </w:r>
          </w:p>
        </w:tc>
        <w:tc>
          <w:tcPr>
            <w:tcW w:w="282" w:type="dxa"/>
          </w:tcPr>
          <w:p w:rsidR="002E2335" w:rsidRPr="00E349F6" w:rsidRDefault="002E233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double" w:sz="4" w:space="0" w:color="auto"/>
            </w:tcBorders>
            <w:vAlign w:val="bottom"/>
          </w:tcPr>
          <w:p w:rsidR="002E2335" w:rsidRPr="00E349F6" w:rsidRDefault="005146A2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81,681</w:t>
            </w:r>
          </w:p>
        </w:tc>
        <w:tc>
          <w:tcPr>
            <w:tcW w:w="283" w:type="dxa"/>
            <w:vAlign w:val="bottom"/>
          </w:tcPr>
          <w:p w:rsidR="002E2335" w:rsidRPr="00E349F6" w:rsidRDefault="002E233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:rsidR="002E2335" w:rsidRPr="00E349F6" w:rsidRDefault="009E41D3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14,761</w:t>
            </w:r>
          </w:p>
        </w:tc>
      </w:tr>
      <w:tr w:rsidR="002E2335" w:rsidRPr="00E349F6" w:rsidTr="009E41D3">
        <w:tc>
          <w:tcPr>
            <w:tcW w:w="3832" w:type="dxa"/>
            <w:vAlign w:val="bottom"/>
          </w:tcPr>
          <w:p w:rsidR="002E2335" w:rsidRPr="00E349F6" w:rsidRDefault="002E2335" w:rsidP="0031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349F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2E2335" w:rsidRPr="00E349F6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:rsidR="002E2335" w:rsidRPr="00E349F6" w:rsidRDefault="002E233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:rsidR="002E2335" w:rsidRPr="00E349F6" w:rsidRDefault="002E2335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</w:tcPr>
          <w:p w:rsidR="002E2335" w:rsidRPr="00E349F6" w:rsidRDefault="002E233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double" w:sz="4" w:space="0" w:color="auto"/>
            </w:tcBorders>
            <w:vAlign w:val="bottom"/>
          </w:tcPr>
          <w:p w:rsidR="002E2335" w:rsidRPr="00E349F6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:rsidR="002E2335" w:rsidRPr="00E349F6" w:rsidRDefault="002E233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:rsidR="002E2335" w:rsidRPr="00E349F6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E2335" w:rsidRPr="00E349F6" w:rsidTr="009E41D3">
        <w:tc>
          <w:tcPr>
            <w:tcW w:w="3832" w:type="dxa"/>
            <w:vAlign w:val="bottom"/>
          </w:tcPr>
          <w:p w:rsidR="002E2335" w:rsidRPr="00E349F6" w:rsidRDefault="002E2335" w:rsidP="00D96C84">
            <w:pPr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E349F6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:rsidR="002E2335" w:rsidRPr="00E349F6" w:rsidRDefault="003B790B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2,456</w:t>
            </w:r>
          </w:p>
        </w:tc>
        <w:tc>
          <w:tcPr>
            <w:tcW w:w="283" w:type="dxa"/>
            <w:vAlign w:val="bottom"/>
          </w:tcPr>
          <w:p w:rsidR="002E2335" w:rsidRPr="00E349F6" w:rsidRDefault="002E2335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2E2335" w:rsidRPr="00E349F6" w:rsidRDefault="00034E11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2,389</w:t>
            </w:r>
          </w:p>
        </w:tc>
        <w:tc>
          <w:tcPr>
            <w:tcW w:w="282" w:type="dxa"/>
          </w:tcPr>
          <w:p w:rsidR="002E2335" w:rsidRPr="00E349F6" w:rsidRDefault="002E2335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:rsidR="002E2335" w:rsidRPr="00E349F6" w:rsidRDefault="008C0042" w:rsidP="008C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4,88</w:t>
            </w:r>
            <w:r w:rsidR="003B0970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283" w:type="dxa"/>
            <w:vAlign w:val="bottom"/>
          </w:tcPr>
          <w:p w:rsidR="002E2335" w:rsidRPr="00E349F6" w:rsidRDefault="002E2335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2E2335" w:rsidRPr="00E349F6" w:rsidRDefault="00034E11" w:rsidP="00034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3,315</w:t>
            </w:r>
          </w:p>
        </w:tc>
      </w:tr>
      <w:tr w:rsidR="008C0042" w:rsidRPr="00E349F6" w:rsidTr="009E41D3">
        <w:tc>
          <w:tcPr>
            <w:tcW w:w="3832" w:type="dxa"/>
            <w:vAlign w:val="bottom"/>
          </w:tcPr>
          <w:p w:rsidR="008C0042" w:rsidRPr="00E349F6" w:rsidRDefault="008C0042" w:rsidP="00D96C84">
            <w:pPr>
              <w:rPr>
                <w:rFonts w:ascii="Angsana New" w:hAnsi="Angsana New"/>
                <w:sz w:val="26"/>
                <w:szCs w:val="26"/>
                <w:cs/>
                <w:lang w:eastAsia="en-GB"/>
              </w:rPr>
            </w:pPr>
            <w:r w:rsidRPr="00E349F6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8C0042" w:rsidRPr="00E349F6" w:rsidRDefault="003B790B" w:rsidP="003B7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283" w:type="dxa"/>
            <w:vAlign w:val="bottom"/>
          </w:tcPr>
          <w:p w:rsidR="008C0042" w:rsidRPr="00E349F6" w:rsidRDefault="008C0042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8C0042" w:rsidRPr="00E349F6" w:rsidRDefault="008C0042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70</w:t>
            </w:r>
          </w:p>
        </w:tc>
        <w:tc>
          <w:tcPr>
            <w:tcW w:w="282" w:type="dxa"/>
          </w:tcPr>
          <w:p w:rsidR="008C0042" w:rsidRPr="00E349F6" w:rsidRDefault="008C0042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:rsidR="008C0042" w:rsidRPr="00E349F6" w:rsidRDefault="003B0970" w:rsidP="003B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283" w:type="dxa"/>
            <w:vAlign w:val="bottom"/>
          </w:tcPr>
          <w:p w:rsidR="008C0042" w:rsidRPr="00E349F6" w:rsidRDefault="008C0042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8C0042" w:rsidRPr="00E349F6" w:rsidRDefault="008C0042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152</w:t>
            </w:r>
          </w:p>
        </w:tc>
      </w:tr>
      <w:tr w:rsidR="002E2335" w:rsidRPr="00E349F6" w:rsidTr="009E41D3">
        <w:tc>
          <w:tcPr>
            <w:tcW w:w="3832" w:type="dxa"/>
            <w:vAlign w:val="bottom"/>
          </w:tcPr>
          <w:p w:rsidR="002E2335" w:rsidRPr="00E349F6" w:rsidRDefault="002E2335" w:rsidP="0031516A">
            <w:pPr>
              <w:rPr>
                <w:rFonts w:ascii="Angsana New" w:hAnsi="Angsana New"/>
                <w:sz w:val="26"/>
                <w:szCs w:val="26"/>
                <w:cs/>
                <w:lang w:eastAsia="en-GB"/>
              </w:rPr>
            </w:pPr>
            <w:r w:rsidRPr="00E349F6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E2335" w:rsidRPr="00E349F6" w:rsidRDefault="003B790B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2,576</w:t>
            </w:r>
          </w:p>
        </w:tc>
        <w:tc>
          <w:tcPr>
            <w:tcW w:w="283" w:type="dxa"/>
            <w:vAlign w:val="bottom"/>
          </w:tcPr>
          <w:p w:rsidR="002E2335" w:rsidRPr="00E349F6" w:rsidRDefault="002E233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E2335" w:rsidRPr="00E349F6" w:rsidRDefault="00034E11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2,459</w:t>
            </w:r>
          </w:p>
        </w:tc>
        <w:tc>
          <w:tcPr>
            <w:tcW w:w="282" w:type="dxa"/>
          </w:tcPr>
          <w:p w:rsidR="002E2335" w:rsidRPr="00E349F6" w:rsidRDefault="002E233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E2335" w:rsidRPr="00E349F6" w:rsidRDefault="003B0970" w:rsidP="003B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="008C0042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005</w:t>
            </w:r>
          </w:p>
        </w:tc>
        <w:tc>
          <w:tcPr>
            <w:tcW w:w="283" w:type="dxa"/>
            <w:vAlign w:val="bottom"/>
          </w:tcPr>
          <w:p w:rsidR="002E2335" w:rsidRPr="00E349F6" w:rsidRDefault="002E233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E2335" w:rsidRPr="00E349F6" w:rsidRDefault="00034E11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3,467</w:t>
            </w:r>
          </w:p>
        </w:tc>
      </w:tr>
      <w:tr w:rsidR="001F2422" w:rsidRPr="00E349F6" w:rsidTr="009E41D3">
        <w:tc>
          <w:tcPr>
            <w:tcW w:w="3832" w:type="dxa"/>
            <w:vAlign w:val="bottom"/>
          </w:tcPr>
          <w:p w:rsidR="001F2422" w:rsidRPr="00E349F6" w:rsidRDefault="001F2422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eastAsia="en-GB"/>
              </w:rPr>
              <w:t>ซื้อสินค้า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1F2422" w:rsidRPr="00E349F6" w:rsidRDefault="001F2422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:rsidR="001F2422" w:rsidRPr="00E349F6" w:rsidRDefault="001F2422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1F2422" w:rsidRPr="00E349F6" w:rsidRDefault="001F2422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</w:tcPr>
          <w:p w:rsidR="001F2422" w:rsidRPr="00E349F6" w:rsidRDefault="001F2422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:rsidR="001F2422" w:rsidRPr="00E349F6" w:rsidRDefault="001F2422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:rsidR="001F2422" w:rsidRPr="00E349F6" w:rsidRDefault="001F2422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1F2422" w:rsidRPr="00E349F6" w:rsidRDefault="001F2422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96662" w:rsidRPr="00E349F6" w:rsidTr="009E41D3">
        <w:tc>
          <w:tcPr>
            <w:tcW w:w="3832" w:type="dxa"/>
            <w:vAlign w:val="bottom"/>
          </w:tcPr>
          <w:p w:rsidR="00D96662" w:rsidRPr="00E349F6" w:rsidRDefault="00D96662" w:rsidP="00AD0EF1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6"/>
                <w:szCs w:val="26"/>
                <w:cs/>
                <w:lang w:eastAsia="en-GB"/>
              </w:rPr>
            </w:pPr>
            <w:r w:rsidRPr="00E349F6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D96662" w:rsidRPr="00E349F6" w:rsidRDefault="004B42A4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1,668</w:t>
            </w:r>
          </w:p>
        </w:tc>
        <w:tc>
          <w:tcPr>
            <w:tcW w:w="283" w:type="dxa"/>
            <w:vAlign w:val="bottom"/>
          </w:tcPr>
          <w:p w:rsidR="00D96662" w:rsidRPr="00E349F6" w:rsidRDefault="00D96662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:rsidR="00D96662" w:rsidRPr="00E349F6" w:rsidRDefault="00D96662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2" w:type="dxa"/>
          </w:tcPr>
          <w:p w:rsidR="00D96662" w:rsidRPr="00E349F6" w:rsidRDefault="00D96662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double" w:sz="4" w:space="0" w:color="auto"/>
            </w:tcBorders>
            <w:vAlign w:val="bottom"/>
          </w:tcPr>
          <w:p w:rsidR="00D96662" w:rsidRPr="00E349F6" w:rsidRDefault="007165F2" w:rsidP="00716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1,674</w:t>
            </w:r>
          </w:p>
        </w:tc>
        <w:tc>
          <w:tcPr>
            <w:tcW w:w="283" w:type="dxa"/>
            <w:vAlign w:val="bottom"/>
          </w:tcPr>
          <w:p w:rsidR="00D96662" w:rsidRPr="00E349F6" w:rsidRDefault="00D96662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:rsidR="00D96662" w:rsidRPr="00E349F6" w:rsidRDefault="00D96662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2E2335" w:rsidRPr="00E349F6" w:rsidTr="009E41D3">
        <w:tc>
          <w:tcPr>
            <w:tcW w:w="3832" w:type="dxa"/>
            <w:vAlign w:val="bottom"/>
          </w:tcPr>
          <w:p w:rsidR="002E2335" w:rsidRPr="00E349F6" w:rsidRDefault="002E2335" w:rsidP="007E7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349F6">
              <w:rPr>
                <w:rFonts w:ascii="Angsana New" w:hAnsi="Angsana New" w:hint="cs"/>
                <w:b/>
                <w:bCs/>
                <w:sz w:val="26"/>
                <w:szCs w:val="26"/>
                <w:cs/>
                <w:lang w:eastAsia="en-GB"/>
              </w:rPr>
              <w:t>ค่าโฆษณา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2E2335" w:rsidRPr="00E349F6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:rsidR="002E2335" w:rsidRPr="00E349F6" w:rsidRDefault="002E2335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2E2335" w:rsidRPr="00E349F6" w:rsidRDefault="002E2335" w:rsidP="0094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</w:tcPr>
          <w:p w:rsidR="002E2335" w:rsidRPr="00E349F6" w:rsidRDefault="002E2335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:rsidR="002E2335" w:rsidRPr="00E349F6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:rsidR="002E2335" w:rsidRPr="00E349F6" w:rsidRDefault="002E2335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2E2335" w:rsidRPr="00E349F6" w:rsidRDefault="002E2335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E2335" w:rsidRPr="00E349F6" w:rsidTr="009E41D3">
        <w:tc>
          <w:tcPr>
            <w:tcW w:w="3832" w:type="dxa"/>
            <w:vAlign w:val="bottom"/>
          </w:tcPr>
          <w:p w:rsidR="002E2335" w:rsidRPr="00E349F6" w:rsidRDefault="002E2335" w:rsidP="0095199B">
            <w:pPr>
              <w:tabs>
                <w:tab w:val="clear" w:pos="2580"/>
              </w:tabs>
              <w:rPr>
                <w:rFonts w:ascii="Angsana New" w:hAnsi="Angsana New"/>
                <w:sz w:val="26"/>
                <w:szCs w:val="26"/>
                <w:cs/>
                <w:lang w:eastAsia="en-GB"/>
              </w:rPr>
            </w:pPr>
            <w:r w:rsidRPr="00E349F6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2E2335" w:rsidRPr="00E349F6" w:rsidRDefault="002E2335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:rsidR="002E2335" w:rsidRPr="00E349F6" w:rsidRDefault="002E2335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:rsidR="002E2335" w:rsidRPr="00E349F6" w:rsidRDefault="00CD0AEA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50</w:t>
            </w:r>
          </w:p>
        </w:tc>
        <w:tc>
          <w:tcPr>
            <w:tcW w:w="282" w:type="dxa"/>
          </w:tcPr>
          <w:p w:rsidR="002E2335" w:rsidRPr="00E349F6" w:rsidRDefault="002E2335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double" w:sz="4" w:space="0" w:color="auto"/>
            </w:tcBorders>
            <w:vAlign w:val="bottom"/>
          </w:tcPr>
          <w:p w:rsidR="002E2335" w:rsidRPr="00E349F6" w:rsidRDefault="002E2335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:rsidR="002E2335" w:rsidRPr="00E349F6" w:rsidRDefault="002E2335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:rsidR="002E2335" w:rsidRPr="00E349F6" w:rsidRDefault="008B3F84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8</w:t>
            </w:r>
            <w:r w:rsidR="00CD0AE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0</w:t>
            </w:r>
          </w:p>
        </w:tc>
      </w:tr>
      <w:tr w:rsidR="00A065CB" w:rsidRPr="00E349F6" w:rsidTr="009E41D3">
        <w:tc>
          <w:tcPr>
            <w:tcW w:w="3832" w:type="dxa"/>
            <w:vAlign w:val="bottom"/>
          </w:tcPr>
          <w:p w:rsidR="00A065CB" w:rsidRPr="003E13B0" w:rsidRDefault="00A065CB" w:rsidP="00483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3E13B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eastAsia="en-GB"/>
              </w:rPr>
              <w:t>ค่าเช่าที่ดิน</w:t>
            </w:r>
            <w:r w:rsidR="00483DD8" w:rsidRPr="003E13B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eastAsia="en-GB"/>
              </w:rPr>
              <w:t>ภายใต้</w:t>
            </w:r>
            <w:r w:rsidRPr="003E13B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A065CB" w:rsidRPr="00E349F6" w:rsidRDefault="00A065CB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:rsidR="00A065CB" w:rsidRPr="00E349F6" w:rsidRDefault="00A065CB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A065CB" w:rsidRPr="00E349F6" w:rsidRDefault="00A065CB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</w:tcPr>
          <w:p w:rsidR="00A065CB" w:rsidRPr="00E349F6" w:rsidRDefault="00A065CB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:rsidR="00A065CB" w:rsidRPr="00E349F6" w:rsidRDefault="00A065CB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:rsidR="00A065CB" w:rsidRPr="00E349F6" w:rsidRDefault="00A065CB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A065CB" w:rsidRPr="00E349F6" w:rsidRDefault="00A065CB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973E31" w:rsidRPr="00E349F6" w:rsidTr="009E41D3">
        <w:tc>
          <w:tcPr>
            <w:tcW w:w="3832" w:type="dxa"/>
            <w:vAlign w:val="bottom"/>
          </w:tcPr>
          <w:p w:rsidR="00973E31" w:rsidRPr="003E13B0" w:rsidRDefault="00973E31" w:rsidP="00483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3E13B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eastAsia="en-GB"/>
              </w:rPr>
              <w:t>(</w:t>
            </w:r>
            <w:r w:rsidR="00483DD8" w:rsidRPr="003E13B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eastAsia="en-GB"/>
              </w:rPr>
              <w:t>อัตรา</w:t>
            </w:r>
            <w:r w:rsidR="0061251C" w:rsidRPr="003E13B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eastAsia="en-GB"/>
              </w:rPr>
              <w:t>ค่าเช่า</w:t>
            </w:r>
            <w:r w:rsidRPr="003E13B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eastAsia="en-GB"/>
              </w:rPr>
              <w:t>ใกล้เคียงกับ</w:t>
            </w:r>
            <w:r w:rsidR="00483DD8" w:rsidRPr="003E13B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eastAsia="en-GB"/>
              </w:rPr>
              <w:t>อัตรา</w:t>
            </w:r>
            <w:r w:rsidRPr="003E13B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eastAsia="en-GB"/>
              </w:rPr>
              <w:t>ตลาด)</w:t>
            </w:r>
          </w:p>
        </w:tc>
        <w:tc>
          <w:tcPr>
            <w:tcW w:w="1350" w:type="dxa"/>
            <w:vAlign w:val="bottom"/>
          </w:tcPr>
          <w:p w:rsidR="00973E31" w:rsidRPr="00E349F6" w:rsidRDefault="00973E31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:rsidR="00973E31" w:rsidRPr="00E349F6" w:rsidRDefault="00973E31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973E31" w:rsidRPr="00E349F6" w:rsidRDefault="00973E31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</w:tcPr>
          <w:p w:rsidR="00973E31" w:rsidRPr="00E349F6" w:rsidRDefault="00973E31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:rsidR="00973E31" w:rsidRPr="00E349F6" w:rsidRDefault="00973E31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:rsidR="00973E31" w:rsidRPr="00E349F6" w:rsidRDefault="00973E31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973E31" w:rsidRPr="00E349F6" w:rsidRDefault="00973E31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A16F10" w:rsidRPr="00E349F6" w:rsidTr="009E41D3">
        <w:tc>
          <w:tcPr>
            <w:tcW w:w="3832" w:type="dxa"/>
            <w:vAlign w:val="bottom"/>
          </w:tcPr>
          <w:p w:rsidR="00A16F10" w:rsidRPr="003E13B0" w:rsidRDefault="00A16F10" w:rsidP="006560A1">
            <w:pPr>
              <w:tabs>
                <w:tab w:val="clear" w:pos="2580"/>
              </w:tabs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3E13B0">
              <w:rPr>
                <w:rFonts w:ascii="Angsana New" w:hAnsi="Angsana New" w:hint="cs"/>
                <w:sz w:val="26"/>
                <w:szCs w:val="26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A16F10" w:rsidRPr="00E349F6" w:rsidRDefault="00CD6E2E" w:rsidP="00CD6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32</w:t>
            </w:r>
          </w:p>
        </w:tc>
        <w:tc>
          <w:tcPr>
            <w:tcW w:w="283" w:type="dxa"/>
            <w:vAlign w:val="bottom"/>
          </w:tcPr>
          <w:p w:rsidR="00A16F10" w:rsidRPr="00E349F6" w:rsidRDefault="00A16F10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:rsidR="00A16F10" w:rsidRPr="00E349F6" w:rsidRDefault="00A16F10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2" w:type="dxa"/>
          </w:tcPr>
          <w:p w:rsidR="00A16F10" w:rsidRPr="00E349F6" w:rsidRDefault="00A16F10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double" w:sz="4" w:space="0" w:color="auto"/>
            </w:tcBorders>
            <w:vAlign w:val="bottom"/>
          </w:tcPr>
          <w:p w:rsidR="00A16F10" w:rsidRPr="00E349F6" w:rsidRDefault="00CD6E2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64</w:t>
            </w:r>
          </w:p>
        </w:tc>
        <w:tc>
          <w:tcPr>
            <w:tcW w:w="283" w:type="dxa"/>
            <w:vAlign w:val="bottom"/>
          </w:tcPr>
          <w:p w:rsidR="00A16F10" w:rsidRPr="00E349F6" w:rsidRDefault="00A16F10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:rsidR="00A16F10" w:rsidRPr="00E349F6" w:rsidRDefault="00A16F10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8512DF" w:rsidRPr="00E349F6" w:rsidTr="00CD0AEA">
        <w:tc>
          <w:tcPr>
            <w:tcW w:w="3832" w:type="dxa"/>
            <w:vAlign w:val="bottom"/>
          </w:tcPr>
          <w:p w:rsidR="008512DF" w:rsidRPr="00E349F6" w:rsidRDefault="008512DF" w:rsidP="006578A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349F6"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  <w:t>ดอกเบี้ยจ่าย</w:t>
            </w:r>
          </w:p>
        </w:tc>
        <w:tc>
          <w:tcPr>
            <w:tcW w:w="1350" w:type="dxa"/>
            <w:vAlign w:val="bottom"/>
          </w:tcPr>
          <w:p w:rsidR="008512DF" w:rsidRPr="00E349F6" w:rsidRDefault="008512DF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:rsidR="008512DF" w:rsidRPr="00E349F6" w:rsidRDefault="008512D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8512DF" w:rsidRPr="00E349F6" w:rsidRDefault="008512DF" w:rsidP="0094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2" w:type="dxa"/>
          </w:tcPr>
          <w:p w:rsidR="008512DF" w:rsidRPr="00E349F6" w:rsidRDefault="008512D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:rsidR="008512DF" w:rsidRPr="00E349F6" w:rsidRDefault="008512DF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:rsidR="008512DF" w:rsidRPr="00E349F6" w:rsidRDefault="008512D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8512DF" w:rsidRPr="00E349F6" w:rsidRDefault="008512DF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8512DF" w:rsidRPr="00E349F6" w:rsidTr="00CD0AEA">
        <w:tc>
          <w:tcPr>
            <w:tcW w:w="3832" w:type="dxa"/>
            <w:vAlign w:val="bottom"/>
          </w:tcPr>
          <w:p w:rsidR="008512DF" w:rsidRPr="00E349F6" w:rsidRDefault="008512DF" w:rsidP="00EB714F">
            <w:pPr>
              <w:rPr>
                <w:rFonts w:ascii="Angsana New" w:hAnsi="Angsana New"/>
                <w:sz w:val="26"/>
                <w:szCs w:val="26"/>
                <w:cs/>
                <w:lang w:eastAsia="en-GB"/>
              </w:rPr>
            </w:pPr>
            <w:r w:rsidRPr="00E349F6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8512DF" w:rsidRPr="00E349F6" w:rsidRDefault="008512DF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:rsidR="008512DF" w:rsidRPr="00E349F6" w:rsidRDefault="008512DF" w:rsidP="00E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:rsidR="008512DF" w:rsidRPr="00E349F6" w:rsidRDefault="001F4EBE" w:rsidP="001F4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1,434</w:t>
            </w:r>
          </w:p>
        </w:tc>
        <w:tc>
          <w:tcPr>
            <w:tcW w:w="282" w:type="dxa"/>
          </w:tcPr>
          <w:p w:rsidR="008512DF" w:rsidRPr="00E349F6" w:rsidRDefault="008512DF" w:rsidP="00E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double" w:sz="4" w:space="0" w:color="auto"/>
            </w:tcBorders>
            <w:vAlign w:val="bottom"/>
          </w:tcPr>
          <w:p w:rsidR="008512DF" w:rsidRPr="00E349F6" w:rsidRDefault="008512DF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49F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:rsidR="008512DF" w:rsidRPr="00E349F6" w:rsidRDefault="008512DF" w:rsidP="00E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:rsidR="008512DF" w:rsidRPr="00E349F6" w:rsidRDefault="001F4EBE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1,702</w:t>
            </w:r>
          </w:p>
        </w:tc>
      </w:tr>
      <w:tr w:rsidR="001D2DA6" w:rsidRPr="00E349F6" w:rsidTr="009E41D3">
        <w:tc>
          <w:tcPr>
            <w:tcW w:w="3832" w:type="dxa"/>
            <w:vAlign w:val="bottom"/>
          </w:tcPr>
          <w:p w:rsidR="001D2DA6" w:rsidRPr="00E349F6" w:rsidRDefault="001D2DA6" w:rsidP="007B5E83">
            <w:pPr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349F6"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  <w:t>ค่าตอบแทนผู้บริหารที่สำคัญ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1D2DA6" w:rsidRPr="00E349F6" w:rsidRDefault="001D2DA6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:rsidR="001D2DA6" w:rsidRPr="00E349F6" w:rsidRDefault="001D2D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1D2DA6" w:rsidRPr="00E349F6" w:rsidRDefault="001D2DA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2" w:type="dxa"/>
          </w:tcPr>
          <w:p w:rsidR="001D2DA6" w:rsidRPr="00E349F6" w:rsidRDefault="001D2D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:rsidR="001D2DA6" w:rsidRPr="00E349F6" w:rsidRDefault="001D2DA6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:rsidR="001D2DA6" w:rsidRPr="00E349F6" w:rsidRDefault="001D2D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1D2DA6" w:rsidRPr="00E349F6" w:rsidRDefault="001D2DA6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1D2DA6" w:rsidRPr="00E349F6" w:rsidTr="009E41D3">
        <w:tc>
          <w:tcPr>
            <w:tcW w:w="3832" w:type="dxa"/>
            <w:vAlign w:val="bottom"/>
          </w:tcPr>
          <w:p w:rsidR="001D2DA6" w:rsidRPr="00E349F6" w:rsidRDefault="001D2DA6" w:rsidP="007B5E83">
            <w:pPr>
              <w:rPr>
                <w:rFonts w:ascii="Angsana New" w:hAnsi="Angsana New"/>
                <w:sz w:val="26"/>
                <w:szCs w:val="26"/>
                <w:cs/>
                <w:lang w:eastAsia="en-GB"/>
              </w:rPr>
            </w:pPr>
            <w:r w:rsidRPr="00E349F6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:rsidR="001D2DA6" w:rsidRPr="00E349F6" w:rsidRDefault="007D6731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4,567</w:t>
            </w:r>
          </w:p>
        </w:tc>
        <w:tc>
          <w:tcPr>
            <w:tcW w:w="283" w:type="dxa"/>
            <w:vAlign w:val="bottom"/>
          </w:tcPr>
          <w:p w:rsidR="001D2DA6" w:rsidRPr="00E349F6" w:rsidRDefault="001D2D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1D2DA6" w:rsidRPr="00E349F6" w:rsidRDefault="001F4EBE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5,171</w:t>
            </w:r>
          </w:p>
        </w:tc>
        <w:tc>
          <w:tcPr>
            <w:tcW w:w="282" w:type="dxa"/>
          </w:tcPr>
          <w:p w:rsidR="001D2DA6" w:rsidRPr="00E349F6" w:rsidRDefault="001D2D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:rsidR="001D2DA6" w:rsidRPr="00E349F6" w:rsidRDefault="007D6731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9,146</w:t>
            </w:r>
          </w:p>
        </w:tc>
        <w:tc>
          <w:tcPr>
            <w:tcW w:w="283" w:type="dxa"/>
            <w:vAlign w:val="bottom"/>
          </w:tcPr>
          <w:p w:rsidR="001D2DA6" w:rsidRPr="00E349F6" w:rsidRDefault="001D2D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1D2DA6" w:rsidRPr="00E349F6" w:rsidRDefault="001F4EBE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9,684</w:t>
            </w:r>
          </w:p>
        </w:tc>
      </w:tr>
      <w:tr w:rsidR="001D2DA6" w:rsidRPr="00E349F6" w:rsidTr="009E41D3">
        <w:tc>
          <w:tcPr>
            <w:tcW w:w="3832" w:type="dxa"/>
            <w:vAlign w:val="bottom"/>
          </w:tcPr>
          <w:p w:rsidR="001D2DA6" w:rsidRPr="00E349F6" w:rsidRDefault="001D2DA6" w:rsidP="007B5E83">
            <w:pPr>
              <w:rPr>
                <w:rFonts w:ascii="Angsana New" w:hAnsi="Angsana New"/>
                <w:sz w:val="26"/>
                <w:szCs w:val="26"/>
                <w:cs/>
                <w:lang w:eastAsia="en-GB"/>
              </w:rPr>
            </w:pPr>
            <w:r w:rsidRPr="00E349F6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1D2DA6" w:rsidRPr="00E349F6" w:rsidRDefault="007D6731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218</w:t>
            </w:r>
          </w:p>
        </w:tc>
        <w:tc>
          <w:tcPr>
            <w:tcW w:w="283" w:type="dxa"/>
            <w:vAlign w:val="bottom"/>
          </w:tcPr>
          <w:p w:rsidR="001D2DA6" w:rsidRPr="00E349F6" w:rsidRDefault="001D2D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1D2DA6" w:rsidRPr="00E349F6" w:rsidRDefault="001F4EBE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166</w:t>
            </w:r>
          </w:p>
        </w:tc>
        <w:tc>
          <w:tcPr>
            <w:tcW w:w="282" w:type="dxa"/>
          </w:tcPr>
          <w:p w:rsidR="001D2DA6" w:rsidRPr="00E349F6" w:rsidRDefault="001D2D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:rsidR="001D2DA6" w:rsidRPr="00E349F6" w:rsidRDefault="007D6731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437</w:t>
            </w:r>
          </w:p>
        </w:tc>
        <w:tc>
          <w:tcPr>
            <w:tcW w:w="283" w:type="dxa"/>
            <w:vAlign w:val="bottom"/>
          </w:tcPr>
          <w:p w:rsidR="001D2DA6" w:rsidRPr="00E349F6" w:rsidRDefault="001D2D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1D2DA6" w:rsidRPr="00E349F6" w:rsidRDefault="001F4EBE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830</w:t>
            </w:r>
          </w:p>
        </w:tc>
      </w:tr>
      <w:tr w:rsidR="001D2DA6" w:rsidRPr="00E349F6" w:rsidTr="009E41D3">
        <w:tc>
          <w:tcPr>
            <w:tcW w:w="3832" w:type="dxa"/>
            <w:vAlign w:val="bottom"/>
          </w:tcPr>
          <w:p w:rsidR="001D2DA6" w:rsidRPr="00E349F6" w:rsidRDefault="001D2DA6" w:rsidP="007B5E83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349F6"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D2DA6" w:rsidRPr="00E349F6" w:rsidRDefault="007D6731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4,785</w:t>
            </w:r>
          </w:p>
        </w:tc>
        <w:tc>
          <w:tcPr>
            <w:tcW w:w="283" w:type="dxa"/>
            <w:vAlign w:val="bottom"/>
          </w:tcPr>
          <w:p w:rsidR="001D2DA6" w:rsidRPr="00E349F6" w:rsidRDefault="001D2D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D2DA6" w:rsidRPr="00E349F6" w:rsidRDefault="001F4EBE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5,337</w:t>
            </w:r>
          </w:p>
        </w:tc>
        <w:tc>
          <w:tcPr>
            <w:tcW w:w="282" w:type="dxa"/>
          </w:tcPr>
          <w:p w:rsidR="001D2DA6" w:rsidRPr="00E349F6" w:rsidRDefault="001D2D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D2DA6" w:rsidRPr="00E349F6" w:rsidRDefault="007D6731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9,583</w:t>
            </w:r>
          </w:p>
        </w:tc>
        <w:tc>
          <w:tcPr>
            <w:tcW w:w="283" w:type="dxa"/>
            <w:vAlign w:val="bottom"/>
          </w:tcPr>
          <w:p w:rsidR="001D2DA6" w:rsidRPr="00E349F6" w:rsidRDefault="001D2D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D2DA6" w:rsidRPr="00E349F6" w:rsidRDefault="001F4EBE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10,514</w:t>
            </w:r>
          </w:p>
        </w:tc>
      </w:tr>
    </w:tbl>
    <w:p w:rsidR="00AD0EF1" w:rsidRDefault="00AD0EF1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487447" w:rsidRPr="00973E31" w:rsidRDefault="00487447" w:rsidP="00487447">
      <w:pPr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10042" w:type="dxa"/>
        <w:tblInd w:w="-34" w:type="dxa"/>
        <w:tblLayout w:type="fixed"/>
        <w:tblLook w:val="04A0"/>
      </w:tblPr>
      <w:tblGrid>
        <w:gridCol w:w="3832"/>
        <w:gridCol w:w="1350"/>
        <w:gridCol w:w="283"/>
        <w:gridCol w:w="1337"/>
        <w:gridCol w:w="282"/>
        <w:gridCol w:w="1338"/>
        <w:gridCol w:w="283"/>
        <w:gridCol w:w="1337"/>
      </w:tblGrid>
      <w:tr w:rsidR="00487447" w:rsidRPr="00604DE3" w:rsidTr="006560A1">
        <w:trPr>
          <w:tblHeader/>
        </w:trPr>
        <w:tc>
          <w:tcPr>
            <w:tcW w:w="3832" w:type="dxa"/>
            <w:vAlign w:val="bottom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  <w:vAlign w:val="bottom"/>
          </w:tcPr>
          <w:p w:rsidR="00487447" w:rsidRPr="00604DE3" w:rsidRDefault="00487447" w:rsidP="00487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04DE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 (</w:t>
            </w:r>
            <w:r w:rsidRPr="00604DE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  <w:r w:rsidRPr="00604DE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487447" w:rsidRPr="00604DE3" w:rsidTr="006560A1">
        <w:trPr>
          <w:tblHeader/>
        </w:trPr>
        <w:tc>
          <w:tcPr>
            <w:tcW w:w="3832" w:type="dxa"/>
            <w:vAlign w:val="bottom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04DE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</w:t>
            </w:r>
            <w:r w:rsidRPr="00604DE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วดสามเดือน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4DE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</w:t>
            </w:r>
            <w:r w:rsidRPr="00604DE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วดหกเดือน</w:t>
            </w:r>
          </w:p>
        </w:tc>
      </w:tr>
      <w:tr w:rsidR="00487447" w:rsidRPr="00604DE3" w:rsidTr="006560A1">
        <w:trPr>
          <w:tblHeader/>
        </w:trPr>
        <w:tc>
          <w:tcPr>
            <w:tcW w:w="3832" w:type="dxa"/>
            <w:vAlign w:val="bottom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4DE3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 w:rsidRPr="00604DE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83" w:type="dxa"/>
            <w:vAlign w:val="bottom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4DE3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 w:rsidRPr="00604DE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2" w:type="dxa"/>
            <w:vAlign w:val="bottom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4DE3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 w:rsidRPr="00604DE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83" w:type="dxa"/>
            <w:vAlign w:val="bottom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4DE3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 w:rsidRPr="00604DE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487447" w:rsidRPr="00604DE3" w:rsidTr="006560A1">
        <w:tc>
          <w:tcPr>
            <w:tcW w:w="3832" w:type="dxa"/>
            <w:vAlign w:val="bottom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04DE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2" w:type="dxa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83" w:type="dxa"/>
            <w:vAlign w:val="bottom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</w:tr>
      <w:tr w:rsidR="00487447" w:rsidRPr="00604DE3" w:rsidTr="00487447">
        <w:tc>
          <w:tcPr>
            <w:tcW w:w="3832" w:type="dxa"/>
            <w:vAlign w:val="bottom"/>
          </w:tcPr>
          <w:p w:rsidR="00487447" w:rsidRPr="00604DE3" w:rsidRDefault="00487447" w:rsidP="006560A1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604DE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487447" w:rsidRPr="00604DE3" w:rsidRDefault="002C2B89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24,372</w:t>
            </w:r>
          </w:p>
        </w:tc>
        <w:tc>
          <w:tcPr>
            <w:tcW w:w="283" w:type="dxa"/>
            <w:vAlign w:val="bottom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4DE3">
              <w:rPr>
                <w:rFonts w:ascii="Angsana New" w:hAnsi="Angsana New"/>
                <w:color w:val="000000"/>
                <w:sz w:val="30"/>
                <w:szCs w:val="30"/>
              </w:rPr>
              <w:t>18,462</w:t>
            </w:r>
          </w:p>
        </w:tc>
        <w:tc>
          <w:tcPr>
            <w:tcW w:w="282" w:type="dxa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vAlign w:val="bottom"/>
          </w:tcPr>
          <w:p w:rsidR="00487447" w:rsidRPr="00604DE3" w:rsidRDefault="002C2B89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56,141</w:t>
            </w:r>
          </w:p>
        </w:tc>
        <w:tc>
          <w:tcPr>
            <w:tcW w:w="283" w:type="dxa"/>
            <w:vAlign w:val="bottom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4DE3">
              <w:rPr>
                <w:rFonts w:ascii="Angsana New" w:hAnsi="Angsana New"/>
                <w:color w:val="000000"/>
                <w:sz w:val="30"/>
                <w:szCs w:val="30"/>
              </w:rPr>
              <w:t>41,277</w:t>
            </w:r>
          </w:p>
        </w:tc>
      </w:tr>
      <w:tr w:rsidR="00487447" w:rsidRPr="00604DE3" w:rsidTr="00487447">
        <w:tc>
          <w:tcPr>
            <w:tcW w:w="3832" w:type="dxa"/>
            <w:vAlign w:val="bottom"/>
          </w:tcPr>
          <w:p w:rsidR="00487447" w:rsidRPr="00604DE3" w:rsidRDefault="00487447" w:rsidP="006560A1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604DE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447" w:rsidRPr="00604DE3" w:rsidRDefault="002C2B89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39,610</w:t>
            </w:r>
          </w:p>
        </w:tc>
        <w:tc>
          <w:tcPr>
            <w:tcW w:w="283" w:type="dxa"/>
            <w:vAlign w:val="bottom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4DE3">
              <w:rPr>
                <w:rFonts w:ascii="Angsana New" w:hAnsi="Angsana New"/>
                <w:color w:val="000000"/>
                <w:sz w:val="30"/>
                <w:szCs w:val="30"/>
              </w:rPr>
              <w:t>3,777</w:t>
            </w:r>
          </w:p>
        </w:tc>
        <w:tc>
          <w:tcPr>
            <w:tcW w:w="282" w:type="dxa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:rsidR="00487447" w:rsidRPr="00604DE3" w:rsidRDefault="002C2B89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,891</w:t>
            </w:r>
          </w:p>
        </w:tc>
        <w:tc>
          <w:tcPr>
            <w:tcW w:w="283" w:type="dxa"/>
            <w:vAlign w:val="bottom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04DE3">
              <w:rPr>
                <w:rFonts w:ascii="Angsana New" w:hAnsi="Angsana New"/>
                <w:color w:val="000000"/>
                <w:sz w:val="30"/>
                <w:szCs w:val="30"/>
              </w:rPr>
              <w:t>7,360</w:t>
            </w:r>
          </w:p>
        </w:tc>
      </w:tr>
      <w:tr w:rsidR="00487447" w:rsidRPr="00604DE3" w:rsidTr="00487447">
        <w:tc>
          <w:tcPr>
            <w:tcW w:w="3832" w:type="dxa"/>
            <w:vAlign w:val="bottom"/>
          </w:tcPr>
          <w:p w:rsidR="00487447" w:rsidRPr="00604DE3" w:rsidRDefault="00487447" w:rsidP="006560A1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604DE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7447" w:rsidRPr="00604DE3" w:rsidRDefault="002C2B89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63,982</w:t>
            </w:r>
          </w:p>
        </w:tc>
        <w:tc>
          <w:tcPr>
            <w:tcW w:w="283" w:type="dxa"/>
            <w:vAlign w:val="bottom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4DE3">
              <w:rPr>
                <w:rFonts w:ascii="Angsana New" w:hAnsi="Angsana New"/>
                <w:color w:val="000000"/>
                <w:sz w:val="30"/>
                <w:szCs w:val="30"/>
              </w:rPr>
              <w:t>22,239</w:t>
            </w:r>
          </w:p>
        </w:tc>
        <w:tc>
          <w:tcPr>
            <w:tcW w:w="282" w:type="dxa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87447" w:rsidRPr="00604DE3" w:rsidRDefault="002C2B89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130,032</w:t>
            </w:r>
          </w:p>
        </w:tc>
        <w:tc>
          <w:tcPr>
            <w:tcW w:w="283" w:type="dxa"/>
            <w:vAlign w:val="bottom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4DE3">
              <w:rPr>
                <w:rFonts w:ascii="Angsana New" w:hAnsi="Angsana New"/>
                <w:color w:val="000000"/>
                <w:sz w:val="30"/>
                <w:szCs w:val="30"/>
              </w:rPr>
              <w:t>48,637</w:t>
            </w:r>
          </w:p>
        </w:tc>
      </w:tr>
      <w:tr w:rsidR="00487447" w:rsidRPr="00604DE3" w:rsidTr="006560A1">
        <w:tc>
          <w:tcPr>
            <w:tcW w:w="3832" w:type="dxa"/>
            <w:vAlign w:val="bottom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04DE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double" w:sz="4" w:space="0" w:color="auto"/>
            </w:tcBorders>
            <w:vAlign w:val="bottom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83A09" w:rsidRPr="00604DE3" w:rsidTr="006560A1">
        <w:tc>
          <w:tcPr>
            <w:tcW w:w="3832" w:type="dxa"/>
            <w:vAlign w:val="bottom"/>
          </w:tcPr>
          <w:p w:rsidR="00883A09" w:rsidRPr="00604DE3" w:rsidRDefault="00883A09" w:rsidP="006560A1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604DE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604DE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ย่อย</w:t>
            </w:r>
          </w:p>
        </w:tc>
        <w:tc>
          <w:tcPr>
            <w:tcW w:w="1350" w:type="dxa"/>
            <w:vAlign w:val="bottom"/>
          </w:tcPr>
          <w:p w:rsidR="00883A09" w:rsidRPr="00604DE3" w:rsidRDefault="00883A09" w:rsidP="002B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4DE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883A09" w:rsidRPr="00604DE3" w:rsidRDefault="00883A09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883A09" w:rsidRPr="00604DE3" w:rsidRDefault="00883A09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4DE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186</w:t>
            </w:r>
          </w:p>
        </w:tc>
        <w:tc>
          <w:tcPr>
            <w:tcW w:w="282" w:type="dxa"/>
          </w:tcPr>
          <w:p w:rsidR="00883A09" w:rsidRPr="00604DE3" w:rsidRDefault="00883A09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vAlign w:val="bottom"/>
          </w:tcPr>
          <w:p w:rsidR="00883A09" w:rsidRPr="00604DE3" w:rsidRDefault="00883A09" w:rsidP="00F97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</w:p>
        </w:tc>
        <w:tc>
          <w:tcPr>
            <w:tcW w:w="283" w:type="dxa"/>
            <w:vAlign w:val="bottom"/>
          </w:tcPr>
          <w:p w:rsidR="00883A09" w:rsidRPr="00604DE3" w:rsidRDefault="00883A09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883A09" w:rsidRPr="00604DE3" w:rsidRDefault="00883A09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4DE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371</w:t>
            </w:r>
          </w:p>
        </w:tc>
      </w:tr>
      <w:tr w:rsidR="00487447" w:rsidRPr="00604DE3" w:rsidTr="006560A1">
        <w:tc>
          <w:tcPr>
            <w:tcW w:w="3832" w:type="dxa"/>
            <w:vAlign w:val="bottom"/>
          </w:tcPr>
          <w:p w:rsidR="00487447" w:rsidRPr="00604DE3" w:rsidRDefault="00487447" w:rsidP="006560A1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604DE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487447" w:rsidRPr="00604DE3" w:rsidRDefault="0091186F" w:rsidP="00911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120</w:t>
            </w:r>
          </w:p>
        </w:tc>
        <w:tc>
          <w:tcPr>
            <w:tcW w:w="283" w:type="dxa"/>
            <w:vAlign w:val="bottom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4DE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70</w:t>
            </w:r>
          </w:p>
        </w:tc>
        <w:tc>
          <w:tcPr>
            <w:tcW w:w="282" w:type="dxa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:rsidR="00487447" w:rsidRPr="00604DE3" w:rsidRDefault="00344AB0" w:rsidP="00344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120</w:t>
            </w:r>
          </w:p>
        </w:tc>
        <w:tc>
          <w:tcPr>
            <w:tcW w:w="283" w:type="dxa"/>
            <w:vAlign w:val="bottom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04DE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152</w:t>
            </w:r>
          </w:p>
        </w:tc>
      </w:tr>
      <w:tr w:rsidR="00487447" w:rsidRPr="00604DE3" w:rsidTr="006560A1">
        <w:tc>
          <w:tcPr>
            <w:tcW w:w="3832" w:type="dxa"/>
            <w:vAlign w:val="bottom"/>
          </w:tcPr>
          <w:p w:rsidR="00487447" w:rsidRPr="00604DE3" w:rsidRDefault="00487447" w:rsidP="006560A1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604DE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87447" w:rsidRPr="00604DE3" w:rsidRDefault="0091186F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  <w:r w:rsidR="00D544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20</w:t>
            </w:r>
          </w:p>
        </w:tc>
        <w:tc>
          <w:tcPr>
            <w:tcW w:w="283" w:type="dxa"/>
            <w:vAlign w:val="bottom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4DE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</w:p>
        </w:tc>
        <w:tc>
          <w:tcPr>
            <w:tcW w:w="282" w:type="dxa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87447" w:rsidRPr="00604DE3" w:rsidRDefault="00344AB0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133</w:t>
            </w:r>
          </w:p>
        </w:tc>
        <w:tc>
          <w:tcPr>
            <w:tcW w:w="283" w:type="dxa"/>
            <w:vAlign w:val="bottom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04DE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523</w:t>
            </w:r>
          </w:p>
        </w:tc>
      </w:tr>
      <w:tr w:rsidR="00487447" w:rsidRPr="00604DE3" w:rsidTr="006560A1">
        <w:tc>
          <w:tcPr>
            <w:tcW w:w="3832" w:type="dxa"/>
            <w:vAlign w:val="bottom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04DE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รายได้อื่น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F4C8B" w:rsidRPr="00604DE3" w:rsidTr="006560A1">
        <w:tc>
          <w:tcPr>
            <w:tcW w:w="3832" w:type="dxa"/>
            <w:vAlign w:val="bottom"/>
          </w:tcPr>
          <w:p w:rsidR="003F4C8B" w:rsidRPr="00604DE3" w:rsidRDefault="003F4C8B" w:rsidP="00487447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604DE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604DE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ย่อย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3F4C8B" w:rsidRPr="00604DE3" w:rsidRDefault="003F4C8B" w:rsidP="002B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4DE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3F4C8B" w:rsidRPr="00604DE3" w:rsidRDefault="003F4C8B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:rsidR="003F4C8B" w:rsidRPr="00604DE3" w:rsidRDefault="003F4C8B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4DE3">
              <w:rPr>
                <w:rFonts w:ascii="Angsana New" w:hAnsi="Angsana New"/>
                <w:color w:val="000000"/>
                <w:sz w:val="30"/>
                <w:szCs w:val="30"/>
              </w:rPr>
              <w:t>987</w:t>
            </w:r>
          </w:p>
        </w:tc>
        <w:tc>
          <w:tcPr>
            <w:tcW w:w="282" w:type="dxa"/>
          </w:tcPr>
          <w:p w:rsidR="003F4C8B" w:rsidRPr="00604DE3" w:rsidRDefault="003F4C8B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tcBorders>
              <w:bottom w:val="double" w:sz="4" w:space="0" w:color="auto"/>
            </w:tcBorders>
            <w:vAlign w:val="bottom"/>
          </w:tcPr>
          <w:p w:rsidR="003F4C8B" w:rsidRPr="00604DE3" w:rsidRDefault="003F4C8B" w:rsidP="002B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4DE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3F4C8B" w:rsidRPr="00604DE3" w:rsidRDefault="003F4C8B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:rsidR="003F4C8B" w:rsidRPr="00604DE3" w:rsidRDefault="003F4C8B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4DE3">
              <w:rPr>
                <w:rFonts w:ascii="Angsana New" w:hAnsi="Angsana New"/>
                <w:color w:val="000000"/>
                <w:sz w:val="30"/>
                <w:szCs w:val="30"/>
              </w:rPr>
              <w:t>1,428</w:t>
            </w:r>
          </w:p>
        </w:tc>
      </w:tr>
      <w:tr w:rsidR="00B47109" w:rsidRPr="00604DE3" w:rsidTr="002B32EE">
        <w:tc>
          <w:tcPr>
            <w:tcW w:w="3832" w:type="dxa"/>
            <w:vAlign w:val="bottom"/>
          </w:tcPr>
          <w:p w:rsidR="00B47109" w:rsidRPr="00604DE3" w:rsidRDefault="00B47109" w:rsidP="002B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ซื้อสินค้า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B47109" w:rsidRPr="00604DE3" w:rsidRDefault="00B47109" w:rsidP="002B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B47109" w:rsidRPr="00604DE3" w:rsidRDefault="00B47109" w:rsidP="002B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B47109" w:rsidRPr="00604DE3" w:rsidRDefault="00B47109" w:rsidP="002B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B47109" w:rsidRPr="00604DE3" w:rsidRDefault="00B47109" w:rsidP="002B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:rsidR="00B47109" w:rsidRPr="00604DE3" w:rsidRDefault="00B47109" w:rsidP="002B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B47109" w:rsidRPr="00604DE3" w:rsidRDefault="00B47109" w:rsidP="002B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B47109" w:rsidRPr="00604DE3" w:rsidRDefault="00B47109" w:rsidP="002B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47109" w:rsidRPr="00604DE3" w:rsidTr="002B32EE">
        <w:tc>
          <w:tcPr>
            <w:tcW w:w="3832" w:type="dxa"/>
            <w:vAlign w:val="bottom"/>
          </w:tcPr>
          <w:p w:rsidR="00B47109" w:rsidRPr="00604DE3" w:rsidRDefault="00B47109" w:rsidP="00B47109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604DE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ย่อย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B47109" w:rsidRPr="00604DE3" w:rsidRDefault="00312B38" w:rsidP="0068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02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vAlign w:val="bottom"/>
          </w:tcPr>
          <w:p w:rsidR="00B47109" w:rsidRPr="00604DE3" w:rsidRDefault="00B47109" w:rsidP="002B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:rsidR="00B47109" w:rsidRPr="00604DE3" w:rsidRDefault="00B47109" w:rsidP="002B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4DE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:rsidR="00B47109" w:rsidRPr="00604DE3" w:rsidRDefault="00B47109" w:rsidP="002B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tcBorders>
              <w:bottom w:val="double" w:sz="4" w:space="0" w:color="auto"/>
            </w:tcBorders>
            <w:vAlign w:val="bottom"/>
          </w:tcPr>
          <w:p w:rsidR="00B47109" w:rsidRPr="00604DE3" w:rsidRDefault="00312B38" w:rsidP="002B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vAlign w:val="bottom"/>
          </w:tcPr>
          <w:p w:rsidR="00B47109" w:rsidRPr="00604DE3" w:rsidRDefault="00B47109" w:rsidP="002B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:rsidR="00B47109" w:rsidRPr="00604DE3" w:rsidRDefault="00B47109" w:rsidP="002B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4DE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487447" w:rsidRPr="00604DE3" w:rsidTr="006560A1">
        <w:tc>
          <w:tcPr>
            <w:tcW w:w="3832" w:type="dxa"/>
            <w:vAlign w:val="bottom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04DE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ค่าโฆษณา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87447" w:rsidRPr="00604DE3" w:rsidTr="006560A1">
        <w:tc>
          <w:tcPr>
            <w:tcW w:w="3832" w:type="dxa"/>
            <w:vAlign w:val="bottom"/>
          </w:tcPr>
          <w:p w:rsidR="00487447" w:rsidRPr="003E13B0" w:rsidRDefault="00487447" w:rsidP="006560A1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E13B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4DE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04DE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50</w:t>
            </w:r>
          </w:p>
        </w:tc>
        <w:tc>
          <w:tcPr>
            <w:tcW w:w="282" w:type="dxa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tcBorders>
              <w:bottom w:val="double" w:sz="4" w:space="0" w:color="auto"/>
            </w:tcBorders>
            <w:vAlign w:val="bottom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4DE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:rsidR="00487447" w:rsidRPr="00604DE3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4DE3">
              <w:rPr>
                <w:rFonts w:ascii="Angsana New" w:hAnsi="Angsana New"/>
                <w:color w:val="000000"/>
                <w:sz w:val="30"/>
                <w:szCs w:val="30"/>
              </w:rPr>
              <w:t>80</w:t>
            </w:r>
          </w:p>
        </w:tc>
      </w:tr>
      <w:tr w:rsidR="00487447" w:rsidRPr="00604DE3" w:rsidTr="006560A1">
        <w:tc>
          <w:tcPr>
            <w:tcW w:w="3832" w:type="dxa"/>
            <w:vAlign w:val="bottom"/>
          </w:tcPr>
          <w:p w:rsidR="00487447" w:rsidRPr="003E13B0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E13B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ค่าเช่าที่ดินภายใต้หนี้สินตามสัญญาเช่า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487447" w:rsidRPr="00C461B1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487447" w:rsidRPr="00C461B1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487447" w:rsidRPr="00C461B1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2" w:type="dxa"/>
          </w:tcPr>
          <w:p w:rsidR="00487447" w:rsidRPr="00C461B1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:rsidR="00487447" w:rsidRPr="00C461B1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487447" w:rsidRPr="00C461B1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487447" w:rsidRPr="00C461B1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487447" w:rsidRPr="00604DE3" w:rsidTr="006560A1">
        <w:tc>
          <w:tcPr>
            <w:tcW w:w="3832" w:type="dxa"/>
            <w:vAlign w:val="bottom"/>
          </w:tcPr>
          <w:p w:rsidR="00487447" w:rsidRPr="003E13B0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3E13B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(อัตราค่าเช่าใกล้เคียงกับอัตราตลาด)</w:t>
            </w:r>
          </w:p>
        </w:tc>
        <w:tc>
          <w:tcPr>
            <w:tcW w:w="1350" w:type="dxa"/>
            <w:vAlign w:val="bottom"/>
          </w:tcPr>
          <w:p w:rsidR="00487447" w:rsidRPr="00C461B1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487447" w:rsidRPr="00C461B1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487447" w:rsidRPr="00C461B1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2" w:type="dxa"/>
          </w:tcPr>
          <w:p w:rsidR="00487447" w:rsidRPr="00C461B1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338" w:type="dxa"/>
            <w:vAlign w:val="bottom"/>
          </w:tcPr>
          <w:p w:rsidR="00487447" w:rsidRPr="00C461B1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487447" w:rsidRPr="00C461B1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487447" w:rsidRPr="00C461B1" w:rsidRDefault="00487447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CD6E2E" w:rsidRPr="00604DE3" w:rsidTr="006560A1">
        <w:tc>
          <w:tcPr>
            <w:tcW w:w="3832" w:type="dxa"/>
            <w:vAlign w:val="bottom"/>
          </w:tcPr>
          <w:p w:rsidR="00CD6E2E" w:rsidRPr="003E13B0" w:rsidRDefault="00CD6E2E" w:rsidP="006560A1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E13B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CD6E2E" w:rsidRPr="002442D2" w:rsidRDefault="00CD6E2E" w:rsidP="00434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42D2">
              <w:rPr>
                <w:rFonts w:ascii="Angsana New" w:hAnsi="Angsana New"/>
                <w:color w:val="000000"/>
                <w:sz w:val="30"/>
                <w:szCs w:val="30"/>
              </w:rPr>
              <w:t>32</w:t>
            </w:r>
          </w:p>
        </w:tc>
        <w:tc>
          <w:tcPr>
            <w:tcW w:w="283" w:type="dxa"/>
            <w:vAlign w:val="bottom"/>
          </w:tcPr>
          <w:p w:rsidR="00CD6E2E" w:rsidRPr="002442D2" w:rsidRDefault="00CD6E2E" w:rsidP="00434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:rsidR="00CD6E2E" w:rsidRPr="002442D2" w:rsidRDefault="00CD6E2E" w:rsidP="00434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42D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:rsidR="00CD6E2E" w:rsidRPr="002442D2" w:rsidRDefault="00CD6E2E" w:rsidP="00434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tcBorders>
              <w:bottom w:val="double" w:sz="4" w:space="0" w:color="auto"/>
            </w:tcBorders>
            <w:vAlign w:val="bottom"/>
          </w:tcPr>
          <w:p w:rsidR="00CD6E2E" w:rsidRPr="002442D2" w:rsidRDefault="00CD6E2E" w:rsidP="00434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442D2">
              <w:rPr>
                <w:rFonts w:ascii="Angsana New" w:hAnsi="Angsana New"/>
                <w:color w:val="000000"/>
                <w:sz w:val="30"/>
                <w:szCs w:val="30"/>
              </w:rPr>
              <w:t>64</w:t>
            </w:r>
          </w:p>
        </w:tc>
        <w:tc>
          <w:tcPr>
            <w:tcW w:w="283" w:type="dxa"/>
            <w:vAlign w:val="bottom"/>
          </w:tcPr>
          <w:p w:rsidR="00CD6E2E" w:rsidRPr="002442D2" w:rsidRDefault="00CD6E2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:rsidR="00CD6E2E" w:rsidRPr="002442D2" w:rsidRDefault="00CD6E2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42D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CD6E2E" w:rsidRPr="00604DE3" w:rsidTr="006560A1">
        <w:tc>
          <w:tcPr>
            <w:tcW w:w="3832" w:type="dxa"/>
            <w:vAlign w:val="bottom"/>
          </w:tcPr>
          <w:p w:rsidR="00CD6E2E" w:rsidRPr="00604DE3" w:rsidRDefault="00CD6E2E" w:rsidP="006560A1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604DE3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ดอกเบี้ยจ่าย</w:t>
            </w:r>
          </w:p>
        </w:tc>
        <w:tc>
          <w:tcPr>
            <w:tcW w:w="1350" w:type="dxa"/>
            <w:vAlign w:val="bottom"/>
          </w:tcPr>
          <w:p w:rsidR="00CD6E2E" w:rsidRPr="00604DE3" w:rsidRDefault="00CD6E2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CD6E2E" w:rsidRPr="00604DE3" w:rsidRDefault="00CD6E2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CD6E2E" w:rsidRPr="00604DE3" w:rsidRDefault="00CD6E2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2" w:type="dxa"/>
          </w:tcPr>
          <w:p w:rsidR="00CD6E2E" w:rsidRPr="00604DE3" w:rsidRDefault="00CD6E2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vAlign w:val="bottom"/>
          </w:tcPr>
          <w:p w:rsidR="00CD6E2E" w:rsidRPr="00604DE3" w:rsidRDefault="00CD6E2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CD6E2E" w:rsidRPr="00604DE3" w:rsidRDefault="00CD6E2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CD6E2E" w:rsidRPr="00604DE3" w:rsidRDefault="00CD6E2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D6E2E" w:rsidRPr="00604DE3" w:rsidTr="00487447">
        <w:tc>
          <w:tcPr>
            <w:tcW w:w="3832" w:type="dxa"/>
            <w:vAlign w:val="bottom"/>
          </w:tcPr>
          <w:p w:rsidR="00CD6E2E" w:rsidRPr="00604DE3" w:rsidRDefault="00CD6E2E" w:rsidP="006560A1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604DE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CD6E2E" w:rsidRPr="00604DE3" w:rsidRDefault="00CD6E2E" w:rsidP="00BD7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1,203</w:t>
            </w:r>
          </w:p>
        </w:tc>
        <w:tc>
          <w:tcPr>
            <w:tcW w:w="283" w:type="dxa"/>
            <w:vAlign w:val="bottom"/>
          </w:tcPr>
          <w:p w:rsidR="00CD6E2E" w:rsidRPr="00604DE3" w:rsidRDefault="00CD6E2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CD6E2E" w:rsidRPr="00604DE3" w:rsidRDefault="00CD6E2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4DE3">
              <w:rPr>
                <w:rFonts w:ascii="Angsana New" w:hAnsi="Angsana New"/>
                <w:color w:val="000000"/>
                <w:sz w:val="30"/>
                <w:szCs w:val="30"/>
              </w:rPr>
              <w:t>2,559</w:t>
            </w:r>
          </w:p>
        </w:tc>
        <w:tc>
          <w:tcPr>
            <w:tcW w:w="282" w:type="dxa"/>
          </w:tcPr>
          <w:p w:rsidR="00CD6E2E" w:rsidRPr="00604DE3" w:rsidRDefault="00CD6E2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vAlign w:val="bottom"/>
          </w:tcPr>
          <w:p w:rsidR="00CD6E2E" w:rsidRPr="00604DE3" w:rsidRDefault="00CD6E2E" w:rsidP="00E1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2,394</w:t>
            </w:r>
          </w:p>
        </w:tc>
        <w:tc>
          <w:tcPr>
            <w:tcW w:w="283" w:type="dxa"/>
            <w:vAlign w:val="bottom"/>
          </w:tcPr>
          <w:p w:rsidR="00CD6E2E" w:rsidRPr="00604DE3" w:rsidRDefault="00CD6E2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CD6E2E" w:rsidRPr="00604DE3" w:rsidRDefault="00CD6E2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4DE3">
              <w:rPr>
                <w:rFonts w:ascii="Angsana New" w:hAnsi="Angsana New"/>
                <w:color w:val="000000"/>
                <w:sz w:val="30"/>
                <w:szCs w:val="30"/>
              </w:rPr>
              <w:t>4,124</w:t>
            </w:r>
          </w:p>
        </w:tc>
      </w:tr>
      <w:tr w:rsidR="00CD6E2E" w:rsidRPr="00604DE3" w:rsidTr="00487447">
        <w:tc>
          <w:tcPr>
            <w:tcW w:w="3832" w:type="dxa"/>
            <w:vAlign w:val="bottom"/>
          </w:tcPr>
          <w:p w:rsidR="00CD6E2E" w:rsidRPr="00604DE3" w:rsidRDefault="00CD6E2E" w:rsidP="006560A1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604DE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CD6E2E" w:rsidRPr="00604DE3" w:rsidRDefault="00CD6E2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4DE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CD6E2E" w:rsidRPr="00604DE3" w:rsidRDefault="00CD6E2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CD6E2E" w:rsidRPr="00604DE3" w:rsidRDefault="00CD6E2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4DE3">
              <w:rPr>
                <w:rFonts w:ascii="Angsana New" w:hAnsi="Angsana New"/>
                <w:color w:val="000000"/>
                <w:sz w:val="30"/>
                <w:szCs w:val="30"/>
              </w:rPr>
              <w:t>492</w:t>
            </w:r>
          </w:p>
        </w:tc>
        <w:tc>
          <w:tcPr>
            <w:tcW w:w="282" w:type="dxa"/>
          </w:tcPr>
          <w:p w:rsidR="00CD6E2E" w:rsidRPr="00604DE3" w:rsidRDefault="00CD6E2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:rsidR="00CD6E2E" w:rsidRPr="00604DE3" w:rsidRDefault="00CD6E2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4DE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CD6E2E" w:rsidRPr="00604DE3" w:rsidRDefault="00CD6E2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CD6E2E" w:rsidRPr="00604DE3" w:rsidRDefault="00CD6E2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04DE3">
              <w:rPr>
                <w:rFonts w:ascii="Angsana New" w:hAnsi="Angsana New"/>
                <w:color w:val="000000"/>
                <w:sz w:val="30"/>
                <w:szCs w:val="30"/>
              </w:rPr>
              <w:t>726</w:t>
            </w:r>
          </w:p>
        </w:tc>
      </w:tr>
      <w:tr w:rsidR="00CD6E2E" w:rsidRPr="00604DE3" w:rsidTr="00487447">
        <w:tc>
          <w:tcPr>
            <w:tcW w:w="3832" w:type="dxa"/>
            <w:vAlign w:val="bottom"/>
          </w:tcPr>
          <w:p w:rsidR="00CD6E2E" w:rsidRPr="00604DE3" w:rsidRDefault="00CD6E2E" w:rsidP="006560A1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604DE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D6E2E" w:rsidRPr="00604DE3" w:rsidRDefault="00CD6E2E" w:rsidP="00BD7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1,203</w:t>
            </w:r>
          </w:p>
        </w:tc>
        <w:tc>
          <w:tcPr>
            <w:tcW w:w="283" w:type="dxa"/>
            <w:vAlign w:val="bottom"/>
          </w:tcPr>
          <w:p w:rsidR="00CD6E2E" w:rsidRPr="00604DE3" w:rsidRDefault="00CD6E2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D6E2E" w:rsidRPr="00604DE3" w:rsidRDefault="00CD6E2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4DE3">
              <w:rPr>
                <w:rFonts w:ascii="Angsana New" w:hAnsi="Angsana New"/>
                <w:color w:val="000000"/>
                <w:sz w:val="30"/>
                <w:szCs w:val="30"/>
              </w:rPr>
              <w:t>3,051</w:t>
            </w:r>
          </w:p>
        </w:tc>
        <w:tc>
          <w:tcPr>
            <w:tcW w:w="282" w:type="dxa"/>
          </w:tcPr>
          <w:p w:rsidR="00CD6E2E" w:rsidRPr="00604DE3" w:rsidRDefault="00CD6E2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D6E2E" w:rsidRPr="00604DE3" w:rsidRDefault="00CD6E2E" w:rsidP="00CD7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2,394</w:t>
            </w:r>
          </w:p>
        </w:tc>
        <w:tc>
          <w:tcPr>
            <w:tcW w:w="283" w:type="dxa"/>
            <w:vAlign w:val="bottom"/>
          </w:tcPr>
          <w:p w:rsidR="00CD6E2E" w:rsidRPr="00604DE3" w:rsidRDefault="00CD6E2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D6E2E" w:rsidRPr="00604DE3" w:rsidRDefault="00CD6E2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4DE3">
              <w:rPr>
                <w:rFonts w:ascii="Angsana New" w:hAnsi="Angsana New"/>
                <w:color w:val="000000"/>
                <w:sz w:val="30"/>
                <w:szCs w:val="30"/>
              </w:rPr>
              <w:t>4,850</w:t>
            </w:r>
          </w:p>
        </w:tc>
      </w:tr>
      <w:tr w:rsidR="00CD6E2E" w:rsidRPr="00604DE3" w:rsidTr="006560A1">
        <w:tc>
          <w:tcPr>
            <w:tcW w:w="3832" w:type="dxa"/>
            <w:vAlign w:val="bottom"/>
          </w:tcPr>
          <w:p w:rsidR="00CD6E2E" w:rsidRPr="00604DE3" w:rsidRDefault="00CD6E2E" w:rsidP="006560A1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604DE3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ค่าตอบแทนผู้บริหารที่สำคัญ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CD6E2E" w:rsidRPr="00604DE3" w:rsidRDefault="00CD6E2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CD6E2E" w:rsidRPr="00604DE3" w:rsidRDefault="00CD6E2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CD6E2E" w:rsidRPr="00604DE3" w:rsidRDefault="00CD6E2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2" w:type="dxa"/>
          </w:tcPr>
          <w:p w:rsidR="00CD6E2E" w:rsidRPr="00604DE3" w:rsidRDefault="00CD6E2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:rsidR="00CD6E2E" w:rsidRPr="00604DE3" w:rsidRDefault="00CD6E2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CD6E2E" w:rsidRPr="00604DE3" w:rsidRDefault="00CD6E2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CD6E2E" w:rsidRPr="00604DE3" w:rsidRDefault="00CD6E2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D6E2E" w:rsidRPr="00604DE3" w:rsidTr="006560A1">
        <w:tc>
          <w:tcPr>
            <w:tcW w:w="3832" w:type="dxa"/>
            <w:vAlign w:val="bottom"/>
          </w:tcPr>
          <w:p w:rsidR="00CD6E2E" w:rsidRPr="00604DE3" w:rsidRDefault="00CD6E2E" w:rsidP="006560A1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604DE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:rsidR="00CD6E2E" w:rsidRPr="00604DE3" w:rsidRDefault="00CD6E2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3,726</w:t>
            </w:r>
          </w:p>
        </w:tc>
        <w:tc>
          <w:tcPr>
            <w:tcW w:w="283" w:type="dxa"/>
            <w:vAlign w:val="bottom"/>
          </w:tcPr>
          <w:p w:rsidR="00CD6E2E" w:rsidRPr="00604DE3" w:rsidRDefault="00CD6E2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CD6E2E" w:rsidRPr="00604DE3" w:rsidRDefault="00CD6E2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4DE3">
              <w:rPr>
                <w:rFonts w:ascii="Angsana New" w:hAnsi="Angsana New"/>
                <w:color w:val="000000"/>
                <w:sz w:val="30"/>
                <w:szCs w:val="30"/>
              </w:rPr>
              <w:t>4,329</w:t>
            </w:r>
          </w:p>
        </w:tc>
        <w:tc>
          <w:tcPr>
            <w:tcW w:w="282" w:type="dxa"/>
          </w:tcPr>
          <w:p w:rsidR="00CD6E2E" w:rsidRPr="00604DE3" w:rsidRDefault="00CD6E2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vAlign w:val="bottom"/>
          </w:tcPr>
          <w:p w:rsidR="00CD6E2E" w:rsidRPr="00604DE3" w:rsidRDefault="00CD6E2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7,466</w:t>
            </w:r>
          </w:p>
        </w:tc>
        <w:tc>
          <w:tcPr>
            <w:tcW w:w="283" w:type="dxa"/>
            <w:vAlign w:val="bottom"/>
          </w:tcPr>
          <w:p w:rsidR="00CD6E2E" w:rsidRPr="00604DE3" w:rsidRDefault="00CD6E2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CD6E2E" w:rsidRPr="00604DE3" w:rsidRDefault="00CD6E2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4DE3">
              <w:rPr>
                <w:rFonts w:ascii="Angsana New" w:hAnsi="Angsana New"/>
                <w:color w:val="000000"/>
                <w:sz w:val="30"/>
                <w:szCs w:val="30"/>
              </w:rPr>
              <w:t>8,002</w:t>
            </w:r>
          </w:p>
        </w:tc>
      </w:tr>
      <w:tr w:rsidR="00CD6E2E" w:rsidRPr="00604DE3" w:rsidTr="006560A1">
        <w:tc>
          <w:tcPr>
            <w:tcW w:w="3832" w:type="dxa"/>
            <w:vAlign w:val="bottom"/>
          </w:tcPr>
          <w:p w:rsidR="00CD6E2E" w:rsidRPr="00604DE3" w:rsidRDefault="00CD6E2E" w:rsidP="006560A1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604DE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CD6E2E" w:rsidRPr="00604DE3" w:rsidRDefault="00CD6E2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142</w:t>
            </w:r>
          </w:p>
        </w:tc>
        <w:tc>
          <w:tcPr>
            <w:tcW w:w="283" w:type="dxa"/>
            <w:vAlign w:val="bottom"/>
          </w:tcPr>
          <w:p w:rsidR="00CD6E2E" w:rsidRPr="00604DE3" w:rsidRDefault="00CD6E2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CD6E2E" w:rsidRPr="00604DE3" w:rsidRDefault="00CD6E2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04DE3">
              <w:rPr>
                <w:rFonts w:ascii="Angsana New" w:hAnsi="Angsana New"/>
                <w:color w:val="000000"/>
                <w:sz w:val="30"/>
                <w:szCs w:val="30"/>
              </w:rPr>
              <w:t>118</w:t>
            </w:r>
          </w:p>
        </w:tc>
        <w:tc>
          <w:tcPr>
            <w:tcW w:w="282" w:type="dxa"/>
          </w:tcPr>
          <w:p w:rsidR="00CD6E2E" w:rsidRPr="00604DE3" w:rsidRDefault="00CD6E2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:rsidR="00CD6E2E" w:rsidRPr="00604DE3" w:rsidRDefault="00CD6E2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285</w:t>
            </w:r>
          </w:p>
        </w:tc>
        <w:tc>
          <w:tcPr>
            <w:tcW w:w="283" w:type="dxa"/>
            <w:vAlign w:val="bottom"/>
          </w:tcPr>
          <w:p w:rsidR="00CD6E2E" w:rsidRPr="00604DE3" w:rsidRDefault="00CD6E2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CD6E2E" w:rsidRPr="00604DE3" w:rsidRDefault="00CD6E2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04DE3">
              <w:rPr>
                <w:rFonts w:ascii="Angsana New" w:hAnsi="Angsana New"/>
                <w:color w:val="000000"/>
                <w:sz w:val="30"/>
                <w:szCs w:val="30"/>
              </w:rPr>
              <w:t>236</w:t>
            </w:r>
          </w:p>
        </w:tc>
      </w:tr>
      <w:tr w:rsidR="00CD6E2E" w:rsidRPr="00604DE3" w:rsidTr="006560A1">
        <w:tc>
          <w:tcPr>
            <w:tcW w:w="3832" w:type="dxa"/>
            <w:vAlign w:val="bottom"/>
          </w:tcPr>
          <w:p w:rsidR="00CD6E2E" w:rsidRPr="00604DE3" w:rsidRDefault="00CD6E2E" w:rsidP="006560A1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604DE3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D6E2E" w:rsidRPr="00604DE3" w:rsidRDefault="00CD6E2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3,868</w:t>
            </w:r>
          </w:p>
        </w:tc>
        <w:tc>
          <w:tcPr>
            <w:tcW w:w="283" w:type="dxa"/>
            <w:vAlign w:val="bottom"/>
          </w:tcPr>
          <w:p w:rsidR="00CD6E2E" w:rsidRPr="00604DE3" w:rsidRDefault="00CD6E2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D6E2E" w:rsidRPr="00604DE3" w:rsidRDefault="00CD6E2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4DE3">
              <w:rPr>
                <w:rFonts w:ascii="Angsana New" w:hAnsi="Angsana New"/>
                <w:color w:val="000000"/>
                <w:sz w:val="30"/>
                <w:szCs w:val="30"/>
              </w:rPr>
              <w:t>4,447</w:t>
            </w:r>
          </w:p>
        </w:tc>
        <w:tc>
          <w:tcPr>
            <w:tcW w:w="282" w:type="dxa"/>
          </w:tcPr>
          <w:p w:rsidR="00CD6E2E" w:rsidRPr="00604DE3" w:rsidRDefault="00CD6E2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D6E2E" w:rsidRPr="00604DE3" w:rsidRDefault="00CD6E2E" w:rsidP="007E2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7,751</w:t>
            </w:r>
          </w:p>
        </w:tc>
        <w:tc>
          <w:tcPr>
            <w:tcW w:w="283" w:type="dxa"/>
            <w:vAlign w:val="bottom"/>
          </w:tcPr>
          <w:p w:rsidR="00CD6E2E" w:rsidRPr="00604DE3" w:rsidRDefault="00CD6E2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D6E2E" w:rsidRPr="00604DE3" w:rsidRDefault="00CD6E2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4DE3">
              <w:rPr>
                <w:rFonts w:ascii="Angsana New" w:hAnsi="Angsana New"/>
                <w:color w:val="000000"/>
                <w:sz w:val="30"/>
                <w:szCs w:val="30"/>
              </w:rPr>
              <w:t>8,238</w:t>
            </w:r>
          </w:p>
        </w:tc>
      </w:tr>
    </w:tbl>
    <w:p w:rsidR="00CD0AEA" w:rsidRPr="00DC4728" w:rsidRDefault="00CD0AEA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CA5B38" w:rsidRDefault="00CA5B38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033716" w:rsidRPr="00604DE3" w:rsidRDefault="00E064D6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 w:rsidRPr="00604DE3">
        <w:rPr>
          <w:rFonts w:ascii="Angsana New" w:hAnsi="Angsana New"/>
          <w:color w:val="000000"/>
          <w:sz w:val="30"/>
          <w:szCs w:val="30"/>
          <w:cs/>
        </w:rPr>
        <w:lastRenderedPageBreak/>
        <w:t>ยอดคงเหลือกับ</w:t>
      </w:r>
      <w:r w:rsidR="00E91DEE" w:rsidRPr="00604DE3">
        <w:rPr>
          <w:rFonts w:ascii="Angsana New" w:hAnsi="Angsana New" w:hint="cs"/>
          <w:color w:val="000000"/>
          <w:sz w:val="30"/>
          <w:szCs w:val="30"/>
          <w:cs/>
        </w:rPr>
        <w:t>บุคคลหรือ</w:t>
      </w:r>
      <w:r w:rsidR="00837E3B" w:rsidRPr="00604DE3">
        <w:rPr>
          <w:rFonts w:ascii="Angsana New" w:hAnsi="Angsana New" w:hint="cs"/>
          <w:color w:val="000000"/>
          <w:sz w:val="30"/>
          <w:szCs w:val="30"/>
          <w:cs/>
        </w:rPr>
        <w:t>กิจการ</w:t>
      </w:r>
      <w:r w:rsidRPr="00604DE3">
        <w:rPr>
          <w:rFonts w:ascii="Angsana New" w:hAnsi="Angsana New"/>
          <w:color w:val="000000"/>
          <w:sz w:val="30"/>
          <w:szCs w:val="30"/>
          <w:cs/>
        </w:rPr>
        <w:t xml:space="preserve">ที่เกี่ยวข้องกัน ณ </w:t>
      </w:r>
      <w:r w:rsidRPr="00604DE3">
        <w:rPr>
          <w:rFonts w:ascii="Angsana New" w:hAnsi="Angsana New"/>
          <w:sz w:val="30"/>
          <w:szCs w:val="30"/>
          <w:cs/>
        </w:rPr>
        <w:t>วันที่</w:t>
      </w:r>
      <w:r w:rsidR="00033716" w:rsidRPr="00604DE3">
        <w:rPr>
          <w:rFonts w:ascii="Angsana New" w:hAnsi="Angsana New"/>
          <w:sz w:val="30"/>
          <w:szCs w:val="30"/>
          <w:cs/>
        </w:rPr>
        <w:t xml:space="preserve"> </w:t>
      </w:r>
      <w:r w:rsidR="00CA5B38" w:rsidRPr="00604DE3">
        <w:rPr>
          <w:rFonts w:ascii="Angsana New" w:hAnsi="Angsana New" w:hint="cs"/>
          <w:sz w:val="30"/>
          <w:szCs w:val="30"/>
          <w:cs/>
        </w:rPr>
        <w:t>30 มิถุนายน</w:t>
      </w:r>
      <w:r w:rsidR="00837E3B" w:rsidRPr="00604DE3">
        <w:rPr>
          <w:rFonts w:ascii="Angsana New" w:hAnsi="Angsana New" w:hint="cs"/>
          <w:sz w:val="30"/>
          <w:szCs w:val="30"/>
          <w:cs/>
        </w:rPr>
        <w:t xml:space="preserve"> 256</w:t>
      </w:r>
      <w:r w:rsidR="00605809" w:rsidRPr="00604DE3">
        <w:rPr>
          <w:rFonts w:ascii="Angsana New" w:hAnsi="Angsana New"/>
          <w:sz w:val="30"/>
          <w:szCs w:val="30"/>
        </w:rPr>
        <w:t>6</w:t>
      </w:r>
      <w:r w:rsidR="00033716" w:rsidRPr="00604DE3">
        <w:rPr>
          <w:rFonts w:ascii="Angsana New" w:hAnsi="Angsana New"/>
          <w:sz w:val="30"/>
          <w:szCs w:val="30"/>
        </w:rPr>
        <w:t xml:space="preserve"> </w:t>
      </w:r>
      <w:r w:rsidR="00033716" w:rsidRPr="00604DE3">
        <w:rPr>
          <w:rFonts w:ascii="Angsana New" w:hAnsi="Angsana New"/>
          <w:sz w:val="30"/>
          <w:szCs w:val="30"/>
          <w:cs/>
        </w:rPr>
        <w:t xml:space="preserve">และ </w:t>
      </w:r>
      <w:r w:rsidR="00033716" w:rsidRPr="00604DE3">
        <w:rPr>
          <w:rFonts w:ascii="Angsana New" w:hAnsi="Angsana New"/>
          <w:sz w:val="30"/>
          <w:szCs w:val="30"/>
        </w:rPr>
        <w:t xml:space="preserve">31 </w:t>
      </w:r>
      <w:r w:rsidR="00837E3B" w:rsidRPr="00604DE3">
        <w:rPr>
          <w:rFonts w:ascii="Angsana New" w:hAnsi="Angsana New"/>
          <w:sz w:val="30"/>
          <w:szCs w:val="30"/>
          <w:cs/>
        </w:rPr>
        <w:t>ธัน</w:t>
      </w:r>
      <w:r w:rsidR="00557BCC" w:rsidRPr="00604DE3">
        <w:rPr>
          <w:rFonts w:ascii="Angsana New" w:hAnsi="Angsana New"/>
          <w:sz w:val="30"/>
          <w:szCs w:val="30"/>
          <w:cs/>
        </w:rPr>
        <w:t>วาคม 256</w:t>
      </w:r>
      <w:r w:rsidR="00605809" w:rsidRPr="00604DE3">
        <w:rPr>
          <w:rFonts w:ascii="Angsana New" w:hAnsi="Angsana New"/>
          <w:sz w:val="30"/>
          <w:szCs w:val="30"/>
        </w:rPr>
        <w:t>5</w:t>
      </w:r>
      <w:r w:rsidR="00033716" w:rsidRPr="00604DE3">
        <w:rPr>
          <w:rFonts w:ascii="Angsana New" w:hAnsi="Angsana New"/>
          <w:color w:val="000000"/>
          <w:sz w:val="30"/>
          <w:szCs w:val="30"/>
        </w:rPr>
        <w:t xml:space="preserve"> </w:t>
      </w:r>
      <w:r w:rsidR="00033716" w:rsidRPr="00604DE3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:rsidR="005879B7" w:rsidRPr="00604DE3" w:rsidRDefault="005879B7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10008" w:type="dxa"/>
        <w:tblLayout w:type="fixed"/>
        <w:tblLook w:val="04A0"/>
      </w:tblPr>
      <w:tblGrid>
        <w:gridCol w:w="3798"/>
        <w:gridCol w:w="1350"/>
        <w:gridCol w:w="283"/>
        <w:gridCol w:w="1337"/>
        <w:gridCol w:w="284"/>
        <w:gridCol w:w="1336"/>
        <w:gridCol w:w="283"/>
        <w:gridCol w:w="1337"/>
      </w:tblGrid>
      <w:tr w:rsidR="00837E3B" w:rsidRPr="00604DE3" w:rsidTr="0003570B">
        <w:tc>
          <w:tcPr>
            <w:tcW w:w="3798" w:type="dxa"/>
            <w:vAlign w:val="bottom"/>
          </w:tcPr>
          <w:p w:rsidR="00837E3B" w:rsidRPr="00604DE3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  <w:vAlign w:val="bottom"/>
          </w:tcPr>
          <w:p w:rsidR="00837E3B" w:rsidRPr="00604DE3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837E3B" w:rsidRPr="00604DE3" w:rsidTr="0003570B">
        <w:tc>
          <w:tcPr>
            <w:tcW w:w="3798" w:type="dxa"/>
            <w:vAlign w:val="bottom"/>
          </w:tcPr>
          <w:p w:rsidR="00837E3B" w:rsidRPr="00604DE3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7E3B" w:rsidRPr="00604DE3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837E3B" w:rsidRPr="00604DE3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7E3B" w:rsidRPr="00604DE3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7E3B" w:rsidRPr="00604DE3" w:rsidTr="0003570B">
        <w:tc>
          <w:tcPr>
            <w:tcW w:w="3798" w:type="dxa"/>
            <w:vAlign w:val="bottom"/>
          </w:tcPr>
          <w:p w:rsidR="00837E3B" w:rsidRPr="00604DE3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7E3B" w:rsidRPr="00604DE3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605809"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837E3B" w:rsidRPr="00604DE3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7E3B" w:rsidRPr="00604DE3" w:rsidRDefault="00837E3B" w:rsidP="0060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605809"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284" w:type="dxa"/>
            <w:vAlign w:val="bottom"/>
          </w:tcPr>
          <w:p w:rsidR="00837E3B" w:rsidRPr="00604DE3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:rsidR="00837E3B" w:rsidRPr="00604DE3" w:rsidRDefault="00837E3B" w:rsidP="0060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605809"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3" w:type="dxa"/>
            <w:vAlign w:val="bottom"/>
          </w:tcPr>
          <w:p w:rsidR="00837E3B" w:rsidRPr="00604DE3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7E3B" w:rsidRPr="00604DE3" w:rsidRDefault="00837E3B" w:rsidP="0060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605809"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</w:tr>
      <w:tr w:rsidR="00837E3B" w:rsidRPr="00604DE3" w:rsidTr="0003570B">
        <w:tc>
          <w:tcPr>
            <w:tcW w:w="3798" w:type="dxa"/>
            <w:vAlign w:val="bottom"/>
          </w:tcPr>
          <w:p w:rsidR="00837E3B" w:rsidRPr="00604DE3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04DE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837E3B" w:rsidRPr="00604DE3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837E3B" w:rsidRPr="00604DE3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</w:tcPr>
          <w:p w:rsidR="00837E3B" w:rsidRPr="00604DE3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37E3B" w:rsidRPr="00604DE3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:rsidR="00837E3B" w:rsidRPr="00604DE3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83" w:type="dxa"/>
          </w:tcPr>
          <w:p w:rsidR="00837E3B" w:rsidRPr="00604DE3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</w:tcPr>
          <w:p w:rsidR="00837E3B" w:rsidRPr="00604DE3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</w:tr>
      <w:tr w:rsidR="00BD018C" w:rsidRPr="00604DE3" w:rsidTr="0003570B">
        <w:tc>
          <w:tcPr>
            <w:tcW w:w="3798" w:type="dxa"/>
            <w:vAlign w:val="bottom"/>
          </w:tcPr>
          <w:p w:rsidR="00BD018C" w:rsidRPr="00604DE3" w:rsidRDefault="00BD018C" w:rsidP="0003570B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604DE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BD018C" w:rsidRPr="00604DE3" w:rsidRDefault="008E0187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BD018C" w:rsidRPr="00604DE3" w:rsidRDefault="00BD018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BD018C" w:rsidRPr="00604DE3" w:rsidRDefault="00BD018C" w:rsidP="00FB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BD018C" w:rsidRPr="00604DE3" w:rsidRDefault="00BD018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:rsidR="00BD018C" w:rsidRPr="00604DE3" w:rsidRDefault="008E0187" w:rsidP="008E0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68,018</w:t>
            </w:r>
          </w:p>
        </w:tc>
        <w:tc>
          <w:tcPr>
            <w:tcW w:w="283" w:type="dxa"/>
            <w:vAlign w:val="bottom"/>
          </w:tcPr>
          <w:p w:rsidR="00BD018C" w:rsidRPr="00604DE3" w:rsidRDefault="00BD018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BD018C" w:rsidRPr="00604DE3" w:rsidRDefault="00BD018C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51,580</w:t>
            </w:r>
          </w:p>
        </w:tc>
      </w:tr>
      <w:tr w:rsidR="00BD018C" w:rsidRPr="00604DE3" w:rsidTr="0003570B">
        <w:tc>
          <w:tcPr>
            <w:tcW w:w="3798" w:type="dxa"/>
            <w:vAlign w:val="bottom"/>
          </w:tcPr>
          <w:p w:rsidR="00BD018C" w:rsidRPr="00604DE3" w:rsidRDefault="00BD018C" w:rsidP="0003570B">
            <w:pPr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04DE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BD018C" w:rsidRPr="00604DE3" w:rsidRDefault="008569B6" w:rsidP="00180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59,089</w:t>
            </w:r>
          </w:p>
        </w:tc>
        <w:tc>
          <w:tcPr>
            <w:tcW w:w="283" w:type="dxa"/>
          </w:tcPr>
          <w:p w:rsidR="00BD018C" w:rsidRPr="00604DE3" w:rsidRDefault="00BD018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BD018C" w:rsidRPr="00604DE3" w:rsidRDefault="00BD018C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30,523</w:t>
            </w:r>
          </w:p>
        </w:tc>
        <w:tc>
          <w:tcPr>
            <w:tcW w:w="284" w:type="dxa"/>
            <w:vAlign w:val="bottom"/>
          </w:tcPr>
          <w:p w:rsidR="00BD018C" w:rsidRPr="00604DE3" w:rsidRDefault="00BD018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:rsidR="00BD018C" w:rsidRPr="00604DE3" w:rsidRDefault="008E0187" w:rsidP="008E0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54,439</w:t>
            </w:r>
          </w:p>
        </w:tc>
        <w:tc>
          <w:tcPr>
            <w:tcW w:w="283" w:type="dxa"/>
            <w:vAlign w:val="bottom"/>
          </w:tcPr>
          <w:p w:rsidR="00BD018C" w:rsidRPr="00604DE3" w:rsidRDefault="00BD018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BD018C" w:rsidRPr="00604DE3" w:rsidRDefault="00BD018C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26,139</w:t>
            </w:r>
          </w:p>
        </w:tc>
      </w:tr>
      <w:tr w:rsidR="00BD018C" w:rsidRPr="00604DE3" w:rsidTr="0003570B">
        <w:tc>
          <w:tcPr>
            <w:tcW w:w="3798" w:type="dxa"/>
            <w:vAlign w:val="bottom"/>
          </w:tcPr>
          <w:p w:rsidR="00BD018C" w:rsidRPr="00604DE3" w:rsidRDefault="00BD018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D018C" w:rsidRPr="00604DE3" w:rsidRDefault="008569B6" w:rsidP="00180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59,089</w:t>
            </w:r>
          </w:p>
        </w:tc>
        <w:tc>
          <w:tcPr>
            <w:tcW w:w="283" w:type="dxa"/>
          </w:tcPr>
          <w:p w:rsidR="00BD018C" w:rsidRPr="00604DE3" w:rsidRDefault="00BD018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D018C" w:rsidRPr="00604DE3" w:rsidRDefault="00BD018C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30,523</w:t>
            </w:r>
          </w:p>
        </w:tc>
        <w:tc>
          <w:tcPr>
            <w:tcW w:w="284" w:type="dxa"/>
            <w:vAlign w:val="bottom"/>
          </w:tcPr>
          <w:p w:rsidR="00BD018C" w:rsidRPr="00604DE3" w:rsidRDefault="00BD018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D018C" w:rsidRPr="00604DE3" w:rsidRDefault="008E0187" w:rsidP="008E0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122,457</w:t>
            </w:r>
          </w:p>
        </w:tc>
        <w:tc>
          <w:tcPr>
            <w:tcW w:w="283" w:type="dxa"/>
            <w:vAlign w:val="bottom"/>
          </w:tcPr>
          <w:p w:rsidR="00BD018C" w:rsidRPr="00604DE3" w:rsidRDefault="00BD018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D018C" w:rsidRPr="00604DE3" w:rsidRDefault="00BD018C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77,719</w:t>
            </w:r>
          </w:p>
        </w:tc>
      </w:tr>
      <w:tr w:rsidR="00BD018C" w:rsidRPr="00604DE3" w:rsidTr="00AD0EF1">
        <w:tc>
          <w:tcPr>
            <w:tcW w:w="3798" w:type="dxa"/>
            <w:vAlign w:val="bottom"/>
          </w:tcPr>
          <w:p w:rsidR="00BD018C" w:rsidRPr="00604DE3" w:rsidRDefault="00BD018C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04DE3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  <w:vAlign w:val="bottom"/>
          </w:tcPr>
          <w:p w:rsidR="00BD018C" w:rsidRPr="00604DE3" w:rsidRDefault="00BD018C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BD018C" w:rsidRPr="00604DE3" w:rsidRDefault="00BD018C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BD018C" w:rsidRPr="00604DE3" w:rsidRDefault="00BD018C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BD018C" w:rsidRPr="00604DE3" w:rsidRDefault="00BD018C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:rsidR="00BD018C" w:rsidRPr="00604DE3" w:rsidRDefault="00BD018C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BD018C" w:rsidRPr="00604DE3" w:rsidRDefault="00BD018C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BD018C" w:rsidRPr="00604DE3" w:rsidRDefault="00BD018C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D018C" w:rsidRPr="00604DE3" w:rsidTr="0038729B">
        <w:tc>
          <w:tcPr>
            <w:tcW w:w="3798" w:type="dxa"/>
            <w:vAlign w:val="bottom"/>
          </w:tcPr>
          <w:p w:rsidR="00BD018C" w:rsidRPr="00604DE3" w:rsidRDefault="00BD018C" w:rsidP="00AD0EF1">
            <w:pPr>
              <w:tabs>
                <w:tab w:val="clear" w:pos="2580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604DE3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BD018C" w:rsidRPr="00604DE3" w:rsidRDefault="007369D9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BD018C" w:rsidRPr="00604DE3" w:rsidRDefault="00BD018C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BD018C" w:rsidRPr="00604DE3" w:rsidRDefault="00BD018C" w:rsidP="00FB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BD018C" w:rsidRPr="00604DE3" w:rsidRDefault="00BD018C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BD018C" w:rsidRPr="00604DE3" w:rsidRDefault="00793A27" w:rsidP="0079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3" w:type="dxa"/>
            <w:vAlign w:val="bottom"/>
          </w:tcPr>
          <w:p w:rsidR="00BD018C" w:rsidRPr="00604DE3" w:rsidRDefault="00BD018C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BD018C" w:rsidRPr="00604DE3" w:rsidRDefault="00BD018C" w:rsidP="0046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4DE3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1</w:t>
            </w: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,849</w:t>
            </w:r>
          </w:p>
        </w:tc>
      </w:tr>
      <w:tr w:rsidR="007369D9" w:rsidRPr="00604DE3" w:rsidTr="0038729B">
        <w:tc>
          <w:tcPr>
            <w:tcW w:w="3798" w:type="dxa"/>
            <w:vAlign w:val="bottom"/>
          </w:tcPr>
          <w:p w:rsidR="007369D9" w:rsidRPr="00604DE3" w:rsidRDefault="007369D9" w:rsidP="00F2363F">
            <w:pPr>
              <w:tabs>
                <w:tab w:val="clear" w:pos="2580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604DE3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:rsidR="007369D9" w:rsidRPr="00604DE3" w:rsidRDefault="00A225CC" w:rsidP="00A22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4,876</w:t>
            </w:r>
          </w:p>
        </w:tc>
        <w:tc>
          <w:tcPr>
            <w:tcW w:w="283" w:type="dxa"/>
          </w:tcPr>
          <w:p w:rsidR="007369D9" w:rsidRPr="00604DE3" w:rsidRDefault="007369D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7369D9" w:rsidRPr="00604DE3" w:rsidRDefault="007369D9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4DE3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4</w:t>
            </w: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,90</w:t>
            </w:r>
            <w:r w:rsidR="0045667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284" w:type="dxa"/>
            <w:vAlign w:val="bottom"/>
          </w:tcPr>
          <w:p w:rsidR="007369D9" w:rsidRPr="00604DE3" w:rsidRDefault="007369D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7369D9" w:rsidRPr="00604DE3" w:rsidRDefault="007369D9" w:rsidP="002B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7369D9" w:rsidRPr="00604DE3" w:rsidRDefault="007369D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7369D9" w:rsidRPr="00604DE3" w:rsidRDefault="007369D9" w:rsidP="00FB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BD018C" w:rsidRPr="00604DE3" w:rsidTr="0038729B">
        <w:tc>
          <w:tcPr>
            <w:tcW w:w="3798" w:type="dxa"/>
            <w:vAlign w:val="bottom"/>
          </w:tcPr>
          <w:p w:rsidR="00BD018C" w:rsidRPr="00604DE3" w:rsidRDefault="00BD018C" w:rsidP="00271A7A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604DE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BD018C" w:rsidRPr="00604DE3" w:rsidRDefault="00A225CC" w:rsidP="00A22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7,110</w:t>
            </w:r>
          </w:p>
        </w:tc>
        <w:tc>
          <w:tcPr>
            <w:tcW w:w="283" w:type="dxa"/>
          </w:tcPr>
          <w:p w:rsidR="00BD018C" w:rsidRPr="00604DE3" w:rsidRDefault="00BD018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BD018C" w:rsidRPr="00604DE3" w:rsidRDefault="00BD018C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6,9</w:t>
            </w:r>
            <w:r w:rsidR="0045667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</w:t>
            </w:r>
          </w:p>
        </w:tc>
        <w:tc>
          <w:tcPr>
            <w:tcW w:w="284" w:type="dxa"/>
            <w:vAlign w:val="bottom"/>
          </w:tcPr>
          <w:p w:rsidR="00BD018C" w:rsidRPr="00604DE3" w:rsidRDefault="00BD018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:rsidR="00BD018C" w:rsidRPr="00604DE3" w:rsidRDefault="002B32EE" w:rsidP="00A22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7,110</w:t>
            </w:r>
          </w:p>
        </w:tc>
        <w:tc>
          <w:tcPr>
            <w:tcW w:w="283" w:type="dxa"/>
            <w:vAlign w:val="bottom"/>
          </w:tcPr>
          <w:p w:rsidR="00BD018C" w:rsidRPr="00604DE3" w:rsidRDefault="00BD018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BD018C" w:rsidRPr="00604DE3" w:rsidRDefault="00BD018C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6,9</w:t>
            </w:r>
            <w:r w:rsidR="0045667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</w:t>
            </w:r>
          </w:p>
        </w:tc>
      </w:tr>
      <w:tr w:rsidR="00BD018C" w:rsidRPr="00604DE3" w:rsidTr="0038729B">
        <w:tc>
          <w:tcPr>
            <w:tcW w:w="3798" w:type="dxa"/>
            <w:vAlign w:val="bottom"/>
          </w:tcPr>
          <w:p w:rsidR="00BD018C" w:rsidRPr="00604DE3" w:rsidRDefault="00BD018C" w:rsidP="00FB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D018C" w:rsidRPr="00604DE3" w:rsidRDefault="00E765C4" w:rsidP="00A22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11,986</w:t>
            </w:r>
          </w:p>
        </w:tc>
        <w:tc>
          <w:tcPr>
            <w:tcW w:w="283" w:type="dxa"/>
          </w:tcPr>
          <w:p w:rsidR="00BD018C" w:rsidRPr="00604DE3" w:rsidRDefault="00BD018C" w:rsidP="00FB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D018C" w:rsidRPr="00604DE3" w:rsidRDefault="00BD018C" w:rsidP="00FB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11,892</w:t>
            </w:r>
          </w:p>
        </w:tc>
        <w:tc>
          <w:tcPr>
            <w:tcW w:w="284" w:type="dxa"/>
            <w:vAlign w:val="bottom"/>
          </w:tcPr>
          <w:p w:rsidR="00BD018C" w:rsidRPr="00604DE3" w:rsidRDefault="00BD018C" w:rsidP="00FB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D018C" w:rsidRPr="00604DE3" w:rsidRDefault="00BE7F4B" w:rsidP="00A22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,116</w:t>
            </w:r>
          </w:p>
        </w:tc>
        <w:tc>
          <w:tcPr>
            <w:tcW w:w="283" w:type="dxa"/>
            <w:vAlign w:val="bottom"/>
          </w:tcPr>
          <w:p w:rsidR="00BD018C" w:rsidRPr="00604DE3" w:rsidRDefault="00BD018C" w:rsidP="00FB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D018C" w:rsidRPr="00604DE3" w:rsidRDefault="00BD018C" w:rsidP="00FB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8,83</w:t>
            </w:r>
            <w:r w:rsidR="0045667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</w:p>
        </w:tc>
      </w:tr>
      <w:tr w:rsidR="00BD018C" w:rsidRPr="00604DE3" w:rsidTr="00EE375B">
        <w:tc>
          <w:tcPr>
            <w:tcW w:w="3798" w:type="dxa"/>
            <w:vAlign w:val="bottom"/>
          </w:tcPr>
          <w:p w:rsidR="00BD018C" w:rsidRPr="00604DE3" w:rsidRDefault="00BD018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04DE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BD018C" w:rsidRPr="00604DE3" w:rsidRDefault="00BD018C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BD018C" w:rsidRPr="00604DE3" w:rsidRDefault="00BD018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:rsidR="00BD018C" w:rsidRPr="00604DE3" w:rsidRDefault="00BD018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BD018C" w:rsidRPr="00604DE3" w:rsidRDefault="00BD018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  <w:vAlign w:val="bottom"/>
          </w:tcPr>
          <w:p w:rsidR="00BD018C" w:rsidRPr="00604DE3" w:rsidRDefault="00BD018C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BD018C" w:rsidRPr="00604DE3" w:rsidRDefault="00BD018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:rsidR="00BD018C" w:rsidRPr="00604DE3" w:rsidRDefault="00BD018C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D018C" w:rsidRPr="00604DE3" w:rsidTr="0003570B">
        <w:tc>
          <w:tcPr>
            <w:tcW w:w="3798" w:type="dxa"/>
            <w:vAlign w:val="bottom"/>
          </w:tcPr>
          <w:p w:rsidR="00BD018C" w:rsidRPr="00604DE3" w:rsidRDefault="00BD018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04DE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350" w:type="dxa"/>
            <w:vAlign w:val="bottom"/>
          </w:tcPr>
          <w:p w:rsidR="00BD018C" w:rsidRPr="00604DE3" w:rsidRDefault="00BD018C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BD018C" w:rsidRPr="00604DE3" w:rsidRDefault="00BD018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BD018C" w:rsidRPr="00604DE3" w:rsidRDefault="00BD018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BD018C" w:rsidRPr="00604DE3" w:rsidRDefault="00BD018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:rsidR="00BD018C" w:rsidRPr="00604DE3" w:rsidRDefault="00BD018C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BD018C" w:rsidRPr="00604DE3" w:rsidRDefault="00BD018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BD018C" w:rsidRPr="00604DE3" w:rsidRDefault="00BD018C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D018C" w:rsidRPr="00604DE3" w:rsidTr="0003570B">
        <w:tc>
          <w:tcPr>
            <w:tcW w:w="3798" w:type="dxa"/>
            <w:vAlign w:val="bottom"/>
          </w:tcPr>
          <w:p w:rsidR="00BD018C" w:rsidRPr="00604DE3" w:rsidRDefault="00BD018C" w:rsidP="0003570B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604DE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BD018C" w:rsidRPr="00604DE3" w:rsidRDefault="00BD018C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BD018C" w:rsidRPr="00604DE3" w:rsidRDefault="00BD018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BD018C" w:rsidRPr="00604DE3" w:rsidRDefault="00BD018C" w:rsidP="00EB5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BD018C" w:rsidRPr="00604DE3" w:rsidRDefault="00BD018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BD018C" w:rsidRPr="00604DE3" w:rsidRDefault="0037620F" w:rsidP="00376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827</w:t>
            </w:r>
          </w:p>
        </w:tc>
        <w:tc>
          <w:tcPr>
            <w:tcW w:w="283" w:type="dxa"/>
            <w:vAlign w:val="bottom"/>
          </w:tcPr>
          <w:p w:rsidR="00BD018C" w:rsidRPr="00604DE3" w:rsidRDefault="00BD018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BD018C" w:rsidRPr="00604DE3" w:rsidRDefault="00BD018C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814</w:t>
            </w:r>
          </w:p>
        </w:tc>
      </w:tr>
      <w:tr w:rsidR="00BD018C" w:rsidRPr="00604DE3" w:rsidTr="0003570B">
        <w:tc>
          <w:tcPr>
            <w:tcW w:w="3798" w:type="dxa"/>
            <w:vAlign w:val="bottom"/>
          </w:tcPr>
          <w:p w:rsidR="00BD018C" w:rsidRPr="00604DE3" w:rsidRDefault="00BD018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04DE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350" w:type="dxa"/>
          </w:tcPr>
          <w:p w:rsidR="00BD018C" w:rsidRPr="00604DE3" w:rsidRDefault="00BD018C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BD018C" w:rsidRPr="00604DE3" w:rsidRDefault="00BD018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</w:tcPr>
          <w:p w:rsidR="00BD018C" w:rsidRPr="00604DE3" w:rsidRDefault="00BD018C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BD018C" w:rsidRPr="00604DE3" w:rsidRDefault="00BD018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BD018C" w:rsidRPr="00604DE3" w:rsidRDefault="00BD018C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BD018C" w:rsidRPr="00604DE3" w:rsidRDefault="00BD018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BD018C" w:rsidRPr="00604DE3" w:rsidRDefault="00BD018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D018C" w:rsidRPr="00604DE3" w:rsidTr="0003570B">
        <w:tc>
          <w:tcPr>
            <w:tcW w:w="3798" w:type="dxa"/>
            <w:vAlign w:val="bottom"/>
          </w:tcPr>
          <w:p w:rsidR="00BD018C" w:rsidRPr="00604DE3" w:rsidRDefault="00BD018C" w:rsidP="0003570B">
            <w:pPr>
              <w:tabs>
                <w:tab w:val="clear" w:pos="2580"/>
              </w:tabs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04DE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บริษัทย่อย</w:t>
            </w:r>
            <w:r w:rsidRPr="00604DE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(</w:t>
            </w:r>
            <w:r w:rsidRPr="00604DE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อัตราดอกเบี้ยร้อยละ </w:t>
            </w:r>
            <w:r w:rsidRPr="00604DE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5.5</w:t>
            </w:r>
            <w:r w:rsidRPr="00604DE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ต่อปี</w:t>
            </w:r>
          </w:p>
          <w:p w:rsidR="00BD018C" w:rsidRPr="00604DE3" w:rsidRDefault="00BD018C" w:rsidP="0003570B">
            <w:pPr>
              <w:tabs>
                <w:tab w:val="clear" w:pos="2580"/>
              </w:tabs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04DE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และครบกำหนดชำระเมื่อทวงถาม</w:t>
            </w:r>
            <w:r w:rsidRPr="00604DE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350" w:type="dxa"/>
            <w:vAlign w:val="bottom"/>
          </w:tcPr>
          <w:p w:rsidR="00BD018C" w:rsidRPr="00604DE3" w:rsidRDefault="00BD018C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BD018C" w:rsidRPr="00604DE3" w:rsidRDefault="00BD018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BD018C" w:rsidRPr="00604DE3" w:rsidRDefault="00BD018C" w:rsidP="00EB5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BD018C" w:rsidRPr="00604DE3" w:rsidRDefault="00BD018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BD018C" w:rsidRPr="00604DE3" w:rsidRDefault="00BD018C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BD018C" w:rsidRPr="00604DE3" w:rsidRDefault="00BD018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BD018C" w:rsidRPr="00604DE3" w:rsidRDefault="00BD018C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4,100</w:t>
            </w:r>
          </w:p>
        </w:tc>
      </w:tr>
      <w:tr w:rsidR="00BD018C" w:rsidRPr="00604DE3" w:rsidTr="0003570B">
        <w:tc>
          <w:tcPr>
            <w:tcW w:w="3798" w:type="dxa"/>
            <w:vAlign w:val="bottom"/>
          </w:tcPr>
          <w:p w:rsidR="00BD018C" w:rsidRPr="00604DE3" w:rsidRDefault="00BD018C" w:rsidP="0003570B">
            <w:pPr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04DE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บริษัทร่วม</w:t>
            </w:r>
            <w:r w:rsidRPr="00604DE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(</w:t>
            </w:r>
            <w:r w:rsidRPr="00604DE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อัตราดอกเบี้ยร้อยละ </w:t>
            </w:r>
            <w:r w:rsidRPr="00604DE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10 </w:t>
            </w:r>
            <w:r w:rsidRPr="00604DE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ต่อปี</w:t>
            </w:r>
          </w:p>
          <w:p w:rsidR="00BD018C" w:rsidRPr="00604DE3" w:rsidRDefault="00BD018C" w:rsidP="00D243B5">
            <w:pPr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604DE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และครบกำหนดชำระภายใต้เงื่อนไขที่ตกลงร่วมกันโดยเป็นการให้กู้ยืมตามสัดส่วนการถือหุ้นในบริษัทร่วมแห่งนี้</w:t>
            </w:r>
            <w:r w:rsidRPr="00604DE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350" w:type="dxa"/>
            <w:vAlign w:val="bottom"/>
          </w:tcPr>
          <w:p w:rsidR="00BD018C" w:rsidRPr="00604DE3" w:rsidRDefault="00682FB2" w:rsidP="00682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98,500</w:t>
            </w:r>
          </w:p>
        </w:tc>
        <w:tc>
          <w:tcPr>
            <w:tcW w:w="283" w:type="dxa"/>
          </w:tcPr>
          <w:p w:rsidR="00BD018C" w:rsidRPr="00604DE3" w:rsidRDefault="00BD018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BD018C" w:rsidRPr="00604DE3" w:rsidRDefault="00BD018C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98,500</w:t>
            </w:r>
          </w:p>
        </w:tc>
        <w:tc>
          <w:tcPr>
            <w:tcW w:w="284" w:type="dxa"/>
            <w:vAlign w:val="bottom"/>
          </w:tcPr>
          <w:p w:rsidR="00BD018C" w:rsidRPr="00604DE3" w:rsidRDefault="00BD018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BD018C" w:rsidRPr="00604DE3" w:rsidRDefault="00BD018C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BD018C" w:rsidRPr="00604DE3" w:rsidRDefault="00BD018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BD018C" w:rsidRPr="00604DE3" w:rsidRDefault="00BD018C" w:rsidP="00EB5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BD018C" w:rsidRPr="00604DE3" w:rsidTr="0003570B">
        <w:tc>
          <w:tcPr>
            <w:tcW w:w="3798" w:type="dxa"/>
            <w:vAlign w:val="bottom"/>
          </w:tcPr>
          <w:p w:rsidR="00BD018C" w:rsidRPr="00604DE3" w:rsidRDefault="00BD018C" w:rsidP="0003570B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604DE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D018C" w:rsidRPr="00604DE3" w:rsidRDefault="00682FB2" w:rsidP="00682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98,500</w:t>
            </w:r>
          </w:p>
        </w:tc>
        <w:tc>
          <w:tcPr>
            <w:tcW w:w="283" w:type="dxa"/>
          </w:tcPr>
          <w:p w:rsidR="00BD018C" w:rsidRPr="00604DE3" w:rsidRDefault="00BD018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D018C" w:rsidRPr="00604DE3" w:rsidRDefault="00BD0082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98,500</w:t>
            </w:r>
          </w:p>
        </w:tc>
        <w:tc>
          <w:tcPr>
            <w:tcW w:w="284" w:type="dxa"/>
            <w:vAlign w:val="bottom"/>
          </w:tcPr>
          <w:p w:rsidR="00BD018C" w:rsidRPr="00604DE3" w:rsidRDefault="00BD018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D018C" w:rsidRPr="00604DE3" w:rsidRDefault="00406EBD" w:rsidP="002E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827</w:t>
            </w:r>
          </w:p>
        </w:tc>
        <w:tc>
          <w:tcPr>
            <w:tcW w:w="283" w:type="dxa"/>
            <w:vAlign w:val="bottom"/>
          </w:tcPr>
          <w:p w:rsidR="00BD018C" w:rsidRPr="00604DE3" w:rsidRDefault="00BD018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D018C" w:rsidRPr="00604DE3" w:rsidRDefault="00BD018C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4,914</w:t>
            </w:r>
          </w:p>
        </w:tc>
      </w:tr>
      <w:tr w:rsidR="00BD018C" w:rsidRPr="00604DE3" w:rsidTr="00CA5B38">
        <w:tc>
          <w:tcPr>
            <w:tcW w:w="3798" w:type="dxa"/>
            <w:vAlign w:val="bottom"/>
          </w:tcPr>
          <w:p w:rsidR="00BD018C" w:rsidRPr="00604DE3" w:rsidRDefault="00BD018C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04DE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เงินประกันโครงการก่อสร้างโรงไฟฟ้า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BD018C" w:rsidRPr="00604DE3" w:rsidRDefault="00BD018C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BD018C" w:rsidRPr="00604DE3" w:rsidRDefault="00BD018C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:rsidR="00BD018C" w:rsidRPr="00604DE3" w:rsidRDefault="00BD018C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BD018C" w:rsidRPr="00604DE3" w:rsidRDefault="00BD018C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  <w:vAlign w:val="bottom"/>
          </w:tcPr>
          <w:p w:rsidR="00BD018C" w:rsidRPr="00604DE3" w:rsidRDefault="00BD018C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BD018C" w:rsidRPr="00604DE3" w:rsidRDefault="00BD018C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:rsidR="00BD018C" w:rsidRPr="00604DE3" w:rsidRDefault="00BD018C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D018C" w:rsidRPr="00604DE3" w:rsidTr="00CA5B38">
        <w:tc>
          <w:tcPr>
            <w:tcW w:w="3798" w:type="dxa"/>
            <w:vAlign w:val="bottom"/>
          </w:tcPr>
          <w:p w:rsidR="00BD018C" w:rsidRPr="00604DE3" w:rsidRDefault="00BD018C" w:rsidP="006560A1">
            <w:pPr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04DE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บริษัทร่วม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BD018C" w:rsidRPr="00604DE3" w:rsidRDefault="000D3977" w:rsidP="00682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20,000</w:t>
            </w:r>
          </w:p>
        </w:tc>
        <w:tc>
          <w:tcPr>
            <w:tcW w:w="283" w:type="dxa"/>
            <w:vAlign w:val="bottom"/>
          </w:tcPr>
          <w:p w:rsidR="00BD018C" w:rsidRPr="00604DE3" w:rsidRDefault="00BD018C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:rsidR="00BD018C" w:rsidRPr="00604DE3" w:rsidRDefault="00BD018C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20,000</w:t>
            </w:r>
          </w:p>
        </w:tc>
        <w:tc>
          <w:tcPr>
            <w:tcW w:w="284" w:type="dxa"/>
            <w:vAlign w:val="bottom"/>
          </w:tcPr>
          <w:p w:rsidR="00BD018C" w:rsidRPr="00604DE3" w:rsidRDefault="00BD018C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double" w:sz="4" w:space="0" w:color="auto"/>
            </w:tcBorders>
            <w:vAlign w:val="bottom"/>
          </w:tcPr>
          <w:p w:rsidR="00BD018C" w:rsidRPr="00604DE3" w:rsidRDefault="00BD018C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BD018C" w:rsidRPr="00604DE3" w:rsidRDefault="00BD018C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:rsidR="00BD018C" w:rsidRPr="00604DE3" w:rsidRDefault="00BD018C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4DE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</w:tbl>
    <w:p w:rsidR="00CA5B38" w:rsidRPr="00604DE3" w:rsidRDefault="00CA5B38">
      <w:pPr>
        <w:rPr>
          <w:sz w:val="30"/>
          <w:szCs w:val="30"/>
        </w:rPr>
      </w:pPr>
    </w:p>
    <w:p w:rsidR="00CA5B38" w:rsidRPr="00CA5B38" w:rsidRDefault="00CA5B38">
      <w:pPr>
        <w:rPr>
          <w:sz w:val="30"/>
          <w:szCs w:val="30"/>
        </w:rPr>
      </w:pPr>
    </w:p>
    <w:p w:rsidR="00CA5B38" w:rsidRPr="00CA5B38" w:rsidRDefault="00CA5B38">
      <w:pPr>
        <w:rPr>
          <w:sz w:val="30"/>
          <w:szCs w:val="30"/>
        </w:rPr>
      </w:pPr>
    </w:p>
    <w:p w:rsidR="00CA5B38" w:rsidRPr="00CA5B38" w:rsidRDefault="00CA5B38">
      <w:pPr>
        <w:rPr>
          <w:sz w:val="30"/>
          <w:szCs w:val="30"/>
        </w:rPr>
      </w:pPr>
    </w:p>
    <w:tbl>
      <w:tblPr>
        <w:tblW w:w="10042" w:type="dxa"/>
        <w:tblLayout w:type="fixed"/>
        <w:tblLook w:val="04A0"/>
      </w:tblPr>
      <w:tblGrid>
        <w:gridCol w:w="3832"/>
        <w:gridCol w:w="1350"/>
        <w:gridCol w:w="283"/>
        <w:gridCol w:w="1337"/>
        <w:gridCol w:w="284"/>
        <w:gridCol w:w="1336"/>
        <w:gridCol w:w="283"/>
        <w:gridCol w:w="1337"/>
      </w:tblGrid>
      <w:tr w:rsidR="00CA5B38" w:rsidRPr="005F40D9" w:rsidTr="00C1300F">
        <w:tc>
          <w:tcPr>
            <w:tcW w:w="3832" w:type="dxa"/>
            <w:vAlign w:val="bottom"/>
          </w:tcPr>
          <w:p w:rsidR="00CA5B38" w:rsidRPr="005F40D9" w:rsidRDefault="00CA5B38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40D9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  <w:vAlign w:val="bottom"/>
          </w:tcPr>
          <w:p w:rsidR="00CA5B38" w:rsidRPr="005F40D9" w:rsidRDefault="00CA5B38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CA5B38" w:rsidRPr="005F40D9" w:rsidTr="00C1300F">
        <w:tc>
          <w:tcPr>
            <w:tcW w:w="3832" w:type="dxa"/>
            <w:vAlign w:val="bottom"/>
          </w:tcPr>
          <w:p w:rsidR="00CA5B38" w:rsidRPr="005F40D9" w:rsidRDefault="00CA5B38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A5B38" w:rsidRPr="005F40D9" w:rsidRDefault="00CA5B38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CA5B38" w:rsidRPr="005F40D9" w:rsidRDefault="00CA5B38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A5B38" w:rsidRPr="005F40D9" w:rsidRDefault="00CA5B38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5B38" w:rsidRPr="005F40D9" w:rsidTr="00C1300F">
        <w:tc>
          <w:tcPr>
            <w:tcW w:w="3832" w:type="dxa"/>
            <w:vAlign w:val="bottom"/>
          </w:tcPr>
          <w:p w:rsidR="00CA5B38" w:rsidRPr="005F40D9" w:rsidRDefault="00CA5B38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A5B38" w:rsidRPr="005F40D9" w:rsidRDefault="00CA5B38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CA5B38" w:rsidRPr="005F40D9" w:rsidRDefault="00CA5B38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A5B38" w:rsidRPr="005F40D9" w:rsidRDefault="00CA5B38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  <w:vAlign w:val="bottom"/>
          </w:tcPr>
          <w:p w:rsidR="00CA5B38" w:rsidRPr="005F40D9" w:rsidRDefault="00CA5B38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A5B38" w:rsidRPr="005F40D9" w:rsidRDefault="00CA5B38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83" w:type="dxa"/>
            <w:vAlign w:val="bottom"/>
          </w:tcPr>
          <w:p w:rsidR="00CA5B38" w:rsidRPr="005F40D9" w:rsidRDefault="00CA5B38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A5B38" w:rsidRPr="005F40D9" w:rsidRDefault="00CA5B38" w:rsidP="00AD0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3B1CF5" w:rsidRPr="005F40D9" w:rsidTr="00C814A7">
        <w:tc>
          <w:tcPr>
            <w:tcW w:w="3832" w:type="dxa"/>
            <w:vAlign w:val="bottom"/>
          </w:tcPr>
          <w:p w:rsidR="003B1CF5" w:rsidRPr="005F40D9" w:rsidRDefault="003B1CF5" w:rsidP="007F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3B1CF5" w:rsidRPr="005F40D9" w:rsidRDefault="003B1CF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3B1CF5" w:rsidRPr="005F40D9" w:rsidRDefault="003B1CF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3B1CF5" w:rsidRPr="005F40D9" w:rsidRDefault="003B1CF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3B1CF5" w:rsidRPr="005F40D9" w:rsidRDefault="003B1CF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:rsidR="003B1CF5" w:rsidRPr="005F40D9" w:rsidRDefault="003B1CF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3B1CF5" w:rsidRPr="005F40D9" w:rsidRDefault="003B1CF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3B1CF5" w:rsidRPr="005F40D9" w:rsidRDefault="003B1CF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</w:tr>
      <w:tr w:rsidR="00B51EF0" w:rsidRPr="005F40D9" w:rsidTr="00C814A7">
        <w:tc>
          <w:tcPr>
            <w:tcW w:w="3832" w:type="dxa"/>
            <w:vAlign w:val="bottom"/>
          </w:tcPr>
          <w:p w:rsidR="00B51EF0" w:rsidRPr="005F40D9" w:rsidRDefault="00B51EF0" w:rsidP="00ED229E">
            <w:pPr>
              <w:tabs>
                <w:tab w:val="clear" w:pos="2580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5F40D9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B51EF0" w:rsidRPr="005F40D9" w:rsidRDefault="00B51EF0" w:rsidP="00ED2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1,785</w:t>
            </w:r>
          </w:p>
        </w:tc>
        <w:tc>
          <w:tcPr>
            <w:tcW w:w="283" w:type="dxa"/>
            <w:vAlign w:val="bottom"/>
          </w:tcPr>
          <w:p w:rsidR="00B51EF0" w:rsidRPr="005F40D9" w:rsidRDefault="00B51EF0" w:rsidP="00ED2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:rsidR="00B51EF0" w:rsidRPr="005F40D9" w:rsidRDefault="00B51EF0" w:rsidP="00434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B51EF0" w:rsidRPr="005F40D9" w:rsidRDefault="00B51EF0" w:rsidP="00ED2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double" w:sz="4" w:space="0" w:color="auto"/>
            </w:tcBorders>
            <w:vAlign w:val="bottom"/>
          </w:tcPr>
          <w:p w:rsidR="00B51EF0" w:rsidRPr="005F40D9" w:rsidRDefault="00B51EF0" w:rsidP="00434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B51EF0" w:rsidRPr="005F40D9" w:rsidRDefault="00B51EF0" w:rsidP="00ED2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:rsidR="00B51EF0" w:rsidRPr="005F40D9" w:rsidRDefault="00B51EF0" w:rsidP="00434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ED229E" w:rsidRPr="005F40D9" w:rsidTr="00C814A7">
        <w:tc>
          <w:tcPr>
            <w:tcW w:w="3832" w:type="dxa"/>
            <w:vAlign w:val="bottom"/>
          </w:tcPr>
          <w:p w:rsidR="00ED229E" w:rsidRPr="005F40D9" w:rsidRDefault="00ED229E" w:rsidP="007F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5F40D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ED229E" w:rsidRPr="003B1CF5" w:rsidRDefault="00ED229E" w:rsidP="003B1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ED229E" w:rsidRPr="005F40D9" w:rsidRDefault="00ED229E" w:rsidP="003B1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:rsidR="00ED229E" w:rsidRPr="003B1CF5" w:rsidRDefault="00ED229E" w:rsidP="003B1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ED229E" w:rsidRPr="003B1CF5" w:rsidRDefault="00ED229E" w:rsidP="003B1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  <w:vAlign w:val="bottom"/>
          </w:tcPr>
          <w:p w:rsidR="00ED229E" w:rsidRPr="003B1CF5" w:rsidRDefault="00ED229E" w:rsidP="003B1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ED229E" w:rsidRPr="003B1CF5" w:rsidRDefault="00ED229E" w:rsidP="003B1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:rsidR="00ED229E" w:rsidRPr="003B1CF5" w:rsidRDefault="00ED229E" w:rsidP="003B1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ED229E" w:rsidRPr="005F40D9" w:rsidTr="00C1300F">
        <w:tc>
          <w:tcPr>
            <w:tcW w:w="3832" w:type="dxa"/>
            <w:vAlign w:val="bottom"/>
          </w:tcPr>
          <w:p w:rsidR="00ED229E" w:rsidRPr="005F40D9" w:rsidRDefault="00ED229E" w:rsidP="007F53D5">
            <w:pPr>
              <w:tabs>
                <w:tab w:val="clear" w:pos="2580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5F40D9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ED229E" w:rsidRPr="005F40D9" w:rsidRDefault="00ED229E" w:rsidP="0027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ED229E" w:rsidRPr="005F40D9" w:rsidRDefault="00ED229E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ED229E" w:rsidRPr="005F40D9" w:rsidRDefault="00ED229E" w:rsidP="0027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ED229E" w:rsidRPr="005F40D9" w:rsidRDefault="00ED229E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ED229E" w:rsidRPr="005F40D9" w:rsidRDefault="00950CEA" w:rsidP="00950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283" w:type="dxa"/>
            <w:vAlign w:val="bottom"/>
          </w:tcPr>
          <w:p w:rsidR="00ED229E" w:rsidRPr="005F40D9" w:rsidRDefault="00ED229E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ED229E" w:rsidRPr="005F40D9" w:rsidRDefault="00ED229E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400</w:t>
            </w:r>
          </w:p>
        </w:tc>
      </w:tr>
      <w:tr w:rsidR="00ED229E" w:rsidRPr="005F40D9" w:rsidTr="00C1300F">
        <w:tc>
          <w:tcPr>
            <w:tcW w:w="3832" w:type="dxa"/>
            <w:vAlign w:val="bottom"/>
          </w:tcPr>
          <w:p w:rsidR="00ED229E" w:rsidRPr="005F40D9" w:rsidRDefault="00ED229E" w:rsidP="003E481E">
            <w:pPr>
              <w:tabs>
                <w:tab w:val="clear" w:pos="2580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5F40D9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:rsidR="00ED229E" w:rsidRPr="005F40D9" w:rsidRDefault="00254BEF" w:rsidP="003B1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780</w:t>
            </w:r>
          </w:p>
        </w:tc>
        <w:tc>
          <w:tcPr>
            <w:tcW w:w="283" w:type="dxa"/>
            <w:vAlign w:val="bottom"/>
          </w:tcPr>
          <w:p w:rsidR="00ED229E" w:rsidRPr="005F40D9" w:rsidRDefault="00ED229E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ED229E" w:rsidRPr="005F40D9" w:rsidRDefault="00ED229E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780</w:t>
            </w:r>
          </w:p>
        </w:tc>
        <w:tc>
          <w:tcPr>
            <w:tcW w:w="284" w:type="dxa"/>
            <w:vAlign w:val="bottom"/>
          </w:tcPr>
          <w:p w:rsidR="00ED229E" w:rsidRPr="005F40D9" w:rsidRDefault="00ED229E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ED229E" w:rsidRPr="005F40D9" w:rsidRDefault="00ED229E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ED229E" w:rsidRPr="005F40D9" w:rsidRDefault="00ED229E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ED229E" w:rsidRPr="005F40D9" w:rsidRDefault="00ED229E" w:rsidP="0027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ED229E" w:rsidRPr="005F40D9" w:rsidTr="00FB79C9">
        <w:tc>
          <w:tcPr>
            <w:tcW w:w="3832" w:type="dxa"/>
            <w:vAlign w:val="bottom"/>
          </w:tcPr>
          <w:p w:rsidR="00ED229E" w:rsidRPr="005F40D9" w:rsidRDefault="00ED229E" w:rsidP="00FB79C9">
            <w:pPr>
              <w:tabs>
                <w:tab w:val="clear" w:pos="2580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5F40D9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:rsidR="00ED229E" w:rsidRPr="005F40D9" w:rsidRDefault="00C814A7" w:rsidP="003B1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283" w:type="dxa"/>
            <w:vAlign w:val="bottom"/>
          </w:tcPr>
          <w:p w:rsidR="00ED229E" w:rsidRPr="005F40D9" w:rsidRDefault="00ED229E" w:rsidP="00FB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ED229E" w:rsidRPr="005F40D9" w:rsidRDefault="00ED229E" w:rsidP="00FB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150</w:t>
            </w:r>
          </w:p>
        </w:tc>
        <w:tc>
          <w:tcPr>
            <w:tcW w:w="284" w:type="dxa"/>
            <w:vAlign w:val="bottom"/>
          </w:tcPr>
          <w:p w:rsidR="00ED229E" w:rsidRPr="005F40D9" w:rsidRDefault="00ED229E" w:rsidP="00FB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ED229E" w:rsidRPr="005F40D9" w:rsidRDefault="00950CEA" w:rsidP="00950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283" w:type="dxa"/>
            <w:vAlign w:val="bottom"/>
          </w:tcPr>
          <w:p w:rsidR="00ED229E" w:rsidRPr="005F40D9" w:rsidRDefault="00ED229E" w:rsidP="00FB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ED229E" w:rsidRPr="005F40D9" w:rsidRDefault="00ED229E" w:rsidP="00FB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15</w:t>
            </w: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</w:p>
        </w:tc>
      </w:tr>
      <w:tr w:rsidR="00ED229E" w:rsidRPr="005F40D9" w:rsidTr="00C1300F">
        <w:tc>
          <w:tcPr>
            <w:tcW w:w="3832" w:type="dxa"/>
            <w:vAlign w:val="bottom"/>
          </w:tcPr>
          <w:p w:rsidR="00ED229E" w:rsidRPr="005F40D9" w:rsidRDefault="00ED229E" w:rsidP="003E481E">
            <w:pPr>
              <w:tabs>
                <w:tab w:val="clear" w:pos="2580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5F40D9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ED229E" w:rsidRPr="005F40D9" w:rsidRDefault="00C814A7" w:rsidP="003B1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311</w:t>
            </w:r>
          </w:p>
        </w:tc>
        <w:tc>
          <w:tcPr>
            <w:tcW w:w="283" w:type="dxa"/>
            <w:vAlign w:val="bottom"/>
          </w:tcPr>
          <w:p w:rsidR="00ED229E" w:rsidRPr="005F40D9" w:rsidRDefault="00ED229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ED229E" w:rsidRPr="005F40D9" w:rsidRDefault="00ED229E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30</w:t>
            </w: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4" w:type="dxa"/>
            <w:vAlign w:val="bottom"/>
          </w:tcPr>
          <w:p w:rsidR="00ED229E" w:rsidRPr="005F40D9" w:rsidRDefault="00ED229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:rsidR="00ED229E" w:rsidRPr="005F40D9" w:rsidRDefault="00950CEA" w:rsidP="00950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283" w:type="dxa"/>
            <w:vAlign w:val="bottom"/>
          </w:tcPr>
          <w:p w:rsidR="00ED229E" w:rsidRPr="005F40D9" w:rsidRDefault="00ED229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ED229E" w:rsidRPr="005F40D9" w:rsidRDefault="00ED229E" w:rsidP="0027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ED229E" w:rsidRPr="005F40D9" w:rsidTr="00C1300F">
        <w:tc>
          <w:tcPr>
            <w:tcW w:w="3832" w:type="dxa"/>
            <w:vAlign w:val="bottom"/>
          </w:tcPr>
          <w:p w:rsidR="00ED229E" w:rsidRPr="005F40D9" w:rsidRDefault="00ED229E" w:rsidP="0003570B">
            <w:pPr>
              <w:tabs>
                <w:tab w:val="clear" w:pos="2580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5F40D9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D229E" w:rsidRPr="005F40D9" w:rsidRDefault="00D21C4D" w:rsidP="003B1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1,092</w:t>
            </w:r>
          </w:p>
        </w:tc>
        <w:tc>
          <w:tcPr>
            <w:tcW w:w="283" w:type="dxa"/>
            <w:vAlign w:val="bottom"/>
          </w:tcPr>
          <w:p w:rsidR="00ED229E" w:rsidRPr="005F40D9" w:rsidRDefault="00ED229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D229E" w:rsidRPr="005F40D9" w:rsidRDefault="00ED229E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</w:t>
            </w: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23</w:t>
            </w: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4" w:type="dxa"/>
            <w:vAlign w:val="bottom"/>
          </w:tcPr>
          <w:p w:rsidR="00ED229E" w:rsidRPr="005F40D9" w:rsidRDefault="00ED229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D229E" w:rsidRPr="005F40D9" w:rsidRDefault="00950CEA" w:rsidP="00950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</w:t>
            </w:r>
          </w:p>
        </w:tc>
        <w:tc>
          <w:tcPr>
            <w:tcW w:w="283" w:type="dxa"/>
            <w:vAlign w:val="bottom"/>
          </w:tcPr>
          <w:p w:rsidR="00ED229E" w:rsidRPr="005F40D9" w:rsidRDefault="00ED229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D229E" w:rsidRPr="005F40D9" w:rsidRDefault="00ED229E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550</w:t>
            </w:r>
          </w:p>
        </w:tc>
      </w:tr>
      <w:tr w:rsidR="00ED229E" w:rsidRPr="005F40D9" w:rsidTr="00C1300F">
        <w:tc>
          <w:tcPr>
            <w:tcW w:w="3832" w:type="dxa"/>
            <w:vAlign w:val="bottom"/>
          </w:tcPr>
          <w:p w:rsidR="00ED229E" w:rsidRPr="005F40D9" w:rsidRDefault="00ED229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F40D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ED229E" w:rsidRPr="005F40D9" w:rsidRDefault="00ED229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ED229E" w:rsidRPr="005F40D9" w:rsidRDefault="00ED229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:rsidR="00ED229E" w:rsidRPr="005F40D9" w:rsidRDefault="00ED229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ED229E" w:rsidRPr="005F40D9" w:rsidRDefault="00ED229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  <w:vAlign w:val="bottom"/>
          </w:tcPr>
          <w:p w:rsidR="00ED229E" w:rsidRPr="005F40D9" w:rsidRDefault="00ED229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:rsidR="00ED229E" w:rsidRPr="005F40D9" w:rsidRDefault="00ED229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:rsidR="00ED229E" w:rsidRPr="005F40D9" w:rsidRDefault="00ED229E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ED229E" w:rsidRPr="005F40D9" w:rsidTr="00C1300F">
        <w:tc>
          <w:tcPr>
            <w:tcW w:w="3832" w:type="dxa"/>
            <w:vAlign w:val="bottom"/>
          </w:tcPr>
          <w:p w:rsidR="00ED229E" w:rsidRPr="005F40D9" w:rsidRDefault="00ED229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F40D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350" w:type="dxa"/>
            <w:vAlign w:val="bottom"/>
          </w:tcPr>
          <w:p w:rsidR="00ED229E" w:rsidRPr="005F40D9" w:rsidRDefault="00ED229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ED229E" w:rsidRPr="005F40D9" w:rsidRDefault="00ED229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ED229E" w:rsidRPr="005F40D9" w:rsidRDefault="00ED229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ED229E" w:rsidRPr="005F40D9" w:rsidRDefault="00ED229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:rsidR="00ED229E" w:rsidRPr="005F40D9" w:rsidRDefault="00ED229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:rsidR="00ED229E" w:rsidRPr="005F40D9" w:rsidRDefault="00ED229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ED229E" w:rsidRPr="005F40D9" w:rsidRDefault="00ED229E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ED229E" w:rsidRPr="005F40D9" w:rsidTr="00C1300F">
        <w:tc>
          <w:tcPr>
            <w:tcW w:w="3832" w:type="dxa"/>
            <w:vAlign w:val="bottom"/>
          </w:tcPr>
          <w:p w:rsidR="00ED229E" w:rsidRPr="005F40D9" w:rsidRDefault="00ED229E" w:rsidP="0003570B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5F40D9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ED229E" w:rsidRPr="005F40D9" w:rsidRDefault="00ED229E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ED229E" w:rsidRPr="005F40D9" w:rsidRDefault="00ED229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ED229E" w:rsidRPr="005F40D9" w:rsidRDefault="00ED229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ED229E" w:rsidRPr="005F40D9" w:rsidRDefault="00ED229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:rsidR="00ED229E" w:rsidRPr="005F40D9" w:rsidRDefault="00061CAE" w:rsidP="00BD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16,500</w:t>
            </w:r>
          </w:p>
        </w:tc>
        <w:tc>
          <w:tcPr>
            <w:tcW w:w="283" w:type="dxa"/>
            <w:vAlign w:val="bottom"/>
          </w:tcPr>
          <w:p w:rsidR="00ED229E" w:rsidRPr="005F40D9" w:rsidRDefault="00ED229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ED229E" w:rsidRPr="005F40D9" w:rsidRDefault="00ED229E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14,406</w:t>
            </w:r>
          </w:p>
        </w:tc>
      </w:tr>
      <w:tr w:rsidR="00ED229E" w:rsidRPr="005F40D9" w:rsidTr="00C1300F">
        <w:tc>
          <w:tcPr>
            <w:tcW w:w="3832" w:type="dxa"/>
            <w:vAlign w:val="bottom"/>
          </w:tcPr>
          <w:p w:rsidR="00ED229E" w:rsidRPr="005F40D9" w:rsidRDefault="00ED229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F40D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350" w:type="dxa"/>
            <w:vAlign w:val="bottom"/>
          </w:tcPr>
          <w:p w:rsidR="00ED229E" w:rsidRPr="005F40D9" w:rsidRDefault="00ED229E" w:rsidP="00A6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ED229E" w:rsidRPr="005F40D9" w:rsidRDefault="00ED229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ED229E" w:rsidRPr="005F40D9" w:rsidRDefault="00ED229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ED229E" w:rsidRPr="005F40D9" w:rsidRDefault="00ED229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:rsidR="00ED229E" w:rsidRPr="005F40D9" w:rsidRDefault="00ED229E" w:rsidP="00BD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:rsidR="00ED229E" w:rsidRPr="005F40D9" w:rsidRDefault="00ED229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ED229E" w:rsidRPr="005F40D9" w:rsidRDefault="00ED229E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ED229E" w:rsidRPr="005F40D9" w:rsidTr="00C1300F">
        <w:tc>
          <w:tcPr>
            <w:tcW w:w="3832" w:type="dxa"/>
            <w:vAlign w:val="bottom"/>
          </w:tcPr>
          <w:p w:rsidR="00ED229E" w:rsidRPr="005F40D9" w:rsidRDefault="00ED229E" w:rsidP="0003570B">
            <w:pPr>
              <w:tabs>
                <w:tab w:val="clear" w:pos="2580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5F40D9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บริษัทย่อย</w:t>
            </w:r>
            <w:r w:rsidRPr="005F40D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(</w:t>
            </w:r>
            <w:r w:rsidRPr="005F40D9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อัตราดอกเบี้ยร้อยละ </w:t>
            </w:r>
            <w:r w:rsidRPr="005F40D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5.5</w:t>
            </w:r>
            <w:r w:rsidRPr="005F40D9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ต่อปีและครบกำหนดชำระเมื่อทวงถาม</w:t>
            </w:r>
            <w:r w:rsidRPr="005F40D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ED229E" w:rsidRPr="005F40D9" w:rsidRDefault="00ED229E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ED229E" w:rsidRPr="005F40D9" w:rsidRDefault="00ED229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ED229E" w:rsidRPr="005F40D9" w:rsidRDefault="00ED229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ED229E" w:rsidRPr="005F40D9" w:rsidRDefault="00ED229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:rsidR="00ED229E" w:rsidRPr="005F40D9" w:rsidRDefault="00BD0ACA" w:rsidP="00BD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87,351</w:t>
            </w:r>
          </w:p>
        </w:tc>
        <w:tc>
          <w:tcPr>
            <w:tcW w:w="283" w:type="dxa"/>
            <w:vAlign w:val="bottom"/>
          </w:tcPr>
          <w:p w:rsidR="00ED229E" w:rsidRPr="005F40D9" w:rsidRDefault="00ED229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ED229E" w:rsidRPr="005F40D9" w:rsidRDefault="00ED229E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87,851</w:t>
            </w:r>
          </w:p>
        </w:tc>
      </w:tr>
      <w:tr w:rsidR="00ED229E" w:rsidRPr="005F40D9" w:rsidTr="00C1300F">
        <w:tc>
          <w:tcPr>
            <w:tcW w:w="3832" w:type="dxa"/>
            <w:vAlign w:val="bottom"/>
          </w:tcPr>
          <w:p w:rsidR="00ED229E" w:rsidRPr="005F40D9" w:rsidRDefault="00ED229E" w:rsidP="0003570B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5F40D9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D229E" w:rsidRPr="005F40D9" w:rsidRDefault="00ED229E" w:rsidP="0027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ED229E" w:rsidRPr="005F40D9" w:rsidRDefault="00ED229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D229E" w:rsidRPr="005F40D9" w:rsidRDefault="00ED229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ED229E" w:rsidRPr="005F40D9" w:rsidRDefault="00ED229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D229E" w:rsidRPr="005F40D9" w:rsidRDefault="00BD0ACA" w:rsidP="00BD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103,851</w:t>
            </w:r>
          </w:p>
        </w:tc>
        <w:tc>
          <w:tcPr>
            <w:tcW w:w="283" w:type="dxa"/>
            <w:vAlign w:val="bottom"/>
          </w:tcPr>
          <w:p w:rsidR="00ED229E" w:rsidRPr="005F40D9" w:rsidRDefault="00ED229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D229E" w:rsidRPr="005F40D9" w:rsidRDefault="00ED229E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102,257</w:t>
            </w:r>
          </w:p>
        </w:tc>
      </w:tr>
      <w:tr w:rsidR="00ED229E" w:rsidRPr="005F40D9" w:rsidTr="00C1300F">
        <w:tc>
          <w:tcPr>
            <w:tcW w:w="3832" w:type="dxa"/>
            <w:vAlign w:val="bottom"/>
          </w:tcPr>
          <w:p w:rsidR="00ED229E" w:rsidRPr="005F40D9" w:rsidRDefault="00ED229E" w:rsidP="0066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F40D9">
              <w:rPr>
                <w:rFonts w:asciiTheme="majorBidi" w:hAnsiTheme="majorBidi" w:hint="cs"/>
                <w:b/>
                <w:bCs/>
                <w:color w:val="000000"/>
                <w:sz w:val="30"/>
                <w:szCs w:val="30"/>
                <w:cs/>
              </w:rPr>
              <w:t>หนี้สินตามสัญญาเช่า</w:t>
            </w:r>
            <w:r w:rsidRPr="005F40D9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 - สุทธิ (ระยะเวลา</w:t>
            </w:r>
          </w:p>
          <w:p w:rsidR="00ED229E" w:rsidRPr="005F40D9" w:rsidRDefault="00ED229E" w:rsidP="0066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F40D9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การเช่าที่ดิน 20 ปี)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ED229E" w:rsidRPr="005F40D9" w:rsidRDefault="00ED229E" w:rsidP="0027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ED229E" w:rsidRPr="005F40D9" w:rsidRDefault="00ED229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:rsidR="00ED229E" w:rsidRPr="005F40D9" w:rsidRDefault="00ED229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ED229E" w:rsidRPr="005F40D9" w:rsidRDefault="00ED229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  <w:vAlign w:val="bottom"/>
          </w:tcPr>
          <w:p w:rsidR="00ED229E" w:rsidRPr="005F40D9" w:rsidRDefault="00ED229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ED229E" w:rsidRPr="005F40D9" w:rsidRDefault="00ED229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:rsidR="00ED229E" w:rsidRPr="005F40D9" w:rsidRDefault="00ED229E" w:rsidP="0028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ED229E" w:rsidRPr="005F40D9" w:rsidTr="00C1300F">
        <w:tc>
          <w:tcPr>
            <w:tcW w:w="3832" w:type="dxa"/>
            <w:vAlign w:val="bottom"/>
          </w:tcPr>
          <w:p w:rsidR="00ED229E" w:rsidRPr="005F40D9" w:rsidRDefault="00ED229E" w:rsidP="0003570B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F40D9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D229E" w:rsidRPr="005F40D9" w:rsidRDefault="00B22DEE" w:rsidP="00BD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1,788</w:t>
            </w:r>
          </w:p>
        </w:tc>
        <w:tc>
          <w:tcPr>
            <w:tcW w:w="283" w:type="dxa"/>
            <w:vAlign w:val="bottom"/>
          </w:tcPr>
          <w:p w:rsidR="00ED229E" w:rsidRPr="005F40D9" w:rsidRDefault="00ED229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:rsidR="00ED229E" w:rsidRPr="005F40D9" w:rsidRDefault="00ED229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40D9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ED229E" w:rsidRPr="005F40D9" w:rsidRDefault="00ED229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D229E" w:rsidRPr="005F40D9" w:rsidRDefault="00B22DEE" w:rsidP="00BD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1,788</w:t>
            </w:r>
          </w:p>
        </w:tc>
        <w:tc>
          <w:tcPr>
            <w:tcW w:w="283" w:type="dxa"/>
            <w:vAlign w:val="bottom"/>
          </w:tcPr>
          <w:p w:rsidR="00ED229E" w:rsidRPr="005F40D9" w:rsidRDefault="00ED229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:rsidR="00ED229E" w:rsidRPr="005F40D9" w:rsidRDefault="00ED229E" w:rsidP="0066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40D9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</w:tr>
    </w:tbl>
    <w:p w:rsidR="00AD0EF1" w:rsidRPr="005F40D9" w:rsidRDefault="00AD0EF1" w:rsidP="00837E3B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30"/>
          <w:szCs w:val="30"/>
        </w:rPr>
      </w:pPr>
    </w:p>
    <w:p w:rsidR="00837E3B" w:rsidRPr="005F40D9" w:rsidRDefault="00837E3B" w:rsidP="00837E3B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30"/>
          <w:szCs w:val="30"/>
        </w:rPr>
      </w:pPr>
      <w:r w:rsidRPr="005F40D9">
        <w:rPr>
          <w:rFonts w:ascii="Angsana New" w:hAnsi="Angsana New"/>
          <w:sz w:val="30"/>
          <w:szCs w:val="30"/>
          <w:cs/>
        </w:rPr>
        <w:t>เงินให้กู้ยืมและเงินกู้ยืมที่เกิดขึ้นกับ</w:t>
      </w:r>
      <w:r w:rsidR="00397DC9" w:rsidRPr="005F40D9">
        <w:rPr>
          <w:rFonts w:ascii="Angsana New" w:hAnsi="Angsana New" w:hint="cs"/>
          <w:sz w:val="30"/>
          <w:szCs w:val="30"/>
          <w:cs/>
        </w:rPr>
        <w:t>กิจการ</w:t>
      </w:r>
      <w:r w:rsidRPr="005F40D9">
        <w:rPr>
          <w:rFonts w:ascii="Angsana New" w:hAnsi="Angsana New"/>
          <w:sz w:val="30"/>
          <w:szCs w:val="30"/>
          <w:cs/>
        </w:rPr>
        <w:t>ที่เกี่ยวข้องกันมีรายการเคลื่อนไหวในระหว่าง</w:t>
      </w:r>
      <w:r w:rsidR="00397DC9" w:rsidRPr="005F40D9">
        <w:rPr>
          <w:rFonts w:ascii="Angsana New" w:hAnsi="Angsana New" w:hint="cs"/>
          <w:sz w:val="30"/>
          <w:szCs w:val="30"/>
          <w:cs/>
        </w:rPr>
        <w:t>งวด</w:t>
      </w:r>
      <w:r w:rsidRPr="005F40D9">
        <w:rPr>
          <w:rFonts w:ascii="Angsana New" w:hAnsi="Angsana New"/>
          <w:sz w:val="30"/>
          <w:szCs w:val="30"/>
          <w:cs/>
        </w:rPr>
        <w:t>ดังนี้</w:t>
      </w:r>
    </w:p>
    <w:p w:rsidR="00837E3B" w:rsidRPr="005F40D9" w:rsidRDefault="00837E3B" w:rsidP="00837E3B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10068" w:type="dxa"/>
        <w:tblInd w:w="-34" w:type="dxa"/>
        <w:tblLayout w:type="fixed"/>
        <w:tblLook w:val="0000"/>
      </w:tblPr>
      <w:tblGrid>
        <w:gridCol w:w="3231"/>
        <w:gridCol w:w="1757"/>
        <w:gridCol w:w="236"/>
        <w:gridCol w:w="1304"/>
        <w:gridCol w:w="236"/>
        <w:gridCol w:w="1306"/>
        <w:gridCol w:w="236"/>
        <w:gridCol w:w="1762"/>
      </w:tblGrid>
      <w:tr w:rsidR="00837E3B" w:rsidRPr="005F40D9" w:rsidTr="005F40D9">
        <w:trPr>
          <w:trHeight w:val="20"/>
        </w:trPr>
        <w:tc>
          <w:tcPr>
            <w:tcW w:w="3231" w:type="dxa"/>
            <w:shd w:val="clear" w:color="auto" w:fill="auto"/>
            <w:vAlign w:val="bottom"/>
          </w:tcPr>
          <w:p w:rsidR="00837E3B" w:rsidRPr="005F40D9" w:rsidRDefault="00837E3B" w:rsidP="0003570B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37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7E3B" w:rsidRPr="005F40D9" w:rsidRDefault="00837E3B" w:rsidP="0003570B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40D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  <w:r w:rsidRPr="005F40D9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837E3B" w:rsidRPr="005F40D9" w:rsidTr="005F40D9">
        <w:trPr>
          <w:trHeight w:val="20"/>
        </w:trPr>
        <w:tc>
          <w:tcPr>
            <w:tcW w:w="3231" w:type="dxa"/>
            <w:shd w:val="clear" w:color="auto" w:fill="auto"/>
            <w:vAlign w:val="bottom"/>
          </w:tcPr>
          <w:p w:rsidR="00837E3B" w:rsidRPr="005F40D9" w:rsidRDefault="00837E3B" w:rsidP="0003570B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37E3B" w:rsidRPr="005F40D9" w:rsidRDefault="00837E3B" w:rsidP="0003570B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40D9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37E3B" w:rsidRPr="005F40D9" w:rsidRDefault="00837E3B" w:rsidP="0003570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37E3B" w:rsidRPr="005F40D9" w:rsidRDefault="00837E3B" w:rsidP="0003570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40D9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</w:t>
            </w:r>
            <w:r w:rsidR="00397DC9" w:rsidRPr="005F40D9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37E3B" w:rsidRPr="005F40D9" w:rsidRDefault="00837E3B" w:rsidP="0003570B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37E3B" w:rsidRPr="005F40D9" w:rsidRDefault="00837E3B" w:rsidP="0003570B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40D9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397DC9" w:rsidRPr="005F40D9" w:rsidTr="005F40D9">
        <w:trPr>
          <w:trHeight w:val="20"/>
        </w:trPr>
        <w:tc>
          <w:tcPr>
            <w:tcW w:w="3231" w:type="dxa"/>
            <w:shd w:val="clear" w:color="auto" w:fill="auto"/>
            <w:vAlign w:val="bottom"/>
          </w:tcPr>
          <w:p w:rsidR="00397DC9" w:rsidRPr="005F40D9" w:rsidRDefault="00E4630B" w:rsidP="00E4630B">
            <w:pPr>
              <w:ind w:left="34" w:right="-43"/>
              <w:rPr>
                <w:rFonts w:ascii="Angsana New" w:hAnsi="Angsana New"/>
                <w:sz w:val="30"/>
                <w:szCs w:val="30"/>
              </w:rPr>
            </w:pPr>
            <w:r w:rsidRPr="005F40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97DC9" w:rsidRPr="005F40D9" w:rsidRDefault="00397DC9" w:rsidP="004D20D6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40D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F40D9">
              <w:rPr>
                <w:rFonts w:ascii="Angsana New" w:hAnsi="Angsana New"/>
                <w:sz w:val="30"/>
                <w:szCs w:val="30"/>
                <w:cs/>
              </w:rPr>
              <w:t>ธันวาคม 256</w:t>
            </w:r>
            <w:r w:rsidR="004D20D6" w:rsidRPr="005F40D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97DC9" w:rsidRPr="005F40D9" w:rsidRDefault="00397DC9" w:rsidP="0003570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97DC9" w:rsidRPr="005F40D9" w:rsidRDefault="00397DC9" w:rsidP="0003570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40D9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97DC9" w:rsidRPr="005F40D9" w:rsidRDefault="00397DC9" w:rsidP="0003570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97DC9" w:rsidRPr="005F40D9" w:rsidRDefault="00397DC9" w:rsidP="0003570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40D9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97DC9" w:rsidRPr="005F40D9" w:rsidRDefault="00397DC9" w:rsidP="0003570B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97DC9" w:rsidRPr="005F40D9" w:rsidRDefault="00CB11BA" w:rsidP="004D20D6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397DC9" w:rsidRPr="005F40D9">
              <w:rPr>
                <w:rFonts w:ascii="Angsana New" w:hAnsi="Angsana New" w:hint="cs"/>
                <w:sz w:val="30"/>
                <w:szCs w:val="30"/>
                <w:cs/>
              </w:rPr>
              <w:t xml:space="preserve"> 256</w:t>
            </w:r>
            <w:r w:rsidR="004D20D6" w:rsidRPr="005F40D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F40D9" w:rsidRPr="005F40D9" w:rsidTr="005F40D9">
        <w:trPr>
          <w:trHeight w:val="20"/>
        </w:trPr>
        <w:tc>
          <w:tcPr>
            <w:tcW w:w="3231" w:type="dxa"/>
            <w:shd w:val="clear" w:color="auto" w:fill="auto"/>
            <w:vAlign w:val="bottom"/>
          </w:tcPr>
          <w:p w:rsidR="005F40D9" w:rsidRDefault="006F6660" w:rsidP="005F40D9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34"/>
              <w:rPr>
                <w:rFonts w:ascii="Angsana New" w:hAnsi="Angsana New"/>
                <w:sz w:val="30"/>
                <w:szCs w:val="30"/>
              </w:rPr>
            </w:pPr>
            <w:r w:rsidRPr="005F40D9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5F40D9">
              <w:rPr>
                <w:rFonts w:ascii="Angsana New" w:hAnsi="Angsana New" w:hint="cs"/>
                <w:sz w:val="30"/>
                <w:szCs w:val="30"/>
                <w:cs/>
              </w:rPr>
              <w:t>กรีนเอิร์ธพาวเวอร์</w:t>
            </w:r>
          </w:p>
          <w:p w:rsidR="006F6660" w:rsidRPr="005F40D9" w:rsidRDefault="005F40D9" w:rsidP="005F40D9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34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5F40D9">
              <w:rPr>
                <w:rFonts w:ascii="Angsana New" w:hAnsi="Angsana New"/>
                <w:sz w:val="30"/>
                <w:szCs w:val="30"/>
                <w:cs/>
              </w:rPr>
              <w:t>(ไทย</w:t>
            </w:r>
            <w:r w:rsidRPr="005F40D9">
              <w:rPr>
                <w:rFonts w:ascii="Angsana New" w:hAnsi="Angsana New" w:hint="cs"/>
                <w:sz w:val="30"/>
                <w:szCs w:val="30"/>
                <w:cs/>
              </w:rPr>
              <w:t>แลนด์</w:t>
            </w:r>
            <w:r w:rsidRPr="005F40D9">
              <w:rPr>
                <w:rFonts w:ascii="Angsana New" w:hAnsi="Angsana New"/>
                <w:sz w:val="30"/>
                <w:szCs w:val="30"/>
                <w:cs/>
              </w:rPr>
              <w:t>) จำกัด</w:t>
            </w:r>
          </w:p>
        </w:tc>
        <w:tc>
          <w:tcPr>
            <w:tcW w:w="1757" w:type="dxa"/>
            <w:shd w:val="clear" w:color="auto" w:fill="auto"/>
            <w:vAlign w:val="bottom"/>
          </w:tcPr>
          <w:p w:rsidR="006F6660" w:rsidRPr="005F40D9" w:rsidRDefault="006F6660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eastAsia="en-GB"/>
              </w:rPr>
            </w:pPr>
            <w:r w:rsidRPr="005F40D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98,500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F6660" w:rsidRPr="005F40D9" w:rsidRDefault="006F6660" w:rsidP="000357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:rsidR="006F6660" w:rsidRPr="005F40D9" w:rsidRDefault="006F6660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F6660" w:rsidRPr="005F40D9" w:rsidRDefault="006F6660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:rsidR="006F6660" w:rsidRPr="005F40D9" w:rsidRDefault="006F6660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F6660" w:rsidRPr="005F40D9" w:rsidRDefault="006F6660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:rsidR="006F6660" w:rsidRPr="005F40D9" w:rsidRDefault="006F6660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eastAsia="en-GB"/>
              </w:rPr>
            </w:pPr>
            <w:r w:rsidRPr="005F40D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98,500</w:t>
            </w:r>
          </w:p>
        </w:tc>
      </w:tr>
    </w:tbl>
    <w:p w:rsidR="005F40D9" w:rsidRDefault="005F40D9">
      <w:pPr>
        <w:rPr>
          <w:sz w:val="30"/>
          <w:szCs w:val="30"/>
        </w:rPr>
      </w:pPr>
    </w:p>
    <w:p w:rsidR="009E4885" w:rsidRPr="005F40D9" w:rsidRDefault="009E4885">
      <w:pPr>
        <w:rPr>
          <w:sz w:val="30"/>
          <w:szCs w:val="30"/>
        </w:rPr>
      </w:pPr>
    </w:p>
    <w:tbl>
      <w:tblPr>
        <w:tblW w:w="10066" w:type="dxa"/>
        <w:tblInd w:w="-34" w:type="dxa"/>
        <w:tblLayout w:type="fixed"/>
        <w:tblLook w:val="0000"/>
      </w:tblPr>
      <w:tblGrid>
        <w:gridCol w:w="3229"/>
        <w:gridCol w:w="1757"/>
        <w:gridCol w:w="236"/>
        <w:gridCol w:w="1304"/>
        <w:gridCol w:w="236"/>
        <w:gridCol w:w="1306"/>
        <w:gridCol w:w="236"/>
        <w:gridCol w:w="1762"/>
      </w:tblGrid>
      <w:tr w:rsidR="00837E3B" w:rsidRPr="005F40D9" w:rsidTr="009E4885">
        <w:trPr>
          <w:trHeight w:val="20"/>
        </w:trPr>
        <w:tc>
          <w:tcPr>
            <w:tcW w:w="3229" w:type="dxa"/>
            <w:shd w:val="clear" w:color="auto" w:fill="auto"/>
            <w:vAlign w:val="bottom"/>
          </w:tcPr>
          <w:p w:rsidR="00837E3B" w:rsidRPr="005F40D9" w:rsidRDefault="00F122C6" w:rsidP="0003570B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F40D9">
              <w:rPr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6837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7E3B" w:rsidRPr="005F40D9" w:rsidRDefault="00BA0F34" w:rsidP="0003570B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40D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  <w:r w:rsidR="00837E3B" w:rsidRPr="005F40D9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837E3B" w:rsidRPr="005F40D9" w:rsidTr="009E4885">
        <w:trPr>
          <w:trHeight w:val="20"/>
        </w:trPr>
        <w:tc>
          <w:tcPr>
            <w:tcW w:w="3229" w:type="dxa"/>
            <w:shd w:val="clear" w:color="auto" w:fill="auto"/>
            <w:vAlign w:val="bottom"/>
          </w:tcPr>
          <w:p w:rsidR="00837E3B" w:rsidRPr="005F40D9" w:rsidRDefault="00837E3B" w:rsidP="0003570B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37E3B" w:rsidRPr="005F40D9" w:rsidRDefault="00837E3B" w:rsidP="0003570B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40D9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37E3B" w:rsidRPr="005F40D9" w:rsidRDefault="00837E3B" w:rsidP="0003570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37E3B" w:rsidRPr="005F40D9" w:rsidRDefault="00837E3B" w:rsidP="0003570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40D9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</w:t>
            </w:r>
            <w:r w:rsidR="008034FF" w:rsidRPr="005F40D9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37E3B" w:rsidRPr="005F40D9" w:rsidRDefault="00837E3B" w:rsidP="0003570B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37E3B" w:rsidRPr="005F40D9" w:rsidRDefault="00837E3B" w:rsidP="0003570B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40D9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E4630B" w:rsidRPr="005F40D9" w:rsidTr="009E4885">
        <w:trPr>
          <w:trHeight w:val="20"/>
        </w:trPr>
        <w:tc>
          <w:tcPr>
            <w:tcW w:w="3229" w:type="dxa"/>
            <w:shd w:val="clear" w:color="auto" w:fill="auto"/>
            <w:vAlign w:val="bottom"/>
          </w:tcPr>
          <w:p w:rsidR="00E4630B" w:rsidRPr="005F40D9" w:rsidRDefault="00E4630B" w:rsidP="00243F3C">
            <w:pPr>
              <w:ind w:left="34" w:right="-43"/>
              <w:rPr>
                <w:rFonts w:ascii="Angsana New" w:hAnsi="Angsana New"/>
                <w:sz w:val="30"/>
                <w:szCs w:val="30"/>
              </w:rPr>
            </w:pPr>
            <w:r w:rsidRPr="005F40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4630B" w:rsidRPr="005F40D9" w:rsidRDefault="00E4630B" w:rsidP="004D20D6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40D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F40D9">
              <w:rPr>
                <w:rFonts w:ascii="Angsana New" w:hAnsi="Angsana New"/>
                <w:sz w:val="30"/>
                <w:szCs w:val="30"/>
                <w:cs/>
              </w:rPr>
              <w:t>ธันวาคม 256</w:t>
            </w:r>
            <w:r w:rsidR="004D20D6" w:rsidRPr="005F40D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4630B" w:rsidRPr="005F40D9" w:rsidRDefault="00E4630B" w:rsidP="0003570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4630B" w:rsidRPr="005F40D9" w:rsidRDefault="00E4630B" w:rsidP="0003570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40D9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4630B" w:rsidRPr="005F40D9" w:rsidRDefault="00E4630B" w:rsidP="0003570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4630B" w:rsidRPr="005F40D9" w:rsidRDefault="00E4630B" w:rsidP="0003570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40D9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4630B" w:rsidRPr="005F40D9" w:rsidRDefault="00E4630B" w:rsidP="0003570B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4630B" w:rsidRPr="005F40D9" w:rsidRDefault="00CB11BA" w:rsidP="004D20D6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  <w:r w:rsidR="00E4630B" w:rsidRPr="005F40D9">
              <w:rPr>
                <w:rFonts w:ascii="Angsana New" w:hAnsi="Angsana New" w:hint="cs"/>
                <w:sz w:val="30"/>
                <w:szCs w:val="30"/>
                <w:cs/>
              </w:rPr>
              <w:t xml:space="preserve"> 256</w:t>
            </w:r>
            <w:r w:rsidR="004D20D6" w:rsidRPr="005F40D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F6660" w:rsidRPr="005F40D9" w:rsidTr="009E4885">
        <w:trPr>
          <w:trHeight w:val="20"/>
        </w:trPr>
        <w:tc>
          <w:tcPr>
            <w:tcW w:w="3229" w:type="dxa"/>
            <w:shd w:val="clear" w:color="auto" w:fill="auto"/>
            <w:vAlign w:val="bottom"/>
          </w:tcPr>
          <w:p w:rsidR="006F6660" w:rsidRPr="005F40D9" w:rsidRDefault="006F6660" w:rsidP="00360851">
            <w:pPr>
              <w:ind w:left="34" w:right="-43"/>
              <w:rPr>
                <w:rFonts w:ascii="Angsana New" w:hAnsi="Angsana New"/>
                <w:sz w:val="30"/>
                <w:szCs w:val="30"/>
              </w:rPr>
            </w:pPr>
            <w:r w:rsidRPr="005F40D9">
              <w:rPr>
                <w:rFonts w:ascii="Angsana New" w:hAnsi="Angsana New"/>
                <w:sz w:val="30"/>
                <w:szCs w:val="30"/>
                <w:cs/>
              </w:rPr>
              <w:t>บริษัท อีซีเอฟ โฮลดิ้งส์ จำกัด</w:t>
            </w:r>
          </w:p>
        </w:tc>
        <w:tc>
          <w:tcPr>
            <w:tcW w:w="1757" w:type="dxa"/>
            <w:shd w:val="clear" w:color="auto" w:fill="auto"/>
            <w:vAlign w:val="bottom"/>
          </w:tcPr>
          <w:p w:rsidR="006F6660" w:rsidRPr="005F40D9" w:rsidRDefault="006F6660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5F40D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4,100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F6660" w:rsidRPr="005F40D9" w:rsidRDefault="006F6660" w:rsidP="000357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F6660" w:rsidRPr="005F40D9" w:rsidRDefault="006F6660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F6660" w:rsidRPr="005F40D9" w:rsidRDefault="006F6660" w:rsidP="004E267F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F6660" w:rsidRPr="005F40D9" w:rsidRDefault="006F6660" w:rsidP="006F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4,100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F6660" w:rsidRPr="005F40D9" w:rsidRDefault="006F6660" w:rsidP="004E267F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F6660" w:rsidRPr="005F40D9" w:rsidRDefault="006F6660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</w:tbl>
    <w:p w:rsidR="005F40D9" w:rsidRPr="001202C3" w:rsidRDefault="005F40D9">
      <w:pPr>
        <w:rPr>
          <w:sz w:val="30"/>
          <w:szCs w:val="30"/>
          <w:cs/>
        </w:rPr>
      </w:pPr>
    </w:p>
    <w:tbl>
      <w:tblPr>
        <w:tblW w:w="10064" w:type="dxa"/>
        <w:tblInd w:w="-34" w:type="dxa"/>
        <w:tblLayout w:type="fixed"/>
        <w:tblLook w:val="0000"/>
      </w:tblPr>
      <w:tblGrid>
        <w:gridCol w:w="3227"/>
        <w:gridCol w:w="1757"/>
        <w:gridCol w:w="236"/>
        <w:gridCol w:w="1304"/>
        <w:gridCol w:w="236"/>
        <w:gridCol w:w="1306"/>
        <w:gridCol w:w="236"/>
        <w:gridCol w:w="1762"/>
      </w:tblGrid>
      <w:tr w:rsidR="00837E3B" w:rsidRPr="005F40D9" w:rsidTr="009E4885">
        <w:trPr>
          <w:trHeight w:val="20"/>
        </w:trPr>
        <w:tc>
          <w:tcPr>
            <w:tcW w:w="3227" w:type="dxa"/>
            <w:shd w:val="clear" w:color="auto" w:fill="auto"/>
            <w:vAlign w:val="bottom"/>
          </w:tcPr>
          <w:p w:rsidR="00837E3B" w:rsidRPr="005F40D9" w:rsidRDefault="00837E3B" w:rsidP="0003570B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37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7E3B" w:rsidRPr="005F40D9" w:rsidRDefault="00837E3B" w:rsidP="0003570B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40D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</w:t>
            </w:r>
            <w:r w:rsidR="00CA0A41" w:rsidRPr="005F40D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เฉพาะกิจการ</w:t>
            </w:r>
            <w:r w:rsidRPr="005F40D9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837E3B" w:rsidRPr="005F40D9" w:rsidTr="00236C58">
        <w:trPr>
          <w:trHeight w:val="20"/>
        </w:trPr>
        <w:tc>
          <w:tcPr>
            <w:tcW w:w="3227" w:type="dxa"/>
            <w:shd w:val="clear" w:color="auto" w:fill="auto"/>
            <w:vAlign w:val="bottom"/>
          </w:tcPr>
          <w:p w:rsidR="00837E3B" w:rsidRPr="005F40D9" w:rsidRDefault="00837E3B" w:rsidP="0003570B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37E3B" w:rsidRPr="005F40D9" w:rsidRDefault="00837E3B" w:rsidP="0003570B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40D9">
              <w:rPr>
                <w:rFonts w:ascii="Angsana New" w:hAnsi="Angsana New"/>
                <w:sz w:val="30"/>
                <w:szCs w:val="30"/>
                <w:cs/>
              </w:rPr>
              <w:t>ยอดคงเหลือ ณ วัน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37E3B" w:rsidRPr="005F40D9" w:rsidRDefault="00837E3B" w:rsidP="0003570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37E3B" w:rsidRPr="005F40D9" w:rsidRDefault="00837E3B" w:rsidP="0003570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40D9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รายการเปลี่ยนแปลงระหว่างงวด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37E3B" w:rsidRPr="005F40D9" w:rsidRDefault="00837E3B" w:rsidP="0003570B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37E3B" w:rsidRPr="005F40D9" w:rsidRDefault="00837E3B" w:rsidP="0003570B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40D9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E4630B" w:rsidRPr="005F40D9" w:rsidTr="00236C58">
        <w:trPr>
          <w:trHeight w:val="20"/>
        </w:trPr>
        <w:tc>
          <w:tcPr>
            <w:tcW w:w="3227" w:type="dxa"/>
            <w:shd w:val="clear" w:color="auto" w:fill="auto"/>
            <w:vAlign w:val="bottom"/>
          </w:tcPr>
          <w:p w:rsidR="00E4630B" w:rsidRPr="005F40D9" w:rsidRDefault="00E4630B" w:rsidP="00243F3C">
            <w:pPr>
              <w:ind w:left="34" w:right="-43"/>
              <w:rPr>
                <w:rFonts w:ascii="Angsana New" w:hAnsi="Angsana New"/>
                <w:sz w:val="30"/>
                <w:szCs w:val="30"/>
              </w:rPr>
            </w:pPr>
            <w:r w:rsidRPr="005F40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4630B" w:rsidRPr="005F40D9" w:rsidRDefault="00E4630B" w:rsidP="004D20D6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40D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F40D9">
              <w:rPr>
                <w:rFonts w:ascii="Angsana New" w:hAnsi="Angsana New"/>
                <w:sz w:val="30"/>
                <w:szCs w:val="30"/>
                <w:cs/>
              </w:rPr>
              <w:t>ธันวาคม 256</w:t>
            </w:r>
            <w:r w:rsidR="004D20D6" w:rsidRPr="005F40D9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4630B" w:rsidRPr="005F40D9" w:rsidRDefault="00E4630B" w:rsidP="0003570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4630B" w:rsidRPr="005F40D9" w:rsidRDefault="00E4630B" w:rsidP="0003570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40D9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4630B" w:rsidRPr="005F40D9" w:rsidRDefault="00E4630B" w:rsidP="0003570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4630B" w:rsidRPr="005F40D9" w:rsidRDefault="00E4630B" w:rsidP="0003570B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40D9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4630B" w:rsidRPr="005F40D9" w:rsidRDefault="00E4630B" w:rsidP="0003570B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4630B" w:rsidRPr="005F40D9" w:rsidRDefault="00CB11BA" w:rsidP="004D20D6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  <w:r w:rsidR="00E4630B" w:rsidRPr="005F40D9">
              <w:rPr>
                <w:rFonts w:ascii="Angsana New" w:hAnsi="Angsana New" w:hint="cs"/>
                <w:sz w:val="30"/>
                <w:szCs w:val="30"/>
                <w:cs/>
              </w:rPr>
              <w:t xml:space="preserve"> 256</w:t>
            </w:r>
            <w:r w:rsidR="004D20D6" w:rsidRPr="005F40D9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236C58" w:rsidRPr="005F40D9" w:rsidTr="00236C58">
        <w:trPr>
          <w:trHeight w:val="20"/>
        </w:trPr>
        <w:tc>
          <w:tcPr>
            <w:tcW w:w="3227" w:type="dxa"/>
            <w:shd w:val="clear" w:color="auto" w:fill="auto"/>
            <w:vAlign w:val="bottom"/>
          </w:tcPr>
          <w:p w:rsidR="00236C58" w:rsidRPr="005F40D9" w:rsidRDefault="00236C58" w:rsidP="00360851">
            <w:pPr>
              <w:ind w:left="34" w:right="-43"/>
              <w:rPr>
                <w:rFonts w:ascii="Angsana New" w:hAnsi="Angsana New"/>
                <w:sz w:val="30"/>
                <w:szCs w:val="30"/>
              </w:rPr>
            </w:pPr>
            <w:r w:rsidRPr="005F40D9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อีซีเอฟ </w:t>
            </w:r>
            <w:r w:rsidRPr="005F40D9">
              <w:rPr>
                <w:rFonts w:ascii="Angsana New" w:hAnsi="Angsana New" w:hint="cs"/>
                <w:sz w:val="30"/>
                <w:szCs w:val="30"/>
                <w:cs/>
              </w:rPr>
              <w:t>พาวเวอร์</w:t>
            </w:r>
            <w:r w:rsidRPr="005F40D9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57" w:type="dxa"/>
            <w:shd w:val="clear" w:color="auto" w:fill="auto"/>
            <w:vAlign w:val="bottom"/>
          </w:tcPr>
          <w:p w:rsidR="00236C58" w:rsidRPr="005F40D9" w:rsidRDefault="00236C58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5F40D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75,651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236C58" w:rsidRPr="005F40D9" w:rsidRDefault="00236C58" w:rsidP="000357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:rsidR="00236C58" w:rsidRPr="005F40D9" w:rsidRDefault="00236C58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236C58" w:rsidRPr="005F40D9" w:rsidRDefault="00236C58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:rsidR="00236C58" w:rsidRPr="005F40D9" w:rsidRDefault="00236C58" w:rsidP="00434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236C58" w:rsidRPr="005F40D9" w:rsidRDefault="00236C58" w:rsidP="004E267F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62" w:type="dxa"/>
            <w:shd w:val="clear" w:color="auto" w:fill="auto"/>
            <w:vAlign w:val="bottom"/>
          </w:tcPr>
          <w:p w:rsidR="00236C58" w:rsidRPr="005F40D9" w:rsidRDefault="00236C58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75,151</w:t>
            </w:r>
          </w:p>
        </w:tc>
      </w:tr>
      <w:tr w:rsidR="00CA0A41" w:rsidRPr="005F40D9" w:rsidTr="00236C58">
        <w:trPr>
          <w:trHeight w:val="20"/>
        </w:trPr>
        <w:tc>
          <w:tcPr>
            <w:tcW w:w="3227" w:type="dxa"/>
            <w:shd w:val="clear" w:color="auto" w:fill="auto"/>
            <w:vAlign w:val="bottom"/>
          </w:tcPr>
          <w:p w:rsidR="00CA0A41" w:rsidRPr="005F40D9" w:rsidRDefault="00CA0A41" w:rsidP="00360851">
            <w:pPr>
              <w:ind w:left="34" w:right="-43"/>
              <w:rPr>
                <w:rFonts w:ascii="Angsana New" w:hAnsi="Angsana New"/>
                <w:sz w:val="30"/>
                <w:szCs w:val="30"/>
              </w:rPr>
            </w:pPr>
            <w:r w:rsidRPr="005F40D9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5F40D9">
              <w:rPr>
                <w:rFonts w:ascii="Angsana New" w:hAnsi="Angsana New" w:hint="cs"/>
                <w:sz w:val="30"/>
                <w:szCs w:val="30"/>
                <w:cs/>
              </w:rPr>
              <w:t>แพลนเนทบอร์ด</w:t>
            </w:r>
            <w:r w:rsidRPr="005F40D9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57" w:type="dxa"/>
            <w:shd w:val="clear" w:color="auto" w:fill="auto"/>
            <w:vAlign w:val="bottom"/>
          </w:tcPr>
          <w:p w:rsidR="00CA0A41" w:rsidRPr="005F40D9" w:rsidRDefault="00CA0A41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5F40D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12,200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A0A41" w:rsidRPr="005F40D9" w:rsidRDefault="00CA0A41" w:rsidP="000357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:rsidR="00CA0A41" w:rsidRPr="005F40D9" w:rsidRDefault="00CA0A41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A0A41" w:rsidRPr="005F40D9" w:rsidRDefault="00CA0A41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:rsidR="00CA0A41" w:rsidRPr="005F40D9" w:rsidRDefault="00CA0A41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F40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 w:rsidR="00950FEE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                                     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A0A41" w:rsidRPr="005F40D9" w:rsidRDefault="00CA0A41" w:rsidP="004E267F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62" w:type="dxa"/>
            <w:shd w:val="clear" w:color="auto" w:fill="auto"/>
            <w:vAlign w:val="bottom"/>
          </w:tcPr>
          <w:p w:rsidR="00CA0A41" w:rsidRPr="005F40D9" w:rsidRDefault="00CA0A41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5F40D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12,200</w:t>
            </w:r>
          </w:p>
        </w:tc>
      </w:tr>
    </w:tbl>
    <w:p w:rsidR="009E4885" w:rsidRDefault="009E4885" w:rsidP="009E48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819DC" w:rsidRPr="00284779" w:rsidRDefault="004819DC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284779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CA0A41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="00CA0A41" w:rsidRPr="00CA0A41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  <w:r w:rsidR="00346C3C">
        <w:rPr>
          <w:rFonts w:ascii="Angsana New" w:hAnsi="Angsana New" w:hint="cs"/>
          <w:b/>
          <w:bCs/>
          <w:sz w:val="30"/>
          <w:szCs w:val="30"/>
          <w:cs/>
        </w:rPr>
        <w:t>ส่วนที่</w:t>
      </w:r>
      <w:r w:rsidR="00CA0A41" w:rsidRPr="00CA0A41">
        <w:rPr>
          <w:rFonts w:ascii="Angsana New" w:hAnsi="Angsana New" w:hint="cs"/>
          <w:b/>
          <w:bCs/>
          <w:sz w:val="30"/>
          <w:szCs w:val="30"/>
          <w:cs/>
        </w:rPr>
        <w:t>ไม่หมุนเวียน</w:t>
      </w:r>
    </w:p>
    <w:p w:rsidR="004E4658" w:rsidRPr="006F7758" w:rsidRDefault="004E4658" w:rsidP="006C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4E4658" w:rsidRPr="00284779" w:rsidRDefault="00EE0A94" w:rsidP="004E4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 w:rsidRPr="00284779">
        <w:rPr>
          <w:rFonts w:ascii="Angsana New" w:hAnsi="Angsana New"/>
          <w:color w:val="000000"/>
          <w:sz w:val="30"/>
          <w:szCs w:val="30"/>
          <w:cs/>
        </w:rPr>
        <w:t xml:space="preserve">ลูกหนี้การค้า </w:t>
      </w:r>
      <w:r w:rsidR="004E4658" w:rsidRPr="00284779">
        <w:rPr>
          <w:rFonts w:ascii="Angsana New" w:hAnsi="Angsana New"/>
          <w:color w:val="000000"/>
          <w:sz w:val="30"/>
          <w:szCs w:val="30"/>
          <w:cs/>
        </w:rPr>
        <w:t>ณ วันที่</w:t>
      </w:r>
      <w:r w:rsidR="004E4658" w:rsidRPr="00284779">
        <w:rPr>
          <w:rFonts w:ascii="Angsana New" w:hAnsi="Angsana New"/>
          <w:color w:val="000000"/>
          <w:sz w:val="30"/>
          <w:szCs w:val="30"/>
        </w:rPr>
        <w:t xml:space="preserve"> </w:t>
      </w:r>
      <w:r w:rsidR="00441A33">
        <w:rPr>
          <w:rFonts w:ascii="Angsana New" w:hAnsi="Angsana New" w:hint="cs"/>
          <w:sz w:val="30"/>
          <w:szCs w:val="30"/>
          <w:cs/>
        </w:rPr>
        <w:t>30 มิถุนายน</w:t>
      </w:r>
      <w:r w:rsidR="00837E3B" w:rsidRPr="00284779">
        <w:rPr>
          <w:rFonts w:ascii="Angsana New" w:hAnsi="Angsana New" w:hint="cs"/>
          <w:sz w:val="30"/>
          <w:szCs w:val="30"/>
          <w:cs/>
        </w:rPr>
        <w:t xml:space="preserve"> 256</w:t>
      </w:r>
      <w:r w:rsidR="00AA2F41" w:rsidRPr="00284779">
        <w:rPr>
          <w:rFonts w:ascii="Angsana New" w:hAnsi="Angsana New"/>
          <w:sz w:val="30"/>
          <w:szCs w:val="30"/>
        </w:rPr>
        <w:t>6</w:t>
      </w:r>
      <w:r w:rsidR="005F1D96" w:rsidRPr="00284779">
        <w:rPr>
          <w:rFonts w:ascii="Angsana New" w:hAnsi="Angsana New"/>
          <w:sz w:val="30"/>
          <w:szCs w:val="30"/>
        </w:rPr>
        <w:t xml:space="preserve"> </w:t>
      </w:r>
      <w:r w:rsidR="005F1D96" w:rsidRPr="00284779">
        <w:rPr>
          <w:rFonts w:ascii="Angsana New" w:hAnsi="Angsana New"/>
          <w:sz w:val="30"/>
          <w:szCs w:val="30"/>
          <w:cs/>
        </w:rPr>
        <w:t>และ</w:t>
      </w:r>
      <w:r w:rsidR="005879B7" w:rsidRPr="00284779">
        <w:rPr>
          <w:rFonts w:ascii="Angsana New" w:hAnsi="Angsana New" w:hint="cs"/>
          <w:sz w:val="30"/>
          <w:szCs w:val="30"/>
          <w:cs/>
        </w:rPr>
        <w:t>วันที่</w:t>
      </w:r>
      <w:r w:rsidR="005F1D96" w:rsidRPr="00284779">
        <w:rPr>
          <w:rFonts w:ascii="Angsana New" w:hAnsi="Angsana New"/>
          <w:sz w:val="30"/>
          <w:szCs w:val="30"/>
          <w:cs/>
        </w:rPr>
        <w:t xml:space="preserve"> </w:t>
      </w:r>
      <w:r w:rsidR="005F1D96" w:rsidRPr="00284779">
        <w:rPr>
          <w:rFonts w:ascii="Angsana New" w:hAnsi="Angsana New"/>
          <w:sz w:val="30"/>
          <w:szCs w:val="30"/>
        </w:rPr>
        <w:t xml:space="preserve">31 </w:t>
      </w:r>
      <w:r w:rsidR="00837E3B" w:rsidRPr="00284779">
        <w:rPr>
          <w:rFonts w:ascii="Angsana New" w:hAnsi="Angsana New"/>
          <w:sz w:val="30"/>
          <w:szCs w:val="30"/>
          <w:cs/>
        </w:rPr>
        <w:t>ธัน</w:t>
      </w:r>
      <w:r w:rsidR="00557BCC" w:rsidRPr="00284779">
        <w:rPr>
          <w:rFonts w:ascii="Angsana New" w:hAnsi="Angsana New"/>
          <w:sz w:val="30"/>
          <w:szCs w:val="30"/>
          <w:cs/>
        </w:rPr>
        <w:t>วาคม 256</w:t>
      </w:r>
      <w:r w:rsidR="00AA2F41" w:rsidRPr="00284779">
        <w:rPr>
          <w:rFonts w:ascii="Angsana New" w:hAnsi="Angsana New"/>
          <w:sz w:val="30"/>
          <w:szCs w:val="30"/>
        </w:rPr>
        <w:t>5</w:t>
      </w:r>
      <w:r w:rsidRPr="00284779">
        <w:rPr>
          <w:rFonts w:ascii="Angsana New" w:hAnsi="Angsana New"/>
          <w:sz w:val="30"/>
          <w:szCs w:val="30"/>
          <w:cs/>
        </w:rPr>
        <w:t xml:space="preserve"> </w:t>
      </w:r>
      <w:r w:rsidR="004E4658" w:rsidRPr="00284779">
        <w:rPr>
          <w:rFonts w:ascii="Angsana New" w:hAnsi="Angsana New"/>
          <w:color w:val="000000"/>
          <w:sz w:val="30"/>
          <w:szCs w:val="30"/>
          <w:cs/>
        </w:rPr>
        <w:t>แยกตามอายุหนี้ที่ค้างชำระได้ดังนี้</w:t>
      </w:r>
    </w:p>
    <w:p w:rsidR="004E4658" w:rsidRPr="00CB11BA" w:rsidRDefault="004E4658" w:rsidP="00913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791" w:type="dxa"/>
        <w:tblLayout w:type="fixed"/>
        <w:tblLook w:val="04A0"/>
      </w:tblPr>
      <w:tblGrid>
        <w:gridCol w:w="3402"/>
        <w:gridCol w:w="1417"/>
        <w:gridCol w:w="236"/>
        <w:gridCol w:w="1420"/>
        <w:gridCol w:w="236"/>
        <w:gridCol w:w="1417"/>
        <w:gridCol w:w="236"/>
        <w:gridCol w:w="1420"/>
        <w:gridCol w:w="7"/>
      </w:tblGrid>
      <w:tr w:rsidR="00042576" w:rsidRPr="00284779" w:rsidTr="00950FEE">
        <w:trPr>
          <w:tblHeader/>
        </w:trPr>
        <w:tc>
          <w:tcPr>
            <w:tcW w:w="3402" w:type="dxa"/>
            <w:vAlign w:val="bottom"/>
          </w:tcPr>
          <w:p w:rsidR="00042576" w:rsidRPr="00284779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89" w:type="dxa"/>
            <w:gridSpan w:val="8"/>
            <w:tcBorders>
              <w:bottom w:val="single" w:sz="4" w:space="0" w:color="auto"/>
            </w:tcBorders>
            <w:vAlign w:val="bottom"/>
          </w:tcPr>
          <w:p w:rsidR="00042576" w:rsidRPr="00284779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8477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พันบาท</w:t>
            </w:r>
          </w:p>
        </w:tc>
      </w:tr>
      <w:tr w:rsidR="00042576" w:rsidRPr="00284779" w:rsidTr="00950FEE">
        <w:trPr>
          <w:gridAfter w:val="1"/>
          <w:wAfter w:w="7" w:type="dxa"/>
          <w:tblHeader/>
        </w:trPr>
        <w:tc>
          <w:tcPr>
            <w:tcW w:w="3402" w:type="dxa"/>
            <w:vAlign w:val="bottom"/>
          </w:tcPr>
          <w:p w:rsidR="00042576" w:rsidRPr="00284779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42576" w:rsidRPr="00284779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77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042576" w:rsidRPr="00284779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42576" w:rsidRPr="00284779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77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2576" w:rsidRPr="00284779" w:rsidTr="00950FEE">
        <w:trPr>
          <w:gridAfter w:val="1"/>
          <w:wAfter w:w="7" w:type="dxa"/>
          <w:tblHeader/>
        </w:trPr>
        <w:tc>
          <w:tcPr>
            <w:tcW w:w="3402" w:type="dxa"/>
            <w:vAlign w:val="bottom"/>
          </w:tcPr>
          <w:p w:rsidR="00042576" w:rsidRPr="00284779" w:rsidRDefault="00CA0A41" w:rsidP="00CA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847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42576" w:rsidRPr="00284779" w:rsidRDefault="00042576" w:rsidP="0027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4779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284779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="00271A7A" w:rsidRPr="00284779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042576" w:rsidRPr="00284779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:rsidR="00042576" w:rsidRPr="00284779" w:rsidRDefault="00042576" w:rsidP="0027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4779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284779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="00271A7A" w:rsidRPr="00284779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bottom"/>
          </w:tcPr>
          <w:p w:rsidR="00042576" w:rsidRPr="00284779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42576" w:rsidRPr="00284779" w:rsidRDefault="00042576" w:rsidP="0027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4779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284779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="00271A7A" w:rsidRPr="00284779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bottom"/>
          </w:tcPr>
          <w:p w:rsidR="00042576" w:rsidRPr="00284779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42576" w:rsidRPr="00284779" w:rsidRDefault="00042576" w:rsidP="0027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4779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284779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="00271A7A" w:rsidRPr="00284779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042576" w:rsidRPr="00284779" w:rsidTr="00950FEE">
        <w:trPr>
          <w:gridAfter w:val="1"/>
          <w:wAfter w:w="7" w:type="dxa"/>
        </w:trPr>
        <w:tc>
          <w:tcPr>
            <w:tcW w:w="3402" w:type="dxa"/>
            <w:vAlign w:val="bottom"/>
          </w:tcPr>
          <w:p w:rsidR="00042576" w:rsidRPr="00284779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  <w:r w:rsidRPr="00284779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042576" w:rsidRPr="00284779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042576" w:rsidRPr="00284779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:rsidR="00042576" w:rsidRPr="00284779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042576" w:rsidRPr="00284779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042576" w:rsidRPr="00284779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284" w:firstLine="7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042576" w:rsidRPr="00284779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:rsidR="00042576" w:rsidRPr="00284779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284" w:firstLine="7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71A7A" w:rsidRPr="00284779" w:rsidTr="00950FEE">
        <w:trPr>
          <w:gridAfter w:val="1"/>
          <w:wAfter w:w="7" w:type="dxa"/>
        </w:trPr>
        <w:tc>
          <w:tcPr>
            <w:tcW w:w="3402" w:type="dxa"/>
            <w:vAlign w:val="bottom"/>
          </w:tcPr>
          <w:p w:rsidR="00271A7A" w:rsidRPr="00284779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8477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71A7A" w:rsidRPr="00222E6B" w:rsidRDefault="001159E9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46,774</w:t>
            </w:r>
          </w:p>
        </w:tc>
        <w:tc>
          <w:tcPr>
            <w:tcW w:w="236" w:type="dxa"/>
            <w:vAlign w:val="bottom"/>
          </w:tcPr>
          <w:p w:rsidR="00271A7A" w:rsidRPr="00284779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:rsidR="00271A7A" w:rsidRPr="004E267F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284779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24,001</w:t>
            </w:r>
          </w:p>
        </w:tc>
        <w:tc>
          <w:tcPr>
            <w:tcW w:w="236" w:type="dxa"/>
            <w:vAlign w:val="bottom"/>
          </w:tcPr>
          <w:p w:rsidR="00271A7A" w:rsidRPr="00284779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271A7A" w:rsidRPr="00FB0B2B" w:rsidRDefault="00FB0B2B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62,220</w:t>
            </w:r>
          </w:p>
        </w:tc>
        <w:tc>
          <w:tcPr>
            <w:tcW w:w="236" w:type="dxa"/>
            <w:vAlign w:val="bottom"/>
          </w:tcPr>
          <w:p w:rsidR="00271A7A" w:rsidRPr="00284779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0" w:type="dxa"/>
            <w:vAlign w:val="bottom"/>
          </w:tcPr>
          <w:p w:rsidR="00271A7A" w:rsidRPr="00284779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 w:rsidRPr="00284779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35,337</w:t>
            </w:r>
          </w:p>
        </w:tc>
      </w:tr>
      <w:tr w:rsidR="00271A7A" w:rsidRPr="00284779" w:rsidTr="00950FEE">
        <w:trPr>
          <w:gridAfter w:val="1"/>
          <w:wAfter w:w="7" w:type="dxa"/>
        </w:trPr>
        <w:tc>
          <w:tcPr>
            <w:tcW w:w="3402" w:type="dxa"/>
            <w:vAlign w:val="bottom"/>
          </w:tcPr>
          <w:p w:rsidR="00271A7A" w:rsidRPr="00284779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4779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 </w:t>
            </w:r>
            <w:r w:rsidRPr="00284779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71A7A" w:rsidRPr="004E267F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:rsidR="00271A7A" w:rsidRPr="00284779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:rsidR="00271A7A" w:rsidRPr="004E267F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:rsidR="00271A7A" w:rsidRPr="00284779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271A7A" w:rsidRPr="004E267F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:rsidR="00271A7A" w:rsidRPr="00284779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0" w:type="dxa"/>
            <w:vAlign w:val="bottom"/>
          </w:tcPr>
          <w:p w:rsidR="00271A7A" w:rsidRPr="004E267F" w:rsidRDefault="00271A7A" w:rsidP="0027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</w:tr>
      <w:tr w:rsidR="00271A7A" w:rsidRPr="00284779" w:rsidTr="00950FEE">
        <w:trPr>
          <w:gridAfter w:val="1"/>
          <w:wAfter w:w="7" w:type="dxa"/>
        </w:trPr>
        <w:tc>
          <w:tcPr>
            <w:tcW w:w="3402" w:type="dxa"/>
            <w:vAlign w:val="bottom"/>
          </w:tcPr>
          <w:p w:rsidR="00271A7A" w:rsidRPr="00284779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4779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284779">
              <w:rPr>
                <w:rFonts w:ascii="Angsana New" w:hAnsi="Angsana New"/>
                <w:sz w:val="30"/>
                <w:szCs w:val="30"/>
              </w:rPr>
              <w:t>3</w:t>
            </w:r>
            <w:r w:rsidRPr="0028477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71A7A" w:rsidRPr="004E267F" w:rsidRDefault="001159E9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12,315</w:t>
            </w:r>
          </w:p>
        </w:tc>
        <w:tc>
          <w:tcPr>
            <w:tcW w:w="236" w:type="dxa"/>
            <w:vAlign w:val="bottom"/>
          </w:tcPr>
          <w:p w:rsidR="00271A7A" w:rsidRPr="00284779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:rsidR="00271A7A" w:rsidRPr="004E267F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6,522</w:t>
            </w:r>
          </w:p>
        </w:tc>
        <w:tc>
          <w:tcPr>
            <w:tcW w:w="236" w:type="dxa"/>
            <w:vAlign w:val="bottom"/>
          </w:tcPr>
          <w:p w:rsidR="00271A7A" w:rsidRPr="00284779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271A7A" w:rsidRPr="004E267F" w:rsidRDefault="00FB0B2B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31,851</w:t>
            </w:r>
          </w:p>
        </w:tc>
        <w:tc>
          <w:tcPr>
            <w:tcW w:w="236" w:type="dxa"/>
            <w:vAlign w:val="bottom"/>
          </w:tcPr>
          <w:p w:rsidR="00271A7A" w:rsidRPr="00284779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0" w:type="dxa"/>
            <w:vAlign w:val="bottom"/>
          </w:tcPr>
          <w:p w:rsidR="00271A7A" w:rsidRPr="004E267F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17,154</w:t>
            </w:r>
          </w:p>
        </w:tc>
      </w:tr>
      <w:tr w:rsidR="002C27F9" w:rsidRPr="00284779" w:rsidTr="00950FEE">
        <w:trPr>
          <w:gridAfter w:val="1"/>
          <w:wAfter w:w="7" w:type="dxa"/>
        </w:trPr>
        <w:tc>
          <w:tcPr>
            <w:tcW w:w="3402" w:type="dxa"/>
            <w:vAlign w:val="bottom"/>
          </w:tcPr>
          <w:p w:rsidR="002C27F9" w:rsidRPr="00284779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84779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284779">
              <w:rPr>
                <w:rFonts w:ascii="Angsana New" w:hAnsi="Angsana New"/>
                <w:sz w:val="30"/>
                <w:szCs w:val="30"/>
              </w:rPr>
              <w:t>3</w:t>
            </w:r>
            <w:r w:rsidRPr="00284779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284779">
              <w:rPr>
                <w:rFonts w:ascii="Angsana New" w:hAnsi="Angsana New"/>
                <w:sz w:val="30"/>
                <w:szCs w:val="30"/>
              </w:rPr>
              <w:t>6</w:t>
            </w:r>
            <w:r w:rsidRPr="0028477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C27F9" w:rsidRPr="00284779" w:rsidRDefault="002C27F9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28477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28477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36" w:type="dxa"/>
            <w:vAlign w:val="bottom"/>
          </w:tcPr>
          <w:p w:rsidR="002C27F9" w:rsidRPr="00284779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:rsidR="002C27F9" w:rsidRPr="00284779" w:rsidRDefault="002C27F9" w:rsidP="0027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28477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28477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36" w:type="dxa"/>
            <w:vAlign w:val="bottom"/>
          </w:tcPr>
          <w:p w:rsidR="002C27F9" w:rsidRPr="00284779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2C27F9" w:rsidRPr="004E267F" w:rsidRDefault="00FB0B2B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12,435</w:t>
            </w:r>
          </w:p>
        </w:tc>
        <w:tc>
          <w:tcPr>
            <w:tcW w:w="236" w:type="dxa"/>
            <w:vAlign w:val="bottom"/>
          </w:tcPr>
          <w:p w:rsidR="002C27F9" w:rsidRPr="00284779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0" w:type="dxa"/>
            <w:vAlign w:val="bottom"/>
          </w:tcPr>
          <w:p w:rsidR="002C27F9" w:rsidRPr="004E267F" w:rsidRDefault="002C27F9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8,017</w:t>
            </w:r>
          </w:p>
        </w:tc>
      </w:tr>
      <w:tr w:rsidR="002C27F9" w:rsidRPr="00284779" w:rsidTr="00950FEE">
        <w:trPr>
          <w:gridAfter w:val="1"/>
          <w:wAfter w:w="7" w:type="dxa"/>
        </w:trPr>
        <w:tc>
          <w:tcPr>
            <w:tcW w:w="3402" w:type="dxa"/>
            <w:vAlign w:val="bottom"/>
          </w:tcPr>
          <w:p w:rsidR="002C27F9" w:rsidRPr="00284779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84779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284779">
              <w:rPr>
                <w:rFonts w:ascii="Angsana New" w:hAnsi="Angsana New"/>
                <w:sz w:val="30"/>
                <w:szCs w:val="30"/>
              </w:rPr>
              <w:t>6</w:t>
            </w:r>
            <w:r w:rsidRPr="00284779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284779">
              <w:rPr>
                <w:rFonts w:ascii="Angsana New" w:hAnsi="Angsana New"/>
                <w:sz w:val="30"/>
                <w:szCs w:val="30"/>
              </w:rPr>
              <w:t>12</w:t>
            </w:r>
            <w:r w:rsidRPr="0028477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C27F9" w:rsidRPr="00284779" w:rsidRDefault="002C27F9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28477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28477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36" w:type="dxa"/>
            <w:vAlign w:val="bottom"/>
          </w:tcPr>
          <w:p w:rsidR="002C27F9" w:rsidRPr="00284779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:rsidR="002C27F9" w:rsidRPr="00284779" w:rsidRDefault="002C27F9" w:rsidP="0027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28477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28477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36" w:type="dxa"/>
            <w:vAlign w:val="bottom"/>
          </w:tcPr>
          <w:p w:rsidR="002C27F9" w:rsidRPr="00284779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2C27F9" w:rsidRPr="004E267F" w:rsidRDefault="00FB0B2B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9,249</w:t>
            </w:r>
          </w:p>
        </w:tc>
        <w:tc>
          <w:tcPr>
            <w:tcW w:w="236" w:type="dxa"/>
            <w:vAlign w:val="bottom"/>
          </w:tcPr>
          <w:p w:rsidR="002C27F9" w:rsidRPr="00284779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:rsidR="002C27F9" w:rsidRPr="004E267F" w:rsidRDefault="002C27F9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10,508</w:t>
            </w:r>
          </w:p>
        </w:tc>
      </w:tr>
      <w:tr w:rsidR="002C27F9" w:rsidRPr="00284779" w:rsidTr="00950FEE">
        <w:trPr>
          <w:gridAfter w:val="1"/>
          <w:wAfter w:w="7" w:type="dxa"/>
        </w:trPr>
        <w:tc>
          <w:tcPr>
            <w:tcW w:w="3402" w:type="dxa"/>
            <w:vAlign w:val="bottom"/>
          </w:tcPr>
          <w:p w:rsidR="002C27F9" w:rsidRPr="00284779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477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เกินกว่า </w:t>
            </w:r>
            <w:r w:rsidRPr="00284779">
              <w:rPr>
                <w:rFonts w:ascii="Angsana New" w:hAnsi="Angsana New"/>
                <w:color w:val="000000"/>
                <w:sz w:val="30"/>
                <w:szCs w:val="30"/>
              </w:rPr>
              <w:t xml:space="preserve">12  </w:t>
            </w:r>
            <w:r w:rsidRPr="0028477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C27F9" w:rsidRPr="00284779" w:rsidRDefault="002C27F9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28477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28477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36" w:type="dxa"/>
            <w:vAlign w:val="bottom"/>
          </w:tcPr>
          <w:p w:rsidR="002C27F9" w:rsidRPr="00284779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:rsidR="002C27F9" w:rsidRPr="00284779" w:rsidRDefault="002C27F9" w:rsidP="0027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28477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284779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36" w:type="dxa"/>
            <w:vAlign w:val="bottom"/>
          </w:tcPr>
          <w:p w:rsidR="002C27F9" w:rsidRPr="00284779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2C27F9" w:rsidRPr="004E267F" w:rsidRDefault="00FB0B2B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6,702</w:t>
            </w:r>
          </w:p>
        </w:tc>
        <w:tc>
          <w:tcPr>
            <w:tcW w:w="236" w:type="dxa"/>
            <w:vAlign w:val="bottom"/>
          </w:tcPr>
          <w:p w:rsidR="002C27F9" w:rsidRPr="00284779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0" w:type="dxa"/>
            <w:vAlign w:val="bottom"/>
          </w:tcPr>
          <w:p w:rsidR="002C27F9" w:rsidRPr="004E267F" w:rsidRDefault="002C27F9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6,703</w:t>
            </w:r>
          </w:p>
        </w:tc>
      </w:tr>
      <w:tr w:rsidR="002C27F9" w:rsidRPr="00284779" w:rsidTr="00950FEE">
        <w:trPr>
          <w:gridAfter w:val="1"/>
          <w:wAfter w:w="7" w:type="dxa"/>
        </w:trPr>
        <w:tc>
          <w:tcPr>
            <w:tcW w:w="3402" w:type="dxa"/>
            <w:vAlign w:val="bottom"/>
          </w:tcPr>
          <w:p w:rsidR="002C27F9" w:rsidRPr="00284779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8477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C27F9" w:rsidRPr="004E267F" w:rsidRDefault="001159E9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59,089</w:t>
            </w:r>
          </w:p>
        </w:tc>
        <w:tc>
          <w:tcPr>
            <w:tcW w:w="236" w:type="dxa"/>
            <w:vAlign w:val="bottom"/>
          </w:tcPr>
          <w:p w:rsidR="002C27F9" w:rsidRPr="00284779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27F9" w:rsidRPr="004E267F" w:rsidRDefault="002C27F9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30,523</w:t>
            </w:r>
          </w:p>
        </w:tc>
        <w:tc>
          <w:tcPr>
            <w:tcW w:w="236" w:type="dxa"/>
            <w:vAlign w:val="bottom"/>
          </w:tcPr>
          <w:p w:rsidR="002C27F9" w:rsidRPr="00284779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27F9" w:rsidRPr="004E267F" w:rsidRDefault="00FB0B2B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122,457</w:t>
            </w:r>
          </w:p>
        </w:tc>
        <w:tc>
          <w:tcPr>
            <w:tcW w:w="236" w:type="dxa"/>
            <w:vAlign w:val="bottom"/>
          </w:tcPr>
          <w:p w:rsidR="002C27F9" w:rsidRPr="00284779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27F9" w:rsidRPr="004E267F" w:rsidRDefault="002C27F9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77,719</w:t>
            </w:r>
          </w:p>
        </w:tc>
      </w:tr>
    </w:tbl>
    <w:p w:rsidR="00BC6B59" w:rsidRDefault="00BC6B59">
      <w:r>
        <w:br w:type="page"/>
      </w:r>
    </w:p>
    <w:tbl>
      <w:tblPr>
        <w:tblW w:w="9785" w:type="dxa"/>
        <w:tblLayout w:type="fixed"/>
        <w:tblLook w:val="04A0"/>
      </w:tblPr>
      <w:tblGrid>
        <w:gridCol w:w="3396"/>
        <w:gridCol w:w="1416"/>
        <w:gridCol w:w="236"/>
        <w:gridCol w:w="1420"/>
        <w:gridCol w:w="236"/>
        <w:gridCol w:w="1417"/>
        <w:gridCol w:w="236"/>
        <w:gridCol w:w="1420"/>
        <w:gridCol w:w="8"/>
      </w:tblGrid>
      <w:tr w:rsidR="00042576" w:rsidRPr="00C21515" w:rsidTr="00950FEE">
        <w:tc>
          <w:tcPr>
            <w:tcW w:w="3396" w:type="dxa"/>
            <w:vAlign w:val="bottom"/>
          </w:tcPr>
          <w:p w:rsidR="00042576" w:rsidRPr="004E267F" w:rsidRDefault="00042576" w:rsidP="00E4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89" w:type="dxa"/>
            <w:gridSpan w:val="8"/>
            <w:vAlign w:val="bottom"/>
          </w:tcPr>
          <w:p w:rsidR="00042576" w:rsidRPr="004E267F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042576" w:rsidRPr="00C21515" w:rsidTr="00950FEE">
        <w:trPr>
          <w:gridAfter w:val="1"/>
          <w:wAfter w:w="8" w:type="dxa"/>
        </w:trPr>
        <w:tc>
          <w:tcPr>
            <w:tcW w:w="3396" w:type="dxa"/>
            <w:vAlign w:val="bottom"/>
          </w:tcPr>
          <w:p w:rsidR="00042576" w:rsidRPr="004E267F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72" w:type="dxa"/>
            <w:gridSpan w:val="3"/>
            <w:tcBorders>
              <w:top w:val="single" w:sz="4" w:space="0" w:color="auto"/>
            </w:tcBorders>
            <w:vAlign w:val="bottom"/>
          </w:tcPr>
          <w:p w:rsidR="00042576" w:rsidRPr="004E267F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042576" w:rsidRPr="004E267F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3073" w:type="dxa"/>
            <w:gridSpan w:val="3"/>
            <w:tcBorders>
              <w:top w:val="single" w:sz="4" w:space="0" w:color="auto"/>
            </w:tcBorders>
            <w:vAlign w:val="bottom"/>
          </w:tcPr>
          <w:p w:rsidR="00042576" w:rsidRPr="004E267F" w:rsidRDefault="00042576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2576" w:rsidRPr="00C21515" w:rsidTr="00950FEE">
        <w:trPr>
          <w:gridAfter w:val="1"/>
          <w:wAfter w:w="8" w:type="dxa"/>
        </w:trPr>
        <w:tc>
          <w:tcPr>
            <w:tcW w:w="3396" w:type="dxa"/>
            <w:vAlign w:val="bottom"/>
          </w:tcPr>
          <w:p w:rsidR="00042576" w:rsidRPr="004E267F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FF0000"/>
                <w:sz w:val="30"/>
                <w:szCs w:val="30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42576" w:rsidRPr="004E267F" w:rsidRDefault="00042576" w:rsidP="0027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4E267F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="00271A7A" w:rsidRPr="004E267F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042576" w:rsidRPr="004E267F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42576" w:rsidRPr="004E267F" w:rsidRDefault="00042576" w:rsidP="0027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4E267F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="00271A7A" w:rsidRPr="004E267F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bottom"/>
          </w:tcPr>
          <w:p w:rsidR="00042576" w:rsidRPr="004E267F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42576" w:rsidRPr="004E267F" w:rsidRDefault="00042576" w:rsidP="0027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4E267F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="00271A7A" w:rsidRPr="004E267F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042576" w:rsidRPr="004E267F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42576" w:rsidRPr="004E267F" w:rsidRDefault="00042576" w:rsidP="00271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4E267F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="00271A7A" w:rsidRPr="004E267F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042576" w:rsidRPr="00C21515" w:rsidTr="00950FEE">
        <w:trPr>
          <w:gridAfter w:val="1"/>
          <w:wAfter w:w="8" w:type="dxa"/>
        </w:trPr>
        <w:tc>
          <w:tcPr>
            <w:tcW w:w="3396" w:type="dxa"/>
            <w:vAlign w:val="bottom"/>
          </w:tcPr>
          <w:p w:rsidR="00042576" w:rsidRPr="004E267F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  <w:r w:rsidRPr="004E267F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 xml:space="preserve">บริษัทอื่น </w:t>
            </w:r>
            <w:r w:rsidRPr="004E267F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</w:rPr>
              <w:t xml:space="preserve">- </w:t>
            </w:r>
            <w:r w:rsidRPr="004E267F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>สุทธิ</w:t>
            </w:r>
          </w:p>
        </w:tc>
        <w:tc>
          <w:tcPr>
            <w:tcW w:w="1416" w:type="dxa"/>
            <w:vAlign w:val="bottom"/>
          </w:tcPr>
          <w:p w:rsidR="00042576" w:rsidRPr="004E267F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042576" w:rsidRPr="004E267F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042576" w:rsidRPr="004E267F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042576" w:rsidRPr="004E267F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042576" w:rsidRPr="004E267F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042576" w:rsidRPr="004E267F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0" w:type="dxa"/>
            <w:vAlign w:val="bottom"/>
          </w:tcPr>
          <w:p w:rsidR="00042576" w:rsidRPr="004E267F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71A7A" w:rsidRPr="00C21515" w:rsidTr="00950FEE">
        <w:trPr>
          <w:gridAfter w:val="1"/>
          <w:wAfter w:w="8" w:type="dxa"/>
        </w:trPr>
        <w:tc>
          <w:tcPr>
            <w:tcW w:w="3396" w:type="dxa"/>
            <w:vAlign w:val="bottom"/>
          </w:tcPr>
          <w:p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16" w:type="dxa"/>
            <w:vAlign w:val="bottom"/>
          </w:tcPr>
          <w:p w:rsidR="00271A7A" w:rsidRPr="004E267F" w:rsidRDefault="00024A16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289,536</w:t>
            </w:r>
          </w:p>
        </w:tc>
        <w:tc>
          <w:tcPr>
            <w:tcW w:w="236" w:type="dxa"/>
            <w:vAlign w:val="bottom"/>
          </w:tcPr>
          <w:p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271A7A" w:rsidRPr="004E267F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270,996</w:t>
            </w:r>
          </w:p>
        </w:tc>
        <w:tc>
          <w:tcPr>
            <w:tcW w:w="236" w:type="dxa"/>
            <w:vAlign w:val="bottom"/>
          </w:tcPr>
          <w:p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271A7A" w:rsidRPr="004E267F" w:rsidRDefault="000A1C7F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264,035</w:t>
            </w:r>
          </w:p>
        </w:tc>
        <w:tc>
          <w:tcPr>
            <w:tcW w:w="236" w:type="dxa"/>
            <w:vAlign w:val="bottom"/>
          </w:tcPr>
          <w:p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0" w:type="dxa"/>
            <w:vAlign w:val="bottom"/>
          </w:tcPr>
          <w:p w:rsidR="00271A7A" w:rsidRPr="004E267F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257,164</w:t>
            </w:r>
          </w:p>
        </w:tc>
      </w:tr>
      <w:tr w:rsidR="00271A7A" w:rsidRPr="00C21515" w:rsidTr="00950FEE">
        <w:trPr>
          <w:gridAfter w:val="1"/>
          <w:wAfter w:w="8" w:type="dxa"/>
        </w:trPr>
        <w:tc>
          <w:tcPr>
            <w:tcW w:w="3396" w:type="dxa"/>
            <w:vAlign w:val="bottom"/>
          </w:tcPr>
          <w:p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267F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 </w:t>
            </w:r>
            <w:r w:rsidRPr="004E267F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416" w:type="dxa"/>
            <w:vAlign w:val="bottom"/>
          </w:tcPr>
          <w:p w:rsidR="00271A7A" w:rsidRPr="004E267F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271A7A" w:rsidRPr="004E267F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271A7A" w:rsidRPr="004E267F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0" w:type="dxa"/>
            <w:vAlign w:val="bottom"/>
          </w:tcPr>
          <w:p w:rsidR="00271A7A" w:rsidRPr="004E267F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</w:tr>
      <w:tr w:rsidR="00271A7A" w:rsidRPr="00C21515" w:rsidTr="00950FEE">
        <w:trPr>
          <w:gridAfter w:val="1"/>
          <w:wAfter w:w="8" w:type="dxa"/>
        </w:trPr>
        <w:tc>
          <w:tcPr>
            <w:tcW w:w="3396" w:type="dxa"/>
            <w:vAlign w:val="bottom"/>
          </w:tcPr>
          <w:p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E267F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4E267F">
              <w:rPr>
                <w:rFonts w:ascii="Angsana New" w:hAnsi="Angsana New"/>
                <w:sz w:val="30"/>
                <w:szCs w:val="30"/>
              </w:rPr>
              <w:t>3</w:t>
            </w:r>
            <w:r w:rsidRPr="004E267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6" w:type="dxa"/>
            <w:vAlign w:val="bottom"/>
          </w:tcPr>
          <w:p w:rsidR="00271A7A" w:rsidRPr="004E267F" w:rsidRDefault="00024A16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47,985</w:t>
            </w:r>
          </w:p>
        </w:tc>
        <w:tc>
          <w:tcPr>
            <w:tcW w:w="236" w:type="dxa"/>
            <w:vAlign w:val="bottom"/>
          </w:tcPr>
          <w:p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271A7A" w:rsidRPr="004E267F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60,102</w:t>
            </w:r>
          </w:p>
        </w:tc>
        <w:tc>
          <w:tcPr>
            <w:tcW w:w="236" w:type="dxa"/>
            <w:vAlign w:val="bottom"/>
          </w:tcPr>
          <w:p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271A7A" w:rsidRPr="004E267F" w:rsidRDefault="000A1C7F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35,136</w:t>
            </w:r>
          </w:p>
        </w:tc>
        <w:tc>
          <w:tcPr>
            <w:tcW w:w="236" w:type="dxa"/>
            <w:vAlign w:val="bottom"/>
          </w:tcPr>
          <w:p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0" w:type="dxa"/>
            <w:vAlign w:val="bottom"/>
          </w:tcPr>
          <w:p w:rsidR="00271A7A" w:rsidRPr="004E267F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54,091</w:t>
            </w:r>
          </w:p>
        </w:tc>
      </w:tr>
      <w:tr w:rsidR="00271A7A" w:rsidRPr="00C21515" w:rsidTr="00950FEE">
        <w:trPr>
          <w:gridAfter w:val="1"/>
          <w:wAfter w:w="8" w:type="dxa"/>
        </w:trPr>
        <w:tc>
          <w:tcPr>
            <w:tcW w:w="3396" w:type="dxa"/>
            <w:vAlign w:val="bottom"/>
          </w:tcPr>
          <w:p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267F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4E267F">
              <w:rPr>
                <w:rFonts w:ascii="Angsana New" w:hAnsi="Angsana New"/>
                <w:sz w:val="30"/>
                <w:szCs w:val="30"/>
              </w:rPr>
              <w:t>3</w:t>
            </w:r>
            <w:r w:rsidRPr="004E267F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4E267F">
              <w:rPr>
                <w:rFonts w:ascii="Angsana New" w:hAnsi="Angsana New"/>
                <w:sz w:val="30"/>
                <w:szCs w:val="30"/>
              </w:rPr>
              <w:t>6</w:t>
            </w:r>
            <w:r w:rsidRPr="004E267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6" w:type="dxa"/>
            <w:vAlign w:val="bottom"/>
          </w:tcPr>
          <w:p w:rsidR="00271A7A" w:rsidRPr="004E267F" w:rsidRDefault="00024A16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21,898</w:t>
            </w:r>
          </w:p>
        </w:tc>
        <w:tc>
          <w:tcPr>
            <w:tcW w:w="236" w:type="dxa"/>
            <w:vAlign w:val="bottom"/>
          </w:tcPr>
          <w:p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:rsidR="00271A7A" w:rsidRPr="004E267F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50,333</w:t>
            </w:r>
          </w:p>
        </w:tc>
        <w:tc>
          <w:tcPr>
            <w:tcW w:w="236" w:type="dxa"/>
            <w:vAlign w:val="bottom"/>
          </w:tcPr>
          <w:p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271A7A" w:rsidRPr="004E267F" w:rsidRDefault="000A1C7F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20,804</w:t>
            </w:r>
          </w:p>
        </w:tc>
        <w:tc>
          <w:tcPr>
            <w:tcW w:w="236" w:type="dxa"/>
            <w:vAlign w:val="bottom"/>
          </w:tcPr>
          <w:p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0" w:type="dxa"/>
            <w:vAlign w:val="bottom"/>
          </w:tcPr>
          <w:p w:rsidR="00271A7A" w:rsidRPr="004E267F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49,521</w:t>
            </w:r>
          </w:p>
        </w:tc>
      </w:tr>
      <w:tr w:rsidR="00271A7A" w:rsidRPr="00C21515" w:rsidTr="00950FEE">
        <w:trPr>
          <w:gridAfter w:val="1"/>
          <w:wAfter w:w="8" w:type="dxa"/>
        </w:trPr>
        <w:tc>
          <w:tcPr>
            <w:tcW w:w="3396" w:type="dxa"/>
            <w:vAlign w:val="bottom"/>
          </w:tcPr>
          <w:p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267F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4E267F">
              <w:rPr>
                <w:rFonts w:ascii="Angsana New" w:hAnsi="Angsana New"/>
                <w:sz w:val="30"/>
                <w:szCs w:val="30"/>
              </w:rPr>
              <w:t>6</w:t>
            </w:r>
            <w:r w:rsidRPr="004E267F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4E267F">
              <w:rPr>
                <w:rFonts w:ascii="Angsana New" w:hAnsi="Angsana New"/>
                <w:sz w:val="30"/>
                <w:szCs w:val="30"/>
              </w:rPr>
              <w:t>12</w:t>
            </w:r>
            <w:r w:rsidRPr="004E267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6" w:type="dxa"/>
            <w:vAlign w:val="bottom"/>
          </w:tcPr>
          <w:p w:rsidR="00271A7A" w:rsidRPr="004E267F" w:rsidRDefault="00024A16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29,761</w:t>
            </w:r>
          </w:p>
        </w:tc>
        <w:tc>
          <w:tcPr>
            <w:tcW w:w="236" w:type="dxa"/>
            <w:vAlign w:val="bottom"/>
          </w:tcPr>
          <w:p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:rsidR="00271A7A" w:rsidRPr="004E267F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160,729</w:t>
            </w:r>
          </w:p>
        </w:tc>
        <w:tc>
          <w:tcPr>
            <w:tcW w:w="236" w:type="dxa"/>
            <w:vAlign w:val="bottom"/>
          </w:tcPr>
          <w:p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271A7A" w:rsidRPr="004E267F" w:rsidRDefault="000A1C7F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29,044</w:t>
            </w:r>
          </w:p>
        </w:tc>
        <w:tc>
          <w:tcPr>
            <w:tcW w:w="236" w:type="dxa"/>
            <w:vAlign w:val="bottom"/>
          </w:tcPr>
          <w:p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0" w:type="dxa"/>
            <w:vAlign w:val="bottom"/>
          </w:tcPr>
          <w:p w:rsidR="00271A7A" w:rsidRPr="004E267F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159,243</w:t>
            </w:r>
          </w:p>
        </w:tc>
      </w:tr>
      <w:tr w:rsidR="00271A7A" w:rsidRPr="00C21515" w:rsidTr="00950FEE">
        <w:trPr>
          <w:gridAfter w:val="1"/>
          <w:wAfter w:w="8" w:type="dxa"/>
        </w:trPr>
        <w:tc>
          <w:tcPr>
            <w:tcW w:w="3396" w:type="dxa"/>
            <w:vAlign w:val="bottom"/>
          </w:tcPr>
          <w:p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เกินกว่า </w:t>
            </w:r>
            <w:r w:rsidRPr="004E267F">
              <w:rPr>
                <w:rFonts w:ascii="Angsana New" w:hAnsi="Angsana New"/>
                <w:color w:val="000000"/>
                <w:sz w:val="30"/>
                <w:szCs w:val="30"/>
              </w:rPr>
              <w:t xml:space="preserve">12  </w:t>
            </w:r>
            <w:r w:rsidRPr="004E267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:rsidR="00271A7A" w:rsidRPr="004E267F" w:rsidRDefault="00024A16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21,128</w:t>
            </w:r>
          </w:p>
        </w:tc>
        <w:tc>
          <w:tcPr>
            <w:tcW w:w="236" w:type="dxa"/>
            <w:vAlign w:val="bottom"/>
          </w:tcPr>
          <w:p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:rsidR="00271A7A" w:rsidRPr="004E267F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45,147</w:t>
            </w:r>
          </w:p>
        </w:tc>
        <w:tc>
          <w:tcPr>
            <w:tcW w:w="236" w:type="dxa"/>
            <w:vAlign w:val="bottom"/>
          </w:tcPr>
          <w:p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271A7A" w:rsidRPr="004E267F" w:rsidRDefault="000A1C7F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16,767</w:t>
            </w:r>
          </w:p>
        </w:tc>
        <w:tc>
          <w:tcPr>
            <w:tcW w:w="236" w:type="dxa"/>
            <w:vAlign w:val="bottom"/>
          </w:tcPr>
          <w:p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:rsidR="00271A7A" w:rsidRPr="004E267F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41,862</w:t>
            </w:r>
          </w:p>
        </w:tc>
      </w:tr>
      <w:tr w:rsidR="00271A7A" w:rsidRPr="00C21515" w:rsidTr="00950FEE">
        <w:trPr>
          <w:gridAfter w:val="1"/>
          <w:wAfter w:w="8" w:type="dxa"/>
        </w:trPr>
        <w:tc>
          <w:tcPr>
            <w:tcW w:w="3396" w:type="dxa"/>
            <w:vAlign w:val="bottom"/>
          </w:tcPr>
          <w:p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:rsidR="00271A7A" w:rsidRPr="004E267F" w:rsidRDefault="00024A16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410,308</w:t>
            </w:r>
          </w:p>
        </w:tc>
        <w:tc>
          <w:tcPr>
            <w:tcW w:w="236" w:type="dxa"/>
            <w:vAlign w:val="bottom"/>
          </w:tcPr>
          <w:p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:rsidR="00271A7A" w:rsidRPr="004E267F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587,307</w:t>
            </w:r>
          </w:p>
        </w:tc>
        <w:tc>
          <w:tcPr>
            <w:tcW w:w="236" w:type="dxa"/>
            <w:vAlign w:val="bottom"/>
          </w:tcPr>
          <w:p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271A7A" w:rsidRPr="004E267F" w:rsidRDefault="000A1C7F" w:rsidP="000A1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365,786</w:t>
            </w:r>
          </w:p>
        </w:tc>
        <w:tc>
          <w:tcPr>
            <w:tcW w:w="236" w:type="dxa"/>
            <w:vAlign w:val="bottom"/>
          </w:tcPr>
          <w:p w:rsidR="00271A7A" w:rsidRPr="004E267F" w:rsidRDefault="00271A7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:rsidR="00271A7A" w:rsidRPr="004E267F" w:rsidRDefault="00271A7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561,881</w:t>
            </w:r>
          </w:p>
        </w:tc>
      </w:tr>
      <w:tr w:rsidR="002C27F9" w:rsidRPr="00C21515" w:rsidTr="00950FEE">
        <w:trPr>
          <w:gridAfter w:val="1"/>
          <w:wAfter w:w="8" w:type="dxa"/>
        </w:trPr>
        <w:tc>
          <w:tcPr>
            <w:tcW w:w="3396" w:type="dxa"/>
          </w:tcPr>
          <w:p w:rsidR="002C27F9" w:rsidRPr="004E267F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 ค่าเผื่อการด้อยค่าสำหรับผลขาดทุนด้านเครดิตที่คาดว่าจะเกิดขึ้น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:rsidR="002C27F9" w:rsidRPr="004E267F" w:rsidRDefault="00BF5DC5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(  23,501)</w:t>
            </w:r>
          </w:p>
        </w:tc>
        <w:tc>
          <w:tcPr>
            <w:tcW w:w="236" w:type="dxa"/>
            <w:vAlign w:val="bottom"/>
          </w:tcPr>
          <w:p w:rsidR="002C27F9" w:rsidRPr="004E267F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:rsidR="002C27F9" w:rsidRPr="004E267F" w:rsidRDefault="002C27F9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(   21,800)</w:t>
            </w:r>
          </w:p>
        </w:tc>
        <w:tc>
          <w:tcPr>
            <w:tcW w:w="236" w:type="dxa"/>
            <w:vAlign w:val="bottom"/>
          </w:tcPr>
          <w:p w:rsidR="002C27F9" w:rsidRPr="004E267F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2C27F9" w:rsidRPr="004E267F" w:rsidRDefault="000A1C7F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(  17,840)</w:t>
            </w:r>
          </w:p>
        </w:tc>
        <w:tc>
          <w:tcPr>
            <w:tcW w:w="236" w:type="dxa"/>
            <w:vAlign w:val="bottom"/>
          </w:tcPr>
          <w:p w:rsidR="002C27F9" w:rsidRPr="004E267F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:rsidR="002C27F9" w:rsidRPr="004E267F" w:rsidRDefault="002C27F9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(   15,271)</w:t>
            </w:r>
          </w:p>
        </w:tc>
      </w:tr>
      <w:tr w:rsidR="002C27F9" w:rsidRPr="00C21515" w:rsidTr="00950FEE">
        <w:trPr>
          <w:gridAfter w:val="1"/>
          <w:wAfter w:w="8" w:type="dxa"/>
        </w:trPr>
        <w:tc>
          <w:tcPr>
            <w:tcW w:w="3396" w:type="dxa"/>
          </w:tcPr>
          <w:p w:rsidR="002C27F9" w:rsidRPr="004E267F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27F9" w:rsidRPr="004E267F" w:rsidRDefault="00BF5DC5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386,807</w:t>
            </w:r>
          </w:p>
        </w:tc>
        <w:tc>
          <w:tcPr>
            <w:tcW w:w="236" w:type="dxa"/>
            <w:vAlign w:val="bottom"/>
          </w:tcPr>
          <w:p w:rsidR="002C27F9" w:rsidRPr="004E267F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27F9" w:rsidRPr="004E267F" w:rsidRDefault="002C27F9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565,507</w:t>
            </w:r>
          </w:p>
        </w:tc>
        <w:tc>
          <w:tcPr>
            <w:tcW w:w="236" w:type="dxa"/>
            <w:vAlign w:val="bottom"/>
          </w:tcPr>
          <w:p w:rsidR="002C27F9" w:rsidRPr="004E267F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27F9" w:rsidRPr="004E267F" w:rsidRDefault="000A1C7F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347,946</w:t>
            </w:r>
          </w:p>
        </w:tc>
        <w:tc>
          <w:tcPr>
            <w:tcW w:w="236" w:type="dxa"/>
            <w:vAlign w:val="bottom"/>
          </w:tcPr>
          <w:p w:rsidR="002C27F9" w:rsidRPr="004E267F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27F9" w:rsidRPr="004E267F" w:rsidRDefault="002C27F9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546,610</w:t>
            </w:r>
          </w:p>
        </w:tc>
      </w:tr>
      <w:tr w:rsidR="002C27F9" w:rsidRPr="00DE3585" w:rsidTr="00950FEE">
        <w:trPr>
          <w:gridAfter w:val="1"/>
          <w:wAfter w:w="8" w:type="dxa"/>
        </w:trPr>
        <w:tc>
          <w:tcPr>
            <w:tcW w:w="3396" w:type="dxa"/>
          </w:tcPr>
          <w:p w:rsidR="002C27F9" w:rsidRPr="00DE3585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6" w:type="dxa"/>
            <w:tcBorders>
              <w:top w:val="double" w:sz="4" w:space="0" w:color="auto"/>
            </w:tcBorders>
            <w:vAlign w:val="bottom"/>
          </w:tcPr>
          <w:p w:rsidR="002C27F9" w:rsidRPr="00DE3585" w:rsidRDefault="002C27F9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:rsidR="002C27F9" w:rsidRPr="00DE3585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double" w:sz="4" w:space="0" w:color="auto"/>
            </w:tcBorders>
            <w:vAlign w:val="bottom"/>
          </w:tcPr>
          <w:p w:rsidR="002C27F9" w:rsidRPr="00DE3585" w:rsidRDefault="002C27F9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:rsidR="002C27F9" w:rsidRPr="00DE3585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2C27F9" w:rsidRPr="00DE3585" w:rsidRDefault="002C27F9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:rsidR="002C27F9" w:rsidRPr="00DE3585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20" w:type="dxa"/>
            <w:tcBorders>
              <w:top w:val="double" w:sz="4" w:space="0" w:color="auto"/>
            </w:tcBorders>
            <w:vAlign w:val="bottom"/>
          </w:tcPr>
          <w:p w:rsidR="002C27F9" w:rsidRPr="00DE3585" w:rsidRDefault="002C27F9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2C27F9" w:rsidRPr="00C21515" w:rsidTr="00950FEE">
        <w:trPr>
          <w:gridAfter w:val="1"/>
          <w:wAfter w:w="8" w:type="dxa"/>
        </w:trPr>
        <w:tc>
          <w:tcPr>
            <w:tcW w:w="3396" w:type="dxa"/>
          </w:tcPr>
          <w:p w:rsidR="002C27F9" w:rsidRPr="004E267F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A0A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  <w:r w:rsidR="00D827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ส่วนที่</w:t>
            </w:r>
            <w:r w:rsidRPr="00CA0A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416" w:type="dxa"/>
            <w:vAlign w:val="bottom"/>
          </w:tcPr>
          <w:p w:rsidR="002C27F9" w:rsidRPr="004E267F" w:rsidRDefault="002C27F9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:rsidR="002C27F9" w:rsidRPr="004E267F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:rsidR="002C27F9" w:rsidRPr="004E267F" w:rsidRDefault="002C27F9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:rsidR="002C27F9" w:rsidRPr="004E267F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2C27F9" w:rsidRPr="004E267F" w:rsidRDefault="002C27F9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:rsidR="002C27F9" w:rsidRPr="004E267F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0" w:type="dxa"/>
            <w:vAlign w:val="bottom"/>
          </w:tcPr>
          <w:p w:rsidR="002C27F9" w:rsidRPr="004E267F" w:rsidRDefault="002C27F9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</w:tr>
      <w:tr w:rsidR="002C27F9" w:rsidRPr="00C21515" w:rsidTr="00950FEE">
        <w:trPr>
          <w:gridAfter w:val="1"/>
          <w:wAfter w:w="8" w:type="dxa"/>
        </w:trPr>
        <w:tc>
          <w:tcPr>
            <w:tcW w:w="3396" w:type="dxa"/>
            <w:vAlign w:val="bottom"/>
          </w:tcPr>
          <w:p w:rsidR="002C27F9" w:rsidRPr="004E267F" w:rsidRDefault="002C27F9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16" w:type="dxa"/>
            <w:vAlign w:val="bottom"/>
          </w:tcPr>
          <w:p w:rsidR="002C27F9" w:rsidRPr="004E267F" w:rsidRDefault="00BF5DC5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167,113</w:t>
            </w:r>
          </w:p>
        </w:tc>
        <w:tc>
          <w:tcPr>
            <w:tcW w:w="236" w:type="dxa"/>
            <w:vAlign w:val="bottom"/>
          </w:tcPr>
          <w:p w:rsidR="002C27F9" w:rsidRPr="004E267F" w:rsidRDefault="002C27F9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:rsidR="002C27F9" w:rsidRPr="004E267F" w:rsidRDefault="002C27F9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-</w:t>
            </w:r>
          </w:p>
        </w:tc>
        <w:tc>
          <w:tcPr>
            <w:tcW w:w="236" w:type="dxa"/>
            <w:vAlign w:val="bottom"/>
          </w:tcPr>
          <w:p w:rsidR="002C27F9" w:rsidRPr="004E267F" w:rsidRDefault="002C27F9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2C27F9" w:rsidRPr="004E267F" w:rsidRDefault="00F646D7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167,113</w:t>
            </w:r>
          </w:p>
        </w:tc>
        <w:tc>
          <w:tcPr>
            <w:tcW w:w="236" w:type="dxa"/>
            <w:vAlign w:val="bottom"/>
          </w:tcPr>
          <w:p w:rsidR="002C27F9" w:rsidRPr="004E267F" w:rsidRDefault="002C27F9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0" w:type="dxa"/>
            <w:vAlign w:val="bottom"/>
          </w:tcPr>
          <w:p w:rsidR="002C27F9" w:rsidRPr="004E267F" w:rsidRDefault="002C27F9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-</w:t>
            </w:r>
          </w:p>
        </w:tc>
      </w:tr>
      <w:tr w:rsidR="002C27F9" w:rsidRPr="00C21515" w:rsidTr="00950FEE">
        <w:trPr>
          <w:gridAfter w:val="1"/>
          <w:wAfter w:w="8" w:type="dxa"/>
        </w:trPr>
        <w:tc>
          <w:tcPr>
            <w:tcW w:w="3396" w:type="dxa"/>
          </w:tcPr>
          <w:p w:rsidR="002C27F9" w:rsidRPr="004E267F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 ค่าเผื่อการด้อยค่าสำหรับผลขาดทุนด้านเครดิตที่คาดว่าจะเกิดขึ้น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:rsidR="002C27F9" w:rsidRPr="004E267F" w:rsidRDefault="00BF5DC5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(    2,197)</w:t>
            </w:r>
          </w:p>
        </w:tc>
        <w:tc>
          <w:tcPr>
            <w:tcW w:w="236" w:type="dxa"/>
            <w:vAlign w:val="bottom"/>
          </w:tcPr>
          <w:p w:rsidR="002C27F9" w:rsidRPr="004E267F" w:rsidRDefault="002C27F9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:rsidR="002C27F9" w:rsidRPr="004E267F" w:rsidRDefault="002C27F9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-</w:t>
            </w:r>
          </w:p>
        </w:tc>
        <w:tc>
          <w:tcPr>
            <w:tcW w:w="236" w:type="dxa"/>
            <w:vAlign w:val="bottom"/>
          </w:tcPr>
          <w:p w:rsidR="002C27F9" w:rsidRPr="004E267F" w:rsidRDefault="002C27F9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2C27F9" w:rsidRPr="004E267F" w:rsidRDefault="00F646D7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(    2,197)</w:t>
            </w:r>
          </w:p>
        </w:tc>
        <w:tc>
          <w:tcPr>
            <w:tcW w:w="236" w:type="dxa"/>
            <w:vAlign w:val="bottom"/>
          </w:tcPr>
          <w:p w:rsidR="002C27F9" w:rsidRPr="004E267F" w:rsidRDefault="002C27F9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:rsidR="002C27F9" w:rsidRPr="004E267F" w:rsidRDefault="002C27F9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-</w:t>
            </w:r>
          </w:p>
        </w:tc>
      </w:tr>
      <w:tr w:rsidR="002C27F9" w:rsidRPr="00C21515" w:rsidTr="00950FEE">
        <w:trPr>
          <w:gridAfter w:val="1"/>
          <w:wAfter w:w="8" w:type="dxa"/>
        </w:trPr>
        <w:tc>
          <w:tcPr>
            <w:tcW w:w="3396" w:type="dxa"/>
          </w:tcPr>
          <w:p w:rsidR="002C27F9" w:rsidRPr="004E267F" w:rsidRDefault="002C27F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E267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27F9" w:rsidRPr="004E267F" w:rsidRDefault="00BF5DC5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164,916</w:t>
            </w:r>
          </w:p>
        </w:tc>
        <w:tc>
          <w:tcPr>
            <w:tcW w:w="236" w:type="dxa"/>
            <w:vAlign w:val="bottom"/>
          </w:tcPr>
          <w:p w:rsidR="002C27F9" w:rsidRPr="004E267F" w:rsidRDefault="002C27F9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27F9" w:rsidRPr="004E267F" w:rsidRDefault="002C27F9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-</w:t>
            </w:r>
          </w:p>
        </w:tc>
        <w:tc>
          <w:tcPr>
            <w:tcW w:w="236" w:type="dxa"/>
            <w:vAlign w:val="bottom"/>
          </w:tcPr>
          <w:p w:rsidR="002C27F9" w:rsidRPr="004E267F" w:rsidRDefault="002C27F9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27F9" w:rsidRPr="004E267F" w:rsidRDefault="00F646D7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164,916</w:t>
            </w:r>
          </w:p>
        </w:tc>
        <w:tc>
          <w:tcPr>
            <w:tcW w:w="236" w:type="dxa"/>
            <w:vAlign w:val="bottom"/>
          </w:tcPr>
          <w:p w:rsidR="002C27F9" w:rsidRPr="004E267F" w:rsidRDefault="002C27F9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27F9" w:rsidRPr="004E267F" w:rsidRDefault="002C27F9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-</w:t>
            </w:r>
          </w:p>
        </w:tc>
      </w:tr>
    </w:tbl>
    <w:p w:rsidR="00271A7A" w:rsidRPr="00DE3585" w:rsidRDefault="00271A7A" w:rsidP="00042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6129B7" w:rsidRDefault="00DB2F0F" w:rsidP="00612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5A22D3">
        <w:rPr>
          <w:rFonts w:ascii="Angsana New" w:hAnsi="Angsana New" w:hint="cs"/>
          <w:sz w:val="30"/>
          <w:szCs w:val="30"/>
          <w:cs/>
        </w:rPr>
        <w:t>ในเดื</w:t>
      </w:r>
      <w:r w:rsidR="006129B7" w:rsidRPr="005A22D3">
        <w:rPr>
          <w:rFonts w:ascii="Angsana New" w:hAnsi="Angsana New" w:hint="cs"/>
          <w:sz w:val="30"/>
          <w:szCs w:val="30"/>
          <w:cs/>
        </w:rPr>
        <w:t>อนมีนาคม</w:t>
      </w:r>
      <w:r w:rsidR="006129B7" w:rsidRPr="005A22D3">
        <w:rPr>
          <w:rFonts w:ascii="Angsana New" w:hAnsi="Angsana New"/>
          <w:sz w:val="30"/>
          <w:szCs w:val="30"/>
          <w:cs/>
        </w:rPr>
        <w:t xml:space="preserve"> 2566 </w:t>
      </w:r>
      <w:r w:rsidR="006129B7" w:rsidRPr="005A22D3">
        <w:rPr>
          <w:rFonts w:ascii="Angsana New" w:hAnsi="Angsana New" w:hint="cs"/>
          <w:sz w:val="30"/>
          <w:szCs w:val="30"/>
          <w:cs/>
        </w:rPr>
        <w:t>บริษัทได้ทำสัญญาผ่อนชำระหนี้ที่คงค้างกับลูกหนี้การค้า</w:t>
      </w:r>
      <w:r w:rsidR="006129B7" w:rsidRPr="005A22D3">
        <w:rPr>
          <w:rFonts w:ascii="Angsana New" w:hAnsi="Angsana New"/>
          <w:sz w:val="30"/>
          <w:szCs w:val="30"/>
          <w:cs/>
        </w:rPr>
        <w:t xml:space="preserve"> </w:t>
      </w:r>
      <w:r w:rsidR="00EB7D60" w:rsidRPr="005A22D3">
        <w:rPr>
          <w:rFonts w:ascii="Angsana New" w:hAnsi="Angsana New" w:hint="cs"/>
          <w:sz w:val="30"/>
          <w:szCs w:val="30"/>
          <w:cs/>
        </w:rPr>
        <w:t>ซึ่งเป็นลูกหนี้ที่</w:t>
      </w:r>
      <w:r w:rsidR="00C76C3D" w:rsidRPr="005A22D3">
        <w:rPr>
          <w:rFonts w:ascii="Angsana New" w:hAnsi="Angsana New" w:hint="cs"/>
          <w:sz w:val="30"/>
          <w:szCs w:val="30"/>
          <w:cs/>
        </w:rPr>
        <w:t>ส่วนใหญ่</w:t>
      </w:r>
      <w:r w:rsidR="00EB7D60" w:rsidRPr="005A22D3">
        <w:rPr>
          <w:rFonts w:ascii="Angsana New" w:hAnsi="Angsana New" w:hint="cs"/>
          <w:sz w:val="30"/>
          <w:szCs w:val="30"/>
          <w:cs/>
        </w:rPr>
        <w:t>ค้างชำระเกินกำหนดในช่วง</w:t>
      </w:r>
      <w:r w:rsidR="00EB7D60" w:rsidRPr="005A22D3">
        <w:rPr>
          <w:rFonts w:ascii="Angsana New" w:hAnsi="Angsana New"/>
          <w:sz w:val="30"/>
          <w:szCs w:val="30"/>
          <w:cs/>
        </w:rPr>
        <w:t xml:space="preserve"> </w:t>
      </w:r>
      <w:r w:rsidR="00C148A9" w:rsidRPr="005A22D3">
        <w:rPr>
          <w:rFonts w:ascii="Angsana New" w:hAnsi="Angsana New" w:hint="cs"/>
          <w:sz w:val="30"/>
          <w:szCs w:val="30"/>
          <w:cs/>
        </w:rPr>
        <w:t>1</w:t>
      </w:r>
      <w:r w:rsidR="00EB7D60" w:rsidRPr="005A22D3">
        <w:rPr>
          <w:rFonts w:ascii="Angsana New" w:hAnsi="Angsana New"/>
          <w:sz w:val="30"/>
          <w:szCs w:val="30"/>
          <w:cs/>
        </w:rPr>
        <w:t xml:space="preserve"> </w:t>
      </w:r>
      <w:r w:rsidR="00EB7D60" w:rsidRPr="005A22D3">
        <w:rPr>
          <w:rFonts w:ascii="Angsana New" w:hAnsi="Angsana New" w:hint="cs"/>
          <w:sz w:val="30"/>
          <w:szCs w:val="30"/>
          <w:cs/>
        </w:rPr>
        <w:t>เดือนถึง</w:t>
      </w:r>
      <w:r w:rsidR="00C148A9" w:rsidRPr="005A22D3">
        <w:rPr>
          <w:rFonts w:ascii="Angsana New" w:hAnsi="Angsana New"/>
          <w:sz w:val="30"/>
          <w:szCs w:val="30"/>
          <w:cs/>
        </w:rPr>
        <w:t xml:space="preserve"> </w:t>
      </w:r>
      <w:r w:rsidR="00C148A9" w:rsidRPr="005A22D3">
        <w:rPr>
          <w:rFonts w:ascii="Angsana New" w:hAnsi="Angsana New" w:hint="cs"/>
          <w:sz w:val="30"/>
          <w:szCs w:val="30"/>
          <w:cs/>
        </w:rPr>
        <w:t xml:space="preserve">13 </w:t>
      </w:r>
      <w:r w:rsidR="00EB7D60" w:rsidRPr="005A22D3">
        <w:rPr>
          <w:rFonts w:ascii="Angsana New" w:hAnsi="Angsana New" w:hint="cs"/>
          <w:sz w:val="30"/>
          <w:szCs w:val="30"/>
          <w:cs/>
        </w:rPr>
        <w:t>เดือนเมื่อสิ้นปี</w:t>
      </w:r>
      <w:r w:rsidR="00EB7D60" w:rsidRPr="005A22D3">
        <w:rPr>
          <w:rFonts w:ascii="Angsana New" w:hAnsi="Angsana New"/>
          <w:sz w:val="30"/>
          <w:szCs w:val="30"/>
          <w:cs/>
        </w:rPr>
        <w:t xml:space="preserve"> 2565</w:t>
      </w:r>
      <w:r w:rsidR="00EB7D60" w:rsidRPr="005A22D3">
        <w:rPr>
          <w:rFonts w:ascii="Angsana New" w:hAnsi="Angsana New" w:hint="cs"/>
          <w:sz w:val="30"/>
          <w:szCs w:val="30"/>
          <w:cs/>
        </w:rPr>
        <w:t xml:space="preserve"> </w:t>
      </w:r>
      <w:r w:rsidR="006129B7" w:rsidRPr="005A22D3">
        <w:rPr>
          <w:rFonts w:ascii="Angsana New" w:hAnsi="Angsana New" w:hint="cs"/>
          <w:sz w:val="30"/>
          <w:szCs w:val="30"/>
          <w:cs/>
        </w:rPr>
        <w:t>โดยลูกหนี้เหล่านี้ได้รับผลกระทบทางเศรษฐกิจจากสถานการณ์</w:t>
      </w:r>
      <w:r w:rsidR="005A22D3">
        <w:rPr>
          <w:rFonts w:ascii="Angsana New" w:hAnsi="Angsana New" w:hint="cs"/>
          <w:sz w:val="30"/>
          <w:szCs w:val="30"/>
          <w:cs/>
        </w:rPr>
        <w:t xml:space="preserve">     </w:t>
      </w:r>
      <w:r w:rsidR="006129B7" w:rsidRPr="005A22D3">
        <w:rPr>
          <w:rFonts w:ascii="Angsana New" w:hAnsi="Angsana New" w:hint="cs"/>
          <w:sz w:val="30"/>
          <w:szCs w:val="30"/>
          <w:cs/>
        </w:rPr>
        <w:t>โควิด</w:t>
      </w:r>
      <w:r w:rsidR="006129B7" w:rsidRPr="005A22D3">
        <w:rPr>
          <w:rFonts w:ascii="Angsana New" w:hAnsi="Angsana New"/>
          <w:sz w:val="30"/>
          <w:szCs w:val="30"/>
          <w:cs/>
        </w:rPr>
        <w:t xml:space="preserve">-19 </w:t>
      </w:r>
      <w:r w:rsidR="006129B7" w:rsidRPr="006129B7">
        <w:rPr>
          <w:rFonts w:ascii="Angsana New" w:hAnsi="Angsana New" w:hint="cs"/>
          <w:sz w:val="30"/>
          <w:szCs w:val="30"/>
          <w:cs/>
        </w:rPr>
        <w:t>ในช่วงที่ผ่านมา</w:t>
      </w:r>
      <w:r w:rsidR="006129B7" w:rsidRPr="006129B7">
        <w:rPr>
          <w:rFonts w:ascii="Angsana New" w:hAnsi="Angsana New"/>
          <w:sz w:val="30"/>
          <w:szCs w:val="30"/>
          <w:cs/>
        </w:rPr>
        <w:t xml:space="preserve"> </w:t>
      </w:r>
      <w:r w:rsidR="006129B7" w:rsidRPr="006129B7">
        <w:rPr>
          <w:rFonts w:ascii="Angsana New" w:hAnsi="Angsana New" w:hint="cs"/>
          <w:sz w:val="30"/>
          <w:szCs w:val="30"/>
          <w:cs/>
        </w:rPr>
        <w:t>ทั้งนี้</w:t>
      </w:r>
      <w:r w:rsidR="006129B7" w:rsidRPr="006129B7">
        <w:rPr>
          <w:rFonts w:ascii="Angsana New" w:hAnsi="Angsana New"/>
          <w:sz w:val="30"/>
          <w:szCs w:val="30"/>
          <w:cs/>
        </w:rPr>
        <w:t xml:space="preserve"> </w:t>
      </w:r>
      <w:r w:rsidR="006129B7" w:rsidRPr="006129B7">
        <w:rPr>
          <w:rFonts w:ascii="Angsana New" w:hAnsi="Angsana New" w:hint="cs"/>
          <w:sz w:val="30"/>
          <w:szCs w:val="30"/>
          <w:cs/>
        </w:rPr>
        <w:t>เพื่อให้ลูกหนี้เหล่านี้สามารถชำระหนี้ให้แก่บริษัทได้และไม่ก่อให้เกิดผลกระทบจากหนี้สูญแก่บริษัท</w:t>
      </w:r>
      <w:r w:rsidR="006129B7" w:rsidRPr="006129B7">
        <w:rPr>
          <w:rFonts w:ascii="Angsana New" w:hAnsi="Angsana New"/>
          <w:sz w:val="30"/>
          <w:szCs w:val="30"/>
          <w:cs/>
        </w:rPr>
        <w:t xml:space="preserve"> </w:t>
      </w:r>
      <w:r w:rsidR="006129B7" w:rsidRPr="006129B7">
        <w:rPr>
          <w:rFonts w:ascii="Angsana New" w:hAnsi="Angsana New" w:hint="cs"/>
          <w:sz w:val="30"/>
          <w:szCs w:val="30"/>
          <w:cs/>
        </w:rPr>
        <w:t>บริษัทและลูกหนี้เหล่านี้จึงได้ตกลงทำสัญญาดังกล่าวโดยลูกหนี้แต่ละรายมีข้อตกลงที่แตกต่างกันไปซึ่งโดยรวมระยะเวลาการผ่อนช</w:t>
      </w:r>
      <w:r w:rsidR="00C76C3D">
        <w:rPr>
          <w:rFonts w:ascii="Angsana New" w:hAnsi="Angsana New" w:hint="cs"/>
          <w:sz w:val="30"/>
          <w:szCs w:val="30"/>
          <w:cs/>
        </w:rPr>
        <w:t>ำระหนี้ที่คงค้างเป็นรายเดือน</w:t>
      </w:r>
      <w:r w:rsidR="006129B7" w:rsidRPr="006129B7">
        <w:rPr>
          <w:rFonts w:ascii="Angsana New" w:hAnsi="Angsana New" w:hint="cs"/>
          <w:sz w:val="30"/>
          <w:szCs w:val="30"/>
          <w:cs/>
        </w:rPr>
        <w:t>ระหว่าง</w:t>
      </w:r>
      <w:r w:rsidR="006129B7">
        <w:rPr>
          <w:rFonts w:ascii="Angsana New" w:hAnsi="Angsana New"/>
          <w:sz w:val="30"/>
          <w:szCs w:val="30"/>
          <w:cs/>
        </w:rPr>
        <w:t xml:space="preserve"> </w:t>
      </w:r>
      <w:r w:rsidR="006129B7">
        <w:rPr>
          <w:rFonts w:ascii="Angsana New" w:hAnsi="Angsana New"/>
          <w:sz w:val="30"/>
          <w:szCs w:val="30"/>
        </w:rPr>
        <w:t>12</w:t>
      </w:r>
      <w:r w:rsidR="006129B7" w:rsidRPr="006129B7">
        <w:rPr>
          <w:rFonts w:ascii="Angsana New" w:hAnsi="Angsana New" w:hint="cs"/>
          <w:sz w:val="30"/>
          <w:szCs w:val="30"/>
          <w:cs/>
        </w:rPr>
        <w:t xml:space="preserve"> เดือนและ</w:t>
      </w:r>
      <w:r w:rsidR="006129B7">
        <w:rPr>
          <w:rFonts w:ascii="Angsana New" w:hAnsi="Angsana New"/>
          <w:sz w:val="30"/>
          <w:szCs w:val="30"/>
          <w:cs/>
        </w:rPr>
        <w:t xml:space="preserve"> </w:t>
      </w:r>
      <w:r w:rsidR="006129B7">
        <w:rPr>
          <w:rFonts w:ascii="Angsana New" w:hAnsi="Angsana New"/>
          <w:sz w:val="30"/>
          <w:szCs w:val="30"/>
        </w:rPr>
        <w:t xml:space="preserve">36 </w:t>
      </w:r>
      <w:r w:rsidR="006129B7" w:rsidRPr="006129B7">
        <w:rPr>
          <w:rFonts w:ascii="Angsana New" w:hAnsi="Angsana New" w:hint="cs"/>
          <w:sz w:val="30"/>
          <w:szCs w:val="30"/>
          <w:cs/>
        </w:rPr>
        <w:t>เดือนโดยมีกา</w:t>
      </w:r>
      <w:r w:rsidR="006129B7">
        <w:rPr>
          <w:rFonts w:ascii="Angsana New" w:hAnsi="Angsana New" w:hint="cs"/>
          <w:sz w:val="30"/>
          <w:szCs w:val="30"/>
          <w:cs/>
        </w:rPr>
        <w:t>ร</w:t>
      </w:r>
      <w:r w:rsidR="00C76C3D">
        <w:rPr>
          <w:rFonts w:ascii="Angsana New" w:hAnsi="Angsana New" w:hint="cs"/>
          <w:sz w:val="30"/>
          <w:szCs w:val="30"/>
          <w:cs/>
        </w:rPr>
        <w:t>คิด</w:t>
      </w:r>
      <w:r w:rsidR="006129B7">
        <w:rPr>
          <w:rFonts w:ascii="Angsana New" w:hAnsi="Angsana New" w:hint="cs"/>
          <w:sz w:val="30"/>
          <w:szCs w:val="30"/>
          <w:cs/>
        </w:rPr>
        <w:t>ดอกเบี้ยในอัตรา</w:t>
      </w:r>
      <w:r w:rsidR="006129B7" w:rsidRPr="006129B7">
        <w:rPr>
          <w:rFonts w:ascii="Angsana New" w:hAnsi="Angsana New" w:hint="cs"/>
          <w:sz w:val="30"/>
          <w:szCs w:val="30"/>
          <w:cs/>
        </w:rPr>
        <w:t>ร้อยละ</w:t>
      </w:r>
      <w:r w:rsidR="006129B7">
        <w:rPr>
          <w:rFonts w:ascii="Angsana New" w:hAnsi="Angsana New"/>
          <w:sz w:val="30"/>
          <w:szCs w:val="30"/>
          <w:cs/>
        </w:rPr>
        <w:t xml:space="preserve"> </w:t>
      </w:r>
      <w:r w:rsidR="006129B7">
        <w:rPr>
          <w:rFonts w:ascii="Angsana New" w:hAnsi="Angsana New"/>
          <w:sz w:val="30"/>
          <w:szCs w:val="30"/>
        </w:rPr>
        <w:t xml:space="preserve">6.6 </w:t>
      </w:r>
      <w:r w:rsidR="006129B7" w:rsidRPr="006129B7">
        <w:rPr>
          <w:rFonts w:ascii="Angsana New" w:hAnsi="Angsana New" w:hint="cs"/>
          <w:sz w:val="30"/>
          <w:szCs w:val="30"/>
          <w:cs/>
        </w:rPr>
        <w:t>ต่อปี</w:t>
      </w:r>
      <w:r w:rsidR="006129B7" w:rsidRPr="006129B7">
        <w:rPr>
          <w:rFonts w:ascii="Angsana New" w:hAnsi="Angsana New"/>
          <w:sz w:val="30"/>
          <w:szCs w:val="30"/>
          <w:cs/>
        </w:rPr>
        <w:t xml:space="preserve"> </w:t>
      </w:r>
      <w:r w:rsidR="006129B7" w:rsidRPr="006129B7">
        <w:rPr>
          <w:rFonts w:ascii="Angsana New" w:hAnsi="Angsana New" w:hint="cs"/>
          <w:sz w:val="30"/>
          <w:szCs w:val="30"/>
          <w:cs/>
        </w:rPr>
        <w:t>ณ</w:t>
      </w:r>
      <w:r w:rsidR="006129B7" w:rsidRPr="006129B7">
        <w:rPr>
          <w:rFonts w:ascii="Angsana New" w:hAnsi="Angsana New"/>
          <w:sz w:val="30"/>
          <w:szCs w:val="30"/>
          <w:cs/>
        </w:rPr>
        <w:t xml:space="preserve"> </w:t>
      </w:r>
      <w:r w:rsidR="006129B7" w:rsidRPr="006129B7">
        <w:rPr>
          <w:rFonts w:ascii="Angsana New" w:hAnsi="Angsana New" w:hint="cs"/>
          <w:sz w:val="30"/>
          <w:szCs w:val="30"/>
          <w:cs/>
        </w:rPr>
        <w:t>วันที่</w:t>
      </w:r>
      <w:r w:rsidR="006129B7" w:rsidRPr="006129B7">
        <w:rPr>
          <w:rFonts w:ascii="Angsana New" w:hAnsi="Angsana New"/>
          <w:sz w:val="30"/>
          <w:szCs w:val="30"/>
          <w:cs/>
        </w:rPr>
        <w:t xml:space="preserve"> </w:t>
      </w:r>
      <w:r w:rsidR="005A22D3">
        <w:rPr>
          <w:rFonts w:ascii="Angsana New" w:hAnsi="Angsana New" w:hint="cs"/>
          <w:sz w:val="30"/>
          <w:szCs w:val="30"/>
          <w:cs/>
        </w:rPr>
        <w:t>30 มิถุนายน</w:t>
      </w:r>
      <w:r w:rsidR="006129B7" w:rsidRPr="006129B7">
        <w:rPr>
          <w:rFonts w:ascii="Angsana New" w:hAnsi="Angsana New"/>
          <w:sz w:val="30"/>
          <w:szCs w:val="30"/>
          <w:cs/>
        </w:rPr>
        <w:t xml:space="preserve"> 2566 </w:t>
      </w:r>
      <w:r w:rsidR="006129B7" w:rsidRPr="006129B7">
        <w:rPr>
          <w:rFonts w:ascii="Angsana New" w:hAnsi="Angsana New" w:hint="cs"/>
          <w:sz w:val="30"/>
          <w:szCs w:val="30"/>
          <w:cs/>
        </w:rPr>
        <w:t>ยอดคงเหลือของลูกหนี้ดังกล่าวสรุปได้ดังนี้</w:t>
      </w:r>
    </w:p>
    <w:p w:rsidR="006129B7" w:rsidRPr="00DE3585" w:rsidRDefault="006129B7" w:rsidP="00612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9353" w:type="dxa"/>
        <w:tblLook w:val="04A0"/>
      </w:tblPr>
      <w:tblGrid>
        <w:gridCol w:w="5508"/>
        <w:gridCol w:w="270"/>
        <w:gridCol w:w="1620"/>
        <w:gridCol w:w="236"/>
        <w:gridCol w:w="1719"/>
      </w:tblGrid>
      <w:tr w:rsidR="002C27F9" w:rsidRPr="00796F45" w:rsidTr="002C27F9">
        <w:tc>
          <w:tcPr>
            <w:tcW w:w="5508" w:type="dxa"/>
          </w:tcPr>
          <w:p w:rsidR="002C27F9" w:rsidRPr="00796F45" w:rsidRDefault="002C27F9" w:rsidP="002C27F9">
            <w:pPr>
              <w:pStyle w:val="NoSpacing"/>
              <w:spacing w:line="240" w:lineRule="atLeast"/>
              <w:rPr>
                <w:rFonts w:ascii="Angsana New" w:hAnsi="Angsana New" w:cs="Angsana New"/>
                <w:sz w:val="28"/>
                <w:cs/>
              </w:rPr>
            </w:pPr>
            <w:r w:rsidRPr="006129B7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ส่วนที่ครบกำหนดชำระภายในหนึ่งปี</w:t>
            </w:r>
            <w:r w:rsidR="00C76C3D">
              <w:rPr>
                <w:rFonts w:ascii="Angsana New" w:hAnsi="Angsana New" w:cs="Angsana New" w:hint="cs"/>
                <w:sz w:val="28"/>
                <w:cs/>
              </w:rPr>
              <w:t xml:space="preserve"> - สุทธิ</w:t>
            </w:r>
          </w:p>
        </w:tc>
        <w:tc>
          <w:tcPr>
            <w:tcW w:w="270" w:type="dxa"/>
          </w:tcPr>
          <w:p w:rsidR="002C27F9" w:rsidRPr="00796F45" w:rsidRDefault="002C27F9" w:rsidP="002C27F9">
            <w:pPr>
              <w:pStyle w:val="NoSpacing"/>
              <w:spacing w:line="240" w:lineRule="atLeas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vAlign w:val="bottom"/>
          </w:tcPr>
          <w:p w:rsidR="002C27F9" w:rsidRPr="004E267F" w:rsidRDefault="00BC6FDA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105,235</w:t>
            </w:r>
          </w:p>
        </w:tc>
        <w:tc>
          <w:tcPr>
            <w:tcW w:w="236" w:type="dxa"/>
          </w:tcPr>
          <w:p w:rsidR="002C27F9" w:rsidRPr="00796F45" w:rsidRDefault="002C27F9" w:rsidP="002C27F9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9" w:type="dxa"/>
          </w:tcPr>
          <w:p w:rsidR="002C27F9" w:rsidRPr="00796F45" w:rsidRDefault="002C27F9" w:rsidP="00EB7D60">
            <w:pPr>
              <w:pStyle w:val="NoSpacing"/>
              <w:spacing w:line="240" w:lineRule="atLeast"/>
              <w:ind w:right="223"/>
              <w:rPr>
                <w:rFonts w:ascii="Angsana New" w:hAnsi="Angsana New" w:cs="Angsana New"/>
                <w:sz w:val="28"/>
              </w:rPr>
            </w:pPr>
            <w:r w:rsidRPr="00796F45">
              <w:rPr>
                <w:rFonts w:ascii="Angsana New" w:hAnsi="Angsana New" w:cs="Angsana New"/>
                <w:sz w:val="28"/>
                <w:cs/>
              </w:rPr>
              <w:t>พันบาท</w:t>
            </w:r>
          </w:p>
        </w:tc>
      </w:tr>
      <w:tr w:rsidR="002C27F9" w:rsidRPr="00796F45" w:rsidTr="002C27F9">
        <w:tc>
          <w:tcPr>
            <w:tcW w:w="5508" w:type="dxa"/>
          </w:tcPr>
          <w:p w:rsidR="002C27F9" w:rsidRPr="00796F45" w:rsidRDefault="002C27F9" w:rsidP="002C27F9">
            <w:pPr>
              <w:pStyle w:val="NoSpacing"/>
              <w:spacing w:line="240" w:lineRule="atLeast"/>
              <w:rPr>
                <w:rFonts w:ascii="Angsana New" w:hAnsi="Angsana New" w:cs="Angsana New"/>
                <w:sz w:val="28"/>
                <w:cs/>
              </w:rPr>
            </w:pPr>
            <w:r w:rsidRPr="006129B7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ส่วนที่ครบกำหนดชำระเกินกว่าหนึ่งปี</w:t>
            </w:r>
            <w:r w:rsidR="00C76C3D">
              <w:rPr>
                <w:rFonts w:ascii="Angsana New" w:hAnsi="Angsana New" w:cs="Angsana New"/>
                <w:sz w:val="28"/>
              </w:rPr>
              <w:t xml:space="preserve"> - </w:t>
            </w:r>
            <w:r w:rsidR="00C76C3D">
              <w:rPr>
                <w:rFonts w:ascii="Angsana New" w:hAnsi="Angsana New" w:cs="Angsana New" w:hint="cs"/>
                <w:sz w:val="28"/>
                <w:cs/>
              </w:rPr>
              <w:t>สุทธิ</w:t>
            </w:r>
          </w:p>
        </w:tc>
        <w:tc>
          <w:tcPr>
            <w:tcW w:w="270" w:type="dxa"/>
          </w:tcPr>
          <w:p w:rsidR="002C27F9" w:rsidRPr="00796F45" w:rsidRDefault="002C27F9" w:rsidP="002C27F9">
            <w:pPr>
              <w:pStyle w:val="NoSpacing"/>
              <w:spacing w:line="240" w:lineRule="atLeas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2C27F9" w:rsidRPr="004E267F" w:rsidRDefault="00BC6FDA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164,916</w:t>
            </w:r>
          </w:p>
        </w:tc>
        <w:tc>
          <w:tcPr>
            <w:tcW w:w="236" w:type="dxa"/>
          </w:tcPr>
          <w:p w:rsidR="002C27F9" w:rsidRPr="00796F45" w:rsidRDefault="002C27F9" w:rsidP="002C27F9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9" w:type="dxa"/>
          </w:tcPr>
          <w:p w:rsidR="002C27F9" w:rsidRPr="00796F45" w:rsidRDefault="002C27F9" w:rsidP="00EB7D60">
            <w:pPr>
              <w:pStyle w:val="NoSpacing"/>
              <w:spacing w:line="240" w:lineRule="atLeast"/>
              <w:ind w:right="144"/>
              <w:rPr>
                <w:rFonts w:ascii="Angsana New" w:hAnsi="Angsana New" w:cs="Angsana New"/>
                <w:sz w:val="28"/>
              </w:rPr>
            </w:pPr>
            <w:r w:rsidRPr="00796F45">
              <w:rPr>
                <w:rFonts w:ascii="Angsana New" w:hAnsi="Angsana New" w:cs="Angsana New"/>
                <w:sz w:val="28"/>
                <w:cs/>
              </w:rPr>
              <w:t>พันบาท</w:t>
            </w:r>
          </w:p>
        </w:tc>
      </w:tr>
      <w:tr w:rsidR="002C27F9" w:rsidRPr="00796F45" w:rsidTr="002C27F9">
        <w:tc>
          <w:tcPr>
            <w:tcW w:w="5508" w:type="dxa"/>
          </w:tcPr>
          <w:p w:rsidR="002C27F9" w:rsidRPr="00796F45" w:rsidRDefault="002C27F9" w:rsidP="002C27F9">
            <w:pPr>
              <w:pStyle w:val="NoSpacing"/>
              <w:spacing w:line="240" w:lineRule="atLeast"/>
              <w:rPr>
                <w:rFonts w:ascii="Angsana New" w:hAnsi="Angsana New" w:cs="Angsana New"/>
                <w:sz w:val="28"/>
              </w:rPr>
            </w:pPr>
            <w:r w:rsidRPr="006129B7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2C27F9" w:rsidRPr="00796F45" w:rsidRDefault="002C27F9" w:rsidP="002C27F9">
            <w:pPr>
              <w:pStyle w:val="NoSpacing"/>
              <w:spacing w:line="240" w:lineRule="atLeas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27F9" w:rsidRPr="004E267F" w:rsidRDefault="00BC6FDA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270,151</w:t>
            </w:r>
          </w:p>
        </w:tc>
        <w:tc>
          <w:tcPr>
            <w:tcW w:w="236" w:type="dxa"/>
          </w:tcPr>
          <w:p w:rsidR="002C27F9" w:rsidRPr="00796F45" w:rsidRDefault="002C27F9" w:rsidP="002C27F9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9" w:type="dxa"/>
          </w:tcPr>
          <w:p w:rsidR="002C27F9" w:rsidRPr="00796F45" w:rsidRDefault="002C27F9" w:rsidP="00EB7D60">
            <w:pPr>
              <w:pStyle w:val="NoSpacing"/>
              <w:spacing w:line="240" w:lineRule="atLeast"/>
              <w:ind w:right="223"/>
              <w:rPr>
                <w:rFonts w:ascii="Angsana New" w:hAnsi="Angsana New" w:cs="Angsana New"/>
                <w:sz w:val="28"/>
              </w:rPr>
            </w:pPr>
            <w:r w:rsidRPr="00796F45">
              <w:rPr>
                <w:rFonts w:ascii="Angsana New" w:hAnsi="Angsana New" w:cs="Angsana New"/>
                <w:sz w:val="28"/>
                <w:cs/>
              </w:rPr>
              <w:t>พันบาท</w:t>
            </w:r>
          </w:p>
        </w:tc>
      </w:tr>
    </w:tbl>
    <w:p w:rsidR="00042576" w:rsidRPr="00872215" w:rsidRDefault="00042576" w:rsidP="00042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29"/>
          <w:szCs w:val="29"/>
        </w:rPr>
      </w:pPr>
      <w:r w:rsidRPr="00872215">
        <w:rPr>
          <w:rFonts w:ascii="Angsana New" w:hAnsi="Angsana New"/>
          <w:sz w:val="29"/>
          <w:szCs w:val="29"/>
          <w:cs/>
        </w:rPr>
        <w:lastRenderedPageBreak/>
        <w:t xml:space="preserve">ณ วันที่ </w:t>
      </w:r>
      <w:r w:rsidR="00BB2DF1" w:rsidRPr="00872215">
        <w:rPr>
          <w:rFonts w:ascii="Angsana New" w:hAnsi="Angsana New" w:hint="cs"/>
          <w:sz w:val="29"/>
          <w:szCs w:val="29"/>
          <w:cs/>
        </w:rPr>
        <w:t>30 มิถุนายน</w:t>
      </w:r>
      <w:r w:rsidRPr="00872215">
        <w:rPr>
          <w:rFonts w:ascii="Angsana New" w:hAnsi="Angsana New" w:hint="cs"/>
          <w:sz w:val="29"/>
          <w:szCs w:val="29"/>
          <w:cs/>
        </w:rPr>
        <w:t xml:space="preserve"> </w:t>
      </w:r>
      <w:r w:rsidRPr="00872215">
        <w:rPr>
          <w:rFonts w:ascii="Angsana New" w:hAnsi="Angsana New"/>
          <w:sz w:val="29"/>
          <w:szCs w:val="29"/>
          <w:cs/>
        </w:rPr>
        <w:t>256</w:t>
      </w:r>
      <w:r w:rsidR="00271A7A" w:rsidRPr="00872215">
        <w:rPr>
          <w:rFonts w:ascii="Angsana New" w:hAnsi="Angsana New" w:hint="cs"/>
          <w:sz w:val="29"/>
          <w:szCs w:val="29"/>
          <w:cs/>
        </w:rPr>
        <w:t>6</w:t>
      </w:r>
      <w:r w:rsidRPr="00872215">
        <w:rPr>
          <w:rFonts w:ascii="Angsana New" w:hAnsi="Angsana New"/>
          <w:sz w:val="29"/>
          <w:szCs w:val="29"/>
          <w:cs/>
        </w:rPr>
        <w:t xml:space="preserve"> และ</w:t>
      </w:r>
      <w:r w:rsidRPr="00872215">
        <w:rPr>
          <w:rFonts w:ascii="Angsana New" w:hAnsi="Angsana New" w:hint="cs"/>
          <w:sz w:val="29"/>
          <w:szCs w:val="29"/>
          <w:cs/>
        </w:rPr>
        <w:t>วันที่</w:t>
      </w:r>
      <w:r w:rsidRPr="00872215">
        <w:rPr>
          <w:rFonts w:ascii="Angsana New" w:hAnsi="Angsana New"/>
          <w:sz w:val="29"/>
          <w:szCs w:val="29"/>
          <w:cs/>
        </w:rPr>
        <w:t xml:space="preserve"> </w:t>
      </w:r>
      <w:r w:rsidRPr="00872215">
        <w:rPr>
          <w:rFonts w:ascii="Angsana New" w:hAnsi="Angsana New" w:hint="cs"/>
          <w:sz w:val="29"/>
          <w:szCs w:val="29"/>
          <w:cs/>
        </w:rPr>
        <w:t>31 ธันวาคม 256</w:t>
      </w:r>
      <w:r w:rsidR="00271A7A" w:rsidRPr="00872215">
        <w:rPr>
          <w:rFonts w:ascii="Angsana New" w:hAnsi="Angsana New" w:hint="cs"/>
          <w:sz w:val="29"/>
          <w:szCs w:val="29"/>
          <w:cs/>
        </w:rPr>
        <w:t>5</w:t>
      </w:r>
      <w:r w:rsidRPr="00872215">
        <w:rPr>
          <w:rFonts w:ascii="Angsana New" w:hAnsi="Angsana New"/>
          <w:color w:val="000000"/>
          <w:sz w:val="29"/>
          <w:szCs w:val="29"/>
          <w:cs/>
        </w:rPr>
        <w:t xml:space="preserve"> บริษัทได้นำลูกหนี้การค้าจำนวนเงินประมาณ </w:t>
      </w:r>
      <w:r w:rsidR="00AE41C9">
        <w:rPr>
          <w:rFonts w:ascii="Angsana New" w:hAnsi="Angsana New"/>
          <w:color w:val="000000"/>
          <w:sz w:val="29"/>
          <w:szCs w:val="29"/>
        </w:rPr>
        <w:t>235.3</w:t>
      </w:r>
      <w:r w:rsidRPr="00872215">
        <w:rPr>
          <w:rFonts w:ascii="Angsana New" w:hAnsi="Angsana New"/>
          <w:color w:val="000000"/>
          <w:sz w:val="29"/>
          <w:szCs w:val="29"/>
          <w:cs/>
        </w:rPr>
        <w:t xml:space="preserve"> ล้านบาทและ </w:t>
      </w:r>
      <w:r w:rsidR="00A042CD" w:rsidRPr="00872215">
        <w:rPr>
          <w:rFonts w:ascii="Angsana New" w:hAnsi="Angsana New" w:hint="cs"/>
          <w:color w:val="000000"/>
          <w:sz w:val="29"/>
          <w:szCs w:val="29"/>
          <w:cs/>
        </w:rPr>
        <w:t>117.6</w:t>
      </w:r>
      <w:r w:rsidRPr="00872215">
        <w:rPr>
          <w:rFonts w:ascii="Angsana New" w:hAnsi="Angsana New"/>
          <w:color w:val="000000"/>
          <w:sz w:val="29"/>
          <w:szCs w:val="29"/>
        </w:rPr>
        <w:t xml:space="preserve"> </w:t>
      </w:r>
      <w:r w:rsidRPr="00872215">
        <w:rPr>
          <w:rFonts w:ascii="Angsana New" w:hAnsi="Angsana New"/>
          <w:color w:val="000000"/>
          <w:sz w:val="29"/>
          <w:szCs w:val="29"/>
          <w:cs/>
        </w:rPr>
        <w:t>ล้านบาท</w:t>
      </w:r>
      <w:r w:rsidR="00A042CD" w:rsidRPr="00872215">
        <w:rPr>
          <w:rFonts w:ascii="Angsana New" w:hAnsi="Angsana New" w:hint="cs"/>
          <w:color w:val="000000"/>
          <w:sz w:val="29"/>
          <w:szCs w:val="29"/>
          <w:cs/>
        </w:rPr>
        <w:t xml:space="preserve"> </w:t>
      </w:r>
      <w:r w:rsidR="00955D91" w:rsidRPr="00872215">
        <w:rPr>
          <w:rFonts w:ascii="Angsana New" w:hAnsi="Angsana New" w:hint="cs"/>
          <w:color w:val="000000"/>
          <w:sz w:val="29"/>
          <w:szCs w:val="29"/>
          <w:cs/>
        </w:rPr>
        <w:t xml:space="preserve">ตามลำดับ </w:t>
      </w:r>
      <w:r w:rsidR="00A042CD" w:rsidRPr="00872215">
        <w:rPr>
          <w:rFonts w:ascii="Angsana New" w:hAnsi="Angsana New" w:hint="cs"/>
          <w:color w:val="000000"/>
          <w:sz w:val="29"/>
          <w:szCs w:val="29"/>
          <w:cs/>
        </w:rPr>
        <w:t xml:space="preserve">(รวมยอดคงค้างกับบริษัทที่เกี่ยวข้องกันจำนวนประมาณ </w:t>
      </w:r>
      <w:r w:rsidR="00AE41C9">
        <w:rPr>
          <w:rFonts w:ascii="Angsana New" w:hAnsi="Angsana New"/>
          <w:color w:val="000000"/>
          <w:sz w:val="29"/>
          <w:szCs w:val="29"/>
        </w:rPr>
        <w:t>48.4</w:t>
      </w:r>
      <w:r w:rsidR="00955D91" w:rsidRPr="00872215">
        <w:rPr>
          <w:rFonts w:ascii="Angsana New" w:hAnsi="Angsana New" w:hint="cs"/>
          <w:color w:val="000000"/>
          <w:sz w:val="29"/>
          <w:szCs w:val="29"/>
          <w:cs/>
        </w:rPr>
        <w:t xml:space="preserve"> ล้านบาทและ </w:t>
      </w:r>
      <w:r w:rsidR="00A042CD" w:rsidRPr="00872215">
        <w:rPr>
          <w:rFonts w:ascii="Angsana New" w:hAnsi="Angsana New" w:hint="cs"/>
          <w:color w:val="000000"/>
          <w:sz w:val="29"/>
          <w:szCs w:val="29"/>
          <w:cs/>
        </w:rPr>
        <w:t>13.4 ล้านบาท</w:t>
      </w:r>
      <w:r w:rsidR="00955D91" w:rsidRPr="00872215">
        <w:rPr>
          <w:rFonts w:ascii="Angsana New" w:hAnsi="Angsana New" w:hint="cs"/>
          <w:color w:val="000000"/>
          <w:sz w:val="29"/>
          <w:szCs w:val="29"/>
          <w:cs/>
        </w:rPr>
        <w:t>ตามลำดับ</w:t>
      </w:r>
      <w:r w:rsidR="00A042CD" w:rsidRPr="00872215">
        <w:rPr>
          <w:rFonts w:ascii="Angsana New" w:hAnsi="Angsana New" w:hint="cs"/>
          <w:color w:val="000000"/>
          <w:sz w:val="29"/>
          <w:szCs w:val="29"/>
          <w:cs/>
        </w:rPr>
        <w:t>)</w:t>
      </w:r>
      <w:r w:rsidR="00CF5644" w:rsidRPr="00872215">
        <w:rPr>
          <w:rFonts w:ascii="Angsana New" w:hAnsi="Angsana New"/>
          <w:color w:val="000000"/>
          <w:sz w:val="29"/>
          <w:szCs w:val="29"/>
        </w:rPr>
        <w:t xml:space="preserve"> </w:t>
      </w:r>
      <w:r w:rsidRPr="00872215">
        <w:rPr>
          <w:rFonts w:ascii="Angsana New" w:hAnsi="Angsana New"/>
          <w:color w:val="000000"/>
          <w:sz w:val="29"/>
          <w:szCs w:val="29"/>
          <w:cs/>
        </w:rPr>
        <w:t>ไปขายลดแก่สถาบันการเงินในประเทศ</w:t>
      </w:r>
      <w:r w:rsidR="0064617F" w:rsidRPr="00872215">
        <w:rPr>
          <w:rFonts w:ascii="Angsana New" w:hAnsi="Angsana New" w:hint="cs"/>
          <w:sz w:val="29"/>
          <w:szCs w:val="29"/>
          <w:cs/>
        </w:rPr>
        <w:t>สาม</w:t>
      </w:r>
      <w:r w:rsidRPr="00872215">
        <w:rPr>
          <w:rFonts w:ascii="Angsana New" w:hAnsi="Angsana New"/>
          <w:sz w:val="29"/>
          <w:szCs w:val="29"/>
          <w:cs/>
        </w:rPr>
        <w:t>แห่ง</w:t>
      </w:r>
      <w:r w:rsidR="0064617F" w:rsidRPr="00872215">
        <w:rPr>
          <w:rFonts w:ascii="Angsana New" w:hAnsi="Angsana New" w:hint="cs"/>
          <w:sz w:val="29"/>
          <w:szCs w:val="29"/>
          <w:cs/>
        </w:rPr>
        <w:t>และ</w:t>
      </w:r>
      <w:r w:rsidR="0064617F" w:rsidRPr="00872215">
        <w:rPr>
          <w:rFonts w:ascii="Angsana New" w:hAnsi="Angsana New"/>
          <w:sz w:val="29"/>
          <w:szCs w:val="29"/>
          <w:cs/>
        </w:rPr>
        <w:t>ส</w:t>
      </w:r>
      <w:r w:rsidR="0064617F" w:rsidRPr="00872215">
        <w:rPr>
          <w:rFonts w:ascii="Angsana New" w:hAnsi="Angsana New" w:hint="cs"/>
          <w:sz w:val="29"/>
          <w:szCs w:val="29"/>
          <w:cs/>
        </w:rPr>
        <w:t>องแห่งตามลำดับ</w:t>
      </w:r>
      <w:r w:rsidRPr="00872215">
        <w:rPr>
          <w:rFonts w:ascii="Angsana New" w:hAnsi="Angsana New"/>
          <w:color w:val="000000"/>
          <w:sz w:val="29"/>
          <w:szCs w:val="29"/>
          <w:cs/>
        </w:rPr>
        <w:t xml:space="preserve"> </w:t>
      </w:r>
      <w:r w:rsidRPr="00872215">
        <w:rPr>
          <w:rFonts w:ascii="Angsana New" w:hAnsi="Angsana New"/>
          <w:color w:val="000000"/>
          <w:sz w:val="29"/>
          <w:szCs w:val="29"/>
        </w:rPr>
        <w:t>(</w:t>
      </w:r>
      <w:r w:rsidRPr="00872215">
        <w:rPr>
          <w:rFonts w:ascii="Angsana New" w:hAnsi="Angsana New"/>
          <w:color w:val="000000"/>
          <w:sz w:val="29"/>
          <w:szCs w:val="29"/>
          <w:cs/>
        </w:rPr>
        <w:t>ภายใต้วงเงินสินเชื่อรวม</w:t>
      </w:r>
      <w:r w:rsidRPr="00872215">
        <w:rPr>
          <w:rFonts w:ascii="Angsana New" w:hAnsi="Angsana New"/>
          <w:color w:val="000000"/>
          <w:sz w:val="29"/>
          <w:szCs w:val="29"/>
        </w:rPr>
        <w:t xml:space="preserve"> </w:t>
      </w:r>
      <w:r w:rsidR="00955D91" w:rsidRPr="00872215">
        <w:rPr>
          <w:rFonts w:ascii="Angsana New" w:hAnsi="Angsana New" w:hint="cs"/>
          <w:color w:val="000000"/>
          <w:sz w:val="29"/>
          <w:szCs w:val="29"/>
          <w:cs/>
        </w:rPr>
        <w:t xml:space="preserve">210 ล้านบาท และ </w:t>
      </w:r>
      <w:r w:rsidRPr="00872215">
        <w:rPr>
          <w:rFonts w:ascii="Angsana New" w:hAnsi="Angsana New"/>
          <w:color w:val="000000"/>
          <w:sz w:val="29"/>
          <w:szCs w:val="29"/>
        </w:rPr>
        <w:t>1</w:t>
      </w:r>
      <w:r w:rsidR="00955D91" w:rsidRPr="00872215">
        <w:rPr>
          <w:rFonts w:ascii="Angsana New" w:hAnsi="Angsana New" w:hint="cs"/>
          <w:color w:val="000000"/>
          <w:sz w:val="29"/>
          <w:szCs w:val="29"/>
          <w:cs/>
        </w:rPr>
        <w:t>5</w:t>
      </w:r>
      <w:r w:rsidRPr="00872215">
        <w:rPr>
          <w:rFonts w:ascii="Angsana New" w:hAnsi="Angsana New"/>
          <w:color w:val="000000"/>
          <w:sz w:val="29"/>
          <w:szCs w:val="29"/>
        </w:rPr>
        <w:t xml:space="preserve">0 </w:t>
      </w:r>
      <w:r w:rsidR="003719E5" w:rsidRPr="00872215">
        <w:rPr>
          <w:rFonts w:ascii="Angsana New" w:hAnsi="Angsana New"/>
          <w:color w:val="000000"/>
          <w:sz w:val="29"/>
          <w:szCs w:val="29"/>
          <w:cs/>
        </w:rPr>
        <w:t>ล้านบาท</w:t>
      </w:r>
      <w:r w:rsidR="00955D91" w:rsidRPr="00872215">
        <w:rPr>
          <w:rFonts w:ascii="Angsana New" w:hAnsi="Angsana New" w:hint="cs"/>
          <w:color w:val="000000"/>
          <w:sz w:val="29"/>
          <w:szCs w:val="29"/>
          <w:cs/>
        </w:rPr>
        <w:t xml:space="preserve"> ตามลำดับ</w:t>
      </w:r>
      <w:r w:rsidRPr="00872215">
        <w:rPr>
          <w:rFonts w:ascii="Angsana New" w:hAnsi="Angsana New"/>
          <w:color w:val="000000"/>
          <w:sz w:val="29"/>
          <w:szCs w:val="29"/>
        </w:rPr>
        <w:t>)</w:t>
      </w:r>
      <w:r w:rsidRPr="00872215">
        <w:rPr>
          <w:rFonts w:ascii="Angsana New" w:hAnsi="Angsana New"/>
          <w:color w:val="000000"/>
          <w:sz w:val="29"/>
          <w:szCs w:val="29"/>
          <w:cs/>
        </w:rPr>
        <w:t xml:space="preserve"> โดยสถาบันการเงินดังกล่าวมีสิทธิไล่เบี้ยจำนวนเงินประมาณ </w:t>
      </w:r>
      <w:r w:rsidR="00AE41C9">
        <w:rPr>
          <w:rFonts w:ascii="Angsana New" w:hAnsi="Angsana New" w:hint="cs"/>
          <w:color w:val="000000"/>
          <w:sz w:val="29"/>
          <w:szCs w:val="29"/>
          <w:cs/>
        </w:rPr>
        <w:t>195.2</w:t>
      </w:r>
      <w:r w:rsidRPr="00872215">
        <w:rPr>
          <w:rFonts w:ascii="Angsana New" w:hAnsi="Angsana New"/>
          <w:color w:val="000000"/>
          <w:sz w:val="29"/>
          <w:szCs w:val="29"/>
          <w:cs/>
        </w:rPr>
        <w:t xml:space="preserve"> ล้านบาทและ </w:t>
      </w:r>
      <w:r w:rsidR="00A042CD" w:rsidRPr="00872215">
        <w:rPr>
          <w:rFonts w:ascii="Angsana New" w:hAnsi="Angsana New"/>
          <w:color w:val="000000"/>
          <w:sz w:val="29"/>
          <w:szCs w:val="29"/>
        </w:rPr>
        <w:t>99.5</w:t>
      </w:r>
      <w:r w:rsidRPr="00872215">
        <w:rPr>
          <w:rFonts w:ascii="Angsana New" w:hAnsi="Angsana New"/>
          <w:color w:val="000000"/>
          <w:sz w:val="29"/>
          <w:szCs w:val="29"/>
          <w:cs/>
        </w:rPr>
        <w:t xml:space="preserve"> ล้านบาท ตามลำดับ บริษัทได้แสดงจำนวนเงินของข้อผูกพันจากการมีสิทธิถูกไล่เบี้ยดังกล่าวเป็น </w:t>
      </w:r>
      <w:r w:rsidRPr="00872215">
        <w:rPr>
          <w:rFonts w:ascii="Angsana New" w:hAnsi="Angsana New"/>
          <w:color w:val="000000"/>
          <w:sz w:val="29"/>
          <w:szCs w:val="29"/>
        </w:rPr>
        <w:t>“</w:t>
      </w:r>
      <w:r w:rsidRPr="00872215">
        <w:rPr>
          <w:rFonts w:ascii="Angsana New" w:hAnsi="Angsana New"/>
          <w:color w:val="000000"/>
          <w:sz w:val="29"/>
          <w:szCs w:val="29"/>
          <w:cs/>
        </w:rPr>
        <w:t>เจ้าหนี้จากการขายสิทธิเรียกร้องลูกหนี้การค้า</w:t>
      </w:r>
      <w:r w:rsidRPr="00872215">
        <w:rPr>
          <w:rFonts w:ascii="Angsana New" w:hAnsi="Angsana New"/>
          <w:color w:val="000000"/>
          <w:sz w:val="29"/>
          <w:szCs w:val="29"/>
        </w:rPr>
        <w:t>”</w:t>
      </w:r>
      <w:r w:rsidRPr="00872215">
        <w:rPr>
          <w:rFonts w:ascii="Angsana New" w:hAnsi="Angsana New"/>
          <w:color w:val="000000"/>
          <w:sz w:val="29"/>
          <w:szCs w:val="29"/>
          <w:cs/>
        </w:rPr>
        <w:t xml:space="preserve"> ในงบแสดงฐานะการเงิน</w:t>
      </w:r>
    </w:p>
    <w:p w:rsidR="00A042CD" w:rsidRPr="00872215" w:rsidRDefault="00A042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16"/>
          <w:szCs w:val="16"/>
        </w:rPr>
      </w:pPr>
    </w:p>
    <w:p w:rsidR="00BF0C21" w:rsidRPr="00872215" w:rsidRDefault="00BF0C21" w:rsidP="007E5DC5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29"/>
          <w:szCs w:val="29"/>
        </w:rPr>
      </w:pPr>
      <w:r w:rsidRPr="00872215">
        <w:rPr>
          <w:rFonts w:ascii="Angsana New" w:hAnsi="Angsana New"/>
          <w:b/>
          <w:bCs/>
          <w:sz w:val="29"/>
          <w:szCs w:val="29"/>
          <w:cs/>
        </w:rPr>
        <w:t>เงินลงทุนในบริษัทย่อยซึ่งบันทึกโดยวิธีราคาทุน</w:t>
      </w:r>
      <w:r w:rsidRPr="00872215">
        <w:rPr>
          <w:rFonts w:ascii="Angsana New" w:hAnsi="Angsana New" w:hint="cs"/>
          <w:b/>
          <w:bCs/>
          <w:sz w:val="29"/>
          <w:szCs w:val="29"/>
          <w:cs/>
        </w:rPr>
        <w:t>และ</w:t>
      </w:r>
      <w:r w:rsidRPr="00872215">
        <w:rPr>
          <w:rFonts w:ascii="Angsana New" w:hAnsi="Angsana New"/>
          <w:b/>
          <w:bCs/>
          <w:sz w:val="29"/>
          <w:szCs w:val="29"/>
          <w:cs/>
        </w:rPr>
        <w:t>เงินลงทุนในบริษัทร่วมซึ่งบันทึกโดยวิธีส่วนได้เสีย</w:t>
      </w:r>
    </w:p>
    <w:p w:rsidR="00692D71" w:rsidRPr="00872215" w:rsidRDefault="00692D71" w:rsidP="00692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9629B9" w:rsidRPr="00872215" w:rsidRDefault="00113FC3" w:rsidP="00C022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9"/>
          <w:szCs w:val="29"/>
        </w:rPr>
      </w:pPr>
      <w:r w:rsidRPr="00872215">
        <w:rPr>
          <w:rFonts w:ascii="Angsana New" w:hAnsi="Angsana New"/>
          <w:i/>
          <w:iCs/>
          <w:color w:val="000000"/>
          <w:sz w:val="29"/>
          <w:szCs w:val="29"/>
          <w:cs/>
        </w:rPr>
        <w:t>เงินลงทุนในบริษัทย่อยซึ่งบันทึกโดยวิธีราคาทุน</w:t>
      </w:r>
    </w:p>
    <w:tbl>
      <w:tblPr>
        <w:tblpPr w:leftFromText="180" w:rightFromText="180" w:vertAnchor="text" w:horzAnchor="margin" w:tblpY="272"/>
        <w:tblW w:w="10115" w:type="dxa"/>
        <w:tblLook w:val="01E0"/>
      </w:tblPr>
      <w:tblGrid>
        <w:gridCol w:w="2660"/>
        <w:gridCol w:w="992"/>
        <w:gridCol w:w="236"/>
        <w:gridCol w:w="1040"/>
        <w:gridCol w:w="236"/>
        <w:gridCol w:w="1077"/>
        <w:gridCol w:w="236"/>
        <w:gridCol w:w="1003"/>
        <w:gridCol w:w="236"/>
        <w:gridCol w:w="1077"/>
        <w:gridCol w:w="236"/>
        <w:gridCol w:w="1086"/>
      </w:tblGrid>
      <w:tr w:rsidR="001553B8" w:rsidRPr="00872215" w:rsidTr="00C222BD">
        <w:tc>
          <w:tcPr>
            <w:tcW w:w="2660" w:type="dxa"/>
            <w:vAlign w:val="bottom"/>
          </w:tcPr>
          <w:p w:rsidR="001553B8" w:rsidRPr="00872215" w:rsidRDefault="001553B8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7455" w:type="dxa"/>
            <w:gridSpan w:val="11"/>
            <w:tcBorders>
              <w:bottom w:val="single" w:sz="4" w:space="0" w:color="auto"/>
            </w:tcBorders>
            <w:vAlign w:val="bottom"/>
          </w:tcPr>
          <w:p w:rsidR="001553B8" w:rsidRPr="00872215" w:rsidRDefault="001553B8" w:rsidP="00D57BF7">
            <w:pPr>
              <w:pStyle w:val="1"/>
              <w:widowControl/>
              <w:spacing w:line="216" w:lineRule="auto"/>
              <w:ind w:right="-180"/>
              <w:jc w:val="center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 w:rsidRPr="00872215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งบการเงินเฉพาะ</w:t>
            </w:r>
            <w:r w:rsidR="005879B7" w:rsidRPr="00872215">
              <w:rPr>
                <w:rFonts w:ascii="Angsana New" w:hAnsi="Angsana New" w:cs="Angsana New" w:hint="cs"/>
                <w:color w:val="auto"/>
                <w:sz w:val="29"/>
                <w:szCs w:val="29"/>
                <w:cs/>
              </w:rPr>
              <w:t>กิจการ</w:t>
            </w:r>
          </w:p>
        </w:tc>
      </w:tr>
      <w:tr w:rsidR="001553B8" w:rsidRPr="00872215" w:rsidTr="00C222BD">
        <w:tc>
          <w:tcPr>
            <w:tcW w:w="2660" w:type="dxa"/>
            <w:vAlign w:val="bottom"/>
          </w:tcPr>
          <w:p w:rsidR="001553B8" w:rsidRPr="00872215" w:rsidRDefault="001553B8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53B8" w:rsidRPr="00872215" w:rsidRDefault="001553B8" w:rsidP="00D57BF7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29"/>
                <w:szCs w:val="29"/>
              </w:rPr>
            </w:pPr>
            <w:r w:rsidRPr="00872215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ทุนจดทะเบียน</w:t>
            </w:r>
          </w:p>
          <w:p w:rsidR="001553B8" w:rsidRPr="00872215" w:rsidRDefault="001553B8" w:rsidP="00D57BF7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29"/>
                <w:szCs w:val="29"/>
              </w:rPr>
            </w:pPr>
            <w:r w:rsidRPr="00872215">
              <w:rPr>
                <w:rFonts w:ascii="Angsana New" w:hAnsi="Angsana New" w:cs="Angsana New"/>
                <w:color w:val="auto"/>
                <w:sz w:val="29"/>
                <w:szCs w:val="29"/>
              </w:rPr>
              <w:t xml:space="preserve"> (</w:t>
            </w:r>
            <w:r w:rsidRPr="00872215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พันบาท</w:t>
            </w:r>
            <w:r w:rsidRPr="00872215">
              <w:rPr>
                <w:rFonts w:ascii="Angsana New" w:hAnsi="Angsana New" w:cs="Angsana New"/>
                <w:color w:val="auto"/>
                <w:sz w:val="29"/>
                <w:szCs w:val="29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1553B8" w:rsidRPr="00872215" w:rsidRDefault="001553B8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53B8" w:rsidRPr="00872215" w:rsidRDefault="001553B8" w:rsidP="00D57BF7">
            <w:pPr>
              <w:pStyle w:val="1"/>
              <w:widowControl/>
              <w:spacing w:line="216" w:lineRule="auto"/>
              <w:ind w:left="-43" w:right="-49"/>
              <w:jc w:val="center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 w:rsidRPr="00872215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สัดส่วนการถือหุ้น</w:t>
            </w:r>
            <w:r w:rsidRPr="00872215">
              <w:rPr>
                <w:rFonts w:ascii="Angsana New" w:hAnsi="Angsana New" w:cs="Angsana New" w:hint="cs"/>
                <w:color w:val="auto"/>
                <w:sz w:val="29"/>
                <w:szCs w:val="29"/>
                <w:cs/>
              </w:rPr>
              <w:t xml:space="preserve"> </w:t>
            </w:r>
            <w:r w:rsidRPr="00872215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(ร้อยละ)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1553B8" w:rsidRPr="00872215" w:rsidRDefault="001553B8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53B8" w:rsidRPr="00872215" w:rsidRDefault="001553B8" w:rsidP="00D57BF7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29"/>
                <w:szCs w:val="29"/>
              </w:rPr>
            </w:pPr>
            <w:r w:rsidRPr="00872215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ราคาทุนของเงินลงทุน</w:t>
            </w:r>
          </w:p>
          <w:p w:rsidR="001553B8" w:rsidRPr="00872215" w:rsidRDefault="001553B8" w:rsidP="00D57BF7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29"/>
                <w:szCs w:val="29"/>
              </w:rPr>
            </w:pPr>
            <w:r w:rsidRPr="00872215">
              <w:rPr>
                <w:rFonts w:ascii="Angsana New" w:hAnsi="Angsana New" w:cs="Angsana New"/>
                <w:color w:val="auto"/>
                <w:sz w:val="29"/>
                <w:szCs w:val="29"/>
              </w:rPr>
              <w:t>(</w:t>
            </w:r>
            <w:r w:rsidRPr="00872215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พันบาท</w:t>
            </w:r>
            <w:r w:rsidRPr="00872215">
              <w:rPr>
                <w:rFonts w:ascii="Angsana New" w:hAnsi="Angsana New" w:cs="Angsana New"/>
                <w:color w:val="auto"/>
                <w:sz w:val="29"/>
                <w:szCs w:val="29"/>
              </w:rPr>
              <w:t>)</w:t>
            </w:r>
          </w:p>
        </w:tc>
      </w:tr>
      <w:tr w:rsidR="00A042CD" w:rsidRPr="00872215" w:rsidTr="00C222BD">
        <w:tc>
          <w:tcPr>
            <w:tcW w:w="2660" w:type="dxa"/>
            <w:vAlign w:val="bottom"/>
          </w:tcPr>
          <w:p w:rsidR="00A042CD" w:rsidRPr="00872215" w:rsidRDefault="00A042CD" w:rsidP="00A042CD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A042CD" w:rsidRPr="00872215" w:rsidRDefault="00A042CD" w:rsidP="00A0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/>
                <w:sz w:val="29"/>
                <w:szCs w:val="29"/>
              </w:rPr>
              <w:t>2566</w:t>
            </w:r>
          </w:p>
        </w:tc>
        <w:tc>
          <w:tcPr>
            <w:tcW w:w="236" w:type="dxa"/>
            <w:vAlign w:val="bottom"/>
          </w:tcPr>
          <w:p w:rsidR="00A042CD" w:rsidRPr="00872215" w:rsidRDefault="00A042CD" w:rsidP="00A0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:rsidR="00A042CD" w:rsidRPr="00872215" w:rsidRDefault="00A042CD" w:rsidP="00A0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/>
                <w:sz w:val="29"/>
                <w:szCs w:val="29"/>
              </w:rPr>
              <w:t>256</w:t>
            </w:r>
            <w:r w:rsidRPr="00872215">
              <w:rPr>
                <w:rFonts w:ascii="Angsana New" w:hAnsi="Angsana New" w:hint="cs"/>
                <w:sz w:val="29"/>
                <w:szCs w:val="29"/>
                <w:cs/>
              </w:rPr>
              <w:t>5</w:t>
            </w:r>
          </w:p>
        </w:tc>
        <w:tc>
          <w:tcPr>
            <w:tcW w:w="236" w:type="dxa"/>
            <w:vAlign w:val="bottom"/>
          </w:tcPr>
          <w:p w:rsidR="00A042CD" w:rsidRPr="00872215" w:rsidRDefault="00A042CD" w:rsidP="00A0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A042CD" w:rsidRPr="00872215" w:rsidRDefault="00A042CD" w:rsidP="00A0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/>
                <w:sz w:val="29"/>
                <w:szCs w:val="29"/>
              </w:rPr>
              <w:t>2566</w:t>
            </w:r>
          </w:p>
        </w:tc>
        <w:tc>
          <w:tcPr>
            <w:tcW w:w="236" w:type="dxa"/>
            <w:vAlign w:val="bottom"/>
          </w:tcPr>
          <w:p w:rsidR="00A042CD" w:rsidRPr="00872215" w:rsidRDefault="00A042CD" w:rsidP="00A0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vAlign w:val="bottom"/>
          </w:tcPr>
          <w:p w:rsidR="00A042CD" w:rsidRPr="00872215" w:rsidRDefault="00A042CD" w:rsidP="00A0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/>
                <w:sz w:val="29"/>
                <w:szCs w:val="29"/>
              </w:rPr>
              <w:t>256</w:t>
            </w:r>
            <w:r w:rsidRPr="00872215">
              <w:rPr>
                <w:rFonts w:ascii="Angsana New" w:hAnsi="Angsana New" w:hint="cs"/>
                <w:sz w:val="29"/>
                <w:szCs w:val="29"/>
                <w:cs/>
              </w:rPr>
              <w:t>5</w:t>
            </w:r>
          </w:p>
        </w:tc>
        <w:tc>
          <w:tcPr>
            <w:tcW w:w="236" w:type="dxa"/>
            <w:vAlign w:val="bottom"/>
          </w:tcPr>
          <w:p w:rsidR="00A042CD" w:rsidRPr="00872215" w:rsidRDefault="00A042CD" w:rsidP="00A0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A042CD" w:rsidRPr="00872215" w:rsidRDefault="00A042CD" w:rsidP="00A0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/>
                <w:sz w:val="29"/>
                <w:szCs w:val="29"/>
              </w:rPr>
              <w:t>2566</w:t>
            </w:r>
          </w:p>
        </w:tc>
        <w:tc>
          <w:tcPr>
            <w:tcW w:w="236" w:type="dxa"/>
            <w:vAlign w:val="bottom"/>
          </w:tcPr>
          <w:p w:rsidR="00A042CD" w:rsidRPr="00872215" w:rsidRDefault="00A042CD" w:rsidP="00A0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:rsidR="00A042CD" w:rsidRPr="00872215" w:rsidRDefault="00A042CD" w:rsidP="00A0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/>
                <w:sz w:val="29"/>
                <w:szCs w:val="29"/>
              </w:rPr>
              <w:t>256</w:t>
            </w:r>
            <w:r w:rsidRPr="00872215">
              <w:rPr>
                <w:rFonts w:ascii="Angsana New" w:hAnsi="Angsana New" w:hint="cs"/>
                <w:sz w:val="29"/>
                <w:szCs w:val="29"/>
                <w:cs/>
              </w:rPr>
              <w:t>5</w:t>
            </w:r>
          </w:p>
        </w:tc>
      </w:tr>
      <w:tr w:rsidR="008E3659" w:rsidRPr="00872215" w:rsidTr="00C222BD">
        <w:tc>
          <w:tcPr>
            <w:tcW w:w="2660" w:type="dxa"/>
            <w:vAlign w:val="bottom"/>
          </w:tcPr>
          <w:p w:rsidR="008E3659" w:rsidRPr="00872215" w:rsidRDefault="008E3659" w:rsidP="008E3659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872215">
              <w:rPr>
                <w:rFonts w:ascii="Angsana New" w:hAnsi="Angsana New"/>
                <w:sz w:val="29"/>
                <w:szCs w:val="29"/>
                <w:cs/>
              </w:rPr>
              <w:t xml:space="preserve">บริษัท วีวี-เดคคอร์ จำกัด  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/>
                <w:sz w:val="29"/>
                <w:szCs w:val="29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/>
                <w:sz w:val="29"/>
                <w:szCs w:val="29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/>
                <w:sz w:val="29"/>
                <w:szCs w:val="29"/>
              </w:rPr>
              <w:t>99.95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/>
                <w:sz w:val="29"/>
                <w:szCs w:val="29"/>
              </w:rPr>
              <w:t>99.95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8E3659" w:rsidRPr="00872215" w:rsidRDefault="008E365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/>
                <w:sz w:val="29"/>
                <w:szCs w:val="29"/>
              </w:rPr>
              <w:t>1,000</w:t>
            </w:r>
          </w:p>
        </w:tc>
        <w:tc>
          <w:tcPr>
            <w:tcW w:w="236" w:type="dxa"/>
            <w:vAlign w:val="bottom"/>
          </w:tcPr>
          <w:p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6" w:type="dxa"/>
            <w:vAlign w:val="bottom"/>
          </w:tcPr>
          <w:p w:rsidR="008E3659" w:rsidRPr="00872215" w:rsidRDefault="008E365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/>
                <w:sz w:val="29"/>
                <w:szCs w:val="29"/>
              </w:rPr>
              <w:t>1,000</w:t>
            </w:r>
          </w:p>
        </w:tc>
      </w:tr>
      <w:tr w:rsidR="008E3659" w:rsidRPr="00872215" w:rsidTr="00C222BD">
        <w:tc>
          <w:tcPr>
            <w:tcW w:w="2660" w:type="dxa"/>
          </w:tcPr>
          <w:p w:rsidR="008E3659" w:rsidRPr="00872215" w:rsidRDefault="008E3659" w:rsidP="008E3659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872215">
              <w:rPr>
                <w:rFonts w:ascii="Angsana New" w:hAnsi="Angsana New"/>
                <w:sz w:val="29"/>
                <w:szCs w:val="29"/>
                <w:cs/>
              </w:rPr>
              <w:t>บริษัท อีซีเอฟ โฮลดิ้งส์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872215">
              <w:rPr>
                <w:rFonts w:ascii="Angsana New" w:hAnsi="Angsana New"/>
                <w:sz w:val="29"/>
                <w:szCs w:val="29"/>
              </w:rPr>
              <w:t>45,</w:t>
            </w:r>
            <w:r w:rsidRPr="00872215">
              <w:rPr>
                <w:rFonts w:ascii="Angsana New" w:hAnsi="Angsana New"/>
                <w:sz w:val="29"/>
                <w:szCs w:val="29"/>
                <w:cs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872215">
              <w:rPr>
                <w:rFonts w:ascii="Angsana New" w:hAnsi="Angsana New"/>
                <w:sz w:val="29"/>
                <w:szCs w:val="29"/>
              </w:rPr>
              <w:t>45,</w:t>
            </w:r>
            <w:r w:rsidRPr="00872215">
              <w:rPr>
                <w:rFonts w:ascii="Angsana New" w:hAnsi="Angsana New"/>
                <w:sz w:val="29"/>
                <w:szCs w:val="29"/>
                <w:cs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 w:hint="cs"/>
                <w:sz w:val="29"/>
                <w:szCs w:val="29"/>
                <w:cs/>
              </w:rPr>
              <w:t>94.44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 w:hint="cs"/>
                <w:sz w:val="29"/>
                <w:szCs w:val="29"/>
                <w:cs/>
              </w:rPr>
              <w:t>94.44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8E3659" w:rsidRPr="00872215" w:rsidRDefault="008E365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/>
                <w:sz w:val="29"/>
                <w:szCs w:val="29"/>
              </w:rPr>
              <w:t>42,500</w:t>
            </w:r>
          </w:p>
        </w:tc>
        <w:tc>
          <w:tcPr>
            <w:tcW w:w="236" w:type="dxa"/>
            <w:vAlign w:val="bottom"/>
          </w:tcPr>
          <w:p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6" w:type="dxa"/>
            <w:vAlign w:val="bottom"/>
          </w:tcPr>
          <w:p w:rsidR="008E3659" w:rsidRPr="00872215" w:rsidRDefault="008E365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/>
                <w:sz w:val="29"/>
                <w:szCs w:val="29"/>
              </w:rPr>
              <w:t>42,500</w:t>
            </w:r>
          </w:p>
        </w:tc>
      </w:tr>
      <w:tr w:rsidR="008E3659" w:rsidRPr="00872215" w:rsidTr="00C222BD">
        <w:tc>
          <w:tcPr>
            <w:tcW w:w="2660" w:type="dxa"/>
          </w:tcPr>
          <w:p w:rsidR="008E3659" w:rsidRPr="00872215" w:rsidRDefault="008E3659" w:rsidP="008E3659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872215">
              <w:rPr>
                <w:rFonts w:ascii="Angsana New" w:hAnsi="Angsana New"/>
                <w:sz w:val="29"/>
                <w:szCs w:val="29"/>
                <w:cs/>
              </w:rPr>
              <w:t>บริษัท อีซีเอฟ พาวเวอร์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 w:hint="cs"/>
                <w:sz w:val="29"/>
                <w:szCs w:val="29"/>
                <w:cs/>
              </w:rPr>
              <w:t>909</w:t>
            </w:r>
            <w:r w:rsidRPr="00872215">
              <w:rPr>
                <w:rFonts w:ascii="Angsana New" w:hAnsi="Angsana New"/>
                <w:sz w:val="29"/>
                <w:szCs w:val="29"/>
              </w:rPr>
              <w:t>,28</w:t>
            </w:r>
            <w:r w:rsidRPr="00872215">
              <w:rPr>
                <w:rFonts w:ascii="Angsana New" w:hAnsi="Angsana New" w:hint="cs"/>
                <w:sz w:val="29"/>
                <w:szCs w:val="29"/>
                <w:cs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 w:hint="cs"/>
                <w:sz w:val="29"/>
                <w:szCs w:val="29"/>
                <w:cs/>
              </w:rPr>
              <w:t>909</w:t>
            </w:r>
            <w:r w:rsidRPr="00872215">
              <w:rPr>
                <w:rFonts w:ascii="Angsana New" w:hAnsi="Angsana New"/>
                <w:sz w:val="29"/>
                <w:szCs w:val="29"/>
              </w:rPr>
              <w:t>,28</w:t>
            </w:r>
            <w:r w:rsidRPr="00872215">
              <w:rPr>
                <w:rFonts w:ascii="Angsana New" w:hAnsi="Angsana New" w:hint="cs"/>
                <w:sz w:val="29"/>
                <w:szCs w:val="29"/>
                <w:cs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/>
                <w:sz w:val="29"/>
                <w:szCs w:val="29"/>
              </w:rPr>
              <w:t>99.99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/>
                <w:sz w:val="29"/>
                <w:szCs w:val="29"/>
              </w:rPr>
              <w:t>99.99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8E3659" w:rsidRPr="00872215" w:rsidRDefault="008E365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 w:hint="cs"/>
                <w:sz w:val="29"/>
                <w:szCs w:val="29"/>
                <w:cs/>
              </w:rPr>
              <w:t>909</w:t>
            </w:r>
            <w:r w:rsidRPr="00872215">
              <w:rPr>
                <w:rFonts w:ascii="Angsana New" w:hAnsi="Angsana New"/>
                <w:sz w:val="29"/>
                <w:szCs w:val="29"/>
              </w:rPr>
              <w:t>,282</w:t>
            </w:r>
          </w:p>
        </w:tc>
        <w:tc>
          <w:tcPr>
            <w:tcW w:w="236" w:type="dxa"/>
            <w:vAlign w:val="bottom"/>
          </w:tcPr>
          <w:p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6" w:type="dxa"/>
            <w:vAlign w:val="bottom"/>
          </w:tcPr>
          <w:p w:rsidR="008E3659" w:rsidRPr="00872215" w:rsidRDefault="008E365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 w:hint="cs"/>
                <w:sz w:val="29"/>
                <w:szCs w:val="29"/>
                <w:cs/>
              </w:rPr>
              <w:t>909</w:t>
            </w:r>
            <w:r w:rsidRPr="00872215">
              <w:rPr>
                <w:rFonts w:ascii="Angsana New" w:hAnsi="Angsana New"/>
                <w:sz w:val="29"/>
                <w:szCs w:val="29"/>
              </w:rPr>
              <w:t>,282</w:t>
            </w:r>
          </w:p>
        </w:tc>
      </w:tr>
      <w:tr w:rsidR="008E3659" w:rsidRPr="00872215" w:rsidTr="00C222BD">
        <w:tc>
          <w:tcPr>
            <w:tcW w:w="2660" w:type="dxa"/>
          </w:tcPr>
          <w:p w:rsidR="008E3659" w:rsidRPr="00872215" w:rsidRDefault="008E3659" w:rsidP="008E3659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/>
                <w:sz w:val="29"/>
                <w:szCs w:val="29"/>
                <w:cs/>
              </w:rPr>
              <w:t>บริษัท แพลนเนทบอร์ด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/>
                <w:sz w:val="29"/>
                <w:szCs w:val="29"/>
              </w:rPr>
              <w:t>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/>
                <w:sz w:val="29"/>
                <w:szCs w:val="29"/>
              </w:rPr>
              <w:t>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 w:hint="cs"/>
                <w:sz w:val="29"/>
                <w:szCs w:val="29"/>
                <w:cs/>
              </w:rPr>
              <w:t>57.00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 w:hint="cs"/>
                <w:sz w:val="29"/>
                <w:szCs w:val="29"/>
                <w:cs/>
              </w:rPr>
              <w:t>57.00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8E3659" w:rsidRPr="00872215" w:rsidRDefault="008E365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/>
                <w:sz w:val="29"/>
                <w:szCs w:val="29"/>
              </w:rPr>
              <w:t>7,125</w:t>
            </w:r>
          </w:p>
        </w:tc>
        <w:tc>
          <w:tcPr>
            <w:tcW w:w="236" w:type="dxa"/>
            <w:vAlign w:val="bottom"/>
          </w:tcPr>
          <w:p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6" w:type="dxa"/>
            <w:vAlign w:val="bottom"/>
          </w:tcPr>
          <w:p w:rsidR="008E3659" w:rsidRPr="00872215" w:rsidRDefault="008E365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/>
                <w:sz w:val="29"/>
                <w:szCs w:val="29"/>
              </w:rPr>
              <w:t>7,125</w:t>
            </w:r>
          </w:p>
        </w:tc>
      </w:tr>
      <w:tr w:rsidR="008E3659" w:rsidRPr="00872215" w:rsidTr="00C222BD">
        <w:tc>
          <w:tcPr>
            <w:tcW w:w="2660" w:type="dxa"/>
          </w:tcPr>
          <w:p w:rsidR="008E3659" w:rsidRPr="00872215" w:rsidRDefault="008E3659" w:rsidP="008E3659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/>
                <w:sz w:val="29"/>
                <w:szCs w:val="29"/>
                <w:cs/>
              </w:rPr>
              <w:t xml:space="preserve">บริษัท โซเมว่า พลาซ่า </w:t>
            </w:r>
            <w:r w:rsidRPr="00872215">
              <w:rPr>
                <w:rFonts w:ascii="Angsana New" w:hAnsi="Angsana New" w:hint="cs"/>
                <w:sz w:val="29"/>
                <w:szCs w:val="29"/>
                <w:cs/>
              </w:rPr>
              <w:t>จำ</w:t>
            </w:r>
            <w:r w:rsidRPr="00872215">
              <w:rPr>
                <w:rFonts w:ascii="Angsana New" w:hAnsi="Angsana New"/>
                <w:sz w:val="29"/>
                <w:szCs w:val="29"/>
                <w:cs/>
              </w:rPr>
              <w:t>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 w:hint="cs"/>
                <w:sz w:val="29"/>
                <w:szCs w:val="29"/>
                <w:cs/>
              </w:rPr>
              <w:t>2</w:t>
            </w:r>
            <w:r w:rsidRPr="00872215">
              <w:rPr>
                <w:rFonts w:ascii="Angsana New" w:hAnsi="Angsana New"/>
                <w:sz w:val="29"/>
                <w:szCs w:val="29"/>
              </w:rPr>
              <w:t>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 w:hint="cs"/>
                <w:sz w:val="29"/>
                <w:szCs w:val="29"/>
                <w:cs/>
              </w:rPr>
              <w:t>2</w:t>
            </w:r>
            <w:r w:rsidRPr="00872215">
              <w:rPr>
                <w:rFonts w:ascii="Angsana New" w:hAnsi="Angsana New"/>
                <w:sz w:val="29"/>
                <w:szCs w:val="29"/>
              </w:rPr>
              <w:t>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 w:hint="cs"/>
                <w:sz w:val="29"/>
                <w:szCs w:val="29"/>
                <w:cs/>
              </w:rPr>
              <w:t>75.00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 w:hint="cs"/>
                <w:sz w:val="29"/>
                <w:szCs w:val="29"/>
                <w:cs/>
              </w:rPr>
              <w:t>75.00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8E3659" w:rsidRPr="00872215" w:rsidRDefault="008E365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 w:hint="cs"/>
                <w:sz w:val="29"/>
                <w:szCs w:val="29"/>
                <w:cs/>
              </w:rPr>
              <w:t>1</w:t>
            </w:r>
            <w:r w:rsidRPr="00872215">
              <w:rPr>
                <w:rFonts w:ascii="Angsana New" w:hAnsi="Angsana New"/>
                <w:sz w:val="29"/>
                <w:szCs w:val="29"/>
              </w:rPr>
              <w:t>,500</w:t>
            </w:r>
          </w:p>
        </w:tc>
        <w:tc>
          <w:tcPr>
            <w:tcW w:w="236" w:type="dxa"/>
            <w:vAlign w:val="bottom"/>
          </w:tcPr>
          <w:p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6" w:type="dxa"/>
            <w:vAlign w:val="bottom"/>
          </w:tcPr>
          <w:p w:rsidR="008E3659" w:rsidRPr="00872215" w:rsidRDefault="008E365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 w:hint="cs"/>
                <w:sz w:val="29"/>
                <w:szCs w:val="29"/>
                <w:cs/>
              </w:rPr>
              <w:t>1</w:t>
            </w:r>
            <w:r w:rsidRPr="00872215">
              <w:rPr>
                <w:rFonts w:ascii="Angsana New" w:hAnsi="Angsana New"/>
                <w:sz w:val="29"/>
                <w:szCs w:val="29"/>
              </w:rPr>
              <w:t>,500</w:t>
            </w:r>
          </w:p>
        </w:tc>
      </w:tr>
      <w:tr w:rsidR="008E3659" w:rsidRPr="00872215" w:rsidTr="00C222BD">
        <w:tc>
          <w:tcPr>
            <w:tcW w:w="2660" w:type="dxa"/>
          </w:tcPr>
          <w:p w:rsidR="008E3659" w:rsidRPr="00872215" w:rsidRDefault="008E3659" w:rsidP="008E3659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 w:hint="cs"/>
                <w:sz w:val="29"/>
                <w:szCs w:val="29"/>
                <w:cs/>
              </w:rPr>
              <w:t>บริษัท วีวี ริช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 w:hint="cs"/>
                <w:sz w:val="29"/>
                <w:szCs w:val="29"/>
                <w:cs/>
              </w:rPr>
              <w:t>1</w:t>
            </w:r>
            <w:r w:rsidRPr="00872215">
              <w:rPr>
                <w:rFonts w:ascii="Angsana New" w:hAnsi="Angsana New"/>
                <w:sz w:val="29"/>
                <w:szCs w:val="29"/>
              </w:rPr>
              <w:t>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 w:hint="cs"/>
                <w:sz w:val="29"/>
                <w:szCs w:val="29"/>
                <w:cs/>
              </w:rPr>
              <w:t>1</w:t>
            </w:r>
            <w:r w:rsidRPr="00872215">
              <w:rPr>
                <w:rFonts w:ascii="Angsana New" w:hAnsi="Angsana New"/>
                <w:sz w:val="29"/>
                <w:szCs w:val="29"/>
              </w:rPr>
              <w:t>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/>
                <w:sz w:val="29"/>
                <w:szCs w:val="29"/>
              </w:rPr>
              <w:t>99.97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/>
                <w:sz w:val="29"/>
                <w:szCs w:val="29"/>
              </w:rPr>
              <w:t>99.97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3659" w:rsidRPr="00872215" w:rsidRDefault="008E365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/>
                <w:sz w:val="29"/>
                <w:szCs w:val="29"/>
              </w:rPr>
              <w:t>1,000</w:t>
            </w:r>
          </w:p>
        </w:tc>
        <w:tc>
          <w:tcPr>
            <w:tcW w:w="236" w:type="dxa"/>
            <w:vAlign w:val="bottom"/>
          </w:tcPr>
          <w:p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:rsidR="008E3659" w:rsidRPr="00872215" w:rsidRDefault="008E365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/>
                <w:sz w:val="29"/>
                <w:szCs w:val="29"/>
              </w:rPr>
              <w:t>1,000</w:t>
            </w:r>
          </w:p>
        </w:tc>
      </w:tr>
      <w:tr w:rsidR="002E7AE4" w:rsidRPr="00872215" w:rsidTr="002E7AE4">
        <w:tc>
          <w:tcPr>
            <w:tcW w:w="2660" w:type="dxa"/>
          </w:tcPr>
          <w:p w:rsidR="002E7AE4" w:rsidRPr="00872215" w:rsidRDefault="002E7AE4" w:rsidP="002E7AE4">
            <w:pPr>
              <w:tabs>
                <w:tab w:val="left" w:pos="162"/>
              </w:tabs>
              <w:ind w:right="-270"/>
              <w:rPr>
                <w:rFonts w:ascii="Angsana New" w:hAnsi="Angsana New"/>
                <w:sz w:val="29"/>
                <w:szCs w:val="29"/>
                <w:cs/>
              </w:rPr>
            </w:pPr>
            <w:r w:rsidRPr="00872215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E7AE4" w:rsidRPr="00872215" w:rsidRDefault="002E7AE4" w:rsidP="002E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2E7AE4" w:rsidRPr="00872215" w:rsidRDefault="002E7AE4" w:rsidP="002E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2E7AE4" w:rsidRPr="00872215" w:rsidRDefault="002E7AE4" w:rsidP="002E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2E7AE4" w:rsidRPr="00872215" w:rsidRDefault="002E7AE4" w:rsidP="002E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2E7AE4" w:rsidRPr="00872215" w:rsidRDefault="002E7AE4" w:rsidP="002E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2E7AE4" w:rsidRPr="00872215" w:rsidRDefault="002E7AE4" w:rsidP="002E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2E7AE4" w:rsidRPr="00872215" w:rsidRDefault="002E7AE4" w:rsidP="002E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2E7AE4" w:rsidRPr="00872215" w:rsidRDefault="002E7AE4" w:rsidP="002E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7AE4" w:rsidRPr="00872215" w:rsidRDefault="002E7AE4" w:rsidP="002E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872215">
              <w:rPr>
                <w:rFonts w:ascii="Angsana New" w:hAnsi="Angsana New"/>
                <w:sz w:val="29"/>
                <w:szCs w:val="29"/>
              </w:rPr>
              <w:t>962,407</w:t>
            </w:r>
          </w:p>
        </w:tc>
        <w:tc>
          <w:tcPr>
            <w:tcW w:w="236" w:type="dxa"/>
            <w:vAlign w:val="bottom"/>
          </w:tcPr>
          <w:p w:rsidR="002E7AE4" w:rsidRPr="00872215" w:rsidRDefault="002E7AE4" w:rsidP="002E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:rsidR="002E7AE4" w:rsidRPr="00872215" w:rsidRDefault="002E7AE4" w:rsidP="002E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872215">
              <w:rPr>
                <w:rFonts w:ascii="Angsana New" w:hAnsi="Angsana New"/>
                <w:sz w:val="29"/>
                <w:szCs w:val="29"/>
              </w:rPr>
              <w:t>962,407</w:t>
            </w:r>
          </w:p>
        </w:tc>
      </w:tr>
      <w:tr w:rsidR="002E7AE4" w:rsidRPr="00872215" w:rsidTr="002E7AE4">
        <w:tc>
          <w:tcPr>
            <w:tcW w:w="2660" w:type="dxa"/>
          </w:tcPr>
          <w:p w:rsidR="002E7AE4" w:rsidRPr="00872215" w:rsidRDefault="0033468B" w:rsidP="002E7AE4">
            <w:pPr>
              <w:tabs>
                <w:tab w:val="left" w:pos="162"/>
              </w:tabs>
              <w:ind w:right="-270"/>
              <w:rPr>
                <w:rFonts w:ascii="Angsana New" w:hAnsi="Angsana New"/>
                <w:sz w:val="29"/>
                <w:szCs w:val="29"/>
                <w:cs/>
              </w:rPr>
            </w:pPr>
            <w:r w:rsidRPr="00872215">
              <w:rPr>
                <w:rFonts w:ascii="Angsana New" w:hAnsi="Angsana New" w:hint="cs"/>
                <w:sz w:val="29"/>
                <w:szCs w:val="29"/>
                <w:cs/>
              </w:rPr>
              <w:t>หัก ค่าเผื่อการด้อยค่า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E7AE4" w:rsidRPr="00872215" w:rsidRDefault="002E7AE4" w:rsidP="002E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2E7AE4" w:rsidRPr="00872215" w:rsidRDefault="002E7AE4" w:rsidP="002E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2E7AE4" w:rsidRPr="00872215" w:rsidRDefault="002E7AE4" w:rsidP="002E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2E7AE4" w:rsidRPr="00872215" w:rsidRDefault="002E7AE4" w:rsidP="002E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2E7AE4" w:rsidRPr="00872215" w:rsidRDefault="002E7AE4" w:rsidP="002E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2E7AE4" w:rsidRPr="00872215" w:rsidRDefault="002E7AE4" w:rsidP="002E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2E7AE4" w:rsidRPr="00872215" w:rsidRDefault="002E7AE4" w:rsidP="002E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2E7AE4" w:rsidRPr="00872215" w:rsidRDefault="002E7AE4" w:rsidP="002E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7AE4" w:rsidRPr="00872215" w:rsidRDefault="002E7AE4" w:rsidP="002E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872215">
              <w:rPr>
                <w:rFonts w:ascii="Angsana New" w:hAnsi="Angsana New"/>
                <w:sz w:val="29"/>
                <w:szCs w:val="29"/>
              </w:rPr>
              <w:t>(    7,125)</w:t>
            </w:r>
          </w:p>
        </w:tc>
        <w:tc>
          <w:tcPr>
            <w:tcW w:w="236" w:type="dxa"/>
            <w:vAlign w:val="bottom"/>
          </w:tcPr>
          <w:p w:rsidR="002E7AE4" w:rsidRPr="00872215" w:rsidRDefault="002E7AE4" w:rsidP="002E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:rsidR="002E7AE4" w:rsidRPr="00872215" w:rsidRDefault="002E7AE4" w:rsidP="002E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72215">
              <w:rPr>
                <w:rFonts w:ascii="Angsana New" w:hAnsi="Angsana New"/>
                <w:sz w:val="29"/>
                <w:szCs w:val="29"/>
              </w:rPr>
              <w:t xml:space="preserve">     -</w:t>
            </w:r>
          </w:p>
        </w:tc>
      </w:tr>
      <w:tr w:rsidR="008E3659" w:rsidRPr="00872215" w:rsidTr="002E7AE4">
        <w:tc>
          <w:tcPr>
            <w:tcW w:w="2660" w:type="dxa"/>
          </w:tcPr>
          <w:p w:rsidR="008E3659" w:rsidRPr="00872215" w:rsidRDefault="0033468B" w:rsidP="008E3659">
            <w:pPr>
              <w:tabs>
                <w:tab w:val="left" w:pos="162"/>
              </w:tabs>
              <w:ind w:right="-270"/>
              <w:rPr>
                <w:rFonts w:ascii="Angsana New" w:hAnsi="Angsana New"/>
                <w:sz w:val="29"/>
                <w:szCs w:val="29"/>
                <w:cs/>
              </w:rPr>
            </w:pPr>
            <w:r w:rsidRPr="00872215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E3659" w:rsidRPr="00872215" w:rsidRDefault="008E3659" w:rsidP="002E7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872215">
              <w:rPr>
                <w:rFonts w:ascii="Angsana New" w:hAnsi="Angsana New"/>
                <w:sz w:val="29"/>
                <w:szCs w:val="29"/>
              </w:rPr>
              <w:t>9</w:t>
            </w:r>
            <w:r w:rsidR="002E7AE4" w:rsidRPr="00872215">
              <w:rPr>
                <w:rFonts w:ascii="Angsana New" w:hAnsi="Angsana New"/>
                <w:sz w:val="29"/>
                <w:szCs w:val="29"/>
              </w:rPr>
              <w:t>55,282</w:t>
            </w:r>
          </w:p>
        </w:tc>
        <w:tc>
          <w:tcPr>
            <w:tcW w:w="236" w:type="dxa"/>
            <w:vAlign w:val="bottom"/>
          </w:tcPr>
          <w:p w:rsidR="008E3659" w:rsidRPr="0087221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E3659" w:rsidRPr="00872215" w:rsidRDefault="008E365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872215">
              <w:rPr>
                <w:rFonts w:ascii="Angsana New" w:hAnsi="Angsana New"/>
                <w:sz w:val="29"/>
                <w:szCs w:val="29"/>
              </w:rPr>
              <w:t>962,407</w:t>
            </w:r>
          </w:p>
        </w:tc>
      </w:tr>
    </w:tbl>
    <w:p w:rsidR="0033468B" w:rsidRPr="00872215" w:rsidRDefault="0033468B" w:rsidP="0088685B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872215" w:rsidRPr="00872215" w:rsidRDefault="00872215" w:rsidP="0088685B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88685B" w:rsidRPr="00872215" w:rsidRDefault="0088685B" w:rsidP="0088685B">
      <w:pPr>
        <w:tabs>
          <w:tab w:val="left" w:pos="540"/>
        </w:tabs>
        <w:jc w:val="thaiDistribute"/>
        <w:rPr>
          <w:rFonts w:ascii="Angsana New" w:hAnsi="Angsana New"/>
          <w:sz w:val="29"/>
          <w:szCs w:val="29"/>
        </w:rPr>
      </w:pPr>
      <w:r w:rsidRPr="00872215">
        <w:rPr>
          <w:rFonts w:ascii="Angsana New" w:hAnsi="Angsana New"/>
          <w:sz w:val="29"/>
          <w:szCs w:val="29"/>
          <w:cs/>
        </w:rPr>
        <w:t>ในระหว่างปี 256</w:t>
      </w:r>
      <w:r w:rsidRPr="00872215">
        <w:rPr>
          <w:rFonts w:ascii="Angsana New" w:hAnsi="Angsana New"/>
          <w:sz w:val="29"/>
          <w:szCs w:val="29"/>
        </w:rPr>
        <w:t>6</w:t>
      </w:r>
      <w:r w:rsidRPr="00872215">
        <w:rPr>
          <w:rFonts w:ascii="Angsana New" w:hAnsi="Angsana New"/>
          <w:sz w:val="29"/>
          <w:szCs w:val="29"/>
          <w:cs/>
        </w:rPr>
        <w:t xml:space="preserve"> และ 256</w:t>
      </w:r>
      <w:r w:rsidRPr="00872215">
        <w:rPr>
          <w:rFonts w:ascii="Angsana New" w:hAnsi="Angsana New"/>
          <w:sz w:val="29"/>
          <w:szCs w:val="29"/>
        </w:rPr>
        <w:t>5</w:t>
      </w:r>
      <w:r w:rsidRPr="00872215">
        <w:rPr>
          <w:rFonts w:ascii="Angsana New" w:hAnsi="Angsana New"/>
          <w:sz w:val="29"/>
          <w:szCs w:val="29"/>
          <w:cs/>
        </w:rPr>
        <w:t xml:space="preserve"> บริษัทย่อยไม่มีการประกาศจ่ายเงินปันผลแก่ผู้ถือหุ้น</w:t>
      </w:r>
    </w:p>
    <w:p w:rsidR="0088685B" w:rsidRPr="00872215" w:rsidRDefault="0088685B" w:rsidP="0088685B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EF6ABC" w:rsidRPr="00872215" w:rsidRDefault="0033468B" w:rsidP="0033468B">
      <w:pPr>
        <w:tabs>
          <w:tab w:val="left" w:pos="540"/>
        </w:tabs>
        <w:jc w:val="thaiDistribute"/>
        <w:rPr>
          <w:rFonts w:ascii="Angsana New" w:hAnsi="Angsana New"/>
          <w:sz w:val="29"/>
          <w:szCs w:val="29"/>
          <w:cs/>
        </w:rPr>
      </w:pPr>
      <w:r w:rsidRPr="00872215">
        <w:rPr>
          <w:rFonts w:ascii="Angsana New" w:hAnsi="Angsana New" w:hint="cs"/>
          <w:sz w:val="29"/>
          <w:szCs w:val="29"/>
          <w:cs/>
        </w:rPr>
        <w:t>ในไตรมาสที่สองของปี 2566 ฝ่ายบริหารได้พิจารณาและกำหนดทิศทางของ</w:t>
      </w:r>
      <w:r w:rsidRPr="00872215">
        <w:rPr>
          <w:rFonts w:ascii="Angsana New" w:hAnsi="Angsana New"/>
          <w:sz w:val="29"/>
          <w:szCs w:val="29"/>
          <w:cs/>
        </w:rPr>
        <w:t>บริษัท แพลนเนทบอร์ด จำกัด</w:t>
      </w:r>
      <w:r w:rsidRPr="00872215">
        <w:rPr>
          <w:rFonts w:ascii="Angsana New" w:hAnsi="Angsana New" w:hint="cs"/>
          <w:sz w:val="29"/>
          <w:szCs w:val="29"/>
          <w:cs/>
        </w:rPr>
        <w:t>และ</w:t>
      </w:r>
      <w:r w:rsidRPr="00872215">
        <w:rPr>
          <w:rFonts w:ascii="Angsana New" w:hAnsi="Angsana New"/>
          <w:sz w:val="29"/>
          <w:szCs w:val="29"/>
          <w:cs/>
        </w:rPr>
        <w:t xml:space="preserve">บริษัท โซเมว่า พลาซ่า </w:t>
      </w:r>
      <w:r w:rsidRPr="00872215">
        <w:rPr>
          <w:rFonts w:ascii="Angsana New" w:hAnsi="Angsana New" w:hint="cs"/>
          <w:sz w:val="29"/>
          <w:szCs w:val="29"/>
          <w:cs/>
        </w:rPr>
        <w:t>จำ</w:t>
      </w:r>
      <w:r w:rsidRPr="00872215">
        <w:rPr>
          <w:rFonts w:ascii="Angsana New" w:hAnsi="Angsana New"/>
          <w:sz w:val="29"/>
          <w:szCs w:val="29"/>
          <w:cs/>
        </w:rPr>
        <w:t>กัด</w:t>
      </w:r>
      <w:r w:rsidRPr="00872215">
        <w:rPr>
          <w:rFonts w:ascii="Angsana New" w:hAnsi="Angsana New" w:hint="cs"/>
          <w:sz w:val="29"/>
          <w:szCs w:val="29"/>
          <w:cs/>
        </w:rPr>
        <w:t xml:space="preserve"> โดยได้ตัดสินใจไม่ดำเนินการใดในเชิงธุรกิจต่อไปสำหรับทั้งสองบริษัทนี้ บริษัทจึงรับรู้ผลขาดทุนจากการด้อยค่าของเงินลงทุนใน</w:t>
      </w:r>
      <w:r w:rsidRPr="00872215">
        <w:rPr>
          <w:rFonts w:ascii="Angsana New" w:hAnsi="Angsana New"/>
          <w:sz w:val="29"/>
          <w:szCs w:val="29"/>
          <w:cs/>
        </w:rPr>
        <w:t>บริษัท แพลนเนทบอร์ด จำกัด</w:t>
      </w:r>
      <w:r w:rsidRPr="00872215">
        <w:rPr>
          <w:rFonts w:ascii="Angsana New" w:hAnsi="Angsana New" w:hint="cs"/>
          <w:sz w:val="29"/>
          <w:szCs w:val="29"/>
          <w:cs/>
        </w:rPr>
        <w:t>จำนวน 7.125 ล้านบาทในงบกำไรขาดทุนเบ็ดเสร็จเฉพาะกิจการสำหรับงวดสามเดือนและหกเดือนสิ้นสุดวันที่ 30 มิถุนายน 2566 ส่วน</w:t>
      </w:r>
      <w:r w:rsidRPr="00872215">
        <w:rPr>
          <w:rFonts w:ascii="Angsana New" w:hAnsi="Angsana New"/>
          <w:sz w:val="29"/>
          <w:szCs w:val="29"/>
          <w:cs/>
        </w:rPr>
        <w:t xml:space="preserve">บริษัท โซเมว่า พลาซ่า </w:t>
      </w:r>
      <w:r w:rsidRPr="00872215">
        <w:rPr>
          <w:rFonts w:ascii="Angsana New" w:hAnsi="Angsana New" w:hint="cs"/>
          <w:sz w:val="29"/>
          <w:szCs w:val="29"/>
          <w:cs/>
        </w:rPr>
        <w:t>จำ</w:t>
      </w:r>
      <w:r w:rsidRPr="00872215">
        <w:rPr>
          <w:rFonts w:ascii="Angsana New" w:hAnsi="Angsana New"/>
          <w:sz w:val="29"/>
          <w:szCs w:val="29"/>
          <w:cs/>
        </w:rPr>
        <w:t>กัด</w:t>
      </w:r>
      <w:r w:rsidRPr="00872215">
        <w:rPr>
          <w:rFonts w:ascii="Angsana New" w:hAnsi="Angsana New" w:hint="cs"/>
          <w:sz w:val="29"/>
          <w:szCs w:val="29"/>
          <w:cs/>
        </w:rPr>
        <w:t>นั้นยังไม่พบว่ามีการด้อยค่าที่</w:t>
      </w:r>
      <w:r w:rsidR="00B61B1B" w:rsidRPr="00872215">
        <w:rPr>
          <w:rFonts w:ascii="Angsana New" w:hAnsi="Angsana New" w:hint="cs"/>
          <w:sz w:val="29"/>
          <w:szCs w:val="29"/>
          <w:cs/>
        </w:rPr>
        <w:t>เป็น</w:t>
      </w:r>
      <w:r w:rsidRPr="00872215">
        <w:rPr>
          <w:rFonts w:ascii="Angsana New" w:hAnsi="Angsana New" w:hint="cs"/>
          <w:sz w:val="29"/>
          <w:szCs w:val="29"/>
          <w:cs/>
        </w:rPr>
        <w:t>สาระสำคัญ</w:t>
      </w:r>
      <w:r w:rsidR="00872215" w:rsidRPr="00872215">
        <w:rPr>
          <w:rFonts w:ascii="Angsana New" w:hAnsi="Angsana New" w:hint="cs"/>
          <w:sz w:val="29"/>
          <w:szCs w:val="29"/>
          <w:cs/>
        </w:rPr>
        <w:t xml:space="preserve"> นอกจากนี้ เงินรับล่วงหน้า</w:t>
      </w:r>
      <w:r w:rsidR="00E32486">
        <w:rPr>
          <w:rFonts w:ascii="Angsana New" w:hAnsi="Angsana New" w:hint="cs"/>
          <w:sz w:val="29"/>
          <w:szCs w:val="29"/>
          <w:cs/>
        </w:rPr>
        <w:t>ค่าหุ้น</w:t>
      </w:r>
      <w:r w:rsidR="00872215" w:rsidRPr="00872215">
        <w:rPr>
          <w:rFonts w:ascii="Angsana New" w:hAnsi="Angsana New" w:hint="cs"/>
          <w:sz w:val="29"/>
          <w:szCs w:val="29"/>
          <w:cs/>
        </w:rPr>
        <w:t>จากผู้ถือหุ้นอื่นของ</w:t>
      </w:r>
      <w:r w:rsidR="007A0823" w:rsidRPr="007A0823">
        <w:rPr>
          <w:rFonts w:ascii="Angsana New" w:hAnsi="Angsana New" w:hint="cs"/>
          <w:sz w:val="29"/>
          <w:szCs w:val="29"/>
          <w:cs/>
        </w:rPr>
        <w:t>บริษัท</w:t>
      </w:r>
      <w:r w:rsidR="007A0823" w:rsidRPr="007A0823">
        <w:rPr>
          <w:rFonts w:ascii="Angsana New" w:hAnsi="Angsana New"/>
          <w:sz w:val="29"/>
          <w:szCs w:val="29"/>
          <w:cs/>
        </w:rPr>
        <w:t xml:space="preserve"> </w:t>
      </w:r>
      <w:r w:rsidR="007A0823" w:rsidRPr="007A0823">
        <w:rPr>
          <w:rFonts w:ascii="Angsana New" w:hAnsi="Angsana New" w:hint="cs"/>
          <w:sz w:val="29"/>
          <w:szCs w:val="29"/>
          <w:cs/>
        </w:rPr>
        <w:t>แพลนเนทบอร์ด</w:t>
      </w:r>
      <w:r w:rsidR="007A0823" w:rsidRPr="007A0823">
        <w:rPr>
          <w:rFonts w:ascii="Angsana New" w:hAnsi="Angsana New"/>
          <w:sz w:val="29"/>
          <w:szCs w:val="29"/>
          <w:cs/>
        </w:rPr>
        <w:t xml:space="preserve"> </w:t>
      </w:r>
      <w:r w:rsidR="007A0823" w:rsidRPr="007A0823">
        <w:rPr>
          <w:rFonts w:ascii="Angsana New" w:hAnsi="Angsana New" w:hint="cs"/>
          <w:sz w:val="29"/>
          <w:szCs w:val="29"/>
          <w:cs/>
        </w:rPr>
        <w:t>จำกัด</w:t>
      </w:r>
      <w:r w:rsidR="00872215">
        <w:rPr>
          <w:rFonts w:ascii="Angsana New" w:hAnsi="Angsana New" w:hint="cs"/>
          <w:sz w:val="29"/>
          <w:szCs w:val="29"/>
          <w:cs/>
        </w:rPr>
        <w:t>จำนวนประมาณ 25.6 ล้านบาทได้ถูกจัดประเภทใหม่จากเดิมที่แสดงรายการ</w:t>
      </w:r>
      <w:r w:rsidR="00D5323C">
        <w:rPr>
          <w:rFonts w:ascii="Angsana New" w:hAnsi="Angsana New" w:hint="cs"/>
          <w:sz w:val="29"/>
          <w:szCs w:val="29"/>
          <w:cs/>
        </w:rPr>
        <w:t>ในงบการเงินรวม</w:t>
      </w:r>
      <w:r w:rsidR="00872215">
        <w:rPr>
          <w:rFonts w:ascii="Angsana New" w:hAnsi="Angsana New" w:hint="cs"/>
          <w:sz w:val="29"/>
          <w:szCs w:val="29"/>
          <w:cs/>
        </w:rPr>
        <w:t>เป็นส่วนหนึ่งของส่วนได้เสียที่ไม่มีอำนาจควบคุมมาเป็นหนี้สินทางการเงินหมุนเวียนอื่น (เจ้าหนี้อื่น) เนื่องจากการเกิดขึ้นของภาระผูกพันที่ต้องชำระเงินคืน</w:t>
      </w:r>
    </w:p>
    <w:p w:rsidR="00341831" w:rsidRPr="00872215" w:rsidRDefault="00341831" w:rsidP="008868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9"/>
          <w:szCs w:val="29"/>
          <w:cs/>
        </w:rPr>
        <w:sectPr w:rsidR="00341831" w:rsidRPr="00872215" w:rsidSect="004E3748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219" w:right="1134" w:bottom="567" w:left="1440" w:header="992" w:footer="269" w:gutter="0"/>
          <w:pgNumType w:start="11" w:chapStyle="1"/>
          <w:cols w:space="720"/>
          <w:titlePg/>
        </w:sectPr>
      </w:pPr>
    </w:p>
    <w:p w:rsidR="00883EA7" w:rsidRPr="00200CA5" w:rsidRDefault="00883EA7" w:rsidP="00EE6554">
      <w:pPr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r w:rsidRPr="00200CA5">
        <w:rPr>
          <w:rFonts w:ascii="Angsana New" w:hAnsi="Angsana New"/>
          <w:i/>
          <w:iCs/>
          <w:color w:val="000000"/>
          <w:sz w:val="28"/>
          <w:szCs w:val="28"/>
          <w:cs/>
        </w:rPr>
        <w:lastRenderedPageBreak/>
        <w:t>เงินลงทุนใน</w:t>
      </w:r>
      <w:r w:rsidRPr="00200CA5">
        <w:rPr>
          <w:rFonts w:ascii="Angsana New" w:hAnsi="Angsana New" w:hint="cs"/>
          <w:i/>
          <w:iCs/>
          <w:color w:val="000000"/>
          <w:sz w:val="28"/>
          <w:szCs w:val="28"/>
          <w:cs/>
        </w:rPr>
        <w:t>บริษัทร่วมซึ่งบันทึกด้วยวิธีส่วนได้เสีย</w:t>
      </w:r>
    </w:p>
    <w:p w:rsidR="00200CA5" w:rsidRPr="00200CA5" w:rsidRDefault="00200CA5" w:rsidP="00EE6554">
      <w:pPr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</w:p>
    <w:tbl>
      <w:tblPr>
        <w:tblStyle w:val="TableGrid"/>
        <w:tblW w:w="1507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89"/>
        <w:gridCol w:w="1020"/>
        <w:gridCol w:w="283"/>
        <w:gridCol w:w="1021"/>
        <w:gridCol w:w="236"/>
        <w:gridCol w:w="1077"/>
        <w:gridCol w:w="236"/>
        <w:gridCol w:w="1077"/>
        <w:gridCol w:w="236"/>
        <w:gridCol w:w="1077"/>
        <w:gridCol w:w="236"/>
        <w:gridCol w:w="1077"/>
        <w:gridCol w:w="236"/>
        <w:gridCol w:w="1020"/>
        <w:gridCol w:w="236"/>
        <w:gridCol w:w="1020"/>
      </w:tblGrid>
      <w:tr w:rsidR="00200CA5" w:rsidRPr="00200CA5" w:rsidTr="001C4538">
        <w:tc>
          <w:tcPr>
            <w:tcW w:w="4989" w:type="dxa"/>
            <w:vMerge w:val="restart"/>
          </w:tcPr>
          <w:p w:rsidR="00200CA5" w:rsidRPr="00200CA5" w:rsidRDefault="00200CA5" w:rsidP="00EE6554">
            <w:pPr>
              <w:jc w:val="thaiDistribute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324" w:type="dxa"/>
            <w:gridSpan w:val="3"/>
            <w:vMerge w:val="restart"/>
            <w:tcBorders>
              <w:bottom w:val="single" w:sz="4" w:space="0" w:color="auto"/>
            </w:tcBorders>
          </w:tcPr>
          <w:p w:rsidR="00200CA5" w:rsidRPr="00200CA5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40" w:right="-3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0CA5">
              <w:rPr>
                <w:rFonts w:ascii="Angsana New" w:hAnsi="Angsana New"/>
                <w:sz w:val="28"/>
                <w:szCs w:val="28"/>
                <w:cs/>
              </w:rPr>
              <w:t>สัดส่วน</w:t>
            </w:r>
            <w:r w:rsidRPr="00200CA5">
              <w:rPr>
                <w:rFonts w:ascii="Angsana New" w:hAnsi="Angsana New" w:hint="cs"/>
                <w:sz w:val="28"/>
                <w:szCs w:val="28"/>
                <w:cs/>
              </w:rPr>
              <w:t>การถือหุ้นโดย</w:t>
            </w:r>
          </w:p>
          <w:p w:rsidR="00200CA5" w:rsidRPr="00200CA5" w:rsidRDefault="00200CA5" w:rsidP="00200CA5">
            <w:pPr>
              <w:ind w:left="-340" w:right="-3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0CA5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บริษัทย่อย </w:t>
            </w:r>
            <w:r w:rsidRPr="00200CA5">
              <w:rPr>
                <w:rFonts w:ascii="Angsana New" w:hAnsi="Angsana New"/>
                <w:sz w:val="28"/>
                <w:szCs w:val="28"/>
              </w:rPr>
              <w:t>(ECF-P)</w:t>
            </w:r>
            <w:r w:rsidR="0067578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00CA5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236" w:type="dxa"/>
          </w:tcPr>
          <w:p w:rsidR="00200CA5" w:rsidRPr="00200CA5" w:rsidRDefault="00200CA5" w:rsidP="00200CA5">
            <w:pPr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7528" w:type="dxa"/>
            <w:gridSpan w:val="11"/>
            <w:tcBorders>
              <w:bottom w:val="single" w:sz="4" w:space="0" w:color="auto"/>
            </w:tcBorders>
          </w:tcPr>
          <w:p w:rsidR="00200CA5" w:rsidRPr="00200CA5" w:rsidRDefault="00200CA5" w:rsidP="00200CA5">
            <w:pPr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200CA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 (พันบาท)</w:t>
            </w:r>
          </w:p>
        </w:tc>
      </w:tr>
      <w:tr w:rsidR="00200CA5" w:rsidRPr="00200CA5" w:rsidTr="001C4538">
        <w:tc>
          <w:tcPr>
            <w:tcW w:w="4989" w:type="dxa"/>
            <w:vMerge/>
          </w:tcPr>
          <w:p w:rsidR="00200CA5" w:rsidRPr="00200CA5" w:rsidRDefault="00200CA5" w:rsidP="00200CA5">
            <w:pPr>
              <w:jc w:val="thaiDistribute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324" w:type="dxa"/>
            <w:gridSpan w:val="3"/>
            <w:vMerge/>
            <w:tcBorders>
              <w:bottom w:val="single" w:sz="4" w:space="0" w:color="auto"/>
            </w:tcBorders>
          </w:tcPr>
          <w:p w:rsidR="00200CA5" w:rsidRPr="00200CA5" w:rsidRDefault="00200CA5" w:rsidP="00200CA5">
            <w:pPr>
              <w:ind w:left="-340" w:right="-340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:rsidR="00200CA5" w:rsidRPr="00200CA5" w:rsidRDefault="00200CA5" w:rsidP="00200CA5">
            <w:pPr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3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00CA5" w:rsidRPr="00200CA5" w:rsidRDefault="00200CA5" w:rsidP="00200CA5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</w:rPr>
            </w:pPr>
            <w:r w:rsidRPr="00200CA5">
              <w:rPr>
                <w:rFonts w:ascii="Angsana New" w:hAnsi="Angsana New" w:cs="Angsana New"/>
                <w:color w:val="auto"/>
                <w:cs/>
              </w:rPr>
              <w:t>ทุนจดทะเบียน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200CA5" w:rsidRPr="00200CA5" w:rsidRDefault="00200CA5" w:rsidP="00200CA5">
            <w:pPr>
              <w:pStyle w:val="1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00CA5" w:rsidRPr="00200CA5" w:rsidRDefault="00200CA5" w:rsidP="00200CA5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200CA5">
              <w:rPr>
                <w:rFonts w:ascii="Angsana New" w:hAnsi="Angsana New" w:cs="Angsana New" w:hint="cs"/>
                <w:color w:val="auto"/>
                <w:cs/>
              </w:rPr>
              <w:t>มูลค่าของเงินลงทุน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200CA5" w:rsidRPr="00200CA5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00CA5" w:rsidRPr="00200CA5" w:rsidRDefault="00200CA5" w:rsidP="00200CA5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</w:rPr>
            </w:pPr>
            <w:r w:rsidRPr="00200CA5">
              <w:rPr>
                <w:rFonts w:ascii="Angsana New" w:hAnsi="Angsana New" w:cs="Angsana New" w:hint="cs"/>
                <w:color w:val="auto"/>
                <w:cs/>
              </w:rPr>
              <w:t>เงินปันผล</w:t>
            </w:r>
          </w:p>
        </w:tc>
      </w:tr>
      <w:tr w:rsidR="00200CA5" w:rsidRPr="00200CA5" w:rsidTr="001C4538">
        <w:tc>
          <w:tcPr>
            <w:tcW w:w="4989" w:type="dxa"/>
          </w:tcPr>
          <w:p w:rsidR="00200CA5" w:rsidRPr="00200CA5" w:rsidRDefault="00200CA5" w:rsidP="00200CA5">
            <w:pPr>
              <w:jc w:val="thaiDistribute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200CA5" w:rsidRPr="00200CA5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0CA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200CA5" w:rsidRPr="00200CA5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200CA5" w:rsidRPr="00200CA5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0CA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:rsidR="00200CA5" w:rsidRPr="00200CA5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:rsidR="00200CA5" w:rsidRPr="00200CA5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0CA5"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  <w:tc>
          <w:tcPr>
            <w:tcW w:w="236" w:type="dxa"/>
          </w:tcPr>
          <w:p w:rsidR="00200CA5" w:rsidRPr="00200CA5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:rsidR="00200CA5" w:rsidRPr="00200CA5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0CA5"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36" w:type="dxa"/>
          </w:tcPr>
          <w:p w:rsidR="00200CA5" w:rsidRPr="00200CA5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:rsidR="00200CA5" w:rsidRPr="00200CA5" w:rsidRDefault="00200CA5" w:rsidP="00A7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0CA5"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  <w:tc>
          <w:tcPr>
            <w:tcW w:w="236" w:type="dxa"/>
          </w:tcPr>
          <w:p w:rsidR="00200CA5" w:rsidRPr="00200CA5" w:rsidRDefault="00200CA5" w:rsidP="00A7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:rsidR="00200CA5" w:rsidRPr="00200CA5" w:rsidRDefault="00200CA5" w:rsidP="00A7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0CA5"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36" w:type="dxa"/>
          </w:tcPr>
          <w:p w:rsidR="00200CA5" w:rsidRPr="00200CA5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200CA5" w:rsidRPr="00200CA5" w:rsidRDefault="00200CA5" w:rsidP="00A7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0CA5"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  <w:tc>
          <w:tcPr>
            <w:tcW w:w="236" w:type="dxa"/>
          </w:tcPr>
          <w:p w:rsidR="00200CA5" w:rsidRPr="00200CA5" w:rsidRDefault="00200CA5" w:rsidP="00A7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200CA5" w:rsidRPr="00200CA5" w:rsidRDefault="00200CA5" w:rsidP="00A7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0CA5"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</w:tr>
      <w:tr w:rsidR="00200CA5" w:rsidRPr="00200CA5" w:rsidTr="001C4538">
        <w:tc>
          <w:tcPr>
            <w:tcW w:w="4989" w:type="dxa"/>
          </w:tcPr>
          <w:p w:rsidR="00200CA5" w:rsidRPr="00200CA5" w:rsidRDefault="00200CA5" w:rsidP="00200CA5">
            <w:pPr>
              <w:tabs>
                <w:tab w:val="left" w:pos="162"/>
              </w:tabs>
              <w:ind w:left="90" w:right="-27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00CA5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  <w:cs/>
              </w:rPr>
              <w:t>เงินลงทุนใน</w:t>
            </w:r>
            <w:r w:rsidRPr="00200CA5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020" w:type="dxa"/>
            <w:tcBorders>
              <w:top w:val="single" w:sz="4" w:space="0" w:color="auto"/>
            </w:tcBorders>
          </w:tcPr>
          <w:p w:rsidR="00200CA5" w:rsidRPr="00200CA5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200CA5" w:rsidRPr="00200CA5" w:rsidRDefault="00200CA5" w:rsidP="00200CA5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:rsidR="00200CA5" w:rsidRPr="00200CA5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200CA5" w:rsidRPr="00200CA5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:rsidR="00200CA5" w:rsidRPr="00200CA5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200CA5" w:rsidRPr="00200CA5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:rsidR="00200CA5" w:rsidRPr="00200CA5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200CA5" w:rsidRPr="00200CA5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:rsidR="00200CA5" w:rsidRPr="00200CA5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200CA5" w:rsidRPr="00200CA5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:rsidR="00200CA5" w:rsidRPr="00200CA5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200CA5" w:rsidRPr="00200CA5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:rsidR="00200CA5" w:rsidRPr="00200CA5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200CA5" w:rsidRPr="00200CA5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0" w:type="dxa"/>
          </w:tcPr>
          <w:p w:rsidR="00200CA5" w:rsidRPr="00200CA5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00CA5" w:rsidRPr="00200CA5" w:rsidTr="001C4538">
        <w:tc>
          <w:tcPr>
            <w:tcW w:w="4989" w:type="dxa"/>
          </w:tcPr>
          <w:p w:rsidR="00200CA5" w:rsidRPr="00200CA5" w:rsidRDefault="00200CA5" w:rsidP="00200CA5">
            <w:pPr>
              <w:ind w:left="90" w:right="-142"/>
              <w:rPr>
                <w:rFonts w:ascii="Angsana New" w:hAnsi="Angsana New"/>
                <w:sz w:val="28"/>
                <w:szCs w:val="28"/>
                <w:cs/>
              </w:rPr>
            </w:pPr>
            <w:r w:rsidRPr="00200CA5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200CA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00CA5">
              <w:rPr>
                <w:rFonts w:ascii="Angsana New" w:hAnsi="Angsana New" w:hint="cs"/>
                <w:sz w:val="28"/>
                <w:szCs w:val="28"/>
                <w:cs/>
              </w:rPr>
              <w:t>พลังงานเพื่อโลกสีเขียว</w:t>
            </w:r>
            <w:r w:rsidRPr="00200CA5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200CA5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  <w:r w:rsidRPr="00200CA5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 w:rsidRPr="00200CA5">
              <w:rPr>
                <w:rFonts w:ascii="Angsana New" w:hAnsi="Angsana New" w:hint="cs"/>
                <w:sz w:val="28"/>
                <w:szCs w:val="28"/>
                <w:cs/>
              </w:rPr>
              <w:t>จำกัด (</w:t>
            </w:r>
            <w:r w:rsidRPr="00200CA5">
              <w:rPr>
                <w:rFonts w:ascii="Angsana New" w:hAnsi="Angsana New"/>
                <w:sz w:val="28"/>
                <w:szCs w:val="28"/>
              </w:rPr>
              <w:t>“GEP”</w:t>
            </w:r>
            <w:r w:rsidRPr="00200CA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20" w:type="dxa"/>
          </w:tcPr>
          <w:p w:rsidR="00200CA5" w:rsidRPr="00200CA5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0CA5">
              <w:rPr>
                <w:rFonts w:ascii="Angsana New" w:hAnsi="Angsana New" w:hint="cs"/>
                <w:sz w:val="28"/>
                <w:szCs w:val="28"/>
                <w:cs/>
              </w:rPr>
              <w:t>20.00</w:t>
            </w:r>
          </w:p>
        </w:tc>
        <w:tc>
          <w:tcPr>
            <w:tcW w:w="283" w:type="dxa"/>
          </w:tcPr>
          <w:p w:rsidR="00200CA5" w:rsidRPr="00200CA5" w:rsidRDefault="00200CA5" w:rsidP="00200CA5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:rsidR="00200CA5" w:rsidRPr="00200CA5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0CA5">
              <w:rPr>
                <w:rFonts w:ascii="Angsana New" w:hAnsi="Angsana New" w:hint="cs"/>
                <w:sz w:val="28"/>
                <w:szCs w:val="28"/>
                <w:cs/>
              </w:rPr>
              <w:t>20.00</w:t>
            </w:r>
          </w:p>
        </w:tc>
        <w:tc>
          <w:tcPr>
            <w:tcW w:w="236" w:type="dxa"/>
          </w:tcPr>
          <w:p w:rsidR="00200CA5" w:rsidRPr="00200CA5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</w:tcPr>
          <w:p w:rsidR="00200CA5" w:rsidRPr="00200CA5" w:rsidRDefault="00200CA5" w:rsidP="00200CA5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0CA5">
              <w:rPr>
                <w:rFonts w:ascii="Angsana New" w:hAnsi="Angsana New"/>
                <w:sz w:val="28"/>
                <w:szCs w:val="28"/>
              </w:rPr>
              <w:t>2,252,716</w:t>
            </w:r>
          </w:p>
        </w:tc>
        <w:tc>
          <w:tcPr>
            <w:tcW w:w="236" w:type="dxa"/>
            <w:vAlign w:val="bottom"/>
          </w:tcPr>
          <w:p w:rsidR="00200CA5" w:rsidRPr="00200CA5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:rsidR="00200CA5" w:rsidRPr="00200CA5" w:rsidRDefault="00200CA5" w:rsidP="00200CA5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0CA5">
              <w:rPr>
                <w:rFonts w:ascii="Angsana New" w:hAnsi="Angsana New"/>
                <w:sz w:val="28"/>
                <w:szCs w:val="28"/>
              </w:rPr>
              <w:t>2,252,716</w:t>
            </w:r>
          </w:p>
        </w:tc>
        <w:tc>
          <w:tcPr>
            <w:tcW w:w="236" w:type="dxa"/>
          </w:tcPr>
          <w:p w:rsidR="00200CA5" w:rsidRPr="00200CA5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:rsidR="00200CA5" w:rsidRPr="00200CA5" w:rsidRDefault="00197A5E" w:rsidP="00675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895</w:t>
            </w:r>
            <w:r>
              <w:rPr>
                <w:rFonts w:ascii="Angsana New" w:hAnsi="Angsana New"/>
                <w:sz w:val="28"/>
                <w:szCs w:val="28"/>
              </w:rPr>
              <w:t>,020</w:t>
            </w:r>
          </w:p>
        </w:tc>
        <w:tc>
          <w:tcPr>
            <w:tcW w:w="236" w:type="dxa"/>
            <w:vAlign w:val="bottom"/>
          </w:tcPr>
          <w:p w:rsidR="00200CA5" w:rsidRPr="00200CA5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:rsidR="00200CA5" w:rsidRPr="00200CA5" w:rsidRDefault="00200CA5" w:rsidP="00BF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00CA5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="00A204B3">
              <w:rPr>
                <w:rFonts w:ascii="Angsana New" w:hAnsi="Angsana New"/>
                <w:sz w:val="28"/>
                <w:szCs w:val="28"/>
              </w:rPr>
              <w:t>65,88</w:t>
            </w:r>
            <w:r w:rsidRPr="00200CA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:rsidR="00200CA5" w:rsidRPr="00200CA5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0" w:type="dxa"/>
            <w:vAlign w:val="bottom"/>
          </w:tcPr>
          <w:p w:rsidR="00200CA5" w:rsidRPr="00200CA5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0CA5">
              <w:rPr>
                <w:rFonts w:ascii="Angsana New" w:hAnsi="Angsana New" w:hint="cs"/>
                <w:sz w:val="28"/>
                <w:szCs w:val="28"/>
                <w:cs/>
              </w:rPr>
              <w:t xml:space="preserve">  -</w:t>
            </w:r>
          </w:p>
        </w:tc>
        <w:tc>
          <w:tcPr>
            <w:tcW w:w="236" w:type="dxa"/>
            <w:vAlign w:val="bottom"/>
          </w:tcPr>
          <w:p w:rsidR="00200CA5" w:rsidRPr="00200CA5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</w:tcPr>
          <w:p w:rsidR="00200CA5" w:rsidRPr="00200CA5" w:rsidRDefault="00200CA5" w:rsidP="00200CA5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0CA5">
              <w:rPr>
                <w:rFonts w:ascii="Angsana New" w:hAnsi="Angsana New"/>
                <w:sz w:val="28"/>
                <w:szCs w:val="28"/>
              </w:rPr>
              <w:t>4,066</w:t>
            </w:r>
          </w:p>
        </w:tc>
      </w:tr>
    </w:tbl>
    <w:p w:rsidR="00EE6554" w:rsidRPr="00200CA5" w:rsidRDefault="00EE6554" w:rsidP="00F05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  <w:cs/>
        </w:rPr>
      </w:pPr>
    </w:p>
    <w:p w:rsidR="00674529" w:rsidRPr="002C27F9" w:rsidRDefault="006218A4" w:rsidP="001C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2C27F9">
        <w:rPr>
          <w:rFonts w:ascii="Angsana New" w:hAnsi="Angsana New" w:hint="cs"/>
          <w:spacing w:val="-2"/>
          <w:sz w:val="28"/>
          <w:szCs w:val="28"/>
          <w:cs/>
        </w:rPr>
        <w:t>ส่วนแบ่งกำไร</w:t>
      </w:r>
      <w:r w:rsidR="00F054EE" w:rsidRPr="002C27F9">
        <w:rPr>
          <w:rFonts w:ascii="Angsana New" w:hAnsi="Angsana New" w:hint="cs"/>
          <w:spacing w:val="-2"/>
          <w:sz w:val="28"/>
          <w:szCs w:val="28"/>
          <w:cs/>
        </w:rPr>
        <w:t xml:space="preserve">จาก </w:t>
      </w:r>
      <w:r w:rsidR="00F054EE" w:rsidRPr="002C27F9">
        <w:rPr>
          <w:rFonts w:ascii="Angsana New" w:hAnsi="Angsana New"/>
          <w:spacing w:val="-2"/>
          <w:sz w:val="28"/>
          <w:szCs w:val="28"/>
        </w:rPr>
        <w:t xml:space="preserve">GEP </w:t>
      </w:r>
      <w:r w:rsidR="00F054EE" w:rsidRPr="002C27F9">
        <w:rPr>
          <w:rFonts w:ascii="Angsana New" w:hAnsi="Angsana New" w:hint="cs"/>
          <w:spacing w:val="-2"/>
          <w:sz w:val="28"/>
          <w:szCs w:val="28"/>
          <w:cs/>
        </w:rPr>
        <w:t>สำหรับงวด</w:t>
      </w:r>
      <w:r w:rsidR="00B51B86">
        <w:rPr>
          <w:rFonts w:ascii="Angsana New" w:hAnsi="Angsana New" w:hint="cs"/>
          <w:spacing w:val="-2"/>
          <w:sz w:val="28"/>
          <w:szCs w:val="28"/>
          <w:cs/>
        </w:rPr>
        <w:t>หก</w:t>
      </w:r>
      <w:r w:rsidR="00F054EE" w:rsidRPr="002C27F9">
        <w:rPr>
          <w:rFonts w:ascii="Angsana New" w:hAnsi="Angsana New" w:hint="cs"/>
          <w:spacing w:val="-2"/>
          <w:sz w:val="28"/>
          <w:szCs w:val="28"/>
          <w:cs/>
        </w:rPr>
        <w:t>เ</w:t>
      </w:r>
      <w:r w:rsidR="006C23E7" w:rsidRPr="002C27F9">
        <w:rPr>
          <w:rFonts w:ascii="Angsana New" w:hAnsi="Angsana New" w:hint="cs"/>
          <w:spacing w:val="-2"/>
          <w:sz w:val="28"/>
          <w:szCs w:val="28"/>
          <w:cs/>
        </w:rPr>
        <w:t xml:space="preserve">ดือนสิ้นสุดวันที่ </w:t>
      </w:r>
      <w:r w:rsidR="00B51B86">
        <w:rPr>
          <w:rFonts w:ascii="Angsana New" w:hAnsi="Angsana New" w:hint="cs"/>
          <w:spacing w:val="-2"/>
          <w:sz w:val="28"/>
          <w:szCs w:val="28"/>
          <w:cs/>
        </w:rPr>
        <w:t>30 มิถุนายน</w:t>
      </w:r>
      <w:r w:rsidR="00837E3B" w:rsidRPr="002C27F9">
        <w:rPr>
          <w:rFonts w:ascii="Angsana New" w:hAnsi="Angsana New" w:hint="cs"/>
          <w:spacing w:val="-2"/>
          <w:sz w:val="28"/>
          <w:szCs w:val="28"/>
          <w:cs/>
        </w:rPr>
        <w:t xml:space="preserve"> 256</w:t>
      </w:r>
      <w:r w:rsidR="00F34511" w:rsidRPr="002C27F9">
        <w:rPr>
          <w:rFonts w:ascii="Angsana New" w:hAnsi="Angsana New" w:hint="cs"/>
          <w:spacing w:val="-2"/>
          <w:sz w:val="28"/>
          <w:szCs w:val="28"/>
          <w:cs/>
        </w:rPr>
        <w:t>6</w:t>
      </w:r>
      <w:r w:rsidR="00FE1611" w:rsidRPr="002C27F9">
        <w:rPr>
          <w:rFonts w:ascii="Angsana New" w:hAnsi="Angsana New" w:hint="cs"/>
          <w:spacing w:val="-2"/>
          <w:sz w:val="28"/>
          <w:szCs w:val="28"/>
          <w:cs/>
        </w:rPr>
        <w:t xml:space="preserve"> มีจำนวนเงินประมาณ </w:t>
      </w:r>
      <w:r w:rsidR="005719CB">
        <w:rPr>
          <w:rFonts w:ascii="Angsana New" w:hAnsi="Angsana New" w:hint="cs"/>
          <w:spacing w:val="-2"/>
          <w:sz w:val="28"/>
          <w:szCs w:val="28"/>
          <w:cs/>
        </w:rPr>
        <w:t>10.3</w:t>
      </w:r>
      <w:r w:rsidR="00F054EE" w:rsidRPr="002C27F9">
        <w:rPr>
          <w:rFonts w:ascii="Angsana New" w:hAnsi="Angsana New" w:hint="cs"/>
          <w:spacing w:val="-2"/>
          <w:sz w:val="28"/>
          <w:szCs w:val="28"/>
          <w:cs/>
        </w:rPr>
        <w:t xml:space="preserve"> ล้านบาท </w:t>
      </w:r>
      <w:r w:rsidR="000B25D6" w:rsidRPr="002C27F9">
        <w:rPr>
          <w:rFonts w:ascii="Angsana New" w:hAnsi="Angsana New" w:hint="cs"/>
          <w:spacing w:val="-2"/>
          <w:sz w:val="28"/>
          <w:szCs w:val="28"/>
          <w:cs/>
        </w:rPr>
        <w:t>ในขณะที่ส่วนแบ่ง</w:t>
      </w:r>
      <w:r w:rsidR="005719CB">
        <w:rPr>
          <w:rFonts w:ascii="Angsana New" w:hAnsi="Angsana New" w:hint="cs"/>
          <w:spacing w:val="-2"/>
          <w:sz w:val="28"/>
          <w:szCs w:val="28"/>
          <w:cs/>
        </w:rPr>
        <w:t>กำไร</w:t>
      </w:r>
      <w:r w:rsidR="000B25D6" w:rsidRPr="002C27F9">
        <w:rPr>
          <w:rFonts w:ascii="Angsana New" w:hAnsi="Angsana New" w:hint="cs"/>
          <w:spacing w:val="-2"/>
          <w:sz w:val="28"/>
          <w:szCs w:val="28"/>
          <w:cs/>
        </w:rPr>
        <w:t>เบ็ดเสร็จอื่นสำหรับงวดเดียวกันมีจำนวนเงินประมาณ</w:t>
      </w:r>
      <w:r w:rsidR="004B57DC" w:rsidRPr="002C27F9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5719CB">
        <w:rPr>
          <w:rFonts w:ascii="Angsana New" w:hAnsi="Angsana New" w:hint="cs"/>
          <w:spacing w:val="-2"/>
          <w:sz w:val="28"/>
          <w:szCs w:val="28"/>
          <w:cs/>
        </w:rPr>
        <w:t xml:space="preserve">18.8 </w:t>
      </w:r>
      <w:r w:rsidR="0063321D" w:rsidRPr="002C27F9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</w:p>
    <w:p w:rsidR="00D22E1C" w:rsidRPr="00200CA5" w:rsidRDefault="00D22E1C" w:rsidP="001C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:rsidR="00EE6554" w:rsidRPr="00200CA5" w:rsidRDefault="00124FA2" w:rsidP="001C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  <w:r w:rsidRPr="00200CA5">
        <w:rPr>
          <w:rFonts w:ascii="Angsana New" w:hAnsi="Angsana New"/>
          <w:sz w:val="28"/>
          <w:szCs w:val="28"/>
        </w:rPr>
        <w:t xml:space="preserve">GEP </w:t>
      </w:r>
      <w:r w:rsidRPr="00200CA5">
        <w:rPr>
          <w:rFonts w:ascii="Angsana New" w:hAnsi="Angsana New" w:hint="cs"/>
          <w:sz w:val="28"/>
          <w:szCs w:val="28"/>
          <w:cs/>
        </w:rPr>
        <w:t>ถือหุ้น</w:t>
      </w:r>
      <w:r w:rsidR="00183A6B" w:rsidRPr="00200CA5">
        <w:rPr>
          <w:rFonts w:ascii="Angsana New" w:hAnsi="Angsana New" w:hint="cs"/>
          <w:sz w:val="28"/>
          <w:szCs w:val="28"/>
          <w:cs/>
        </w:rPr>
        <w:t>ทั้งหมดในบริษัทย่อย</w:t>
      </w:r>
      <w:r w:rsidRPr="00200CA5">
        <w:rPr>
          <w:rFonts w:ascii="Angsana New" w:hAnsi="Angsana New" w:hint="cs"/>
          <w:sz w:val="28"/>
          <w:szCs w:val="28"/>
          <w:cs/>
        </w:rPr>
        <w:t>ซึ่งได้แก่</w:t>
      </w:r>
      <w:r w:rsidRPr="00200CA5">
        <w:rPr>
          <w:rFonts w:ascii="Angsana New" w:hAnsi="Angsana New"/>
          <w:sz w:val="28"/>
          <w:szCs w:val="28"/>
          <w:cs/>
        </w:rPr>
        <w:t xml:space="preserve"> </w:t>
      </w:r>
      <w:r w:rsidRPr="00200CA5">
        <w:rPr>
          <w:rFonts w:ascii="Angsana New" w:hAnsi="Angsana New"/>
          <w:sz w:val="28"/>
          <w:szCs w:val="28"/>
        </w:rPr>
        <w:t xml:space="preserve">GEP (Myanmar) Company Limited (“GEPM”) </w:t>
      </w:r>
      <w:r w:rsidR="00183A6B" w:rsidRPr="00200CA5">
        <w:rPr>
          <w:rFonts w:ascii="Angsana New" w:hAnsi="Angsana New" w:hint="cs"/>
          <w:sz w:val="28"/>
          <w:szCs w:val="28"/>
          <w:cs/>
        </w:rPr>
        <w:t>โดย</w:t>
      </w:r>
      <w:r w:rsidRPr="00200CA5">
        <w:rPr>
          <w:rFonts w:ascii="Angsana New" w:hAnsi="Angsana New"/>
          <w:sz w:val="28"/>
          <w:szCs w:val="28"/>
          <w:cs/>
        </w:rPr>
        <w:t xml:space="preserve"> </w:t>
      </w:r>
      <w:r w:rsidRPr="00200CA5">
        <w:rPr>
          <w:rFonts w:ascii="Angsana New" w:hAnsi="Angsana New"/>
          <w:sz w:val="28"/>
          <w:szCs w:val="28"/>
        </w:rPr>
        <w:t xml:space="preserve">GEP </w:t>
      </w:r>
      <w:r w:rsidRPr="00200CA5">
        <w:rPr>
          <w:rFonts w:ascii="Angsana New" w:hAnsi="Angsana New" w:hint="cs"/>
          <w:sz w:val="28"/>
          <w:szCs w:val="28"/>
          <w:cs/>
        </w:rPr>
        <w:t>ดำเนินธุรกิจเกี่ยวกับการลงทุนและบริหารโครงการโรงไฟฟ้าพลังงานแสงอาทิตย์</w:t>
      </w:r>
      <w:r w:rsidR="001C4538">
        <w:rPr>
          <w:rFonts w:ascii="Angsana New" w:hAnsi="Angsana New" w:hint="cs"/>
          <w:sz w:val="28"/>
          <w:szCs w:val="28"/>
          <w:cs/>
        </w:rPr>
        <w:t>ซึ่งแบ่งออกเป็น 4</w:t>
      </w:r>
      <w:r w:rsidR="00183A6B" w:rsidRPr="00200CA5">
        <w:rPr>
          <w:rFonts w:ascii="Angsana New" w:hAnsi="Angsana New" w:hint="cs"/>
          <w:sz w:val="28"/>
          <w:szCs w:val="28"/>
          <w:cs/>
        </w:rPr>
        <w:t>เฟส</w:t>
      </w:r>
      <w:r w:rsidRPr="00200CA5">
        <w:rPr>
          <w:rFonts w:ascii="Angsana New" w:hAnsi="Angsana New" w:hint="cs"/>
          <w:sz w:val="28"/>
          <w:szCs w:val="28"/>
          <w:cs/>
        </w:rPr>
        <w:t>ขนาด</w:t>
      </w:r>
      <w:r w:rsidR="00183A6B" w:rsidRPr="00200CA5">
        <w:rPr>
          <w:rFonts w:ascii="Angsana New" w:hAnsi="Angsana New" w:hint="cs"/>
          <w:sz w:val="28"/>
          <w:szCs w:val="28"/>
          <w:cs/>
        </w:rPr>
        <w:t>รวม</w:t>
      </w:r>
      <w:r w:rsidRPr="00200CA5">
        <w:rPr>
          <w:rFonts w:ascii="Angsana New" w:hAnsi="Angsana New"/>
          <w:sz w:val="28"/>
          <w:szCs w:val="28"/>
          <w:cs/>
        </w:rPr>
        <w:t xml:space="preserve"> 220 </w:t>
      </w:r>
      <w:r w:rsidRPr="00200CA5">
        <w:rPr>
          <w:rFonts w:ascii="Angsana New" w:hAnsi="Angsana New" w:hint="cs"/>
          <w:sz w:val="28"/>
          <w:szCs w:val="28"/>
          <w:cs/>
        </w:rPr>
        <w:t>เมกะวัตต์ของ</w:t>
      </w:r>
      <w:r w:rsidRPr="00200CA5">
        <w:rPr>
          <w:rFonts w:ascii="Angsana New" w:hAnsi="Angsana New"/>
          <w:sz w:val="28"/>
          <w:szCs w:val="28"/>
          <w:cs/>
        </w:rPr>
        <w:t xml:space="preserve"> </w:t>
      </w:r>
      <w:r w:rsidRPr="00200CA5">
        <w:rPr>
          <w:rFonts w:ascii="Angsana New" w:hAnsi="Angsana New"/>
          <w:sz w:val="28"/>
          <w:szCs w:val="28"/>
        </w:rPr>
        <w:t xml:space="preserve">GEPM </w:t>
      </w:r>
      <w:r w:rsidRPr="00200CA5">
        <w:rPr>
          <w:rFonts w:ascii="Angsana New" w:hAnsi="Angsana New" w:hint="cs"/>
          <w:sz w:val="28"/>
          <w:szCs w:val="28"/>
          <w:cs/>
        </w:rPr>
        <w:t>ซึ่งตั้งอยู่ที่เมืองมินบู</w:t>
      </w:r>
      <w:r w:rsidRPr="00200CA5">
        <w:rPr>
          <w:rFonts w:ascii="Angsana New" w:hAnsi="Angsana New"/>
          <w:sz w:val="28"/>
          <w:szCs w:val="28"/>
          <w:cs/>
        </w:rPr>
        <w:t xml:space="preserve"> </w:t>
      </w:r>
      <w:r w:rsidRPr="00200CA5">
        <w:rPr>
          <w:rFonts w:ascii="Angsana New" w:hAnsi="Angsana New" w:hint="cs"/>
          <w:sz w:val="28"/>
          <w:szCs w:val="28"/>
          <w:cs/>
        </w:rPr>
        <w:t>ประเทศเมียนมาร์</w:t>
      </w:r>
    </w:p>
    <w:p w:rsidR="00200CA5" w:rsidRPr="00200CA5" w:rsidRDefault="00200CA5" w:rsidP="001C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:rsidR="00737D89" w:rsidRPr="00200CA5" w:rsidRDefault="00200CA5" w:rsidP="001C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  <w:r w:rsidRPr="00200CA5">
        <w:rPr>
          <w:rFonts w:ascii="Angsana New" w:hAnsi="Angsana New" w:hint="cs"/>
          <w:sz w:val="28"/>
          <w:szCs w:val="28"/>
          <w:cs/>
        </w:rPr>
        <w:t>บริษัท</w:t>
      </w:r>
      <w:r w:rsidRPr="00200CA5">
        <w:rPr>
          <w:rFonts w:ascii="Angsana New" w:hAnsi="Angsana New"/>
          <w:sz w:val="28"/>
          <w:szCs w:val="28"/>
          <w:cs/>
        </w:rPr>
        <w:t xml:space="preserve"> </w:t>
      </w:r>
      <w:r w:rsidRPr="00200CA5">
        <w:rPr>
          <w:rFonts w:ascii="Angsana New" w:hAnsi="Angsana New" w:hint="cs"/>
          <w:sz w:val="28"/>
          <w:szCs w:val="28"/>
          <w:cs/>
        </w:rPr>
        <w:t>อีซีเอฟ</w:t>
      </w:r>
      <w:r w:rsidRPr="00200CA5">
        <w:rPr>
          <w:rFonts w:ascii="Angsana New" w:hAnsi="Angsana New"/>
          <w:sz w:val="28"/>
          <w:szCs w:val="28"/>
          <w:cs/>
        </w:rPr>
        <w:t xml:space="preserve"> </w:t>
      </w:r>
      <w:r w:rsidRPr="00200CA5">
        <w:rPr>
          <w:rFonts w:ascii="Angsana New" w:hAnsi="Angsana New" w:hint="cs"/>
          <w:sz w:val="28"/>
          <w:szCs w:val="28"/>
          <w:cs/>
        </w:rPr>
        <w:t>พาวเวอร์</w:t>
      </w:r>
      <w:r w:rsidRPr="00200CA5">
        <w:rPr>
          <w:rFonts w:ascii="Angsana New" w:hAnsi="Angsana New"/>
          <w:sz w:val="28"/>
          <w:szCs w:val="28"/>
          <w:cs/>
        </w:rPr>
        <w:t xml:space="preserve"> </w:t>
      </w:r>
      <w:r w:rsidRPr="00200CA5">
        <w:rPr>
          <w:rFonts w:ascii="Angsana New" w:hAnsi="Angsana New" w:hint="cs"/>
          <w:sz w:val="28"/>
          <w:szCs w:val="28"/>
          <w:cs/>
        </w:rPr>
        <w:t>จำกัด</w:t>
      </w:r>
      <w:r w:rsidRPr="00200CA5">
        <w:rPr>
          <w:rFonts w:ascii="Angsana New" w:hAnsi="Angsana New"/>
          <w:sz w:val="28"/>
          <w:szCs w:val="28"/>
        </w:rPr>
        <w:t xml:space="preserve"> </w:t>
      </w:r>
      <w:r w:rsidRPr="00200CA5">
        <w:rPr>
          <w:rFonts w:ascii="Angsana New" w:hAnsi="Angsana New" w:hint="cs"/>
          <w:sz w:val="28"/>
          <w:szCs w:val="28"/>
          <w:cs/>
        </w:rPr>
        <w:t>ได้</w:t>
      </w:r>
      <w:r w:rsidRPr="00200CA5">
        <w:rPr>
          <w:rFonts w:ascii="Angsana New" w:hAnsi="Angsana New"/>
          <w:sz w:val="28"/>
          <w:szCs w:val="28"/>
          <w:cs/>
        </w:rPr>
        <w:t>วางหลักประกันการก่อสร้างโรงไฟฟ้าพลังงานแสงอาทิตย์ของ</w:t>
      </w:r>
      <w:r w:rsidRPr="00200CA5">
        <w:rPr>
          <w:rFonts w:ascii="Angsana New" w:hAnsi="Angsana New" w:hint="cs"/>
          <w:sz w:val="28"/>
          <w:szCs w:val="28"/>
          <w:cs/>
        </w:rPr>
        <w:t xml:space="preserve"> </w:t>
      </w:r>
      <w:r w:rsidRPr="00200CA5">
        <w:rPr>
          <w:rFonts w:ascii="Angsana New" w:hAnsi="Angsana New"/>
          <w:sz w:val="28"/>
          <w:szCs w:val="28"/>
        </w:rPr>
        <w:t xml:space="preserve">GEP </w:t>
      </w:r>
      <w:r w:rsidRPr="00200CA5">
        <w:rPr>
          <w:rFonts w:ascii="Angsana New" w:hAnsi="Angsana New"/>
          <w:sz w:val="28"/>
          <w:szCs w:val="28"/>
          <w:cs/>
        </w:rPr>
        <w:t xml:space="preserve">เป็นเงินจำนวน 20.0 ล้านบาทซึ่งจะได้รับคืนเมื่อการก่อสร้างโรงไฟฟ้าทั้ง 4 เฟสได้แล้วเสร็จโดยเงินค้ำประกันดังกล่าวแสดงรายการเป็นส่วนหนึ่งของ </w:t>
      </w:r>
      <w:r w:rsidRPr="00200CA5">
        <w:rPr>
          <w:rFonts w:ascii="Angsana New" w:hAnsi="Angsana New"/>
          <w:sz w:val="28"/>
          <w:szCs w:val="28"/>
        </w:rPr>
        <w:t>“</w:t>
      </w:r>
      <w:r w:rsidRPr="00200CA5">
        <w:rPr>
          <w:rFonts w:ascii="Angsana New" w:hAnsi="Angsana New"/>
          <w:sz w:val="28"/>
          <w:szCs w:val="28"/>
          <w:cs/>
        </w:rPr>
        <w:t>เงินมัดจำและเงินประกัน</w:t>
      </w:r>
      <w:r w:rsidRPr="00200CA5">
        <w:rPr>
          <w:rFonts w:ascii="Angsana New" w:hAnsi="Angsana New"/>
          <w:sz w:val="28"/>
          <w:szCs w:val="28"/>
        </w:rPr>
        <w:t xml:space="preserve">” </w:t>
      </w:r>
      <w:r w:rsidRPr="00200CA5">
        <w:rPr>
          <w:rFonts w:ascii="Angsana New" w:hAnsi="Angsana New"/>
          <w:sz w:val="28"/>
          <w:szCs w:val="28"/>
          <w:cs/>
        </w:rPr>
        <w:t xml:space="preserve">ในงบแสดงฐานะการเงินรวม </w:t>
      </w:r>
      <w:r w:rsidRPr="00200CA5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792CE6">
        <w:rPr>
          <w:rFonts w:ascii="Angsana New" w:hAnsi="Angsana New" w:hint="cs"/>
          <w:sz w:val="28"/>
          <w:szCs w:val="28"/>
          <w:cs/>
        </w:rPr>
        <w:t>30 มิถุนายน</w:t>
      </w:r>
      <w:r w:rsidRPr="00200CA5">
        <w:rPr>
          <w:rFonts w:ascii="Angsana New" w:hAnsi="Angsana New" w:hint="cs"/>
          <w:sz w:val="28"/>
          <w:szCs w:val="28"/>
          <w:cs/>
        </w:rPr>
        <w:t xml:space="preserve"> 256</w:t>
      </w:r>
      <w:r w:rsidRPr="00200CA5">
        <w:rPr>
          <w:rFonts w:ascii="Angsana New" w:hAnsi="Angsana New"/>
          <w:sz w:val="28"/>
          <w:szCs w:val="28"/>
        </w:rPr>
        <w:t>6</w:t>
      </w:r>
      <w:r w:rsidRPr="00200CA5">
        <w:rPr>
          <w:rFonts w:ascii="Angsana New" w:hAnsi="Angsana New" w:hint="cs"/>
          <w:sz w:val="28"/>
          <w:szCs w:val="28"/>
          <w:cs/>
        </w:rPr>
        <w:t xml:space="preserve"> และวันที่ 31 ธันวาคม 256</w:t>
      </w:r>
      <w:r w:rsidRPr="00200CA5">
        <w:rPr>
          <w:rFonts w:ascii="Angsana New" w:hAnsi="Angsana New"/>
          <w:sz w:val="28"/>
          <w:szCs w:val="28"/>
        </w:rPr>
        <w:t>5</w:t>
      </w:r>
    </w:p>
    <w:p w:rsidR="00387720" w:rsidRPr="00200CA5" w:rsidRDefault="00387720" w:rsidP="001C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:rsidR="00387720" w:rsidRDefault="00200CA5" w:rsidP="001C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  <w:r w:rsidRPr="00200CA5">
        <w:rPr>
          <w:rFonts w:ascii="Angsana New" w:hAnsi="Angsana New" w:hint="cs"/>
          <w:sz w:val="28"/>
          <w:szCs w:val="28"/>
          <w:cs/>
        </w:rPr>
        <w:t>บริษัท</w:t>
      </w:r>
      <w:r w:rsidRPr="00200CA5">
        <w:rPr>
          <w:rFonts w:ascii="Angsana New" w:hAnsi="Angsana New"/>
          <w:sz w:val="28"/>
          <w:szCs w:val="28"/>
          <w:cs/>
        </w:rPr>
        <w:t xml:space="preserve"> </w:t>
      </w:r>
      <w:r w:rsidRPr="00200CA5">
        <w:rPr>
          <w:rFonts w:ascii="Angsana New" w:hAnsi="Angsana New" w:hint="cs"/>
          <w:sz w:val="28"/>
          <w:szCs w:val="28"/>
          <w:cs/>
        </w:rPr>
        <w:t>อีซีเอฟ</w:t>
      </w:r>
      <w:r w:rsidRPr="00200CA5">
        <w:rPr>
          <w:rFonts w:ascii="Angsana New" w:hAnsi="Angsana New"/>
          <w:sz w:val="28"/>
          <w:szCs w:val="28"/>
          <w:cs/>
        </w:rPr>
        <w:t xml:space="preserve"> </w:t>
      </w:r>
      <w:r w:rsidRPr="00200CA5">
        <w:rPr>
          <w:rFonts w:ascii="Angsana New" w:hAnsi="Angsana New" w:hint="cs"/>
          <w:sz w:val="28"/>
          <w:szCs w:val="28"/>
          <w:cs/>
        </w:rPr>
        <w:t>พาวเวอร์</w:t>
      </w:r>
      <w:r w:rsidRPr="00200CA5">
        <w:rPr>
          <w:rFonts w:ascii="Angsana New" w:hAnsi="Angsana New"/>
          <w:sz w:val="28"/>
          <w:szCs w:val="28"/>
          <w:cs/>
        </w:rPr>
        <w:t xml:space="preserve"> </w:t>
      </w:r>
      <w:r w:rsidRPr="00200CA5">
        <w:rPr>
          <w:rFonts w:ascii="Angsana New" w:hAnsi="Angsana New" w:hint="cs"/>
          <w:sz w:val="28"/>
          <w:szCs w:val="28"/>
          <w:cs/>
        </w:rPr>
        <w:t>จำกัด</w:t>
      </w:r>
      <w:r w:rsidRPr="00200CA5">
        <w:rPr>
          <w:rFonts w:ascii="Angsana New" w:hAnsi="Angsana New"/>
          <w:sz w:val="28"/>
          <w:szCs w:val="28"/>
        </w:rPr>
        <w:t xml:space="preserve"> </w:t>
      </w:r>
      <w:r w:rsidRPr="00200CA5">
        <w:rPr>
          <w:rFonts w:ascii="Angsana New" w:hAnsi="Angsana New" w:hint="cs"/>
          <w:sz w:val="28"/>
          <w:szCs w:val="28"/>
          <w:cs/>
        </w:rPr>
        <w:t xml:space="preserve">ได้นำใบหุ้นที่ลงทุนใน </w:t>
      </w:r>
      <w:r w:rsidRPr="00200CA5">
        <w:rPr>
          <w:rFonts w:ascii="Angsana New" w:hAnsi="Angsana New"/>
          <w:sz w:val="28"/>
          <w:szCs w:val="28"/>
        </w:rPr>
        <w:t>GEP</w:t>
      </w:r>
      <w:r w:rsidRPr="00200CA5">
        <w:rPr>
          <w:rFonts w:ascii="Angsana New" w:hAnsi="Angsana New" w:hint="cs"/>
          <w:sz w:val="28"/>
          <w:szCs w:val="28"/>
          <w:cs/>
        </w:rPr>
        <w:t xml:space="preserve"> จำนวน 4,505,433 หุ้น (เป็นหุ้นทั้งหมดที่ลงทุน) ไปวางเป็นหลักประกันการจ่ายชำระเงินค่าก่อสร้างโค</w:t>
      </w:r>
      <w:r w:rsidR="001C4538">
        <w:rPr>
          <w:rFonts w:ascii="Angsana New" w:hAnsi="Angsana New" w:hint="cs"/>
          <w:sz w:val="28"/>
          <w:szCs w:val="28"/>
          <w:cs/>
        </w:rPr>
        <w:t>รงการโรงไฟฟ้าพลังงานแสงอาทิตย์ใน</w:t>
      </w:r>
      <w:r w:rsidRPr="00200CA5">
        <w:rPr>
          <w:rFonts w:ascii="Angsana New" w:hAnsi="Angsana New" w:hint="cs"/>
          <w:sz w:val="28"/>
          <w:szCs w:val="28"/>
          <w:cs/>
        </w:rPr>
        <w:t xml:space="preserve">ประเทศพม่าของ </w:t>
      </w:r>
      <w:r w:rsidRPr="00200CA5">
        <w:rPr>
          <w:rFonts w:ascii="Angsana New" w:hAnsi="Angsana New"/>
          <w:sz w:val="28"/>
          <w:szCs w:val="28"/>
        </w:rPr>
        <w:t xml:space="preserve">GEPM </w:t>
      </w:r>
      <w:r w:rsidRPr="00200CA5">
        <w:rPr>
          <w:rFonts w:ascii="Angsana New" w:hAnsi="Angsana New" w:hint="cs"/>
          <w:sz w:val="28"/>
          <w:szCs w:val="28"/>
          <w:cs/>
        </w:rPr>
        <w:t>ให้แก่บริษัทย่อยสองแห่งของบริษัท เมตะ คอร์ปอเรชั่น จำกัด (มหาชน) ซึ่งเป็นผู้รับเหมาก่อสร้างโครงการดังกล่าว ทั้งนี้ การวางหลักประกันดังกล่าวจะดำเนินไปจนกว่าการจ่ายชำระเงินค่าก่อสร้างของโครงการดังกล่าวจะแล้วเสร็จ</w:t>
      </w:r>
    </w:p>
    <w:p w:rsidR="001C4538" w:rsidRPr="00200CA5" w:rsidRDefault="001C4538" w:rsidP="001C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  <w:sectPr w:rsidR="001C4538" w:rsidRPr="00200CA5" w:rsidSect="004E3748">
          <w:footerReference w:type="first" r:id="rId13"/>
          <w:pgSz w:w="16834" w:h="11909" w:orient="landscape" w:code="9"/>
          <w:pgMar w:top="1134" w:right="816" w:bottom="1276" w:left="1219" w:header="992" w:footer="122" w:gutter="0"/>
          <w:pgNumType w:start="19" w:chapStyle="1"/>
          <w:cols w:space="720"/>
          <w:titlePg/>
          <w:docGrid w:linePitch="245"/>
        </w:sectPr>
      </w:pPr>
    </w:p>
    <w:p w:rsidR="000841C6" w:rsidRPr="00806277" w:rsidRDefault="0057795E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เจ้าหนี้อื่น - บุคคลและกิจการอื่น</w:t>
      </w:r>
    </w:p>
    <w:p w:rsidR="00F92539" w:rsidRPr="008C1C0D" w:rsidRDefault="00F92539" w:rsidP="00090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692" w:type="dxa"/>
        <w:tblLook w:val="01E0"/>
      </w:tblPr>
      <w:tblGrid>
        <w:gridCol w:w="3528"/>
        <w:gridCol w:w="1304"/>
        <w:gridCol w:w="285"/>
        <w:gridCol w:w="1335"/>
        <w:gridCol w:w="283"/>
        <w:gridCol w:w="1337"/>
        <w:gridCol w:w="283"/>
        <w:gridCol w:w="1337"/>
      </w:tblGrid>
      <w:tr w:rsidR="007916BA" w:rsidRPr="00290C79" w:rsidTr="006356D4">
        <w:tc>
          <w:tcPr>
            <w:tcW w:w="3528" w:type="dxa"/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4" w:type="dxa"/>
            <w:gridSpan w:val="7"/>
            <w:tcBorders>
              <w:bottom w:val="single" w:sz="4" w:space="0" w:color="auto"/>
            </w:tcBorders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7916BA" w:rsidRPr="00290C79" w:rsidTr="006356D4">
        <w:tc>
          <w:tcPr>
            <w:tcW w:w="3528" w:type="dxa"/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0C7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0C7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16BA" w:rsidRPr="00290C79" w:rsidTr="006356D4">
        <w:tc>
          <w:tcPr>
            <w:tcW w:w="3528" w:type="dxa"/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916BA" w:rsidRPr="00290C79" w:rsidRDefault="007916BA" w:rsidP="008C3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0C79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 w:rsidR="008C3F1C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5" w:type="dxa"/>
            <w:tcBorders>
              <w:top w:val="single" w:sz="4" w:space="0" w:color="auto"/>
            </w:tcBorders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:rsidR="007916BA" w:rsidRPr="00290C79" w:rsidRDefault="007916BA" w:rsidP="008C3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0C79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 w:rsidR="008C3F1C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83" w:type="dxa"/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7916BA" w:rsidRPr="00290C79" w:rsidRDefault="007916BA" w:rsidP="008C3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0C79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 w:rsidR="008C3F1C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3" w:type="dxa"/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7916BA" w:rsidRPr="00290C79" w:rsidRDefault="007916BA" w:rsidP="008C3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0C79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 w:rsidR="008C3F1C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025A51" w:rsidRPr="00290C79" w:rsidTr="006356D4">
        <w:tc>
          <w:tcPr>
            <w:tcW w:w="3528" w:type="dxa"/>
            <w:vAlign w:val="bottom"/>
          </w:tcPr>
          <w:p w:rsidR="00025A51" w:rsidRPr="00290C79" w:rsidRDefault="00025A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25A51" w:rsidRPr="00025A51" w:rsidRDefault="004C132F" w:rsidP="006C4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26,156</w:t>
            </w:r>
          </w:p>
        </w:tc>
        <w:tc>
          <w:tcPr>
            <w:tcW w:w="285" w:type="dxa"/>
            <w:vAlign w:val="bottom"/>
          </w:tcPr>
          <w:p w:rsidR="00025A51" w:rsidRPr="00290C79" w:rsidRDefault="00025A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:rsidR="00025A51" w:rsidRPr="00290C79" w:rsidRDefault="00C51D3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29</w:t>
            </w:r>
            <w:r>
              <w:rPr>
                <w:rFonts w:ascii="Angsana New" w:hAnsi="Angsana New"/>
                <w:sz w:val="30"/>
                <w:szCs w:val="30"/>
                <w:lang w:eastAsia="zh-CN"/>
              </w:rPr>
              <w:t>,600</w:t>
            </w:r>
          </w:p>
        </w:tc>
        <w:tc>
          <w:tcPr>
            <w:tcW w:w="283" w:type="dxa"/>
            <w:vAlign w:val="bottom"/>
          </w:tcPr>
          <w:p w:rsidR="00025A51" w:rsidRPr="00290C79" w:rsidRDefault="00025A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025A51" w:rsidRPr="00025A51" w:rsidRDefault="0079625A" w:rsidP="006C4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22,680</w:t>
            </w:r>
          </w:p>
        </w:tc>
        <w:tc>
          <w:tcPr>
            <w:tcW w:w="283" w:type="dxa"/>
            <w:vAlign w:val="bottom"/>
          </w:tcPr>
          <w:p w:rsidR="00025A51" w:rsidRPr="00290C79" w:rsidRDefault="00025A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025A51" w:rsidRPr="00290C79" w:rsidRDefault="008E61C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27,611</w:t>
            </w:r>
          </w:p>
        </w:tc>
      </w:tr>
      <w:tr w:rsidR="005C7139" w:rsidRPr="00290C79" w:rsidTr="006356D4">
        <w:tc>
          <w:tcPr>
            <w:tcW w:w="3528" w:type="dxa"/>
            <w:vAlign w:val="bottom"/>
          </w:tcPr>
          <w:p w:rsidR="005C7139" w:rsidRPr="00290C79" w:rsidRDefault="005C713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เงินรับล่วงหน้าค่าหุ้น</w:t>
            </w:r>
            <w:r w:rsidR="00F3155C">
              <w:rPr>
                <w:rFonts w:ascii="Angsana New" w:hAnsi="Angsana New" w:hint="cs"/>
                <w:sz w:val="30"/>
                <w:szCs w:val="30"/>
                <w:cs/>
              </w:rPr>
              <w:t>รอชำระคืน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5C7139" w:rsidRPr="00025A51" w:rsidRDefault="004C132F" w:rsidP="006C4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25,612</w:t>
            </w:r>
          </w:p>
        </w:tc>
        <w:tc>
          <w:tcPr>
            <w:tcW w:w="285" w:type="dxa"/>
            <w:vAlign w:val="bottom"/>
          </w:tcPr>
          <w:p w:rsidR="005C7139" w:rsidRPr="00290C79" w:rsidRDefault="005C713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:rsidR="005C7139" w:rsidRDefault="005C7139" w:rsidP="00434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:rsidR="005C7139" w:rsidRPr="00290C79" w:rsidRDefault="005C713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5C7139" w:rsidRDefault="005C7139" w:rsidP="00434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:rsidR="005C7139" w:rsidRPr="00290C79" w:rsidRDefault="005C713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5C7139" w:rsidRDefault="005C7139" w:rsidP="0079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25A51" w:rsidRPr="00290C79" w:rsidTr="006356D4">
        <w:tc>
          <w:tcPr>
            <w:tcW w:w="3528" w:type="dxa"/>
            <w:vAlign w:val="bottom"/>
          </w:tcPr>
          <w:p w:rsidR="00025A51" w:rsidRPr="00290C79" w:rsidRDefault="00025A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ค่าโฆษณาและส่งเสริมการขายค้างจ่าย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025A51" w:rsidRPr="00025A51" w:rsidRDefault="004C132F" w:rsidP="006C4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17,736</w:t>
            </w:r>
          </w:p>
        </w:tc>
        <w:tc>
          <w:tcPr>
            <w:tcW w:w="285" w:type="dxa"/>
            <w:vAlign w:val="bottom"/>
          </w:tcPr>
          <w:p w:rsidR="00025A51" w:rsidRPr="00290C79" w:rsidRDefault="00025A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:rsidR="00025A51" w:rsidRPr="00290C79" w:rsidRDefault="00025A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17,846</w:t>
            </w:r>
          </w:p>
        </w:tc>
        <w:tc>
          <w:tcPr>
            <w:tcW w:w="283" w:type="dxa"/>
            <w:vAlign w:val="bottom"/>
          </w:tcPr>
          <w:p w:rsidR="00025A51" w:rsidRPr="00290C79" w:rsidRDefault="00025A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025A51" w:rsidRPr="00025A51" w:rsidRDefault="00E930B4" w:rsidP="006C4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17,736</w:t>
            </w:r>
          </w:p>
        </w:tc>
        <w:tc>
          <w:tcPr>
            <w:tcW w:w="283" w:type="dxa"/>
            <w:vAlign w:val="bottom"/>
          </w:tcPr>
          <w:p w:rsidR="00025A51" w:rsidRPr="00290C79" w:rsidRDefault="00025A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025A51" w:rsidRPr="00290C79" w:rsidRDefault="00025A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17,846</w:t>
            </w:r>
          </w:p>
        </w:tc>
      </w:tr>
      <w:tr w:rsidR="00F3155C" w:rsidRPr="00290C79" w:rsidTr="006356D4">
        <w:tc>
          <w:tcPr>
            <w:tcW w:w="3528" w:type="dxa"/>
            <w:vAlign w:val="bottom"/>
          </w:tcPr>
          <w:p w:rsidR="00F3155C" w:rsidRPr="00290C79" w:rsidRDefault="00F3155C" w:rsidP="00F31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F3155C" w:rsidRPr="00025A51" w:rsidRDefault="00F3155C" w:rsidP="00F31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11,616</w:t>
            </w:r>
          </w:p>
        </w:tc>
        <w:tc>
          <w:tcPr>
            <w:tcW w:w="285" w:type="dxa"/>
            <w:vAlign w:val="bottom"/>
          </w:tcPr>
          <w:p w:rsidR="00F3155C" w:rsidRPr="00290C79" w:rsidRDefault="00F3155C" w:rsidP="00F31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:rsidR="00F3155C" w:rsidRPr="00290C79" w:rsidRDefault="00F3155C" w:rsidP="00F31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9,176</w:t>
            </w:r>
          </w:p>
        </w:tc>
        <w:tc>
          <w:tcPr>
            <w:tcW w:w="283" w:type="dxa"/>
            <w:vAlign w:val="bottom"/>
          </w:tcPr>
          <w:p w:rsidR="00F3155C" w:rsidRPr="00290C79" w:rsidRDefault="00F3155C" w:rsidP="00F31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F3155C" w:rsidRPr="00025A51" w:rsidRDefault="00F3155C" w:rsidP="00F31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10,986</w:t>
            </w:r>
          </w:p>
        </w:tc>
        <w:tc>
          <w:tcPr>
            <w:tcW w:w="283" w:type="dxa"/>
            <w:vAlign w:val="bottom"/>
          </w:tcPr>
          <w:p w:rsidR="00F3155C" w:rsidRPr="00290C79" w:rsidRDefault="00F3155C" w:rsidP="00F31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F3155C" w:rsidRPr="00290C79" w:rsidRDefault="00F3155C" w:rsidP="00F31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8,537</w:t>
            </w:r>
          </w:p>
        </w:tc>
      </w:tr>
      <w:tr w:rsidR="00F3155C" w:rsidRPr="00290C79" w:rsidTr="006356D4">
        <w:tc>
          <w:tcPr>
            <w:tcW w:w="3528" w:type="dxa"/>
            <w:vAlign w:val="bottom"/>
          </w:tcPr>
          <w:p w:rsidR="00F3155C" w:rsidRPr="00290C79" w:rsidRDefault="00F3155C" w:rsidP="000C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F3155C" w:rsidRPr="00025A51" w:rsidRDefault="00F3155C" w:rsidP="006C4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6,312</w:t>
            </w:r>
          </w:p>
        </w:tc>
        <w:tc>
          <w:tcPr>
            <w:tcW w:w="285" w:type="dxa"/>
            <w:vAlign w:val="bottom"/>
          </w:tcPr>
          <w:p w:rsidR="00F3155C" w:rsidRPr="00290C79" w:rsidRDefault="00F3155C" w:rsidP="000C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:rsidR="00F3155C" w:rsidRPr="00290C79" w:rsidRDefault="00F3155C" w:rsidP="000C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5,624</w:t>
            </w:r>
          </w:p>
        </w:tc>
        <w:tc>
          <w:tcPr>
            <w:tcW w:w="283" w:type="dxa"/>
            <w:vAlign w:val="bottom"/>
          </w:tcPr>
          <w:p w:rsidR="00F3155C" w:rsidRPr="00290C79" w:rsidRDefault="00F3155C" w:rsidP="000C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F3155C" w:rsidRPr="00025A51" w:rsidRDefault="00F3155C" w:rsidP="006C4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5,804</w:t>
            </w:r>
          </w:p>
        </w:tc>
        <w:tc>
          <w:tcPr>
            <w:tcW w:w="283" w:type="dxa"/>
            <w:vAlign w:val="bottom"/>
          </w:tcPr>
          <w:p w:rsidR="00F3155C" w:rsidRPr="00290C79" w:rsidRDefault="00F3155C" w:rsidP="000C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F3155C" w:rsidRPr="00290C79" w:rsidRDefault="00F3155C" w:rsidP="000C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5,536</w:t>
            </w:r>
          </w:p>
        </w:tc>
      </w:tr>
      <w:tr w:rsidR="00F3155C" w:rsidRPr="00290C79" w:rsidTr="006356D4">
        <w:tc>
          <w:tcPr>
            <w:tcW w:w="3528" w:type="dxa"/>
            <w:vAlign w:val="bottom"/>
          </w:tcPr>
          <w:p w:rsidR="00F3155C" w:rsidRPr="00290C79" w:rsidRDefault="00F3155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ค่าไฟฟ้าค้างจ่าย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F3155C" w:rsidRPr="00025A51" w:rsidRDefault="00F3155C" w:rsidP="006C4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4,854</w:t>
            </w:r>
          </w:p>
        </w:tc>
        <w:tc>
          <w:tcPr>
            <w:tcW w:w="285" w:type="dxa"/>
            <w:vAlign w:val="bottom"/>
          </w:tcPr>
          <w:p w:rsidR="00F3155C" w:rsidRPr="00290C79" w:rsidRDefault="00F3155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:rsidR="00F3155C" w:rsidRPr="00290C79" w:rsidRDefault="00F3155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3,812</w:t>
            </w:r>
          </w:p>
        </w:tc>
        <w:tc>
          <w:tcPr>
            <w:tcW w:w="283" w:type="dxa"/>
            <w:vAlign w:val="bottom"/>
          </w:tcPr>
          <w:p w:rsidR="00F3155C" w:rsidRPr="00290C79" w:rsidRDefault="00F3155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F3155C" w:rsidRPr="00025A51" w:rsidRDefault="00F3155C" w:rsidP="006C4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4,854</w:t>
            </w:r>
          </w:p>
        </w:tc>
        <w:tc>
          <w:tcPr>
            <w:tcW w:w="283" w:type="dxa"/>
            <w:vAlign w:val="bottom"/>
          </w:tcPr>
          <w:p w:rsidR="00F3155C" w:rsidRPr="00290C79" w:rsidRDefault="00F3155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F3155C" w:rsidRPr="00290C79" w:rsidRDefault="00F3155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3,812</w:t>
            </w:r>
          </w:p>
        </w:tc>
      </w:tr>
      <w:tr w:rsidR="00F3155C" w:rsidRPr="00290C79" w:rsidTr="00334EE1">
        <w:tc>
          <w:tcPr>
            <w:tcW w:w="3528" w:type="dxa"/>
            <w:vAlign w:val="bottom"/>
          </w:tcPr>
          <w:p w:rsidR="00F3155C" w:rsidRPr="00290C79" w:rsidRDefault="00F3155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290C79">
              <w:rPr>
                <w:rFonts w:ascii="Angsana New" w:hAnsi="Angsana New" w:hint="cs"/>
                <w:sz w:val="30"/>
                <w:szCs w:val="30"/>
                <w:cs/>
              </w:rPr>
              <w:t>ส่วนลดค้างจ่าย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F3155C" w:rsidRPr="00025A51" w:rsidRDefault="00F3155C" w:rsidP="006C4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4,175</w:t>
            </w:r>
          </w:p>
        </w:tc>
        <w:tc>
          <w:tcPr>
            <w:tcW w:w="285" w:type="dxa"/>
            <w:vAlign w:val="bottom"/>
          </w:tcPr>
          <w:p w:rsidR="00F3155C" w:rsidRPr="00290C79" w:rsidRDefault="00F3155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:rsidR="00F3155C" w:rsidRPr="00290C79" w:rsidRDefault="00F3155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3,525</w:t>
            </w:r>
          </w:p>
        </w:tc>
        <w:tc>
          <w:tcPr>
            <w:tcW w:w="283" w:type="dxa"/>
            <w:vAlign w:val="bottom"/>
          </w:tcPr>
          <w:p w:rsidR="00F3155C" w:rsidRPr="00290C79" w:rsidRDefault="00F3155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F3155C" w:rsidRPr="00025A51" w:rsidRDefault="00F3155C" w:rsidP="006C4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4,175</w:t>
            </w:r>
          </w:p>
        </w:tc>
        <w:tc>
          <w:tcPr>
            <w:tcW w:w="283" w:type="dxa"/>
            <w:vAlign w:val="bottom"/>
          </w:tcPr>
          <w:p w:rsidR="00F3155C" w:rsidRPr="00290C79" w:rsidRDefault="00F3155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F3155C" w:rsidRPr="00290C79" w:rsidRDefault="00F3155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3,525</w:t>
            </w:r>
          </w:p>
        </w:tc>
      </w:tr>
      <w:tr w:rsidR="00F3155C" w:rsidRPr="00290C79" w:rsidTr="00334EE1">
        <w:tc>
          <w:tcPr>
            <w:tcW w:w="3528" w:type="dxa"/>
            <w:vAlign w:val="bottom"/>
          </w:tcPr>
          <w:p w:rsidR="00F3155C" w:rsidRPr="00290C79" w:rsidRDefault="00F3155C" w:rsidP="00F31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เงินเดือน</w:t>
            </w:r>
            <w:r w:rsidRPr="00290C7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90C79">
              <w:rPr>
                <w:rFonts w:ascii="Angsana New" w:hAnsi="Angsana New"/>
                <w:sz w:val="30"/>
                <w:szCs w:val="30"/>
                <w:cs/>
              </w:rPr>
              <w:t>ค่าแรงและสวัสดิการค้างจ่าย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F3155C" w:rsidRPr="00025A51" w:rsidRDefault="00F3155C" w:rsidP="00F31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3,224</w:t>
            </w:r>
          </w:p>
        </w:tc>
        <w:tc>
          <w:tcPr>
            <w:tcW w:w="285" w:type="dxa"/>
            <w:vAlign w:val="bottom"/>
          </w:tcPr>
          <w:p w:rsidR="00F3155C" w:rsidRPr="00290C79" w:rsidRDefault="00F3155C" w:rsidP="00F31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:rsidR="00F3155C" w:rsidRPr="00290C79" w:rsidRDefault="00F3155C" w:rsidP="00F31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7,219</w:t>
            </w:r>
          </w:p>
        </w:tc>
        <w:tc>
          <w:tcPr>
            <w:tcW w:w="283" w:type="dxa"/>
            <w:vAlign w:val="bottom"/>
          </w:tcPr>
          <w:p w:rsidR="00F3155C" w:rsidRPr="00290C79" w:rsidRDefault="00F3155C" w:rsidP="00F31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F3155C" w:rsidRPr="00025A51" w:rsidRDefault="00F3155C" w:rsidP="00F31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3,186</w:t>
            </w:r>
          </w:p>
        </w:tc>
        <w:tc>
          <w:tcPr>
            <w:tcW w:w="283" w:type="dxa"/>
            <w:vAlign w:val="bottom"/>
          </w:tcPr>
          <w:p w:rsidR="00F3155C" w:rsidRPr="00290C79" w:rsidRDefault="00F3155C" w:rsidP="00F31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F3155C" w:rsidRPr="00290C79" w:rsidRDefault="00F3155C" w:rsidP="00F31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6,886</w:t>
            </w:r>
          </w:p>
        </w:tc>
      </w:tr>
      <w:tr w:rsidR="00F3155C" w:rsidRPr="00290C79" w:rsidTr="00334EE1">
        <w:tc>
          <w:tcPr>
            <w:tcW w:w="3528" w:type="dxa"/>
            <w:vAlign w:val="bottom"/>
          </w:tcPr>
          <w:p w:rsidR="00F3155C" w:rsidRPr="00290C79" w:rsidRDefault="00F3155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155C" w:rsidRPr="00025A51" w:rsidRDefault="00F3155C" w:rsidP="006C4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7,144</w:t>
            </w:r>
          </w:p>
        </w:tc>
        <w:tc>
          <w:tcPr>
            <w:tcW w:w="285" w:type="dxa"/>
            <w:vAlign w:val="bottom"/>
          </w:tcPr>
          <w:p w:rsidR="00F3155C" w:rsidRPr="00290C79" w:rsidRDefault="00F3155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:rsidR="00F3155C" w:rsidRPr="00290C79" w:rsidRDefault="00F3155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7,311</w:t>
            </w:r>
          </w:p>
        </w:tc>
        <w:tc>
          <w:tcPr>
            <w:tcW w:w="283" w:type="dxa"/>
            <w:vAlign w:val="bottom"/>
          </w:tcPr>
          <w:p w:rsidR="00F3155C" w:rsidRPr="00290C79" w:rsidRDefault="00F3155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F3155C" w:rsidRPr="00025A51" w:rsidRDefault="00F3155C" w:rsidP="00655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5,0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71</w:t>
            </w:r>
          </w:p>
        </w:tc>
        <w:tc>
          <w:tcPr>
            <w:tcW w:w="283" w:type="dxa"/>
            <w:vAlign w:val="bottom"/>
          </w:tcPr>
          <w:p w:rsidR="00F3155C" w:rsidRPr="00290C79" w:rsidRDefault="00F3155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F3155C" w:rsidRPr="00290C79" w:rsidRDefault="00F3155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5,286</w:t>
            </w:r>
          </w:p>
        </w:tc>
      </w:tr>
      <w:tr w:rsidR="00F3155C" w:rsidRPr="00290C79" w:rsidTr="006356D4">
        <w:tc>
          <w:tcPr>
            <w:tcW w:w="3528" w:type="dxa"/>
            <w:vAlign w:val="bottom"/>
          </w:tcPr>
          <w:p w:rsidR="00F3155C" w:rsidRPr="00290C79" w:rsidRDefault="00F3155C" w:rsidP="0003570B">
            <w:pPr>
              <w:spacing w:line="216" w:lineRule="auto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3155C" w:rsidRPr="00025A51" w:rsidRDefault="00F3155C" w:rsidP="006C4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106,829</w:t>
            </w:r>
          </w:p>
        </w:tc>
        <w:tc>
          <w:tcPr>
            <w:tcW w:w="285" w:type="dxa"/>
            <w:vAlign w:val="bottom"/>
          </w:tcPr>
          <w:p w:rsidR="00F3155C" w:rsidRPr="00290C79" w:rsidRDefault="00F3155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3155C" w:rsidRPr="00290C79" w:rsidRDefault="00F3155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84,113</w:t>
            </w:r>
          </w:p>
        </w:tc>
        <w:tc>
          <w:tcPr>
            <w:tcW w:w="283" w:type="dxa"/>
            <w:vAlign w:val="bottom"/>
          </w:tcPr>
          <w:p w:rsidR="00F3155C" w:rsidRPr="00290C79" w:rsidRDefault="00F3155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3155C" w:rsidRPr="00025A51" w:rsidRDefault="00F3155C" w:rsidP="006C4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74,492</w:t>
            </w:r>
          </w:p>
        </w:tc>
        <w:tc>
          <w:tcPr>
            <w:tcW w:w="283" w:type="dxa"/>
            <w:vAlign w:val="bottom"/>
          </w:tcPr>
          <w:p w:rsidR="00F3155C" w:rsidRPr="00290C79" w:rsidRDefault="00F3155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3155C" w:rsidRPr="00290C79" w:rsidRDefault="00F3155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79,039</w:t>
            </w:r>
          </w:p>
        </w:tc>
      </w:tr>
    </w:tbl>
    <w:p w:rsidR="00742744" w:rsidRPr="00E013AB" w:rsidRDefault="00742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F63DD6" w:rsidRPr="00810E0C" w:rsidRDefault="00F63DD6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810E0C">
        <w:rPr>
          <w:rFonts w:ascii="Angsana New" w:hAnsi="Angsana New"/>
          <w:b/>
          <w:bCs/>
          <w:sz w:val="30"/>
          <w:szCs w:val="30"/>
          <w:cs/>
        </w:rPr>
        <w:t>หุ้นกู้</w:t>
      </w:r>
    </w:p>
    <w:p w:rsidR="001C4538" w:rsidRPr="00E013AB" w:rsidRDefault="001C4538" w:rsidP="000C4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464" w:type="dxa"/>
        <w:tblLook w:val="04A0"/>
      </w:tblPr>
      <w:tblGrid>
        <w:gridCol w:w="5556"/>
        <w:gridCol w:w="270"/>
        <w:gridCol w:w="1701"/>
        <w:gridCol w:w="236"/>
        <w:gridCol w:w="1701"/>
      </w:tblGrid>
      <w:tr w:rsidR="006356D4" w:rsidRPr="00E013AB" w:rsidTr="00E013AB">
        <w:tc>
          <w:tcPr>
            <w:tcW w:w="5556" w:type="dxa"/>
          </w:tcPr>
          <w:p w:rsidR="006356D4" w:rsidRPr="00E013AB" w:rsidRDefault="006356D4" w:rsidP="0003570B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356D4" w:rsidRPr="00E013AB" w:rsidRDefault="006356D4" w:rsidP="0003570B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38" w:type="dxa"/>
            <w:gridSpan w:val="3"/>
            <w:tcBorders>
              <w:bottom w:val="single" w:sz="4" w:space="0" w:color="000000"/>
            </w:tcBorders>
          </w:tcPr>
          <w:p w:rsidR="006356D4" w:rsidRPr="00E013AB" w:rsidRDefault="006356D4" w:rsidP="0003570B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13A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  <w:p w:rsidR="006356D4" w:rsidRPr="00E013AB" w:rsidRDefault="006356D4" w:rsidP="0003570B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13AB">
              <w:rPr>
                <w:rFonts w:ascii="Angsana New" w:hAnsi="Angsana New" w:cs="Angsana New"/>
                <w:sz w:val="30"/>
                <w:szCs w:val="30"/>
                <w:cs/>
              </w:rPr>
              <w:t>(พันบาท)</w:t>
            </w:r>
          </w:p>
        </w:tc>
      </w:tr>
      <w:tr w:rsidR="006356D4" w:rsidRPr="00E013AB" w:rsidTr="00E013AB">
        <w:trPr>
          <w:trHeight w:val="328"/>
        </w:trPr>
        <w:tc>
          <w:tcPr>
            <w:tcW w:w="5556" w:type="dxa"/>
          </w:tcPr>
          <w:p w:rsidR="006356D4" w:rsidRPr="00E013AB" w:rsidRDefault="006356D4" w:rsidP="0003570B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356D4" w:rsidRPr="00E013AB" w:rsidRDefault="006356D4" w:rsidP="0003570B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6356D4" w:rsidRPr="00E013AB" w:rsidRDefault="006356D4" w:rsidP="0003570B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13AB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="008C3F1C" w:rsidRPr="00E013AB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single" w:sz="4" w:space="0" w:color="000000"/>
            </w:tcBorders>
          </w:tcPr>
          <w:p w:rsidR="006356D4" w:rsidRPr="00E013AB" w:rsidRDefault="006356D4" w:rsidP="0003570B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6356D4" w:rsidRPr="00E013AB" w:rsidRDefault="006356D4" w:rsidP="0003570B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13AB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="008C3F1C" w:rsidRPr="00E013A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8C3F1C" w:rsidRPr="00E013AB" w:rsidTr="00E013AB">
        <w:tc>
          <w:tcPr>
            <w:tcW w:w="5556" w:type="dxa"/>
          </w:tcPr>
          <w:p w:rsidR="008C3F1C" w:rsidRPr="00E013AB" w:rsidRDefault="008C3F1C" w:rsidP="0003570B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13AB">
              <w:rPr>
                <w:rFonts w:ascii="Angsana New" w:hAnsi="Angsana New" w:cs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70" w:type="dxa"/>
          </w:tcPr>
          <w:p w:rsidR="008C3F1C" w:rsidRPr="00E013AB" w:rsidRDefault="008C3F1C" w:rsidP="0003570B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</w:tcPr>
          <w:p w:rsidR="008C3F1C" w:rsidRPr="00E013AB" w:rsidRDefault="00B56B92" w:rsidP="0059196E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1,290,000</w:t>
            </w:r>
          </w:p>
        </w:tc>
        <w:tc>
          <w:tcPr>
            <w:tcW w:w="236" w:type="dxa"/>
          </w:tcPr>
          <w:p w:rsidR="008C3F1C" w:rsidRPr="00E013AB" w:rsidRDefault="008C3F1C" w:rsidP="0003570B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8C3F1C" w:rsidRPr="00E013AB" w:rsidRDefault="008C3F1C" w:rsidP="000C61A5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13AB">
              <w:rPr>
                <w:rFonts w:ascii="Angsana New" w:hAnsi="Angsana New" w:cs="Angsana New"/>
                <w:sz w:val="30"/>
                <w:szCs w:val="30"/>
              </w:rPr>
              <w:t>1,190,000</w:t>
            </w:r>
          </w:p>
        </w:tc>
      </w:tr>
      <w:tr w:rsidR="00E91E4A" w:rsidRPr="00E013AB" w:rsidTr="00E013AB">
        <w:tc>
          <w:tcPr>
            <w:tcW w:w="5556" w:type="dxa"/>
          </w:tcPr>
          <w:p w:rsidR="00E91E4A" w:rsidRPr="00E013AB" w:rsidRDefault="00E91E4A" w:rsidP="0003570B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E013AB">
              <w:rPr>
                <w:rFonts w:ascii="Angsana New" w:hAnsi="Angsana New" w:cs="Angsana New"/>
                <w:sz w:val="30"/>
                <w:szCs w:val="30"/>
                <w:cs/>
              </w:rPr>
              <w:t>หัก ค่าใช้จ่ายที่เกี่ยวข้องโดยตรงกับการออกหุ้นกู้รอตัดบัญชี</w:t>
            </w:r>
          </w:p>
        </w:tc>
        <w:tc>
          <w:tcPr>
            <w:tcW w:w="270" w:type="dxa"/>
          </w:tcPr>
          <w:p w:rsidR="00E91E4A" w:rsidRPr="00E013AB" w:rsidRDefault="00E91E4A" w:rsidP="0003570B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E91E4A" w:rsidRPr="00E013AB" w:rsidRDefault="00B56B92" w:rsidP="00E91E4A">
            <w:pPr>
              <w:pStyle w:val="NoSpacing"/>
              <w:spacing w:line="240" w:lineRule="atLeast"/>
              <w:ind w:right="1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     15,597)</w:t>
            </w:r>
          </w:p>
        </w:tc>
        <w:tc>
          <w:tcPr>
            <w:tcW w:w="236" w:type="dxa"/>
          </w:tcPr>
          <w:p w:rsidR="00E91E4A" w:rsidRPr="00E013AB" w:rsidRDefault="00E91E4A" w:rsidP="0003570B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E91E4A" w:rsidRPr="00E013AB" w:rsidRDefault="00E06AC9" w:rsidP="008C3F1C">
            <w:pPr>
              <w:pStyle w:val="NoSpacing"/>
              <w:spacing w:line="240" w:lineRule="atLeast"/>
              <w:ind w:right="1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91E4A" w:rsidRPr="00E013AB">
              <w:rPr>
                <w:rFonts w:ascii="Angsana New" w:hAnsi="Angsana New" w:cs="Angsana New"/>
                <w:sz w:val="30"/>
                <w:szCs w:val="30"/>
              </w:rPr>
              <w:t xml:space="preserve">     16,270)</w:t>
            </w:r>
          </w:p>
        </w:tc>
      </w:tr>
      <w:tr w:rsidR="00E91E4A" w:rsidRPr="00E013AB" w:rsidTr="00E013AB">
        <w:tc>
          <w:tcPr>
            <w:tcW w:w="5556" w:type="dxa"/>
          </w:tcPr>
          <w:p w:rsidR="00E91E4A" w:rsidRPr="00E013AB" w:rsidRDefault="00E91E4A" w:rsidP="0003570B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E013AB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:rsidR="00E91E4A" w:rsidRPr="00E013AB" w:rsidRDefault="00E91E4A" w:rsidP="0003570B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</w:tcPr>
          <w:p w:rsidR="00E91E4A" w:rsidRPr="00E013AB" w:rsidRDefault="006D3604" w:rsidP="0018357F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1,274,403</w:t>
            </w:r>
          </w:p>
        </w:tc>
        <w:tc>
          <w:tcPr>
            <w:tcW w:w="236" w:type="dxa"/>
          </w:tcPr>
          <w:p w:rsidR="00E91E4A" w:rsidRPr="00E013AB" w:rsidRDefault="00E91E4A" w:rsidP="0003570B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</w:tcPr>
          <w:p w:rsidR="00E91E4A" w:rsidRPr="00E013AB" w:rsidRDefault="00E91E4A" w:rsidP="00C222BD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13AB">
              <w:rPr>
                <w:rFonts w:ascii="Angsana New" w:hAnsi="Angsana New" w:cs="Angsana New"/>
                <w:sz w:val="30"/>
                <w:szCs w:val="30"/>
              </w:rPr>
              <w:t>1,173,730</w:t>
            </w:r>
          </w:p>
        </w:tc>
      </w:tr>
      <w:tr w:rsidR="00E91E4A" w:rsidRPr="00E013AB" w:rsidTr="00E013AB">
        <w:tc>
          <w:tcPr>
            <w:tcW w:w="5556" w:type="dxa"/>
          </w:tcPr>
          <w:p w:rsidR="00E91E4A" w:rsidRPr="00E013AB" w:rsidRDefault="00E91E4A" w:rsidP="0003570B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13AB">
              <w:rPr>
                <w:rFonts w:ascii="Angsana New" w:hAnsi="Angsana New" w:cs="Angsana New"/>
                <w:sz w:val="30"/>
                <w:szCs w:val="30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270" w:type="dxa"/>
          </w:tcPr>
          <w:p w:rsidR="00E91E4A" w:rsidRPr="00E013AB" w:rsidRDefault="00E91E4A" w:rsidP="0003570B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91E4A" w:rsidRPr="00E013AB" w:rsidRDefault="006D3604" w:rsidP="00E91E4A">
            <w:pPr>
              <w:pStyle w:val="NoSpacing"/>
              <w:spacing w:line="240" w:lineRule="atLeast"/>
              <w:ind w:right="14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   940,169)</w:t>
            </w:r>
          </w:p>
        </w:tc>
        <w:tc>
          <w:tcPr>
            <w:tcW w:w="236" w:type="dxa"/>
          </w:tcPr>
          <w:p w:rsidR="00E91E4A" w:rsidRPr="00E013AB" w:rsidRDefault="00E91E4A" w:rsidP="0003570B">
            <w:pPr>
              <w:pStyle w:val="NoSpacing"/>
              <w:spacing w:line="240" w:lineRule="atLeast"/>
              <w:ind w:right="18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91E4A" w:rsidRPr="00E013AB" w:rsidRDefault="00E06AC9" w:rsidP="008C3F1C">
            <w:pPr>
              <w:pStyle w:val="NoSpacing"/>
              <w:spacing w:line="240" w:lineRule="atLeast"/>
              <w:ind w:right="14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( </w:t>
            </w:r>
            <w:r w:rsidR="00E91E4A" w:rsidRPr="00E013AB">
              <w:rPr>
                <w:rFonts w:ascii="Angsana New" w:hAnsi="Angsana New" w:cs="Angsana New"/>
                <w:sz w:val="30"/>
                <w:szCs w:val="30"/>
              </w:rPr>
              <w:t xml:space="preserve">  535,030)</w:t>
            </w:r>
          </w:p>
        </w:tc>
      </w:tr>
      <w:tr w:rsidR="00E91E4A" w:rsidRPr="00E013AB" w:rsidTr="00E013AB">
        <w:tc>
          <w:tcPr>
            <w:tcW w:w="5556" w:type="dxa"/>
          </w:tcPr>
          <w:p w:rsidR="00E91E4A" w:rsidRPr="00E013AB" w:rsidRDefault="00E91E4A" w:rsidP="0003570B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E013AB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:rsidR="00E91E4A" w:rsidRPr="00E013AB" w:rsidRDefault="00E91E4A" w:rsidP="0003570B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E91E4A" w:rsidRPr="00E013AB" w:rsidRDefault="00B93735" w:rsidP="00E91E4A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334,234</w:t>
            </w:r>
          </w:p>
        </w:tc>
        <w:tc>
          <w:tcPr>
            <w:tcW w:w="236" w:type="dxa"/>
          </w:tcPr>
          <w:p w:rsidR="00E91E4A" w:rsidRPr="00E013AB" w:rsidRDefault="00E91E4A" w:rsidP="0003570B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E91E4A" w:rsidRPr="00E013AB" w:rsidRDefault="00E91E4A" w:rsidP="00C222BD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13AB">
              <w:rPr>
                <w:rFonts w:ascii="Angsana New" w:hAnsi="Angsana New" w:cs="Angsana New"/>
                <w:sz w:val="30"/>
                <w:szCs w:val="30"/>
              </w:rPr>
              <w:t>638,700</w:t>
            </w:r>
          </w:p>
        </w:tc>
      </w:tr>
    </w:tbl>
    <w:p w:rsidR="00BE2AC0" w:rsidRPr="00E013AB" w:rsidRDefault="00BE2AC0" w:rsidP="00635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  <w:cs/>
        </w:rPr>
      </w:pPr>
    </w:p>
    <w:p w:rsidR="00B550AD" w:rsidRPr="00E013AB" w:rsidRDefault="00B550AD" w:rsidP="006356D4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E013AB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25469">
        <w:rPr>
          <w:rFonts w:ascii="Angsana New" w:hAnsi="Angsana New" w:cs="Angsana New" w:hint="cs"/>
          <w:sz w:val="30"/>
          <w:szCs w:val="30"/>
          <w:cs/>
        </w:rPr>
        <w:t>30 มิถุนายน</w:t>
      </w:r>
      <w:r w:rsidRPr="00E013AB">
        <w:rPr>
          <w:rFonts w:ascii="Angsana New" w:hAnsi="Angsana New" w:cs="Angsana New" w:hint="cs"/>
          <w:sz w:val="30"/>
          <w:szCs w:val="30"/>
          <w:cs/>
        </w:rPr>
        <w:t xml:space="preserve"> 256</w:t>
      </w:r>
      <w:r w:rsidR="008C3F1C" w:rsidRPr="00E013AB">
        <w:rPr>
          <w:rFonts w:ascii="Angsana New" w:hAnsi="Angsana New" w:cs="Angsana New" w:hint="cs"/>
          <w:sz w:val="30"/>
          <w:szCs w:val="30"/>
          <w:cs/>
        </w:rPr>
        <w:t>6</w:t>
      </w:r>
      <w:r w:rsidRPr="00E013AB">
        <w:rPr>
          <w:rFonts w:ascii="Angsana New" w:hAnsi="Angsana New" w:cs="Angsana New" w:hint="cs"/>
          <w:sz w:val="30"/>
          <w:szCs w:val="30"/>
          <w:cs/>
        </w:rPr>
        <w:t xml:space="preserve"> และวันที่ </w:t>
      </w:r>
      <w:r w:rsidRPr="00E013AB">
        <w:rPr>
          <w:rFonts w:ascii="Angsana New" w:hAnsi="Angsana New" w:cs="Angsana New"/>
          <w:sz w:val="30"/>
          <w:szCs w:val="30"/>
          <w:cs/>
        </w:rPr>
        <w:t xml:space="preserve">31 ธันวาคม </w:t>
      </w:r>
      <w:r w:rsidRPr="00E013AB">
        <w:rPr>
          <w:rFonts w:ascii="Angsana New" w:hAnsi="Angsana New" w:cs="Angsana New" w:hint="cs"/>
          <w:sz w:val="30"/>
          <w:szCs w:val="30"/>
          <w:cs/>
        </w:rPr>
        <w:t>256</w:t>
      </w:r>
      <w:r w:rsidR="008C3F1C" w:rsidRPr="00E013AB">
        <w:rPr>
          <w:rFonts w:ascii="Angsana New" w:hAnsi="Angsana New" w:cs="Angsana New" w:hint="cs"/>
          <w:sz w:val="30"/>
          <w:szCs w:val="30"/>
          <w:cs/>
        </w:rPr>
        <w:t>5</w:t>
      </w:r>
      <w:r w:rsidRPr="00E013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013AB">
        <w:rPr>
          <w:rFonts w:ascii="Angsana New" w:hAnsi="Angsana New" w:cs="Angsana New"/>
          <w:sz w:val="30"/>
          <w:szCs w:val="30"/>
          <w:cs/>
        </w:rPr>
        <w:t>หุ้นกู้ดังกล่าวมีมูลค่ายุติธรรม</w:t>
      </w:r>
      <w:r w:rsidRPr="00E013AB">
        <w:rPr>
          <w:rFonts w:ascii="Angsana New" w:hAnsi="Angsana New" w:cs="Angsana New" w:hint="cs"/>
          <w:sz w:val="30"/>
          <w:szCs w:val="30"/>
          <w:cs/>
        </w:rPr>
        <w:t>รวม</w:t>
      </w:r>
      <w:r w:rsidRPr="00E013AB">
        <w:rPr>
          <w:rFonts w:ascii="Angsana New" w:hAnsi="Angsana New" w:cs="Angsana New"/>
          <w:sz w:val="30"/>
          <w:szCs w:val="30"/>
          <w:cs/>
        </w:rPr>
        <w:t xml:space="preserve">ประมาณ </w:t>
      </w:r>
      <w:r w:rsidR="000A7D9D">
        <w:rPr>
          <w:rFonts w:ascii="Angsana New" w:hAnsi="Angsana New" w:cs="Angsana New"/>
          <w:sz w:val="30"/>
          <w:szCs w:val="30"/>
        </w:rPr>
        <w:t>1,282.6</w:t>
      </w:r>
      <w:r w:rsidRPr="00E013AB">
        <w:rPr>
          <w:rFonts w:ascii="Angsana New" w:hAnsi="Angsana New" w:cs="Angsana New"/>
          <w:sz w:val="30"/>
          <w:szCs w:val="30"/>
        </w:rPr>
        <w:t xml:space="preserve"> </w:t>
      </w:r>
      <w:r w:rsidRPr="00E013AB">
        <w:rPr>
          <w:rFonts w:ascii="Angsana New" w:hAnsi="Angsana New" w:cs="Angsana New"/>
          <w:sz w:val="30"/>
          <w:szCs w:val="30"/>
          <w:cs/>
        </w:rPr>
        <w:t>ล้านบาท</w:t>
      </w:r>
      <w:r w:rsidRPr="00E013AB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8C3F1C" w:rsidRPr="00E013AB">
        <w:rPr>
          <w:rFonts w:ascii="Angsana New" w:hAnsi="Angsana New" w:cs="Angsana New"/>
          <w:sz w:val="30"/>
          <w:szCs w:val="30"/>
        </w:rPr>
        <w:t>1,183.5</w:t>
      </w:r>
      <w:r w:rsidRPr="00E013AB">
        <w:rPr>
          <w:rFonts w:ascii="Angsana New" w:hAnsi="Angsana New" w:cs="Angsana New" w:hint="cs"/>
          <w:sz w:val="30"/>
          <w:szCs w:val="30"/>
          <w:cs/>
        </w:rPr>
        <w:t xml:space="preserve"> ล้านบาท ตามลำดับ</w:t>
      </w:r>
      <w:r w:rsidR="0092359B" w:rsidRPr="00E013AB">
        <w:rPr>
          <w:rFonts w:ascii="Angsana New" w:hAnsi="Angsana New" w:cs="Angsana New"/>
          <w:color w:val="FFFFFF" w:themeColor="background1"/>
          <w:sz w:val="30"/>
          <w:szCs w:val="30"/>
        </w:rPr>
        <w:t xml:space="preserve"> </w:t>
      </w:r>
      <w:r w:rsidRPr="00E013AB">
        <w:rPr>
          <w:rFonts w:ascii="Angsana New" w:hAnsi="Angsana New" w:cs="Angsana New" w:hint="cs"/>
          <w:sz w:val="30"/>
          <w:szCs w:val="30"/>
          <w:cs/>
        </w:rPr>
        <w:t>(มูลค่ายุติธรรมเป็นข้อมูลระดับ 2 ของลำดับชั้นมูลค่ายุติธรรมซึ่งเป็นราคาที่ประกาศและอ้างอิงไว้โดยสมาคมตลาดตราสารหนี้ไทย)</w:t>
      </w:r>
    </w:p>
    <w:p w:rsidR="006356D4" w:rsidRPr="00C31F43" w:rsidRDefault="006356D4" w:rsidP="00635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31F43">
        <w:rPr>
          <w:rFonts w:ascii="Angsana New" w:hAnsi="Angsana New"/>
          <w:sz w:val="30"/>
          <w:szCs w:val="30"/>
          <w:cs/>
        </w:rPr>
        <w:lastRenderedPageBreak/>
        <w:t>เมื่อวันที่ 8 ธันวาคม 2564 บริษัทได้ออกหุ้นกู้ชนิดระบุชื่อผู้ถือ ไม่ด้อยสิทธิ และมีหลักประกันให้แก่ผู้ลงทุนสถาบันจำนวน 340</w:t>
      </w:r>
      <w:r w:rsidR="00B66776" w:rsidRPr="00C31F43">
        <w:rPr>
          <w:rFonts w:ascii="Angsana New" w:hAnsi="Angsana New" w:hint="cs"/>
          <w:sz w:val="30"/>
          <w:szCs w:val="30"/>
          <w:cs/>
        </w:rPr>
        <w:t>,000</w:t>
      </w:r>
      <w:r w:rsidRPr="00C31F43">
        <w:rPr>
          <w:rFonts w:ascii="Angsana New" w:hAnsi="Angsana New"/>
          <w:sz w:val="30"/>
          <w:szCs w:val="30"/>
          <w:cs/>
        </w:rPr>
        <w:t xml:space="preserve"> หน่วย มูลค่าที่ตราไว้หน่วยละ 1</w:t>
      </w:r>
      <w:proofErr w:type="gramStart"/>
      <w:r w:rsidRPr="00C31F43">
        <w:rPr>
          <w:rFonts w:ascii="Angsana New" w:hAnsi="Angsana New"/>
          <w:sz w:val="30"/>
          <w:szCs w:val="30"/>
        </w:rPr>
        <w:t>,</w:t>
      </w:r>
      <w:r w:rsidRPr="00C31F43">
        <w:rPr>
          <w:rFonts w:ascii="Angsana New" w:hAnsi="Angsana New"/>
          <w:sz w:val="30"/>
          <w:szCs w:val="30"/>
          <w:cs/>
        </w:rPr>
        <w:t>000</w:t>
      </w:r>
      <w:proofErr w:type="gramEnd"/>
      <w:r w:rsidR="001A2D71">
        <w:rPr>
          <w:rFonts w:ascii="Angsana New" w:hAnsi="Angsana New"/>
          <w:sz w:val="30"/>
          <w:szCs w:val="30"/>
        </w:rPr>
        <w:t xml:space="preserve"> </w:t>
      </w:r>
      <w:r w:rsidRPr="00C31F43">
        <w:rPr>
          <w:rFonts w:ascii="Angsana New" w:hAnsi="Angsana New"/>
          <w:sz w:val="30"/>
          <w:szCs w:val="30"/>
          <w:cs/>
        </w:rPr>
        <w:t>บาท หุ้นกู้นี้มีอัตราดอกเบี้ยร้อยละ 6.80 ต่อปี ดอกเบี้ยครบกำหนดชำระทุก 3 เดือน และครบกำหนดไถ่ถอนในวันที่ 8 ธันวาคม 2566 หุ้นกู้ดังกล่าวข้างต้นมีเงื่อนไขที่สำคัญซึ่งบริษัทต้องปฏิบัติตามได้แก่ การรักษาอัตราส่วนหนี้สินต่อส่วนทุนในอัตราไม่เกินกว่า 4:1 หุ้น</w:t>
      </w:r>
      <w:r w:rsidR="00285FBF" w:rsidRPr="00C31F43">
        <w:rPr>
          <w:rFonts w:ascii="Angsana New" w:hAnsi="Angsana New"/>
          <w:sz w:val="30"/>
          <w:szCs w:val="30"/>
          <w:cs/>
        </w:rPr>
        <w:t>กู้นี้ค้ำประกันโดยหุ้นสามัญของบริษัท อีซีเอฟ พาวเวอร์ จำกัด</w:t>
      </w:r>
      <w:r w:rsidRPr="00C31F43">
        <w:rPr>
          <w:rFonts w:ascii="Angsana New" w:hAnsi="Angsana New"/>
          <w:sz w:val="30"/>
          <w:szCs w:val="30"/>
          <w:cs/>
        </w:rPr>
        <w:t>ที่บริษัทถืออยู่จำนวน 34</w:t>
      </w:r>
      <w:r w:rsidRPr="00C31F43">
        <w:rPr>
          <w:rFonts w:ascii="Angsana New" w:hAnsi="Angsana New"/>
          <w:sz w:val="30"/>
          <w:szCs w:val="30"/>
        </w:rPr>
        <w:t xml:space="preserve">,452,569 </w:t>
      </w:r>
      <w:r w:rsidRPr="00C31F43">
        <w:rPr>
          <w:rFonts w:ascii="Angsana New" w:hAnsi="Angsana New"/>
          <w:sz w:val="30"/>
          <w:szCs w:val="30"/>
          <w:cs/>
        </w:rPr>
        <w:t>หุ้น</w:t>
      </w:r>
    </w:p>
    <w:p w:rsidR="00921643" w:rsidRPr="00C31F43" w:rsidRDefault="00921643" w:rsidP="00B66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B66776" w:rsidRPr="00C31F43" w:rsidRDefault="00B66776" w:rsidP="00B66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31F43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C31F43">
        <w:rPr>
          <w:rFonts w:ascii="Angsana New" w:hAnsi="Angsana New" w:hint="cs"/>
          <w:sz w:val="30"/>
          <w:szCs w:val="30"/>
          <w:cs/>
        </w:rPr>
        <w:t>9 มิถุนายน 2565</w:t>
      </w:r>
      <w:r w:rsidRPr="00C31F43">
        <w:rPr>
          <w:rFonts w:ascii="Angsana New" w:hAnsi="Angsana New"/>
          <w:sz w:val="30"/>
          <w:szCs w:val="30"/>
          <w:cs/>
        </w:rPr>
        <w:t xml:space="preserve"> บริษัทได้ออกหุ้นกู้</w:t>
      </w:r>
      <w:r w:rsidRPr="00C31F43">
        <w:rPr>
          <w:rFonts w:ascii="Angsana New" w:hAnsi="Angsana New" w:hint="cs"/>
          <w:sz w:val="30"/>
          <w:szCs w:val="30"/>
          <w:cs/>
        </w:rPr>
        <w:t xml:space="preserve"> 3 ชุดเป็น</w:t>
      </w:r>
      <w:r w:rsidRPr="00C31F43">
        <w:rPr>
          <w:rFonts w:ascii="Angsana New" w:hAnsi="Angsana New"/>
          <w:sz w:val="30"/>
          <w:szCs w:val="30"/>
          <w:cs/>
        </w:rPr>
        <w:t>ชนิดระบุชื่อผู้ถือ ไม่ด้อยสิทธิ และ</w:t>
      </w:r>
      <w:r w:rsidRPr="00C31F43">
        <w:rPr>
          <w:rFonts w:ascii="Angsana New" w:hAnsi="Angsana New" w:hint="cs"/>
          <w:sz w:val="30"/>
          <w:szCs w:val="30"/>
          <w:cs/>
        </w:rPr>
        <w:t>ไม่</w:t>
      </w:r>
      <w:r w:rsidRPr="00C31F43">
        <w:rPr>
          <w:rFonts w:ascii="Angsana New" w:hAnsi="Angsana New"/>
          <w:sz w:val="30"/>
          <w:szCs w:val="30"/>
          <w:cs/>
        </w:rPr>
        <w:t>มีหลักประกันให้แก่ผู้ลงทุนสถาบันจำนวน</w:t>
      </w:r>
      <w:r w:rsidRPr="00C31F43">
        <w:rPr>
          <w:rFonts w:ascii="Angsana New" w:hAnsi="Angsana New" w:hint="cs"/>
          <w:sz w:val="30"/>
          <w:szCs w:val="30"/>
          <w:cs/>
        </w:rPr>
        <w:t xml:space="preserve"> 200</w:t>
      </w:r>
      <w:r w:rsidRPr="00C31F43">
        <w:rPr>
          <w:rFonts w:ascii="Angsana New" w:hAnsi="Angsana New"/>
          <w:sz w:val="30"/>
          <w:szCs w:val="30"/>
        </w:rPr>
        <w:t xml:space="preserve">,000 </w:t>
      </w:r>
      <w:r w:rsidRPr="00C31F43">
        <w:rPr>
          <w:rFonts w:ascii="Angsana New" w:hAnsi="Angsana New" w:hint="cs"/>
          <w:sz w:val="30"/>
          <w:szCs w:val="30"/>
          <w:cs/>
        </w:rPr>
        <w:t xml:space="preserve">หน่วย </w:t>
      </w:r>
      <w:r w:rsidR="006D46BB" w:rsidRPr="00C31F43">
        <w:rPr>
          <w:rFonts w:ascii="Angsana New" w:hAnsi="Angsana New" w:hint="cs"/>
          <w:sz w:val="30"/>
          <w:szCs w:val="30"/>
          <w:cs/>
        </w:rPr>
        <w:t xml:space="preserve">(ไถ่ถอนแล้วในไตรมาส 2 ของปี 2566) </w:t>
      </w:r>
      <w:r w:rsidRPr="00C31F43">
        <w:rPr>
          <w:rFonts w:ascii="Angsana New" w:hAnsi="Angsana New"/>
          <w:sz w:val="30"/>
          <w:szCs w:val="30"/>
        </w:rPr>
        <w:t xml:space="preserve">409,500 </w:t>
      </w:r>
      <w:r w:rsidRPr="00C31F43">
        <w:rPr>
          <w:rFonts w:ascii="Angsana New" w:hAnsi="Angsana New" w:hint="cs"/>
          <w:sz w:val="30"/>
          <w:szCs w:val="30"/>
          <w:cs/>
        </w:rPr>
        <w:t xml:space="preserve">หน่วย และ </w:t>
      </w:r>
      <w:r w:rsidRPr="00C31F43">
        <w:rPr>
          <w:rFonts w:ascii="Angsana New" w:hAnsi="Angsana New"/>
          <w:sz w:val="30"/>
          <w:szCs w:val="30"/>
        </w:rPr>
        <w:t>240,5</w:t>
      </w:r>
      <w:r w:rsidRPr="00C31F43">
        <w:rPr>
          <w:rFonts w:ascii="Angsana New" w:hAnsi="Angsana New" w:hint="cs"/>
          <w:sz w:val="30"/>
          <w:szCs w:val="30"/>
          <w:cs/>
        </w:rPr>
        <w:t>00 หน่วยโดยมี</w:t>
      </w:r>
      <w:r w:rsidRPr="00C31F43">
        <w:rPr>
          <w:rFonts w:ascii="Angsana New" w:hAnsi="Angsana New"/>
          <w:sz w:val="30"/>
          <w:szCs w:val="30"/>
          <w:cs/>
        </w:rPr>
        <w:t>มูลค่าที่ตราไว้หน่วยละ 1</w:t>
      </w:r>
      <w:r w:rsidRPr="00C31F43">
        <w:rPr>
          <w:rFonts w:ascii="Angsana New" w:hAnsi="Angsana New"/>
          <w:sz w:val="30"/>
          <w:szCs w:val="30"/>
        </w:rPr>
        <w:t>,</w:t>
      </w:r>
      <w:r w:rsidRPr="00C31F43">
        <w:rPr>
          <w:rFonts w:ascii="Angsana New" w:hAnsi="Angsana New"/>
          <w:sz w:val="30"/>
          <w:szCs w:val="30"/>
          <w:cs/>
        </w:rPr>
        <w:t>000 บาท หุ้นกู้</w:t>
      </w:r>
      <w:r w:rsidRPr="00C31F43">
        <w:rPr>
          <w:rFonts w:ascii="Angsana New" w:hAnsi="Angsana New" w:hint="cs"/>
          <w:sz w:val="30"/>
          <w:szCs w:val="30"/>
          <w:cs/>
        </w:rPr>
        <w:t>เหล่า</w:t>
      </w:r>
      <w:r w:rsidRPr="00C31F43">
        <w:rPr>
          <w:rFonts w:ascii="Angsana New" w:hAnsi="Angsana New"/>
          <w:sz w:val="30"/>
          <w:szCs w:val="30"/>
          <w:cs/>
        </w:rPr>
        <w:t xml:space="preserve">นี้มีอัตราดอกเบี้ยร้อยละ </w:t>
      </w:r>
      <w:r w:rsidRPr="00C31F43">
        <w:rPr>
          <w:rFonts w:ascii="Angsana New" w:hAnsi="Angsana New" w:hint="cs"/>
          <w:sz w:val="30"/>
          <w:szCs w:val="30"/>
          <w:cs/>
        </w:rPr>
        <w:t>7</w:t>
      </w:r>
      <w:r w:rsidRPr="00C31F43">
        <w:rPr>
          <w:rFonts w:ascii="Angsana New" w:hAnsi="Angsana New"/>
          <w:sz w:val="30"/>
          <w:szCs w:val="30"/>
          <w:cs/>
        </w:rPr>
        <w:t xml:space="preserve"> </w:t>
      </w:r>
      <w:r w:rsidRPr="00C31F43">
        <w:rPr>
          <w:rFonts w:ascii="Angsana New" w:hAnsi="Angsana New" w:hint="cs"/>
          <w:sz w:val="30"/>
          <w:szCs w:val="30"/>
          <w:cs/>
        </w:rPr>
        <w:t xml:space="preserve">ร้อยละ 7.15 และร้อยละ 7.30 </w:t>
      </w:r>
      <w:r w:rsidRPr="00C31F43">
        <w:rPr>
          <w:rFonts w:ascii="Angsana New" w:hAnsi="Angsana New"/>
          <w:sz w:val="30"/>
          <w:szCs w:val="30"/>
          <w:cs/>
        </w:rPr>
        <w:t xml:space="preserve">ต่อปี </w:t>
      </w:r>
      <w:r w:rsidRPr="00C31F43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C31F43">
        <w:rPr>
          <w:rFonts w:ascii="Angsana New" w:hAnsi="Angsana New"/>
          <w:sz w:val="30"/>
          <w:szCs w:val="30"/>
          <w:cs/>
        </w:rPr>
        <w:t xml:space="preserve">ดอกเบี้ยครบกำหนดชำระทุก 3 เดือน และครบกำหนดไถ่ถอนในวันที่ </w:t>
      </w:r>
      <w:r w:rsidRPr="00C31F43">
        <w:rPr>
          <w:rFonts w:ascii="Angsana New" w:hAnsi="Angsana New" w:hint="cs"/>
          <w:sz w:val="30"/>
          <w:szCs w:val="30"/>
          <w:cs/>
        </w:rPr>
        <w:t>9 มิถุนายน</w:t>
      </w:r>
      <w:r w:rsidRPr="00C31F43">
        <w:rPr>
          <w:rFonts w:ascii="Angsana New" w:hAnsi="Angsana New"/>
          <w:sz w:val="30"/>
          <w:szCs w:val="30"/>
          <w:cs/>
        </w:rPr>
        <w:t xml:space="preserve"> 2566</w:t>
      </w:r>
      <w:r w:rsidRPr="00C31F43">
        <w:rPr>
          <w:rFonts w:ascii="Angsana New" w:hAnsi="Angsana New"/>
          <w:sz w:val="30"/>
          <w:szCs w:val="30"/>
        </w:rPr>
        <w:t xml:space="preserve"> </w:t>
      </w:r>
      <w:r w:rsidR="006D46BB" w:rsidRPr="00C31F43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C31F43">
        <w:rPr>
          <w:rFonts w:ascii="Angsana New" w:hAnsi="Angsana New" w:hint="cs"/>
          <w:sz w:val="30"/>
          <w:szCs w:val="30"/>
          <w:cs/>
        </w:rPr>
        <w:t>9 มิถุนายน</w:t>
      </w:r>
      <w:r w:rsidRPr="00C31F43">
        <w:rPr>
          <w:rFonts w:ascii="Angsana New" w:hAnsi="Angsana New"/>
          <w:sz w:val="30"/>
          <w:szCs w:val="30"/>
          <w:cs/>
        </w:rPr>
        <w:t xml:space="preserve"> 256</w:t>
      </w:r>
      <w:r w:rsidRPr="00C31F43">
        <w:rPr>
          <w:rFonts w:ascii="Angsana New" w:hAnsi="Angsana New"/>
          <w:sz w:val="30"/>
          <w:szCs w:val="30"/>
        </w:rPr>
        <w:t xml:space="preserve">7 </w:t>
      </w:r>
      <w:r w:rsidRPr="00C31F43">
        <w:rPr>
          <w:rFonts w:ascii="Angsana New" w:hAnsi="Angsana New" w:hint="cs"/>
          <w:sz w:val="30"/>
          <w:szCs w:val="30"/>
          <w:cs/>
        </w:rPr>
        <w:t>และ</w:t>
      </w:r>
      <w:r w:rsidR="006D46BB" w:rsidRPr="00C31F43">
        <w:rPr>
          <w:rFonts w:ascii="Angsana New" w:hAnsi="Angsana New" w:hint="cs"/>
          <w:sz w:val="30"/>
          <w:szCs w:val="30"/>
          <w:cs/>
        </w:rPr>
        <w:t>วันที่</w:t>
      </w:r>
      <w:r w:rsidRPr="00C31F43">
        <w:rPr>
          <w:rFonts w:ascii="Angsana New" w:hAnsi="Angsana New" w:hint="cs"/>
          <w:sz w:val="30"/>
          <w:szCs w:val="30"/>
          <w:cs/>
        </w:rPr>
        <w:t xml:space="preserve"> 9 มิถุนายน</w:t>
      </w:r>
      <w:r w:rsidRPr="00C31F43">
        <w:rPr>
          <w:rFonts w:ascii="Angsana New" w:hAnsi="Angsana New"/>
          <w:sz w:val="30"/>
          <w:szCs w:val="30"/>
          <w:cs/>
        </w:rPr>
        <w:t xml:space="preserve"> 256</w:t>
      </w:r>
      <w:r w:rsidRPr="00C31F43">
        <w:rPr>
          <w:rFonts w:ascii="Angsana New" w:hAnsi="Angsana New" w:hint="cs"/>
          <w:sz w:val="30"/>
          <w:szCs w:val="30"/>
          <w:cs/>
        </w:rPr>
        <w:t>8 ตามลำดับ</w:t>
      </w:r>
      <w:r w:rsidRPr="00C31F43">
        <w:rPr>
          <w:rFonts w:ascii="Angsana New" w:hAnsi="Angsana New"/>
          <w:sz w:val="30"/>
          <w:szCs w:val="30"/>
          <w:cs/>
        </w:rPr>
        <w:t xml:space="preserve"> หุ้นกู้ดังกล่าวข้างต้นมีเงื่อนไขที่สำคัญซึ่งบริษัทต้องปฏิบัติตามได้แก่ การรักษาอัตราส่วนหนี้สินต่อส่วนทุนในอัตราไม่เกินกว่า 4:1</w:t>
      </w:r>
    </w:p>
    <w:p w:rsidR="00B66776" w:rsidRPr="00C31F43" w:rsidRDefault="00B66776" w:rsidP="00B66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B5FD5" w:rsidRPr="00C31F43" w:rsidRDefault="00FB5FD5" w:rsidP="00FB5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31F43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4F2AEE" w:rsidRPr="00C31F43">
        <w:rPr>
          <w:rFonts w:ascii="Angsana New" w:hAnsi="Angsana New" w:hint="cs"/>
          <w:sz w:val="30"/>
          <w:szCs w:val="30"/>
          <w:cs/>
        </w:rPr>
        <w:t>11 พฤษภาคม 2566</w:t>
      </w:r>
      <w:r w:rsidRPr="00C31F43">
        <w:rPr>
          <w:rFonts w:ascii="Angsana New" w:hAnsi="Angsana New"/>
          <w:sz w:val="30"/>
          <w:szCs w:val="30"/>
          <w:cs/>
        </w:rPr>
        <w:t xml:space="preserve"> บริษัทได้ออกหุ้นกู้</w:t>
      </w:r>
      <w:r w:rsidRPr="00C31F43">
        <w:rPr>
          <w:rFonts w:ascii="Angsana New" w:hAnsi="Angsana New" w:hint="cs"/>
          <w:sz w:val="30"/>
          <w:szCs w:val="30"/>
          <w:cs/>
        </w:rPr>
        <w:t xml:space="preserve"> 3 ชุดเป็น</w:t>
      </w:r>
      <w:r w:rsidRPr="00C31F43">
        <w:rPr>
          <w:rFonts w:ascii="Angsana New" w:hAnsi="Angsana New"/>
          <w:sz w:val="30"/>
          <w:szCs w:val="30"/>
          <w:cs/>
        </w:rPr>
        <w:t>ชนิดระบุชื่อผู้ถือ ไม่ด้อยสิทธิ และ</w:t>
      </w:r>
      <w:r w:rsidRPr="00C31F43">
        <w:rPr>
          <w:rFonts w:ascii="Angsana New" w:hAnsi="Angsana New" w:hint="cs"/>
          <w:sz w:val="30"/>
          <w:szCs w:val="30"/>
          <w:cs/>
        </w:rPr>
        <w:t>ไม่</w:t>
      </w:r>
      <w:r w:rsidRPr="00C31F43">
        <w:rPr>
          <w:rFonts w:ascii="Angsana New" w:hAnsi="Angsana New"/>
          <w:sz w:val="30"/>
          <w:szCs w:val="30"/>
          <w:cs/>
        </w:rPr>
        <w:t>มีหลักประกันให้แก่ผู้ลงทุนสถาบันจำนวน</w:t>
      </w:r>
      <w:r w:rsidRPr="00C31F43">
        <w:rPr>
          <w:rFonts w:ascii="Angsana New" w:hAnsi="Angsana New" w:hint="cs"/>
          <w:sz w:val="30"/>
          <w:szCs w:val="30"/>
          <w:cs/>
        </w:rPr>
        <w:t xml:space="preserve"> 200</w:t>
      </w:r>
      <w:r w:rsidRPr="00C31F43">
        <w:rPr>
          <w:rFonts w:ascii="Angsana New" w:hAnsi="Angsana New"/>
          <w:sz w:val="30"/>
          <w:szCs w:val="30"/>
        </w:rPr>
        <w:t xml:space="preserve">,000 </w:t>
      </w:r>
      <w:r w:rsidRPr="00C31F43">
        <w:rPr>
          <w:rFonts w:ascii="Angsana New" w:hAnsi="Angsana New" w:hint="cs"/>
          <w:sz w:val="30"/>
          <w:szCs w:val="30"/>
          <w:cs/>
        </w:rPr>
        <w:t xml:space="preserve">หน่วย </w:t>
      </w:r>
      <w:r w:rsidR="006D46BB" w:rsidRPr="00C31F43">
        <w:rPr>
          <w:rFonts w:ascii="Angsana New" w:hAnsi="Angsana New" w:hint="cs"/>
          <w:sz w:val="30"/>
          <w:szCs w:val="30"/>
          <w:cs/>
        </w:rPr>
        <w:t>74</w:t>
      </w:r>
      <w:r w:rsidR="006D46BB" w:rsidRPr="00C31F43">
        <w:rPr>
          <w:rFonts w:ascii="Angsana New" w:hAnsi="Angsana New"/>
          <w:sz w:val="30"/>
          <w:szCs w:val="30"/>
        </w:rPr>
        <w:t>,800</w:t>
      </w:r>
      <w:r w:rsidRPr="00C31F43">
        <w:rPr>
          <w:rFonts w:ascii="Angsana New" w:hAnsi="Angsana New"/>
          <w:sz w:val="30"/>
          <w:szCs w:val="30"/>
        </w:rPr>
        <w:t xml:space="preserve"> </w:t>
      </w:r>
      <w:r w:rsidRPr="00C31F43">
        <w:rPr>
          <w:rFonts w:ascii="Angsana New" w:hAnsi="Angsana New" w:hint="cs"/>
          <w:sz w:val="30"/>
          <w:szCs w:val="30"/>
          <w:cs/>
        </w:rPr>
        <w:t xml:space="preserve">หน่วย และ </w:t>
      </w:r>
      <w:r w:rsidR="006D46BB" w:rsidRPr="00C31F43">
        <w:rPr>
          <w:rFonts w:ascii="Angsana New" w:hAnsi="Angsana New"/>
          <w:sz w:val="30"/>
          <w:szCs w:val="30"/>
        </w:rPr>
        <w:t>25,2</w:t>
      </w:r>
      <w:r w:rsidRPr="00C31F43">
        <w:rPr>
          <w:rFonts w:ascii="Angsana New" w:hAnsi="Angsana New" w:hint="cs"/>
          <w:sz w:val="30"/>
          <w:szCs w:val="30"/>
          <w:cs/>
        </w:rPr>
        <w:t>00 หน่วยโดยมี</w:t>
      </w:r>
      <w:r w:rsidRPr="00C31F43">
        <w:rPr>
          <w:rFonts w:ascii="Angsana New" w:hAnsi="Angsana New"/>
          <w:sz w:val="30"/>
          <w:szCs w:val="30"/>
          <w:cs/>
        </w:rPr>
        <w:t>มูลค่าที่ตราไว้หน่วยละ 1</w:t>
      </w:r>
      <w:r w:rsidRPr="00C31F43">
        <w:rPr>
          <w:rFonts w:ascii="Angsana New" w:hAnsi="Angsana New"/>
          <w:sz w:val="30"/>
          <w:szCs w:val="30"/>
        </w:rPr>
        <w:t>,</w:t>
      </w:r>
      <w:r w:rsidRPr="00C31F43">
        <w:rPr>
          <w:rFonts w:ascii="Angsana New" w:hAnsi="Angsana New"/>
          <w:sz w:val="30"/>
          <w:szCs w:val="30"/>
          <w:cs/>
        </w:rPr>
        <w:t>000 บาท หุ้นกู้</w:t>
      </w:r>
      <w:r w:rsidRPr="00C31F43">
        <w:rPr>
          <w:rFonts w:ascii="Angsana New" w:hAnsi="Angsana New" w:hint="cs"/>
          <w:sz w:val="30"/>
          <w:szCs w:val="30"/>
          <w:cs/>
        </w:rPr>
        <w:t>เหล่า</w:t>
      </w:r>
      <w:r w:rsidRPr="00C31F43">
        <w:rPr>
          <w:rFonts w:ascii="Angsana New" w:hAnsi="Angsana New"/>
          <w:sz w:val="30"/>
          <w:szCs w:val="30"/>
          <w:cs/>
        </w:rPr>
        <w:t xml:space="preserve">นี้มีอัตราดอกเบี้ยร้อยละ </w:t>
      </w:r>
      <w:r w:rsidR="006D46BB" w:rsidRPr="00C31F43">
        <w:rPr>
          <w:rFonts w:ascii="Angsana New" w:hAnsi="Angsana New"/>
          <w:sz w:val="30"/>
          <w:szCs w:val="30"/>
        </w:rPr>
        <w:t>6.85</w:t>
      </w:r>
      <w:r w:rsidRPr="00C31F43">
        <w:rPr>
          <w:rFonts w:ascii="Angsana New" w:hAnsi="Angsana New"/>
          <w:sz w:val="30"/>
          <w:szCs w:val="30"/>
          <w:cs/>
        </w:rPr>
        <w:t xml:space="preserve"> </w:t>
      </w:r>
      <w:r w:rsidRPr="00C31F43">
        <w:rPr>
          <w:rFonts w:ascii="Angsana New" w:hAnsi="Angsana New" w:hint="cs"/>
          <w:sz w:val="30"/>
          <w:szCs w:val="30"/>
          <w:cs/>
        </w:rPr>
        <w:t>ร้อยละ 7.</w:t>
      </w:r>
      <w:r w:rsidR="006D46BB" w:rsidRPr="00C31F43">
        <w:rPr>
          <w:rFonts w:ascii="Angsana New" w:hAnsi="Angsana New"/>
          <w:sz w:val="30"/>
          <w:szCs w:val="30"/>
        </w:rPr>
        <w:t>05</w:t>
      </w:r>
      <w:r w:rsidRPr="00C31F43">
        <w:rPr>
          <w:rFonts w:ascii="Angsana New" w:hAnsi="Angsana New" w:hint="cs"/>
          <w:sz w:val="30"/>
          <w:szCs w:val="30"/>
          <w:cs/>
        </w:rPr>
        <w:t xml:space="preserve"> และร้อยละ 7.</w:t>
      </w:r>
      <w:r w:rsidR="006D46BB" w:rsidRPr="00C31F43">
        <w:rPr>
          <w:rFonts w:ascii="Angsana New" w:hAnsi="Angsana New"/>
          <w:sz w:val="30"/>
          <w:szCs w:val="30"/>
        </w:rPr>
        <w:t>15</w:t>
      </w:r>
      <w:r w:rsidRPr="00C31F43">
        <w:rPr>
          <w:rFonts w:ascii="Angsana New" w:hAnsi="Angsana New" w:hint="cs"/>
          <w:sz w:val="30"/>
          <w:szCs w:val="30"/>
          <w:cs/>
        </w:rPr>
        <w:t xml:space="preserve"> </w:t>
      </w:r>
      <w:r w:rsidRPr="00C31F43">
        <w:rPr>
          <w:rFonts w:ascii="Angsana New" w:hAnsi="Angsana New"/>
          <w:sz w:val="30"/>
          <w:szCs w:val="30"/>
          <w:cs/>
        </w:rPr>
        <w:t xml:space="preserve">ต่อปี </w:t>
      </w:r>
      <w:r w:rsidRPr="00C31F43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C31F43">
        <w:rPr>
          <w:rFonts w:ascii="Angsana New" w:hAnsi="Angsana New"/>
          <w:sz w:val="30"/>
          <w:szCs w:val="30"/>
          <w:cs/>
        </w:rPr>
        <w:t xml:space="preserve">ดอกเบี้ยครบกำหนดชำระทุก 3 เดือน และครบกำหนดไถ่ถอนในวันที่ </w:t>
      </w:r>
      <w:r w:rsidR="006D46BB" w:rsidRPr="00C31F43">
        <w:rPr>
          <w:rFonts w:ascii="Angsana New" w:hAnsi="Angsana New" w:hint="cs"/>
          <w:sz w:val="30"/>
          <w:szCs w:val="30"/>
          <w:cs/>
        </w:rPr>
        <w:t>11 พฤษภาคม 256</w:t>
      </w:r>
      <w:r w:rsidR="006D46BB" w:rsidRPr="00C31F43">
        <w:rPr>
          <w:rFonts w:ascii="Angsana New" w:hAnsi="Angsana New"/>
          <w:sz w:val="30"/>
          <w:szCs w:val="30"/>
        </w:rPr>
        <w:t>7</w:t>
      </w:r>
      <w:r w:rsidRPr="00C31F43">
        <w:rPr>
          <w:rFonts w:ascii="Angsana New" w:hAnsi="Angsana New"/>
          <w:sz w:val="30"/>
          <w:szCs w:val="30"/>
        </w:rPr>
        <w:t xml:space="preserve"> </w:t>
      </w:r>
      <w:r w:rsidR="006D46BB" w:rsidRPr="00C31F43">
        <w:rPr>
          <w:rFonts w:ascii="Angsana New" w:hAnsi="Angsana New" w:hint="cs"/>
          <w:sz w:val="30"/>
          <w:szCs w:val="30"/>
          <w:cs/>
        </w:rPr>
        <w:t>วันที่ 11 พฤษภาคม 256</w:t>
      </w:r>
      <w:r w:rsidR="0091286B" w:rsidRPr="00C31F43">
        <w:rPr>
          <w:rFonts w:ascii="Angsana New" w:hAnsi="Angsana New" w:hint="cs"/>
          <w:sz w:val="30"/>
          <w:szCs w:val="30"/>
          <w:cs/>
        </w:rPr>
        <w:t>8</w:t>
      </w:r>
      <w:r w:rsidRPr="00C31F43">
        <w:rPr>
          <w:rFonts w:ascii="Angsana New" w:hAnsi="Angsana New"/>
          <w:sz w:val="30"/>
          <w:szCs w:val="30"/>
        </w:rPr>
        <w:t xml:space="preserve"> </w:t>
      </w:r>
      <w:r w:rsidRPr="00C31F43">
        <w:rPr>
          <w:rFonts w:ascii="Angsana New" w:hAnsi="Angsana New" w:hint="cs"/>
          <w:sz w:val="30"/>
          <w:szCs w:val="30"/>
          <w:cs/>
        </w:rPr>
        <w:t>และ</w:t>
      </w:r>
      <w:r w:rsidR="006D46BB" w:rsidRPr="00C31F43">
        <w:rPr>
          <w:rFonts w:ascii="Angsana New" w:hAnsi="Angsana New" w:hint="cs"/>
          <w:sz w:val="30"/>
          <w:szCs w:val="30"/>
          <w:cs/>
        </w:rPr>
        <w:t>วันที่</w:t>
      </w:r>
      <w:r w:rsidRPr="00C31F43">
        <w:rPr>
          <w:rFonts w:ascii="Angsana New" w:hAnsi="Angsana New" w:hint="cs"/>
          <w:sz w:val="30"/>
          <w:szCs w:val="30"/>
          <w:cs/>
        </w:rPr>
        <w:t xml:space="preserve"> </w:t>
      </w:r>
      <w:r w:rsidR="006D46BB" w:rsidRPr="00C31F43">
        <w:rPr>
          <w:rFonts w:ascii="Angsana New" w:hAnsi="Angsana New" w:hint="cs"/>
          <w:sz w:val="30"/>
          <w:szCs w:val="30"/>
          <w:cs/>
        </w:rPr>
        <w:t xml:space="preserve">11 พฤษภาคม </w:t>
      </w:r>
      <w:r w:rsidRPr="00C31F43">
        <w:rPr>
          <w:rFonts w:ascii="Angsana New" w:hAnsi="Angsana New"/>
          <w:sz w:val="30"/>
          <w:szCs w:val="30"/>
          <w:cs/>
        </w:rPr>
        <w:t>256</w:t>
      </w:r>
      <w:r w:rsidR="0091286B" w:rsidRPr="00C31F43">
        <w:rPr>
          <w:rFonts w:ascii="Angsana New" w:hAnsi="Angsana New" w:hint="cs"/>
          <w:sz w:val="30"/>
          <w:szCs w:val="30"/>
          <w:cs/>
        </w:rPr>
        <w:t>9</w:t>
      </w:r>
      <w:r w:rsidRPr="00C31F43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C31F43">
        <w:rPr>
          <w:rFonts w:ascii="Angsana New" w:hAnsi="Angsana New"/>
          <w:sz w:val="30"/>
          <w:szCs w:val="30"/>
          <w:cs/>
        </w:rPr>
        <w:t xml:space="preserve"> หุ้นกู้ดังกล่าวข้างต้นมีเงื่อนไขที่สำคัญซึ่งบริษัทต้องปฏิบัติตามได้แก่ การรักษาอัตราส่วนหนี้สินต่อส่วนทุนในอัตราไม่เกินกว่า 4:1</w:t>
      </w:r>
    </w:p>
    <w:p w:rsidR="00796F45" w:rsidRPr="00C31F43" w:rsidRDefault="00796F45" w:rsidP="00B66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0126BD" w:rsidRPr="00C31F43" w:rsidRDefault="000126BD" w:rsidP="00B66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31F43">
        <w:rPr>
          <w:rFonts w:ascii="Angsana New" w:hAnsi="Angsana New" w:hint="cs"/>
          <w:sz w:val="30"/>
          <w:szCs w:val="30"/>
          <w:cs/>
        </w:rPr>
        <w:t>ค่าใช้จ่ายที่เกี่ยวข้องโดยตรงกับการออกหุ้นกู้ได้แก่</w:t>
      </w:r>
      <w:r w:rsidRPr="00C31F43">
        <w:rPr>
          <w:rFonts w:ascii="Angsana New" w:hAnsi="Angsana New"/>
          <w:sz w:val="30"/>
          <w:szCs w:val="30"/>
          <w:cs/>
        </w:rPr>
        <w:t xml:space="preserve"> </w:t>
      </w:r>
      <w:r w:rsidRPr="00C31F43">
        <w:rPr>
          <w:rFonts w:ascii="Angsana New" w:hAnsi="Angsana New" w:hint="cs"/>
          <w:sz w:val="30"/>
          <w:szCs w:val="30"/>
          <w:cs/>
        </w:rPr>
        <w:t>ค่าธรรมเนียมการจัดจำหน่ายซึ่งบริษัทบันทึกเป็นรายการรอตัดบัญชีและทยอยรับรู้เป็นเป็นส่วนหนึ่งของต้นทุนทางการเงินด้วยวิธีเส้นตรงตลอดอายุของหุ้นกู้ที่เกี่ยวข้อง</w:t>
      </w:r>
    </w:p>
    <w:p w:rsidR="00921643" w:rsidRDefault="00921643" w:rsidP="00B66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D5D95" w:rsidRDefault="00DD5D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:rsidR="0015657B" w:rsidRPr="00F3155C" w:rsidRDefault="0015657B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26"/>
          <w:szCs w:val="26"/>
        </w:rPr>
      </w:pPr>
      <w:r w:rsidRPr="00F3155C">
        <w:rPr>
          <w:rFonts w:ascii="Angsana New" w:hAnsi="Angsana New" w:hint="cs"/>
          <w:b/>
          <w:bCs/>
          <w:sz w:val="26"/>
          <w:szCs w:val="26"/>
          <w:cs/>
        </w:rPr>
        <w:lastRenderedPageBreak/>
        <w:t>ภาษีเงินได้</w:t>
      </w:r>
    </w:p>
    <w:p w:rsidR="0015657B" w:rsidRPr="00F3155C" w:rsidRDefault="0015657B" w:rsidP="00AC7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:rsidR="008064BA" w:rsidRPr="00F3155C" w:rsidRDefault="0015657B" w:rsidP="00AA2FAD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ind w:right="-45"/>
        <w:jc w:val="thaiDistribute"/>
        <w:rPr>
          <w:rFonts w:ascii="Angsana New" w:hAnsi="Angsana New"/>
          <w:sz w:val="26"/>
          <w:szCs w:val="26"/>
        </w:rPr>
      </w:pPr>
      <w:r w:rsidRPr="00F3155C">
        <w:rPr>
          <w:rFonts w:ascii="Angsana New" w:hAnsi="Angsana New"/>
          <w:sz w:val="26"/>
          <w:szCs w:val="26"/>
          <w:cs/>
        </w:rPr>
        <w:t>ภาษีเงินได้</w:t>
      </w:r>
      <w:r w:rsidR="00933101" w:rsidRPr="00F3155C">
        <w:rPr>
          <w:rFonts w:ascii="Angsana New" w:hAnsi="Angsana New" w:hint="cs"/>
          <w:sz w:val="26"/>
          <w:szCs w:val="26"/>
          <w:cs/>
        </w:rPr>
        <w:t>นิติบุคคล</w:t>
      </w:r>
      <w:r w:rsidRPr="00F3155C">
        <w:rPr>
          <w:rFonts w:ascii="Angsana New" w:hAnsi="Angsana New"/>
          <w:sz w:val="26"/>
          <w:szCs w:val="26"/>
          <w:cs/>
        </w:rPr>
        <w:t>ที่บันทึก</w:t>
      </w:r>
      <w:r w:rsidRPr="00F3155C">
        <w:rPr>
          <w:rFonts w:ascii="Angsana New" w:hAnsi="Angsana New" w:hint="cs"/>
          <w:sz w:val="26"/>
          <w:szCs w:val="26"/>
          <w:cs/>
        </w:rPr>
        <w:t>เป็น</w:t>
      </w:r>
      <w:r w:rsidRPr="00F3155C">
        <w:rPr>
          <w:rFonts w:ascii="Angsana New" w:hAnsi="Angsana New"/>
          <w:sz w:val="26"/>
          <w:szCs w:val="26"/>
          <w:cs/>
        </w:rPr>
        <w:t>ค่าใช้จ่าย</w:t>
      </w:r>
      <w:r w:rsidR="00682898" w:rsidRPr="00F3155C">
        <w:rPr>
          <w:rFonts w:ascii="Angsana New" w:hAnsi="Angsana New" w:hint="cs"/>
          <w:sz w:val="26"/>
          <w:szCs w:val="26"/>
          <w:cs/>
        </w:rPr>
        <w:t xml:space="preserve"> (รายได้) </w:t>
      </w:r>
      <w:r w:rsidRPr="00F3155C">
        <w:rPr>
          <w:rFonts w:ascii="Angsana New" w:hAnsi="Angsana New" w:hint="cs"/>
          <w:sz w:val="26"/>
          <w:szCs w:val="26"/>
          <w:cs/>
        </w:rPr>
        <w:t>สำหรับงวดสามเดือน</w:t>
      </w:r>
      <w:r w:rsidR="000054E3" w:rsidRPr="00F3155C">
        <w:rPr>
          <w:rFonts w:ascii="Angsana New" w:hAnsi="Angsana New" w:hint="cs"/>
          <w:sz w:val="26"/>
          <w:szCs w:val="26"/>
          <w:cs/>
        </w:rPr>
        <w:t>และหกเดือน</w:t>
      </w:r>
      <w:r w:rsidR="002E308F" w:rsidRPr="00F3155C">
        <w:rPr>
          <w:rFonts w:ascii="Angsana New" w:hAnsi="Angsana New" w:hint="cs"/>
          <w:sz w:val="26"/>
          <w:szCs w:val="26"/>
          <w:cs/>
        </w:rPr>
        <w:t>สิ้น</w:t>
      </w:r>
      <w:r w:rsidRPr="00F3155C">
        <w:rPr>
          <w:rFonts w:ascii="Angsana New" w:hAnsi="Angsana New"/>
          <w:sz w:val="26"/>
          <w:szCs w:val="26"/>
          <w:cs/>
        </w:rPr>
        <w:t xml:space="preserve">สุดวันที่ </w:t>
      </w:r>
      <w:r w:rsidR="000054E3" w:rsidRPr="00F3155C">
        <w:rPr>
          <w:rFonts w:ascii="Angsana New" w:hAnsi="Angsana New" w:hint="cs"/>
          <w:sz w:val="26"/>
          <w:szCs w:val="26"/>
          <w:cs/>
        </w:rPr>
        <w:t>30 มิถุนายน</w:t>
      </w:r>
      <w:r w:rsidR="00FF2E1B" w:rsidRPr="00F3155C">
        <w:rPr>
          <w:rFonts w:ascii="Angsana New" w:hAnsi="Angsana New" w:hint="cs"/>
          <w:sz w:val="26"/>
          <w:szCs w:val="26"/>
          <w:cs/>
        </w:rPr>
        <w:t xml:space="preserve"> </w:t>
      </w:r>
      <w:r w:rsidR="00557BCC" w:rsidRPr="00F3155C">
        <w:rPr>
          <w:rFonts w:ascii="Angsana New" w:hAnsi="Angsana New" w:hint="cs"/>
          <w:sz w:val="26"/>
          <w:szCs w:val="26"/>
          <w:cs/>
        </w:rPr>
        <w:t>256</w:t>
      </w:r>
      <w:r w:rsidR="00C6390C" w:rsidRPr="00F3155C">
        <w:rPr>
          <w:rFonts w:ascii="Angsana New" w:hAnsi="Angsana New"/>
          <w:sz w:val="26"/>
          <w:szCs w:val="26"/>
        </w:rPr>
        <w:t>6</w:t>
      </w:r>
      <w:r w:rsidR="00C6390C" w:rsidRPr="00F3155C">
        <w:rPr>
          <w:rFonts w:ascii="Angsana New" w:hAnsi="Angsana New" w:hint="cs"/>
          <w:sz w:val="26"/>
          <w:szCs w:val="26"/>
          <w:cs/>
        </w:rPr>
        <w:t xml:space="preserve"> และ 256</w:t>
      </w:r>
      <w:r w:rsidR="00C6390C" w:rsidRPr="00F3155C">
        <w:rPr>
          <w:rFonts w:ascii="Angsana New" w:hAnsi="Angsana New"/>
          <w:sz w:val="26"/>
          <w:szCs w:val="26"/>
        </w:rPr>
        <w:t>5</w:t>
      </w:r>
      <w:r w:rsidRPr="00F3155C">
        <w:rPr>
          <w:rFonts w:ascii="Angsana New" w:hAnsi="Angsana New"/>
          <w:sz w:val="26"/>
          <w:szCs w:val="26"/>
        </w:rPr>
        <w:t xml:space="preserve"> </w:t>
      </w:r>
      <w:r w:rsidRPr="00F3155C">
        <w:rPr>
          <w:rFonts w:ascii="Angsana New" w:hAnsi="Angsana New" w:hint="cs"/>
          <w:sz w:val="26"/>
          <w:szCs w:val="26"/>
          <w:cs/>
        </w:rPr>
        <w:t>ป</w:t>
      </w:r>
      <w:r w:rsidRPr="00F3155C">
        <w:rPr>
          <w:rFonts w:ascii="Angsana New" w:hAnsi="Angsana New"/>
          <w:sz w:val="26"/>
          <w:szCs w:val="26"/>
          <w:cs/>
        </w:rPr>
        <w:t>ระกอบด้วยรายก</w:t>
      </w:r>
      <w:r w:rsidRPr="00F3155C">
        <w:rPr>
          <w:rFonts w:ascii="Angsana New" w:hAnsi="Angsana New" w:hint="cs"/>
          <w:sz w:val="26"/>
          <w:szCs w:val="26"/>
          <w:cs/>
        </w:rPr>
        <w:t>าร</w:t>
      </w:r>
      <w:r w:rsidRPr="00F3155C">
        <w:rPr>
          <w:rFonts w:ascii="Angsana New" w:hAnsi="Angsana New"/>
          <w:sz w:val="26"/>
          <w:szCs w:val="26"/>
          <w:cs/>
        </w:rPr>
        <w:t>ดัง</w:t>
      </w:r>
      <w:r w:rsidRPr="00F3155C">
        <w:rPr>
          <w:rFonts w:ascii="Angsana New" w:hAnsi="Angsana New" w:hint="cs"/>
          <w:sz w:val="26"/>
          <w:szCs w:val="26"/>
          <w:cs/>
        </w:rPr>
        <w:t>ต่อไป</w:t>
      </w:r>
      <w:r w:rsidRPr="00F3155C">
        <w:rPr>
          <w:rFonts w:ascii="Angsana New" w:hAnsi="Angsana New"/>
          <w:sz w:val="26"/>
          <w:szCs w:val="26"/>
          <w:cs/>
        </w:rPr>
        <w:t>นี้</w:t>
      </w:r>
    </w:p>
    <w:p w:rsidR="004F5042" w:rsidRPr="00F3155C" w:rsidRDefault="004F5042" w:rsidP="00AC703E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spacing w:line="240" w:lineRule="auto"/>
        <w:ind w:right="-45"/>
        <w:jc w:val="thaiDistribute"/>
        <w:rPr>
          <w:rFonts w:ascii="Angsana New" w:hAnsi="Angsana New"/>
          <w:sz w:val="26"/>
          <w:szCs w:val="26"/>
        </w:rPr>
      </w:pPr>
    </w:p>
    <w:tbl>
      <w:tblPr>
        <w:tblW w:w="10068" w:type="dxa"/>
        <w:tblLook w:val="01E0"/>
      </w:tblPr>
      <w:tblGrid>
        <w:gridCol w:w="5272"/>
        <w:gridCol w:w="1020"/>
        <w:gridCol w:w="236"/>
        <w:gridCol w:w="1023"/>
        <w:gridCol w:w="236"/>
        <w:gridCol w:w="1020"/>
        <w:gridCol w:w="236"/>
        <w:gridCol w:w="1025"/>
      </w:tblGrid>
      <w:tr w:rsidR="008F4BC4" w:rsidRPr="00F3155C" w:rsidTr="000054E3">
        <w:trPr>
          <w:tblHeader/>
        </w:trPr>
        <w:tc>
          <w:tcPr>
            <w:tcW w:w="5272" w:type="dxa"/>
            <w:vAlign w:val="bottom"/>
          </w:tcPr>
          <w:p w:rsidR="008F4BC4" w:rsidRPr="00F3155C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F3155C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4796" w:type="dxa"/>
            <w:gridSpan w:val="7"/>
            <w:tcBorders>
              <w:bottom w:val="single" w:sz="4" w:space="0" w:color="auto"/>
            </w:tcBorders>
            <w:vAlign w:val="bottom"/>
          </w:tcPr>
          <w:p w:rsidR="008F4BC4" w:rsidRPr="00F3155C" w:rsidRDefault="000054E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3155C">
              <w:rPr>
                <w:rFonts w:ascii="Angsana New" w:hAnsi="Angsana New" w:hint="cs"/>
                <w:sz w:val="26"/>
                <w:szCs w:val="26"/>
                <w:cs/>
              </w:rPr>
              <w:t>งวดสามเดือน (</w:t>
            </w:r>
            <w:r w:rsidR="008F4BC4" w:rsidRPr="00F3155C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F3155C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8F4BC4" w:rsidRPr="00F3155C" w:rsidTr="000054E3">
        <w:trPr>
          <w:tblHeader/>
        </w:trPr>
        <w:tc>
          <w:tcPr>
            <w:tcW w:w="5272" w:type="dxa"/>
            <w:vAlign w:val="bottom"/>
          </w:tcPr>
          <w:p w:rsidR="008F4BC4" w:rsidRPr="00F3155C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7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4BC4" w:rsidRPr="00F3155C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3155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8F4BC4" w:rsidRPr="00F3155C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4BC4" w:rsidRPr="00F3155C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3155C">
              <w:rPr>
                <w:rFonts w:ascii="Angsana New" w:hAnsi="Angsana New"/>
                <w:sz w:val="26"/>
                <w:szCs w:val="26"/>
                <w:cs/>
              </w:rPr>
              <w:t>งบการเงินเฉพาะ</w:t>
            </w:r>
            <w:r w:rsidRPr="00F3155C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F123A1" w:rsidRPr="00F3155C" w:rsidTr="000054E3">
        <w:trPr>
          <w:tblHeader/>
        </w:trPr>
        <w:tc>
          <w:tcPr>
            <w:tcW w:w="5272" w:type="dxa"/>
            <w:vAlign w:val="bottom"/>
          </w:tcPr>
          <w:p w:rsidR="00F123A1" w:rsidRPr="00F3155C" w:rsidRDefault="00F123A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:rsidR="00F123A1" w:rsidRPr="00F3155C" w:rsidRDefault="00F123A1" w:rsidP="00C6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155C">
              <w:rPr>
                <w:rFonts w:ascii="Angsana New" w:hAnsi="Angsana New"/>
                <w:sz w:val="26"/>
                <w:szCs w:val="26"/>
              </w:rPr>
              <w:t>25</w:t>
            </w:r>
            <w:r w:rsidRPr="00F3155C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="00C6390C" w:rsidRPr="00F3155C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6" w:type="dxa"/>
            <w:vAlign w:val="bottom"/>
          </w:tcPr>
          <w:p w:rsidR="00F123A1" w:rsidRPr="00F3155C" w:rsidRDefault="00F123A1" w:rsidP="000078D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vAlign w:val="bottom"/>
          </w:tcPr>
          <w:p w:rsidR="00F123A1" w:rsidRPr="00F3155C" w:rsidRDefault="00F123A1" w:rsidP="00C6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155C">
              <w:rPr>
                <w:rFonts w:ascii="Angsana New" w:hAnsi="Angsana New"/>
                <w:sz w:val="26"/>
                <w:szCs w:val="26"/>
              </w:rPr>
              <w:t>25</w:t>
            </w:r>
            <w:r w:rsidRPr="00F3155C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="00C6390C" w:rsidRPr="00F3155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vAlign w:val="bottom"/>
          </w:tcPr>
          <w:p w:rsidR="00F123A1" w:rsidRPr="00F3155C" w:rsidRDefault="00F123A1" w:rsidP="000078D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:rsidR="00F123A1" w:rsidRPr="00F3155C" w:rsidRDefault="00F123A1" w:rsidP="00C6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155C">
              <w:rPr>
                <w:rFonts w:ascii="Angsana New" w:hAnsi="Angsana New"/>
                <w:sz w:val="26"/>
                <w:szCs w:val="26"/>
              </w:rPr>
              <w:t>25</w:t>
            </w:r>
            <w:r w:rsidRPr="00F3155C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="00C6390C" w:rsidRPr="00F3155C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6" w:type="dxa"/>
            <w:vAlign w:val="bottom"/>
          </w:tcPr>
          <w:p w:rsidR="00F123A1" w:rsidRPr="00F3155C" w:rsidRDefault="00F123A1" w:rsidP="000078D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:rsidR="00F123A1" w:rsidRPr="00F3155C" w:rsidRDefault="00F123A1" w:rsidP="00C63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155C">
              <w:rPr>
                <w:rFonts w:ascii="Angsana New" w:hAnsi="Angsana New"/>
                <w:sz w:val="26"/>
                <w:szCs w:val="26"/>
              </w:rPr>
              <w:t>25</w:t>
            </w:r>
            <w:r w:rsidRPr="00F3155C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="00C6390C" w:rsidRPr="00F3155C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C6390C" w:rsidRPr="00F3155C" w:rsidTr="000054E3">
        <w:tc>
          <w:tcPr>
            <w:tcW w:w="5272" w:type="dxa"/>
            <w:vAlign w:val="bottom"/>
          </w:tcPr>
          <w:p w:rsidR="00C6390C" w:rsidRPr="00F3155C" w:rsidRDefault="00C6390C" w:rsidP="0008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3155C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ภาษีเงินได้ที่คำนวณจากกำไร</w:t>
            </w:r>
            <w:r w:rsidR="00D542D4" w:rsidRPr="00F3155C"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 </w:t>
            </w:r>
            <w:r w:rsidRPr="00F3155C">
              <w:rPr>
                <w:rFonts w:ascii="Angsana New" w:hAnsi="Angsana New" w:hint="cs"/>
                <w:sz w:val="26"/>
                <w:szCs w:val="26"/>
                <w:cs/>
              </w:rPr>
              <w:t xml:space="preserve">ทางบัญชี 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6390C" w:rsidRPr="00F3155C" w:rsidRDefault="00CC4788" w:rsidP="00CC4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3155C">
              <w:rPr>
                <w:rFonts w:ascii="Angsana New" w:hAnsi="Angsana New"/>
                <w:color w:val="000000"/>
                <w:sz w:val="26"/>
                <w:szCs w:val="26"/>
              </w:rPr>
              <w:t>(30,936)</w:t>
            </w:r>
          </w:p>
        </w:tc>
        <w:tc>
          <w:tcPr>
            <w:tcW w:w="236" w:type="dxa"/>
            <w:vAlign w:val="bottom"/>
          </w:tcPr>
          <w:p w:rsidR="00C6390C" w:rsidRPr="00F3155C" w:rsidRDefault="00C6390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vAlign w:val="bottom"/>
          </w:tcPr>
          <w:p w:rsidR="00C6390C" w:rsidRPr="00F3155C" w:rsidRDefault="00C6390C" w:rsidP="00D7169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155C">
              <w:rPr>
                <w:rFonts w:ascii="Angsana New" w:hAnsi="Angsana New"/>
                <w:sz w:val="26"/>
                <w:szCs w:val="26"/>
              </w:rPr>
              <w:t>2,</w:t>
            </w:r>
            <w:r w:rsidR="00D71698" w:rsidRPr="00F3155C">
              <w:rPr>
                <w:rFonts w:ascii="Angsana New" w:hAnsi="Angsana New"/>
                <w:sz w:val="26"/>
                <w:szCs w:val="26"/>
              </w:rPr>
              <w:t>372</w:t>
            </w:r>
          </w:p>
        </w:tc>
        <w:tc>
          <w:tcPr>
            <w:tcW w:w="236" w:type="dxa"/>
            <w:vAlign w:val="bottom"/>
          </w:tcPr>
          <w:p w:rsidR="00C6390C" w:rsidRPr="00F3155C" w:rsidRDefault="00C6390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6390C" w:rsidRPr="00F3155C" w:rsidRDefault="008F0DBC" w:rsidP="00812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3155C">
              <w:rPr>
                <w:rFonts w:ascii="Angsana New" w:hAnsi="Angsana New"/>
                <w:color w:val="000000"/>
                <w:sz w:val="26"/>
                <w:szCs w:val="26"/>
              </w:rPr>
              <w:t>(33,350)</w:t>
            </w:r>
          </w:p>
        </w:tc>
        <w:tc>
          <w:tcPr>
            <w:tcW w:w="236" w:type="dxa"/>
            <w:vAlign w:val="bottom"/>
          </w:tcPr>
          <w:p w:rsidR="00C6390C" w:rsidRPr="00F3155C" w:rsidRDefault="00C6390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:rsidR="00C6390C" w:rsidRPr="00F3155C" w:rsidRDefault="00D159EE" w:rsidP="000C61A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6"/>
                <w:szCs w:val="26"/>
                <w:lang w:eastAsia="zh-CN"/>
              </w:rPr>
            </w:pPr>
            <w:r w:rsidRPr="00F3155C">
              <w:rPr>
                <w:rFonts w:ascii="Angsana New" w:hAnsi="Angsana New"/>
                <w:sz w:val="26"/>
                <w:szCs w:val="26"/>
                <w:lang w:eastAsia="zh-CN"/>
              </w:rPr>
              <w:t>1,011</w:t>
            </w:r>
          </w:p>
        </w:tc>
      </w:tr>
      <w:tr w:rsidR="00C6390C" w:rsidRPr="00F3155C" w:rsidTr="000054E3">
        <w:tc>
          <w:tcPr>
            <w:tcW w:w="5272" w:type="dxa"/>
            <w:vAlign w:val="bottom"/>
          </w:tcPr>
          <w:p w:rsidR="00C6390C" w:rsidRPr="00F3155C" w:rsidRDefault="00C6390C" w:rsidP="00002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F3155C">
              <w:rPr>
                <w:rFonts w:ascii="Angsana New" w:hAnsi="Angsana New"/>
                <w:sz w:val="26"/>
                <w:szCs w:val="26"/>
                <w:cs/>
              </w:rPr>
              <w:t>ผลกระทบจาก</w:t>
            </w:r>
            <w:r w:rsidRPr="00F3155C">
              <w:rPr>
                <w:rFonts w:ascii="Angsana New" w:hAnsi="Angsana New" w:hint="cs"/>
                <w:sz w:val="26"/>
                <w:szCs w:val="26"/>
                <w:cs/>
              </w:rPr>
              <w:t>ราย</w:t>
            </w:r>
            <w:r w:rsidRPr="00F3155C">
              <w:rPr>
                <w:rFonts w:ascii="Angsana New" w:hAnsi="Angsana New"/>
                <w:sz w:val="26"/>
                <w:szCs w:val="26"/>
                <w:cs/>
              </w:rPr>
              <w:t>การ</w:t>
            </w:r>
            <w:r w:rsidRPr="00F3155C">
              <w:rPr>
                <w:rFonts w:ascii="Angsana New" w:hAnsi="Angsana New" w:hint="cs"/>
                <w:sz w:val="26"/>
                <w:szCs w:val="26"/>
                <w:cs/>
              </w:rPr>
              <w:t>ที่</w:t>
            </w:r>
            <w:r w:rsidRPr="00F3155C">
              <w:rPr>
                <w:rFonts w:ascii="Angsana New" w:hAnsi="Angsana New"/>
                <w:sz w:val="26"/>
                <w:szCs w:val="26"/>
                <w:cs/>
              </w:rPr>
              <w:t>ถือเป็นรายจ่ายทางภาษีไม่ได้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C6390C" w:rsidRPr="00F3155C" w:rsidRDefault="006521EE" w:rsidP="008310C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155C">
              <w:rPr>
                <w:rFonts w:ascii="Angsana New" w:hAnsi="Angsana New"/>
                <w:sz w:val="26"/>
                <w:szCs w:val="26"/>
              </w:rPr>
              <w:t>33</w:t>
            </w:r>
            <w:r w:rsidR="009E13D4" w:rsidRPr="00F3155C">
              <w:rPr>
                <w:rFonts w:ascii="Angsana New" w:hAnsi="Angsana New"/>
                <w:sz w:val="26"/>
                <w:szCs w:val="26"/>
              </w:rPr>
              <w:t>,</w:t>
            </w:r>
            <w:r w:rsidRPr="00F3155C">
              <w:rPr>
                <w:rFonts w:ascii="Angsana New" w:hAnsi="Angsana New"/>
                <w:sz w:val="26"/>
                <w:szCs w:val="26"/>
              </w:rPr>
              <w:t>695</w:t>
            </w:r>
          </w:p>
        </w:tc>
        <w:tc>
          <w:tcPr>
            <w:tcW w:w="236" w:type="dxa"/>
            <w:vAlign w:val="bottom"/>
          </w:tcPr>
          <w:p w:rsidR="00C6390C" w:rsidRPr="00F3155C" w:rsidRDefault="00C6390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C6390C" w:rsidRPr="00F3155C" w:rsidRDefault="00C6390C" w:rsidP="000C61A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155C">
              <w:rPr>
                <w:rFonts w:ascii="Angsana New" w:hAnsi="Angsana New"/>
                <w:sz w:val="26"/>
                <w:szCs w:val="26"/>
              </w:rPr>
              <w:t>2,</w:t>
            </w:r>
            <w:r w:rsidR="00D71698" w:rsidRPr="00F3155C">
              <w:rPr>
                <w:rFonts w:ascii="Angsana New" w:hAnsi="Angsana New"/>
                <w:sz w:val="26"/>
                <w:szCs w:val="26"/>
              </w:rPr>
              <w:t>919</w:t>
            </w:r>
          </w:p>
        </w:tc>
        <w:tc>
          <w:tcPr>
            <w:tcW w:w="236" w:type="dxa"/>
            <w:vAlign w:val="bottom"/>
          </w:tcPr>
          <w:p w:rsidR="00C6390C" w:rsidRPr="00F3155C" w:rsidRDefault="00C6390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C6390C" w:rsidRPr="00F3155C" w:rsidRDefault="008F0DBC" w:rsidP="00580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155C">
              <w:rPr>
                <w:rFonts w:ascii="Angsana New" w:hAnsi="Angsana New"/>
                <w:sz w:val="26"/>
                <w:szCs w:val="26"/>
              </w:rPr>
              <w:t>33,479</w:t>
            </w:r>
          </w:p>
        </w:tc>
        <w:tc>
          <w:tcPr>
            <w:tcW w:w="236" w:type="dxa"/>
            <w:vAlign w:val="bottom"/>
          </w:tcPr>
          <w:p w:rsidR="00C6390C" w:rsidRPr="00F3155C" w:rsidRDefault="00C6390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:rsidR="00C6390C" w:rsidRPr="00F3155C" w:rsidRDefault="00C6390C" w:rsidP="00D159E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155C">
              <w:rPr>
                <w:rFonts w:ascii="Angsana New" w:hAnsi="Angsana New"/>
                <w:sz w:val="26"/>
                <w:szCs w:val="26"/>
              </w:rPr>
              <w:t>2,</w:t>
            </w:r>
            <w:r w:rsidR="00D159EE" w:rsidRPr="00F3155C">
              <w:rPr>
                <w:rFonts w:ascii="Angsana New" w:hAnsi="Angsana New"/>
                <w:sz w:val="26"/>
                <w:szCs w:val="26"/>
              </w:rPr>
              <w:t>423</w:t>
            </w:r>
          </w:p>
        </w:tc>
      </w:tr>
      <w:tr w:rsidR="00C6390C" w:rsidRPr="00F3155C" w:rsidTr="000054E3">
        <w:tc>
          <w:tcPr>
            <w:tcW w:w="5272" w:type="dxa"/>
            <w:vAlign w:val="bottom"/>
          </w:tcPr>
          <w:p w:rsidR="00C6390C" w:rsidRPr="00F3155C" w:rsidRDefault="00C6390C" w:rsidP="00002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3155C">
              <w:rPr>
                <w:rFonts w:ascii="Angsana New" w:hAnsi="Angsana New"/>
                <w:sz w:val="26"/>
                <w:szCs w:val="26"/>
                <w:cs/>
              </w:rPr>
              <w:t>ผลกระทบจากรายการที่สามารถหักเป็นรายจ่าย</w:t>
            </w:r>
            <w:r w:rsidRPr="00F3155C">
              <w:rPr>
                <w:rFonts w:ascii="Angsana New" w:hAnsi="Angsana New" w:hint="cs"/>
                <w:sz w:val="26"/>
                <w:szCs w:val="26"/>
                <w:cs/>
              </w:rPr>
              <w:t>ทางภาษี</w:t>
            </w:r>
            <w:r w:rsidRPr="00F3155C">
              <w:rPr>
                <w:rFonts w:ascii="Angsana New" w:hAnsi="Angsana New"/>
                <w:sz w:val="26"/>
                <w:szCs w:val="26"/>
                <w:cs/>
              </w:rPr>
              <w:t>ได้เพิ่มเติม</w:t>
            </w:r>
            <w:r w:rsidRPr="00F3155C">
              <w:rPr>
                <w:rFonts w:ascii="Angsana New" w:hAnsi="Angsana New" w:hint="cs"/>
                <w:sz w:val="26"/>
                <w:szCs w:val="26"/>
                <w:cs/>
              </w:rPr>
              <w:t>หรือรายการที่ยังไม่ถือเป็นรายได้ทางภาษี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C6390C" w:rsidRPr="00F3155C" w:rsidRDefault="006D179C" w:rsidP="00F31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3155C">
              <w:rPr>
                <w:rFonts w:ascii="Angsana New" w:hAnsi="Angsana New"/>
                <w:color w:val="000000"/>
                <w:sz w:val="26"/>
                <w:szCs w:val="26"/>
              </w:rPr>
              <w:t>(  3,220)</w:t>
            </w:r>
          </w:p>
        </w:tc>
        <w:tc>
          <w:tcPr>
            <w:tcW w:w="236" w:type="dxa"/>
            <w:vAlign w:val="bottom"/>
          </w:tcPr>
          <w:p w:rsidR="00C6390C" w:rsidRPr="00F3155C" w:rsidRDefault="00C6390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C6390C" w:rsidRPr="00F3155C" w:rsidRDefault="00D71698" w:rsidP="00D71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3155C">
              <w:rPr>
                <w:rFonts w:ascii="Angsana New" w:hAnsi="Angsana New"/>
                <w:color w:val="000000"/>
                <w:sz w:val="26"/>
                <w:szCs w:val="26"/>
              </w:rPr>
              <w:t>(5,592</w:t>
            </w:r>
            <w:r w:rsidR="00C6390C" w:rsidRPr="00F3155C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:rsidR="00C6390C" w:rsidRPr="00F3155C" w:rsidRDefault="00C6390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C6390C" w:rsidRPr="00F3155C" w:rsidRDefault="00812A18" w:rsidP="001A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3155C">
              <w:rPr>
                <w:rFonts w:ascii="Angsana New" w:hAnsi="Angsana New"/>
                <w:color w:val="000000"/>
                <w:sz w:val="26"/>
                <w:szCs w:val="26"/>
              </w:rPr>
              <w:t>(     608)</w:t>
            </w:r>
          </w:p>
        </w:tc>
        <w:tc>
          <w:tcPr>
            <w:tcW w:w="236" w:type="dxa"/>
            <w:vAlign w:val="bottom"/>
          </w:tcPr>
          <w:p w:rsidR="00C6390C" w:rsidRPr="00F3155C" w:rsidRDefault="00C6390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:rsidR="00C6390C" w:rsidRPr="00F3155C" w:rsidRDefault="00D159EE" w:rsidP="001A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3155C">
              <w:rPr>
                <w:rFonts w:ascii="Angsana New" w:hAnsi="Angsana New"/>
                <w:color w:val="000000"/>
                <w:sz w:val="26"/>
                <w:szCs w:val="26"/>
              </w:rPr>
              <w:t>(4,042</w:t>
            </w:r>
            <w:r w:rsidR="00C6390C" w:rsidRPr="00F3155C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F817CE" w:rsidRPr="00F3155C" w:rsidTr="000054E3">
        <w:tc>
          <w:tcPr>
            <w:tcW w:w="5272" w:type="dxa"/>
            <w:vAlign w:val="bottom"/>
          </w:tcPr>
          <w:p w:rsidR="00F817CE" w:rsidRPr="00F3155C" w:rsidRDefault="00F3155C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F3155C">
              <w:rPr>
                <w:rFonts w:ascii="Angsana New" w:hAnsi="Angsana New" w:hint="cs"/>
                <w:sz w:val="26"/>
                <w:szCs w:val="26"/>
                <w:cs/>
              </w:rPr>
              <w:t>กลับรายการ</w:t>
            </w:r>
            <w:r w:rsidR="00F817CE" w:rsidRPr="00F3155C">
              <w:rPr>
                <w:rFonts w:ascii="Angsana New" w:hAnsi="Angsana New" w:hint="cs"/>
                <w:sz w:val="26"/>
                <w:szCs w:val="26"/>
                <w:cs/>
              </w:rPr>
              <w:t>ผลกระทบจากการใช้ประโยชน์ของผลขาดทุนสะสมทางภาษี</w:t>
            </w:r>
          </w:p>
        </w:tc>
        <w:tc>
          <w:tcPr>
            <w:tcW w:w="1020" w:type="dxa"/>
            <w:vAlign w:val="bottom"/>
          </w:tcPr>
          <w:p w:rsidR="00F817CE" w:rsidRPr="00F3155C" w:rsidRDefault="00E6516C" w:rsidP="00E651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155C">
              <w:rPr>
                <w:rFonts w:ascii="Angsana New" w:hAnsi="Angsana New"/>
                <w:sz w:val="26"/>
                <w:szCs w:val="26"/>
              </w:rPr>
              <w:t>475</w:t>
            </w:r>
          </w:p>
        </w:tc>
        <w:tc>
          <w:tcPr>
            <w:tcW w:w="236" w:type="dxa"/>
            <w:vAlign w:val="bottom"/>
          </w:tcPr>
          <w:p w:rsidR="00F817CE" w:rsidRPr="00F3155C" w:rsidRDefault="00F817CE" w:rsidP="00D63833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F817CE" w:rsidRPr="00F3155C" w:rsidRDefault="00F817CE" w:rsidP="00D7169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3155C">
              <w:rPr>
                <w:rFonts w:ascii="Angsana New" w:hAnsi="Angsana New"/>
                <w:sz w:val="26"/>
                <w:szCs w:val="26"/>
              </w:rPr>
              <w:t>129</w:t>
            </w:r>
          </w:p>
        </w:tc>
        <w:tc>
          <w:tcPr>
            <w:tcW w:w="236" w:type="dxa"/>
            <w:vAlign w:val="bottom"/>
          </w:tcPr>
          <w:p w:rsidR="00F817CE" w:rsidRPr="00F3155C" w:rsidRDefault="00F817CE" w:rsidP="00D63833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F817CE" w:rsidRPr="00F3155C" w:rsidRDefault="00F817CE" w:rsidP="00F8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3155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:rsidR="00F817CE" w:rsidRPr="00F3155C" w:rsidRDefault="00F817CE" w:rsidP="00D63833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:rsidR="00F817CE" w:rsidRPr="00F3155C" w:rsidRDefault="00F817CE" w:rsidP="008A5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3155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C6390C" w:rsidRPr="00F3155C" w:rsidTr="000054E3">
        <w:tc>
          <w:tcPr>
            <w:tcW w:w="5272" w:type="dxa"/>
            <w:vAlign w:val="bottom"/>
          </w:tcPr>
          <w:p w:rsidR="00C6390C" w:rsidRPr="00F3155C" w:rsidRDefault="00F3155C" w:rsidP="00F3155C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74"/>
              <w:rPr>
                <w:rFonts w:ascii="Angsana New" w:hAnsi="Angsana New"/>
                <w:sz w:val="26"/>
                <w:szCs w:val="26"/>
                <w:cs/>
              </w:rPr>
            </w:pPr>
            <w:r w:rsidRPr="00F3155C">
              <w:rPr>
                <w:rFonts w:ascii="Angsana New" w:hAnsi="Angsana New" w:hint="cs"/>
                <w:sz w:val="26"/>
                <w:szCs w:val="26"/>
                <w:cs/>
              </w:rPr>
              <w:t>กลับรายการ</w:t>
            </w:r>
            <w:r w:rsidR="00C6390C" w:rsidRPr="00F3155C">
              <w:rPr>
                <w:rFonts w:ascii="Angsana New" w:hAnsi="Angsana New"/>
                <w:sz w:val="26"/>
                <w:szCs w:val="26"/>
                <w:cs/>
              </w:rPr>
              <w:t>ผลกระทบจากการได้ลดอัตราภาษีภายใต้การส่งเสริมการลงทุน</w:t>
            </w:r>
          </w:p>
        </w:tc>
        <w:tc>
          <w:tcPr>
            <w:tcW w:w="1020" w:type="dxa"/>
            <w:vAlign w:val="bottom"/>
          </w:tcPr>
          <w:p w:rsidR="00C6390C" w:rsidRPr="00F3155C" w:rsidRDefault="004D6DF9" w:rsidP="00273A0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3155C">
              <w:rPr>
                <w:rFonts w:ascii="Angsana New" w:hAnsi="Angsana New"/>
                <w:sz w:val="26"/>
                <w:szCs w:val="26"/>
              </w:rPr>
              <w:t>194</w:t>
            </w:r>
          </w:p>
        </w:tc>
        <w:tc>
          <w:tcPr>
            <w:tcW w:w="236" w:type="dxa"/>
            <w:vAlign w:val="bottom"/>
          </w:tcPr>
          <w:p w:rsidR="00C6390C" w:rsidRPr="00F3155C" w:rsidRDefault="00C6390C" w:rsidP="00D63833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C6390C" w:rsidRPr="00F3155C" w:rsidRDefault="00D71698" w:rsidP="00D7169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3155C">
              <w:rPr>
                <w:rFonts w:ascii="Angsana New" w:hAnsi="Angsana New"/>
                <w:sz w:val="26"/>
                <w:szCs w:val="26"/>
              </w:rPr>
              <w:t>244</w:t>
            </w:r>
          </w:p>
        </w:tc>
        <w:tc>
          <w:tcPr>
            <w:tcW w:w="236" w:type="dxa"/>
            <w:vAlign w:val="bottom"/>
          </w:tcPr>
          <w:p w:rsidR="00C6390C" w:rsidRPr="00F3155C" w:rsidRDefault="00C6390C" w:rsidP="00D63833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C6390C" w:rsidRPr="00F3155C" w:rsidRDefault="00273A0F" w:rsidP="00273A0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155C">
              <w:rPr>
                <w:rFonts w:ascii="Angsana New" w:hAnsi="Angsana New"/>
                <w:sz w:val="26"/>
                <w:szCs w:val="26"/>
              </w:rPr>
              <w:t>194</w:t>
            </w:r>
          </w:p>
        </w:tc>
        <w:tc>
          <w:tcPr>
            <w:tcW w:w="236" w:type="dxa"/>
            <w:vAlign w:val="bottom"/>
          </w:tcPr>
          <w:p w:rsidR="00C6390C" w:rsidRPr="00F3155C" w:rsidRDefault="00C6390C" w:rsidP="00D63833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:rsidR="00C6390C" w:rsidRPr="00F3155C" w:rsidRDefault="00D159EE" w:rsidP="00D159E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155C">
              <w:rPr>
                <w:rFonts w:ascii="Angsana New" w:hAnsi="Angsana New"/>
                <w:sz w:val="26"/>
                <w:szCs w:val="26"/>
              </w:rPr>
              <w:t>244</w:t>
            </w:r>
          </w:p>
        </w:tc>
      </w:tr>
      <w:tr w:rsidR="00C6390C" w:rsidRPr="00F3155C" w:rsidTr="000054E3">
        <w:tc>
          <w:tcPr>
            <w:tcW w:w="5272" w:type="dxa"/>
            <w:vAlign w:val="bottom"/>
          </w:tcPr>
          <w:p w:rsidR="00C6390C" w:rsidRPr="00F3155C" w:rsidRDefault="00C6390C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F3155C">
              <w:rPr>
                <w:rFonts w:ascii="Angsana New" w:hAnsi="Angsana New"/>
                <w:sz w:val="26"/>
                <w:szCs w:val="26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:rsidR="00C6390C" w:rsidRPr="00F3155C" w:rsidRDefault="00E6516C" w:rsidP="00EF764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3155C">
              <w:rPr>
                <w:rFonts w:ascii="Angsana New" w:hAnsi="Angsana New"/>
                <w:sz w:val="26"/>
                <w:szCs w:val="26"/>
              </w:rPr>
              <w:t>208</w:t>
            </w:r>
          </w:p>
        </w:tc>
        <w:tc>
          <w:tcPr>
            <w:tcW w:w="236" w:type="dxa"/>
            <w:vAlign w:val="bottom"/>
          </w:tcPr>
          <w:p w:rsidR="00C6390C" w:rsidRPr="00F3155C" w:rsidRDefault="00C6390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vAlign w:val="bottom"/>
          </w:tcPr>
          <w:p w:rsidR="00C6390C" w:rsidRPr="00F3155C" w:rsidRDefault="00D71698" w:rsidP="000C61A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3155C">
              <w:rPr>
                <w:rFonts w:ascii="Angsana New" w:hAnsi="Angsana New"/>
                <w:sz w:val="26"/>
                <w:szCs w:val="26"/>
              </w:rPr>
              <w:t>72</w:t>
            </w:r>
          </w:p>
        </w:tc>
        <w:tc>
          <w:tcPr>
            <w:tcW w:w="236" w:type="dxa"/>
            <w:vAlign w:val="bottom"/>
          </w:tcPr>
          <w:p w:rsidR="00C6390C" w:rsidRPr="00F3155C" w:rsidRDefault="00C6390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6390C" w:rsidRPr="00F3155C" w:rsidRDefault="001A4EB7" w:rsidP="001A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3155C">
              <w:rPr>
                <w:rFonts w:ascii="Angsana New" w:hAnsi="Angsana New"/>
                <w:sz w:val="26"/>
                <w:szCs w:val="26"/>
              </w:rPr>
              <w:t>(     285)</w:t>
            </w:r>
          </w:p>
        </w:tc>
        <w:tc>
          <w:tcPr>
            <w:tcW w:w="236" w:type="dxa"/>
            <w:vAlign w:val="bottom"/>
          </w:tcPr>
          <w:p w:rsidR="00C6390C" w:rsidRPr="00F3155C" w:rsidRDefault="00C6390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:rsidR="00C6390C" w:rsidRPr="00F3155C" w:rsidRDefault="00D159EE" w:rsidP="001A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3155C">
              <w:rPr>
                <w:rFonts w:ascii="Angsana New" w:hAnsi="Angsana New"/>
                <w:sz w:val="26"/>
                <w:szCs w:val="26"/>
              </w:rPr>
              <w:t xml:space="preserve">   (   </w:t>
            </w:r>
            <w:r w:rsidR="00C6390C" w:rsidRPr="00F3155C">
              <w:rPr>
                <w:rFonts w:ascii="Angsana New" w:hAnsi="Angsana New"/>
                <w:sz w:val="26"/>
                <w:szCs w:val="26"/>
              </w:rPr>
              <w:t>364</w:t>
            </w:r>
            <w:r w:rsidRPr="00F3155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6390C" w:rsidRPr="00F3155C" w:rsidTr="000054E3">
        <w:tc>
          <w:tcPr>
            <w:tcW w:w="5272" w:type="dxa"/>
            <w:vAlign w:val="bottom"/>
          </w:tcPr>
          <w:p w:rsidR="00C6390C" w:rsidRPr="00F3155C" w:rsidRDefault="00C6390C" w:rsidP="00F93DA4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F3155C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  <w:r w:rsidRPr="00F3155C">
              <w:rPr>
                <w:rFonts w:ascii="Angsana New" w:hAnsi="Angsana New"/>
                <w:sz w:val="26"/>
                <w:szCs w:val="26"/>
                <w:cs/>
              </w:rPr>
              <w:t>ภาษีเงินได้รอ</w:t>
            </w:r>
            <w:r w:rsidRPr="00F3155C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="00F3155C" w:rsidRPr="00F3155C">
              <w:rPr>
                <w:rFonts w:ascii="Angsana New" w:hAnsi="Angsana New"/>
                <w:sz w:val="26"/>
                <w:szCs w:val="26"/>
                <w:cs/>
              </w:rPr>
              <w:t>ตัดบัญช</w:t>
            </w:r>
            <w:r w:rsidR="00F3155C" w:rsidRPr="00F3155C">
              <w:rPr>
                <w:rFonts w:ascii="Angsana New" w:hAnsi="Angsana New" w:hint="cs"/>
                <w:sz w:val="26"/>
                <w:szCs w:val="26"/>
                <w:cs/>
              </w:rPr>
              <w:t>ี</w:t>
            </w:r>
            <w:r w:rsidR="00564811" w:rsidRPr="00F3155C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20" w:type="dxa"/>
            <w:vAlign w:val="bottom"/>
          </w:tcPr>
          <w:p w:rsidR="00C6390C" w:rsidRPr="00F3155C" w:rsidRDefault="00E6516C" w:rsidP="00E6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3155C">
              <w:rPr>
                <w:rFonts w:ascii="Angsana New" w:hAnsi="Angsana New"/>
                <w:color w:val="000000"/>
                <w:sz w:val="26"/>
                <w:szCs w:val="26"/>
              </w:rPr>
              <w:t>(33,297)</w:t>
            </w:r>
          </w:p>
        </w:tc>
        <w:tc>
          <w:tcPr>
            <w:tcW w:w="236" w:type="dxa"/>
            <w:vAlign w:val="bottom"/>
          </w:tcPr>
          <w:p w:rsidR="00C6390C" w:rsidRPr="00F3155C" w:rsidRDefault="00C6390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C6390C" w:rsidRPr="00F3155C" w:rsidRDefault="00C6390C" w:rsidP="00716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3155C">
              <w:rPr>
                <w:rFonts w:ascii="Angsana New" w:hAnsi="Angsana New"/>
                <w:sz w:val="26"/>
                <w:szCs w:val="26"/>
              </w:rPr>
              <w:t>(1,</w:t>
            </w:r>
            <w:r w:rsidR="00716E8C" w:rsidRPr="00F3155C">
              <w:rPr>
                <w:rFonts w:ascii="Angsana New" w:hAnsi="Angsana New"/>
                <w:sz w:val="26"/>
                <w:szCs w:val="26"/>
              </w:rPr>
              <w:t>119</w:t>
            </w:r>
            <w:r w:rsidRPr="00F3155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:rsidR="00C6390C" w:rsidRPr="00F3155C" w:rsidRDefault="00C6390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C6390C" w:rsidRPr="00F3155C" w:rsidRDefault="001A4EB7" w:rsidP="00F8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3155C">
              <w:rPr>
                <w:rFonts w:ascii="Angsana New" w:hAnsi="Angsana New"/>
                <w:color w:val="000000"/>
                <w:sz w:val="26"/>
                <w:szCs w:val="26"/>
              </w:rPr>
              <w:t>(32,997)</w:t>
            </w:r>
          </w:p>
        </w:tc>
        <w:tc>
          <w:tcPr>
            <w:tcW w:w="236" w:type="dxa"/>
            <w:vAlign w:val="bottom"/>
          </w:tcPr>
          <w:p w:rsidR="00C6390C" w:rsidRPr="00F3155C" w:rsidRDefault="00C6390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:rsidR="00C6390C" w:rsidRPr="00F3155C" w:rsidRDefault="00C6390C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3155C">
              <w:rPr>
                <w:rFonts w:ascii="Angsana New" w:hAnsi="Angsana New"/>
                <w:sz w:val="26"/>
                <w:szCs w:val="26"/>
              </w:rPr>
              <w:t>(   9</w:t>
            </w:r>
            <w:r w:rsidR="00D159EE" w:rsidRPr="00F3155C">
              <w:rPr>
                <w:rFonts w:ascii="Angsana New" w:hAnsi="Angsana New"/>
                <w:sz w:val="26"/>
                <w:szCs w:val="26"/>
              </w:rPr>
              <w:t>54</w:t>
            </w:r>
            <w:r w:rsidRPr="00F3155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6390C" w:rsidRPr="00F3155C" w:rsidTr="000054E3">
        <w:tc>
          <w:tcPr>
            <w:tcW w:w="5272" w:type="dxa"/>
            <w:vAlign w:val="bottom"/>
          </w:tcPr>
          <w:p w:rsidR="00C6390C" w:rsidRPr="00F3155C" w:rsidRDefault="00C6390C" w:rsidP="00F93DA4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F3155C">
              <w:rPr>
                <w:rFonts w:ascii="Angsana New" w:hAnsi="Angsana New" w:hint="cs"/>
                <w:sz w:val="26"/>
                <w:szCs w:val="26"/>
                <w:cs/>
              </w:rPr>
              <w:t>หนี้สินภาษีเงินได้รอการตัดบัญชีลดลง</w:t>
            </w:r>
          </w:p>
        </w:tc>
        <w:tc>
          <w:tcPr>
            <w:tcW w:w="1020" w:type="dxa"/>
            <w:vAlign w:val="bottom"/>
          </w:tcPr>
          <w:p w:rsidR="00C6390C" w:rsidRPr="00F3155C" w:rsidRDefault="002665AB" w:rsidP="002665A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155C">
              <w:rPr>
                <w:rFonts w:ascii="Angsana New" w:hAnsi="Angsana New"/>
                <w:sz w:val="26"/>
                <w:szCs w:val="26"/>
              </w:rPr>
              <w:t>558</w:t>
            </w:r>
          </w:p>
        </w:tc>
        <w:tc>
          <w:tcPr>
            <w:tcW w:w="236" w:type="dxa"/>
            <w:vAlign w:val="bottom"/>
          </w:tcPr>
          <w:p w:rsidR="00C6390C" w:rsidRPr="00F3155C" w:rsidRDefault="00C6390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C6390C" w:rsidRPr="00F3155C" w:rsidRDefault="00716E8C" w:rsidP="00716E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3155C">
              <w:rPr>
                <w:rFonts w:ascii="Angsana New" w:hAnsi="Angsana New"/>
                <w:sz w:val="26"/>
                <w:szCs w:val="26"/>
              </w:rPr>
              <w:t>3,202</w:t>
            </w:r>
          </w:p>
        </w:tc>
        <w:tc>
          <w:tcPr>
            <w:tcW w:w="236" w:type="dxa"/>
            <w:vAlign w:val="bottom"/>
          </w:tcPr>
          <w:p w:rsidR="00C6390C" w:rsidRPr="00F3155C" w:rsidRDefault="00C6390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C6390C" w:rsidRPr="00F3155C" w:rsidRDefault="001A4EB7" w:rsidP="001A4EB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3155C">
              <w:rPr>
                <w:rFonts w:ascii="Angsana New" w:hAnsi="Angsana New"/>
                <w:sz w:val="26"/>
                <w:szCs w:val="26"/>
              </w:rPr>
              <w:t>558</w:t>
            </w:r>
          </w:p>
        </w:tc>
        <w:tc>
          <w:tcPr>
            <w:tcW w:w="236" w:type="dxa"/>
            <w:vAlign w:val="bottom"/>
          </w:tcPr>
          <w:p w:rsidR="00C6390C" w:rsidRPr="00F3155C" w:rsidRDefault="00C6390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:rsidR="00C6390C" w:rsidRPr="00F3155C" w:rsidRDefault="00D159EE" w:rsidP="00D159E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155C">
              <w:rPr>
                <w:rFonts w:ascii="Angsana New" w:hAnsi="Angsana New"/>
                <w:sz w:val="26"/>
                <w:szCs w:val="26"/>
              </w:rPr>
              <w:t>3,202</w:t>
            </w:r>
          </w:p>
        </w:tc>
      </w:tr>
      <w:tr w:rsidR="00C6390C" w:rsidRPr="00F3155C" w:rsidTr="000054E3">
        <w:tc>
          <w:tcPr>
            <w:tcW w:w="5272" w:type="dxa"/>
            <w:vAlign w:val="bottom"/>
          </w:tcPr>
          <w:p w:rsidR="00C6390C" w:rsidRPr="00F3155C" w:rsidRDefault="00C6390C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F3155C">
              <w:rPr>
                <w:rFonts w:ascii="Angsana New" w:hAnsi="Angsana New"/>
                <w:sz w:val="26"/>
                <w:szCs w:val="26"/>
                <w:cs/>
              </w:rPr>
              <w:t>ภาษีเงินได้ที่แสดง</w:t>
            </w:r>
            <w:r w:rsidRPr="00F3155C">
              <w:rPr>
                <w:rFonts w:ascii="Angsana New" w:hAnsi="Angsana New" w:hint="cs"/>
                <w:sz w:val="26"/>
                <w:szCs w:val="26"/>
                <w:cs/>
              </w:rPr>
              <w:t>เป็นรายการ</w:t>
            </w:r>
            <w:r w:rsidRPr="00F3155C">
              <w:rPr>
                <w:rFonts w:ascii="Angsana New" w:hAnsi="Angsana New"/>
                <w:sz w:val="26"/>
                <w:szCs w:val="26"/>
                <w:cs/>
              </w:rPr>
              <w:t>กำไรหรือขาดทุนใน</w:t>
            </w:r>
          </w:p>
          <w:p w:rsidR="00C6390C" w:rsidRPr="00F3155C" w:rsidRDefault="00C6390C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F3155C">
              <w:rPr>
                <w:rFonts w:ascii="Angsana New" w:hAnsi="Angsana New"/>
                <w:sz w:val="26"/>
                <w:szCs w:val="26"/>
                <w:cs/>
              </w:rPr>
              <w:t>งบกำไ</w:t>
            </w:r>
            <w:r w:rsidRPr="00F3155C">
              <w:rPr>
                <w:rFonts w:ascii="Angsana New" w:hAnsi="Angsana New" w:hint="cs"/>
                <w:sz w:val="26"/>
                <w:szCs w:val="26"/>
                <w:cs/>
              </w:rPr>
              <w:t>รขาดทุนเ</w:t>
            </w:r>
            <w:r w:rsidRPr="00F3155C">
              <w:rPr>
                <w:rFonts w:ascii="Angsana New" w:hAnsi="Angsana New"/>
                <w:sz w:val="26"/>
                <w:szCs w:val="26"/>
                <w:cs/>
              </w:rPr>
              <w:t>บ็ดเสร็จ</w:t>
            </w: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6390C" w:rsidRPr="00F3155C" w:rsidRDefault="002665AB" w:rsidP="0026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3155C">
              <w:rPr>
                <w:rFonts w:ascii="Angsana New" w:hAnsi="Angsana New"/>
                <w:color w:val="000000"/>
                <w:sz w:val="26"/>
                <w:szCs w:val="26"/>
              </w:rPr>
              <w:t>(32,531)</w:t>
            </w:r>
          </w:p>
        </w:tc>
        <w:tc>
          <w:tcPr>
            <w:tcW w:w="236" w:type="dxa"/>
            <w:vAlign w:val="bottom"/>
          </w:tcPr>
          <w:p w:rsidR="00C6390C" w:rsidRPr="00F3155C" w:rsidRDefault="00C6390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6390C" w:rsidRPr="00F3155C" w:rsidRDefault="00716E8C" w:rsidP="00716E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155C">
              <w:rPr>
                <w:rFonts w:ascii="Angsana New" w:hAnsi="Angsana New"/>
                <w:sz w:val="26"/>
                <w:szCs w:val="26"/>
              </w:rPr>
              <w:t>2,155</w:t>
            </w:r>
          </w:p>
        </w:tc>
        <w:tc>
          <w:tcPr>
            <w:tcW w:w="236" w:type="dxa"/>
            <w:vAlign w:val="bottom"/>
          </w:tcPr>
          <w:p w:rsidR="00C6390C" w:rsidRPr="00F3155C" w:rsidRDefault="00C6390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6390C" w:rsidRPr="00F3155C" w:rsidRDefault="001A4EB7" w:rsidP="001A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3155C">
              <w:rPr>
                <w:rFonts w:ascii="Angsana New" w:hAnsi="Angsana New"/>
                <w:color w:val="000000"/>
                <w:sz w:val="26"/>
                <w:szCs w:val="26"/>
              </w:rPr>
              <w:t>(32,724)</w:t>
            </w:r>
          </w:p>
        </w:tc>
        <w:tc>
          <w:tcPr>
            <w:tcW w:w="236" w:type="dxa"/>
            <w:vAlign w:val="bottom"/>
          </w:tcPr>
          <w:p w:rsidR="00C6390C" w:rsidRPr="00F3155C" w:rsidRDefault="00C6390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6390C" w:rsidRPr="00F3155C" w:rsidRDefault="00C6390C" w:rsidP="00D159E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155C">
              <w:rPr>
                <w:rFonts w:ascii="Angsana New" w:hAnsi="Angsana New"/>
                <w:sz w:val="26"/>
                <w:szCs w:val="26"/>
              </w:rPr>
              <w:t>1,</w:t>
            </w:r>
            <w:r w:rsidR="00D159EE" w:rsidRPr="00F3155C">
              <w:rPr>
                <w:rFonts w:ascii="Angsana New" w:hAnsi="Angsana New"/>
                <w:sz w:val="26"/>
                <w:szCs w:val="26"/>
              </w:rPr>
              <w:t>884</w:t>
            </w:r>
          </w:p>
        </w:tc>
      </w:tr>
    </w:tbl>
    <w:p w:rsidR="00AC703E" w:rsidRPr="00F3155C" w:rsidRDefault="00AC703E" w:rsidP="00AC703E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spacing w:line="240" w:lineRule="auto"/>
        <w:ind w:right="-45"/>
        <w:jc w:val="thaiDistribute"/>
        <w:rPr>
          <w:rFonts w:ascii="Angsana New" w:hAnsi="Angsana New"/>
          <w:sz w:val="26"/>
          <w:szCs w:val="26"/>
        </w:rPr>
      </w:pPr>
    </w:p>
    <w:tbl>
      <w:tblPr>
        <w:tblW w:w="10068" w:type="dxa"/>
        <w:tblLook w:val="01E0"/>
      </w:tblPr>
      <w:tblGrid>
        <w:gridCol w:w="5272"/>
        <w:gridCol w:w="1020"/>
        <w:gridCol w:w="236"/>
        <w:gridCol w:w="1023"/>
        <w:gridCol w:w="236"/>
        <w:gridCol w:w="1020"/>
        <w:gridCol w:w="236"/>
        <w:gridCol w:w="1025"/>
      </w:tblGrid>
      <w:tr w:rsidR="00AC703E" w:rsidRPr="00F3155C" w:rsidTr="006560A1">
        <w:trPr>
          <w:tblHeader/>
        </w:trPr>
        <w:tc>
          <w:tcPr>
            <w:tcW w:w="5272" w:type="dxa"/>
            <w:vAlign w:val="bottom"/>
          </w:tcPr>
          <w:p w:rsidR="00AC703E" w:rsidRPr="00F3155C" w:rsidRDefault="00AC703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F3155C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4796" w:type="dxa"/>
            <w:gridSpan w:val="7"/>
            <w:tcBorders>
              <w:bottom w:val="single" w:sz="4" w:space="0" w:color="auto"/>
            </w:tcBorders>
            <w:vAlign w:val="bottom"/>
          </w:tcPr>
          <w:p w:rsidR="00AC703E" w:rsidRPr="00F3155C" w:rsidRDefault="00AC703E" w:rsidP="00AC7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3155C">
              <w:rPr>
                <w:rFonts w:ascii="Angsana New" w:hAnsi="Angsana New" w:hint="cs"/>
                <w:sz w:val="26"/>
                <w:szCs w:val="26"/>
                <w:cs/>
              </w:rPr>
              <w:t>งวดหกเดือน (</w:t>
            </w:r>
            <w:r w:rsidRPr="00F3155C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F3155C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AC703E" w:rsidRPr="00F3155C" w:rsidTr="006560A1">
        <w:trPr>
          <w:tblHeader/>
        </w:trPr>
        <w:tc>
          <w:tcPr>
            <w:tcW w:w="5272" w:type="dxa"/>
            <w:vAlign w:val="bottom"/>
          </w:tcPr>
          <w:p w:rsidR="00AC703E" w:rsidRPr="00F3155C" w:rsidRDefault="00AC703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7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703E" w:rsidRPr="00F3155C" w:rsidRDefault="00AC703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3155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AC703E" w:rsidRPr="00F3155C" w:rsidRDefault="00AC703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703E" w:rsidRPr="00F3155C" w:rsidRDefault="00AC703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3155C">
              <w:rPr>
                <w:rFonts w:ascii="Angsana New" w:hAnsi="Angsana New"/>
                <w:sz w:val="26"/>
                <w:szCs w:val="26"/>
                <w:cs/>
              </w:rPr>
              <w:t>งบการเงินเฉพาะ</w:t>
            </w:r>
            <w:r w:rsidRPr="00F3155C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AC703E" w:rsidRPr="00F3155C" w:rsidTr="006560A1">
        <w:trPr>
          <w:tblHeader/>
        </w:trPr>
        <w:tc>
          <w:tcPr>
            <w:tcW w:w="5272" w:type="dxa"/>
            <w:vAlign w:val="bottom"/>
          </w:tcPr>
          <w:p w:rsidR="00AC703E" w:rsidRPr="00F3155C" w:rsidRDefault="00AC703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:rsidR="00AC703E" w:rsidRPr="00F3155C" w:rsidRDefault="00AC703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155C">
              <w:rPr>
                <w:rFonts w:ascii="Angsana New" w:hAnsi="Angsana New"/>
                <w:sz w:val="26"/>
                <w:szCs w:val="26"/>
              </w:rPr>
              <w:t>25</w:t>
            </w:r>
            <w:r w:rsidRPr="00F3155C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F3155C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6" w:type="dxa"/>
            <w:vAlign w:val="bottom"/>
          </w:tcPr>
          <w:p w:rsidR="00AC703E" w:rsidRPr="00F3155C" w:rsidRDefault="00AC703E" w:rsidP="006560A1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vAlign w:val="bottom"/>
          </w:tcPr>
          <w:p w:rsidR="00AC703E" w:rsidRPr="00F3155C" w:rsidRDefault="00AC703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155C">
              <w:rPr>
                <w:rFonts w:ascii="Angsana New" w:hAnsi="Angsana New"/>
                <w:sz w:val="26"/>
                <w:szCs w:val="26"/>
              </w:rPr>
              <w:t>25</w:t>
            </w:r>
            <w:r w:rsidRPr="00F3155C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F3155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vAlign w:val="bottom"/>
          </w:tcPr>
          <w:p w:rsidR="00AC703E" w:rsidRPr="00F3155C" w:rsidRDefault="00AC703E" w:rsidP="006560A1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:rsidR="00AC703E" w:rsidRPr="00F3155C" w:rsidRDefault="00AC703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155C">
              <w:rPr>
                <w:rFonts w:ascii="Angsana New" w:hAnsi="Angsana New"/>
                <w:sz w:val="26"/>
                <w:szCs w:val="26"/>
              </w:rPr>
              <w:t>25</w:t>
            </w:r>
            <w:r w:rsidRPr="00F3155C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F3155C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6" w:type="dxa"/>
            <w:vAlign w:val="bottom"/>
          </w:tcPr>
          <w:p w:rsidR="00AC703E" w:rsidRPr="00F3155C" w:rsidRDefault="00AC703E" w:rsidP="006560A1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:rsidR="00AC703E" w:rsidRPr="00F3155C" w:rsidRDefault="00AC703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155C">
              <w:rPr>
                <w:rFonts w:ascii="Angsana New" w:hAnsi="Angsana New"/>
                <w:sz w:val="26"/>
                <w:szCs w:val="26"/>
              </w:rPr>
              <w:t>25</w:t>
            </w:r>
            <w:r w:rsidRPr="00F3155C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F3155C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AC703E" w:rsidRPr="00F3155C" w:rsidTr="006560A1">
        <w:tc>
          <w:tcPr>
            <w:tcW w:w="5272" w:type="dxa"/>
            <w:vAlign w:val="bottom"/>
          </w:tcPr>
          <w:p w:rsidR="00AC703E" w:rsidRPr="00F3155C" w:rsidRDefault="00AC703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3155C">
              <w:rPr>
                <w:rFonts w:ascii="Angsana New" w:hAnsi="Angsana New" w:hint="cs"/>
                <w:sz w:val="26"/>
                <w:szCs w:val="26"/>
                <w:cs/>
              </w:rPr>
              <w:t xml:space="preserve">ภาษีเงินได้ที่คำนวณจากกำไร (ขาดทุน) ทางบัญชี 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703E" w:rsidRPr="00F3155C" w:rsidRDefault="00AD4634" w:rsidP="00AD4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3155C">
              <w:rPr>
                <w:rFonts w:ascii="Angsana New" w:hAnsi="Angsana New"/>
                <w:color w:val="000000"/>
                <w:sz w:val="26"/>
                <w:szCs w:val="26"/>
              </w:rPr>
              <w:t>(28,905)</w:t>
            </w:r>
          </w:p>
        </w:tc>
        <w:tc>
          <w:tcPr>
            <w:tcW w:w="236" w:type="dxa"/>
            <w:vAlign w:val="bottom"/>
          </w:tcPr>
          <w:p w:rsidR="00AC703E" w:rsidRPr="00F3155C" w:rsidRDefault="00AC703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vAlign w:val="bottom"/>
          </w:tcPr>
          <w:p w:rsidR="00AC703E" w:rsidRPr="00F3155C" w:rsidRDefault="006560A1" w:rsidP="006560A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155C">
              <w:rPr>
                <w:rFonts w:ascii="Angsana New" w:hAnsi="Angsana New"/>
                <w:sz w:val="26"/>
                <w:szCs w:val="26"/>
              </w:rPr>
              <w:t>4,507</w:t>
            </w:r>
          </w:p>
        </w:tc>
        <w:tc>
          <w:tcPr>
            <w:tcW w:w="236" w:type="dxa"/>
            <w:vAlign w:val="bottom"/>
          </w:tcPr>
          <w:p w:rsidR="00AC703E" w:rsidRPr="00F3155C" w:rsidRDefault="00AC703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703E" w:rsidRPr="00F3155C" w:rsidRDefault="00187A49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3155C">
              <w:rPr>
                <w:rFonts w:ascii="Angsana New" w:hAnsi="Angsana New"/>
                <w:color w:val="000000"/>
                <w:sz w:val="26"/>
                <w:szCs w:val="26"/>
              </w:rPr>
              <w:t>(33,407)</w:t>
            </w:r>
          </w:p>
        </w:tc>
        <w:tc>
          <w:tcPr>
            <w:tcW w:w="236" w:type="dxa"/>
            <w:vAlign w:val="bottom"/>
          </w:tcPr>
          <w:p w:rsidR="00AC703E" w:rsidRPr="00F3155C" w:rsidRDefault="00AC703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:rsidR="00AC703E" w:rsidRPr="00F3155C" w:rsidRDefault="006560A1" w:rsidP="006560A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6"/>
                <w:szCs w:val="26"/>
                <w:lang w:eastAsia="zh-CN"/>
              </w:rPr>
            </w:pPr>
            <w:r w:rsidRPr="00F3155C">
              <w:rPr>
                <w:rFonts w:ascii="Angsana New" w:hAnsi="Angsana New"/>
                <w:sz w:val="26"/>
                <w:szCs w:val="26"/>
                <w:lang w:eastAsia="zh-CN"/>
              </w:rPr>
              <w:t>1,173</w:t>
            </w:r>
          </w:p>
        </w:tc>
      </w:tr>
      <w:tr w:rsidR="00AC703E" w:rsidRPr="00F3155C" w:rsidTr="006560A1">
        <w:tc>
          <w:tcPr>
            <w:tcW w:w="5272" w:type="dxa"/>
            <w:vAlign w:val="bottom"/>
          </w:tcPr>
          <w:p w:rsidR="00AC703E" w:rsidRPr="00F3155C" w:rsidRDefault="00AC703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F3155C">
              <w:rPr>
                <w:rFonts w:ascii="Angsana New" w:hAnsi="Angsana New"/>
                <w:sz w:val="26"/>
                <w:szCs w:val="26"/>
                <w:cs/>
              </w:rPr>
              <w:t>ผลกระทบจาก</w:t>
            </w:r>
            <w:r w:rsidRPr="00F3155C">
              <w:rPr>
                <w:rFonts w:ascii="Angsana New" w:hAnsi="Angsana New" w:hint="cs"/>
                <w:sz w:val="26"/>
                <w:szCs w:val="26"/>
                <w:cs/>
              </w:rPr>
              <w:t>ราย</w:t>
            </w:r>
            <w:r w:rsidRPr="00F3155C">
              <w:rPr>
                <w:rFonts w:ascii="Angsana New" w:hAnsi="Angsana New"/>
                <w:sz w:val="26"/>
                <w:szCs w:val="26"/>
                <w:cs/>
              </w:rPr>
              <w:t>การ</w:t>
            </w:r>
            <w:r w:rsidRPr="00F3155C">
              <w:rPr>
                <w:rFonts w:ascii="Angsana New" w:hAnsi="Angsana New" w:hint="cs"/>
                <w:sz w:val="26"/>
                <w:szCs w:val="26"/>
                <w:cs/>
              </w:rPr>
              <w:t>ที่</w:t>
            </w:r>
            <w:r w:rsidRPr="00F3155C">
              <w:rPr>
                <w:rFonts w:ascii="Angsana New" w:hAnsi="Angsana New"/>
                <w:sz w:val="26"/>
                <w:szCs w:val="26"/>
                <w:cs/>
              </w:rPr>
              <w:t>ถือเป็นรายจ่ายทางภาษีไม่ได้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AC703E" w:rsidRPr="00F3155C" w:rsidRDefault="004D6DF9" w:rsidP="006560A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155C">
              <w:rPr>
                <w:rFonts w:ascii="Angsana New" w:hAnsi="Angsana New"/>
                <w:sz w:val="26"/>
                <w:szCs w:val="26"/>
              </w:rPr>
              <w:t>35,716</w:t>
            </w:r>
          </w:p>
        </w:tc>
        <w:tc>
          <w:tcPr>
            <w:tcW w:w="236" w:type="dxa"/>
            <w:vAlign w:val="bottom"/>
          </w:tcPr>
          <w:p w:rsidR="00AC703E" w:rsidRPr="00F3155C" w:rsidRDefault="00AC703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AC703E" w:rsidRPr="00F3155C" w:rsidRDefault="006560A1" w:rsidP="006560A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155C">
              <w:rPr>
                <w:rFonts w:ascii="Angsana New" w:hAnsi="Angsana New"/>
                <w:sz w:val="26"/>
                <w:szCs w:val="26"/>
              </w:rPr>
              <w:t>5,173</w:t>
            </w:r>
          </w:p>
        </w:tc>
        <w:tc>
          <w:tcPr>
            <w:tcW w:w="236" w:type="dxa"/>
            <w:vAlign w:val="bottom"/>
          </w:tcPr>
          <w:p w:rsidR="00AC703E" w:rsidRPr="00F3155C" w:rsidRDefault="00AC703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AC703E" w:rsidRPr="00F3155C" w:rsidRDefault="004D6DF9" w:rsidP="00187A4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155C">
              <w:rPr>
                <w:rFonts w:ascii="Angsana New" w:hAnsi="Angsana New"/>
                <w:sz w:val="26"/>
                <w:szCs w:val="26"/>
              </w:rPr>
              <w:t>35,467</w:t>
            </w:r>
          </w:p>
        </w:tc>
        <w:tc>
          <w:tcPr>
            <w:tcW w:w="236" w:type="dxa"/>
            <w:vAlign w:val="bottom"/>
          </w:tcPr>
          <w:p w:rsidR="00AC703E" w:rsidRPr="00F3155C" w:rsidRDefault="00AC703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:rsidR="00AC703E" w:rsidRPr="00F3155C" w:rsidRDefault="006560A1" w:rsidP="006560A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155C">
              <w:rPr>
                <w:rFonts w:ascii="Angsana New" w:hAnsi="Angsana New"/>
                <w:sz w:val="26"/>
                <w:szCs w:val="26"/>
              </w:rPr>
              <w:t>4,455</w:t>
            </w:r>
          </w:p>
        </w:tc>
      </w:tr>
      <w:tr w:rsidR="00AC703E" w:rsidRPr="00F3155C" w:rsidTr="006560A1">
        <w:tc>
          <w:tcPr>
            <w:tcW w:w="5272" w:type="dxa"/>
            <w:vAlign w:val="bottom"/>
          </w:tcPr>
          <w:p w:rsidR="00AC703E" w:rsidRPr="00F3155C" w:rsidRDefault="00AC703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3155C">
              <w:rPr>
                <w:rFonts w:ascii="Angsana New" w:hAnsi="Angsana New"/>
                <w:sz w:val="26"/>
                <w:szCs w:val="26"/>
                <w:cs/>
              </w:rPr>
              <w:t>ผลกระทบจากรายการที่สามารถหักเป็นรายจ่าย</w:t>
            </w:r>
            <w:r w:rsidRPr="00F3155C">
              <w:rPr>
                <w:rFonts w:ascii="Angsana New" w:hAnsi="Angsana New" w:hint="cs"/>
                <w:sz w:val="26"/>
                <w:szCs w:val="26"/>
                <w:cs/>
              </w:rPr>
              <w:t>ทางภาษี</w:t>
            </w:r>
            <w:r w:rsidRPr="00F3155C">
              <w:rPr>
                <w:rFonts w:ascii="Angsana New" w:hAnsi="Angsana New"/>
                <w:sz w:val="26"/>
                <w:szCs w:val="26"/>
                <w:cs/>
              </w:rPr>
              <w:t>ได้เพิ่มเติม</w:t>
            </w:r>
            <w:r w:rsidRPr="00F3155C">
              <w:rPr>
                <w:rFonts w:ascii="Angsana New" w:hAnsi="Angsana New" w:hint="cs"/>
                <w:sz w:val="26"/>
                <w:szCs w:val="26"/>
                <w:cs/>
              </w:rPr>
              <w:t>หรือรายการที่ยังไม่ถือเป็นรายได้ทางภาษี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AC703E" w:rsidRPr="00F3155C" w:rsidRDefault="00AD4634" w:rsidP="00311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3155C">
              <w:rPr>
                <w:rFonts w:ascii="Angsana New" w:hAnsi="Angsana New"/>
                <w:color w:val="000000"/>
                <w:sz w:val="26"/>
                <w:szCs w:val="26"/>
              </w:rPr>
              <w:t>(  5,726)</w:t>
            </w:r>
          </w:p>
        </w:tc>
        <w:tc>
          <w:tcPr>
            <w:tcW w:w="236" w:type="dxa"/>
            <w:vAlign w:val="bottom"/>
          </w:tcPr>
          <w:p w:rsidR="00AC703E" w:rsidRPr="00F3155C" w:rsidRDefault="00AC703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AC703E" w:rsidRPr="00F3155C" w:rsidRDefault="006560A1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3155C">
              <w:rPr>
                <w:rFonts w:ascii="Angsana New" w:hAnsi="Angsana New"/>
                <w:color w:val="000000"/>
                <w:sz w:val="26"/>
                <w:szCs w:val="26"/>
              </w:rPr>
              <w:t>(8,434)</w:t>
            </w:r>
          </w:p>
        </w:tc>
        <w:tc>
          <w:tcPr>
            <w:tcW w:w="236" w:type="dxa"/>
            <w:vAlign w:val="bottom"/>
          </w:tcPr>
          <w:p w:rsidR="00AC703E" w:rsidRPr="00F3155C" w:rsidRDefault="00AC703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AC703E" w:rsidRPr="00F3155C" w:rsidRDefault="00187A49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3155C">
              <w:rPr>
                <w:rFonts w:ascii="Angsana New" w:hAnsi="Angsana New"/>
                <w:color w:val="000000"/>
                <w:sz w:val="26"/>
                <w:szCs w:val="26"/>
              </w:rPr>
              <w:t>(  2,060)</w:t>
            </w:r>
          </w:p>
        </w:tc>
        <w:tc>
          <w:tcPr>
            <w:tcW w:w="236" w:type="dxa"/>
            <w:vAlign w:val="bottom"/>
          </w:tcPr>
          <w:p w:rsidR="00AC703E" w:rsidRPr="00F3155C" w:rsidRDefault="00AC703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:rsidR="00AC703E" w:rsidRPr="00F3155C" w:rsidRDefault="006560A1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3155C">
              <w:rPr>
                <w:rFonts w:ascii="Angsana New" w:hAnsi="Angsana New"/>
                <w:color w:val="000000"/>
                <w:sz w:val="26"/>
                <w:szCs w:val="26"/>
              </w:rPr>
              <w:t>(5,442</w:t>
            </w:r>
            <w:r w:rsidR="00AC703E" w:rsidRPr="00F3155C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187A49" w:rsidRPr="00F3155C" w:rsidTr="006560A1">
        <w:tc>
          <w:tcPr>
            <w:tcW w:w="5272" w:type="dxa"/>
            <w:vAlign w:val="bottom"/>
          </w:tcPr>
          <w:p w:rsidR="00187A49" w:rsidRPr="00F3155C" w:rsidRDefault="00187A49" w:rsidP="006560A1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F3155C">
              <w:rPr>
                <w:rFonts w:ascii="Angsana New" w:hAnsi="Angsana New"/>
                <w:sz w:val="26"/>
                <w:szCs w:val="26"/>
                <w:cs/>
              </w:rPr>
              <w:t>ผลกระทบจากการได้ลดอัตราภาษีภายใต้การส่งเสริมการลงทุน</w:t>
            </w:r>
          </w:p>
        </w:tc>
        <w:tc>
          <w:tcPr>
            <w:tcW w:w="1020" w:type="dxa"/>
            <w:vAlign w:val="bottom"/>
          </w:tcPr>
          <w:p w:rsidR="00187A49" w:rsidRPr="00F3155C" w:rsidRDefault="00187A49" w:rsidP="00AD4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3155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:rsidR="00187A49" w:rsidRPr="00F3155C" w:rsidRDefault="00187A49" w:rsidP="006560A1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187A49" w:rsidRPr="00F3155C" w:rsidRDefault="00187A49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3155C">
              <w:rPr>
                <w:rFonts w:ascii="Angsana New" w:hAnsi="Angsana New"/>
                <w:color w:val="000000"/>
                <w:sz w:val="26"/>
                <w:szCs w:val="26"/>
              </w:rPr>
              <w:t>(   186)</w:t>
            </w:r>
          </w:p>
        </w:tc>
        <w:tc>
          <w:tcPr>
            <w:tcW w:w="236" w:type="dxa"/>
            <w:vAlign w:val="bottom"/>
          </w:tcPr>
          <w:p w:rsidR="00187A49" w:rsidRPr="00F3155C" w:rsidRDefault="00187A49" w:rsidP="006560A1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187A49" w:rsidRPr="00F3155C" w:rsidRDefault="00187A49" w:rsidP="00F8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3155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:rsidR="00187A49" w:rsidRPr="00F3155C" w:rsidRDefault="00187A49" w:rsidP="006560A1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:rsidR="00187A49" w:rsidRPr="00F3155C" w:rsidRDefault="00187A49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3155C">
              <w:rPr>
                <w:rFonts w:ascii="Angsana New" w:hAnsi="Angsana New"/>
                <w:color w:val="000000"/>
                <w:sz w:val="26"/>
                <w:szCs w:val="26"/>
              </w:rPr>
              <w:t>(   186)</w:t>
            </w:r>
          </w:p>
        </w:tc>
      </w:tr>
      <w:tr w:rsidR="00187A49" w:rsidRPr="00F3155C" w:rsidTr="006560A1">
        <w:tc>
          <w:tcPr>
            <w:tcW w:w="5272" w:type="dxa"/>
            <w:vAlign w:val="bottom"/>
          </w:tcPr>
          <w:p w:rsidR="00187A49" w:rsidRPr="00F3155C" w:rsidRDefault="00187A49" w:rsidP="006560A1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F3155C">
              <w:rPr>
                <w:rFonts w:ascii="Angsana New" w:hAnsi="Angsana New"/>
                <w:sz w:val="26"/>
                <w:szCs w:val="26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:rsidR="00187A49" w:rsidRPr="00F3155C" w:rsidRDefault="00187A49" w:rsidP="006560A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3155C">
              <w:rPr>
                <w:rFonts w:ascii="Angsana New" w:hAnsi="Angsana New"/>
                <w:sz w:val="26"/>
                <w:szCs w:val="26"/>
              </w:rPr>
              <w:t>1,085</w:t>
            </w:r>
          </w:p>
        </w:tc>
        <w:tc>
          <w:tcPr>
            <w:tcW w:w="236" w:type="dxa"/>
            <w:vAlign w:val="bottom"/>
          </w:tcPr>
          <w:p w:rsidR="00187A49" w:rsidRPr="00F3155C" w:rsidRDefault="00187A49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vAlign w:val="bottom"/>
          </w:tcPr>
          <w:p w:rsidR="00187A49" w:rsidRPr="00F3155C" w:rsidRDefault="00187A49" w:rsidP="006560A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3155C">
              <w:rPr>
                <w:rFonts w:ascii="Angsana New" w:hAnsi="Angsana New"/>
                <w:sz w:val="26"/>
                <w:szCs w:val="26"/>
              </w:rPr>
              <w:t>1,060</w:t>
            </w:r>
          </w:p>
        </w:tc>
        <w:tc>
          <w:tcPr>
            <w:tcW w:w="236" w:type="dxa"/>
            <w:vAlign w:val="bottom"/>
          </w:tcPr>
          <w:p w:rsidR="00187A49" w:rsidRPr="00F3155C" w:rsidRDefault="00187A49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87A49" w:rsidRPr="00F3155C" w:rsidRDefault="00187A49" w:rsidP="00F8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3155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:rsidR="00187A49" w:rsidRPr="00F3155C" w:rsidRDefault="00187A49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:rsidR="00187A49" w:rsidRPr="00F3155C" w:rsidRDefault="00187A49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3155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6560A1" w:rsidRPr="00F3155C" w:rsidTr="006560A1">
        <w:tc>
          <w:tcPr>
            <w:tcW w:w="5272" w:type="dxa"/>
            <w:vAlign w:val="bottom"/>
          </w:tcPr>
          <w:p w:rsidR="006560A1" w:rsidRPr="00F3155C" w:rsidRDefault="006560A1" w:rsidP="006560A1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F3155C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  <w:r w:rsidRPr="00F3155C">
              <w:rPr>
                <w:rFonts w:ascii="Angsana New" w:hAnsi="Angsana New"/>
                <w:sz w:val="26"/>
                <w:szCs w:val="26"/>
                <w:cs/>
              </w:rPr>
              <w:t>ภาษีเงินได้รอ</w:t>
            </w:r>
            <w:r w:rsidRPr="00F3155C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F3155C">
              <w:rPr>
                <w:rFonts w:ascii="Angsana New" w:hAnsi="Angsana New"/>
                <w:sz w:val="26"/>
                <w:szCs w:val="26"/>
                <w:cs/>
              </w:rPr>
              <w:t>ตัดบัญชี</w:t>
            </w:r>
            <w:r w:rsidRPr="00F3155C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20" w:type="dxa"/>
            <w:vAlign w:val="bottom"/>
          </w:tcPr>
          <w:p w:rsidR="006560A1" w:rsidRPr="00F3155C" w:rsidRDefault="00AD4634" w:rsidP="00AD4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3155C">
              <w:rPr>
                <w:rFonts w:ascii="Angsana New" w:hAnsi="Angsana New"/>
                <w:color w:val="000000"/>
                <w:sz w:val="26"/>
                <w:szCs w:val="26"/>
              </w:rPr>
              <w:t>(32,973)</w:t>
            </w:r>
          </w:p>
        </w:tc>
        <w:tc>
          <w:tcPr>
            <w:tcW w:w="236" w:type="dxa"/>
            <w:vAlign w:val="bottom"/>
          </w:tcPr>
          <w:p w:rsidR="006560A1" w:rsidRPr="00F3155C" w:rsidRDefault="006560A1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6560A1" w:rsidRPr="00F3155C" w:rsidRDefault="006560A1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3155C">
              <w:rPr>
                <w:rFonts w:ascii="Angsana New" w:hAnsi="Angsana New"/>
                <w:sz w:val="26"/>
                <w:szCs w:val="26"/>
              </w:rPr>
              <w:t>(3,016)</w:t>
            </w:r>
          </w:p>
        </w:tc>
        <w:tc>
          <w:tcPr>
            <w:tcW w:w="236" w:type="dxa"/>
            <w:vAlign w:val="bottom"/>
          </w:tcPr>
          <w:p w:rsidR="006560A1" w:rsidRPr="00F3155C" w:rsidRDefault="006560A1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6560A1" w:rsidRPr="00F3155C" w:rsidRDefault="00187A49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3155C">
              <w:rPr>
                <w:rFonts w:ascii="Angsana New" w:hAnsi="Angsana New"/>
                <w:color w:val="000000"/>
                <w:sz w:val="26"/>
                <w:szCs w:val="26"/>
              </w:rPr>
              <w:t>(33,093)</w:t>
            </w:r>
          </w:p>
        </w:tc>
        <w:tc>
          <w:tcPr>
            <w:tcW w:w="236" w:type="dxa"/>
            <w:vAlign w:val="bottom"/>
          </w:tcPr>
          <w:p w:rsidR="006560A1" w:rsidRPr="00F3155C" w:rsidRDefault="006560A1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:rsidR="006560A1" w:rsidRPr="00F3155C" w:rsidRDefault="006560A1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3155C">
              <w:rPr>
                <w:rFonts w:ascii="Angsana New" w:hAnsi="Angsana New"/>
                <w:color w:val="000000"/>
                <w:sz w:val="26"/>
                <w:szCs w:val="26"/>
              </w:rPr>
              <w:t>(1,894)</w:t>
            </w:r>
          </w:p>
        </w:tc>
      </w:tr>
      <w:tr w:rsidR="006560A1" w:rsidRPr="00F3155C" w:rsidTr="006560A1">
        <w:tc>
          <w:tcPr>
            <w:tcW w:w="5272" w:type="dxa"/>
            <w:vAlign w:val="bottom"/>
          </w:tcPr>
          <w:p w:rsidR="006560A1" w:rsidRPr="00F3155C" w:rsidRDefault="006560A1" w:rsidP="00F3155C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F3155C">
              <w:rPr>
                <w:rFonts w:ascii="Angsana New" w:hAnsi="Angsana New" w:hint="cs"/>
                <w:sz w:val="26"/>
                <w:szCs w:val="26"/>
                <w:cs/>
              </w:rPr>
              <w:t>หนี้สินภาษีเงินได้รอการตัดบัญชี</w:t>
            </w:r>
            <w:r w:rsidR="00F3155C" w:rsidRPr="00F3155C">
              <w:rPr>
                <w:rFonts w:ascii="Angsana New" w:hAnsi="Angsana New" w:hint="cs"/>
                <w:sz w:val="26"/>
                <w:szCs w:val="26"/>
                <w:cs/>
              </w:rPr>
              <w:t>ลดลง (เพิ่มขึ้น)</w:t>
            </w:r>
          </w:p>
        </w:tc>
        <w:tc>
          <w:tcPr>
            <w:tcW w:w="1020" w:type="dxa"/>
            <w:vAlign w:val="bottom"/>
          </w:tcPr>
          <w:p w:rsidR="006560A1" w:rsidRPr="00F3155C" w:rsidRDefault="00AD4634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155C">
              <w:rPr>
                <w:rFonts w:ascii="Angsana New" w:hAnsi="Angsana New"/>
                <w:sz w:val="26"/>
                <w:szCs w:val="26"/>
              </w:rPr>
              <w:t>(     135)</w:t>
            </w:r>
          </w:p>
        </w:tc>
        <w:tc>
          <w:tcPr>
            <w:tcW w:w="236" w:type="dxa"/>
            <w:vAlign w:val="bottom"/>
          </w:tcPr>
          <w:p w:rsidR="006560A1" w:rsidRPr="00F3155C" w:rsidRDefault="006560A1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6560A1" w:rsidRPr="00F3155C" w:rsidRDefault="006560A1" w:rsidP="006560A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3155C">
              <w:rPr>
                <w:rFonts w:ascii="Angsana New" w:hAnsi="Angsana New"/>
                <w:sz w:val="26"/>
                <w:szCs w:val="26"/>
              </w:rPr>
              <w:t>2,419</w:t>
            </w:r>
          </w:p>
        </w:tc>
        <w:tc>
          <w:tcPr>
            <w:tcW w:w="236" w:type="dxa"/>
            <w:vAlign w:val="bottom"/>
          </w:tcPr>
          <w:p w:rsidR="006560A1" w:rsidRPr="00F3155C" w:rsidRDefault="006560A1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6560A1" w:rsidRPr="00F3155C" w:rsidRDefault="00187A49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3155C">
              <w:rPr>
                <w:rFonts w:ascii="Angsana New" w:hAnsi="Angsana New"/>
                <w:sz w:val="26"/>
                <w:szCs w:val="26"/>
              </w:rPr>
              <w:t>(     135)</w:t>
            </w:r>
          </w:p>
        </w:tc>
        <w:tc>
          <w:tcPr>
            <w:tcW w:w="236" w:type="dxa"/>
            <w:vAlign w:val="bottom"/>
          </w:tcPr>
          <w:p w:rsidR="006560A1" w:rsidRPr="00F3155C" w:rsidRDefault="006560A1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:rsidR="006560A1" w:rsidRPr="00F3155C" w:rsidRDefault="006560A1" w:rsidP="006560A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3155C">
              <w:rPr>
                <w:rFonts w:ascii="Angsana New" w:hAnsi="Angsana New"/>
                <w:sz w:val="26"/>
                <w:szCs w:val="26"/>
              </w:rPr>
              <w:t>2,419</w:t>
            </w:r>
          </w:p>
        </w:tc>
      </w:tr>
      <w:tr w:rsidR="006560A1" w:rsidRPr="00F3155C" w:rsidTr="006560A1">
        <w:tc>
          <w:tcPr>
            <w:tcW w:w="5272" w:type="dxa"/>
            <w:vAlign w:val="bottom"/>
          </w:tcPr>
          <w:p w:rsidR="006560A1" w:rsidRPr="00F3155C" w:rsidRDefault="006560A1" w:rsidP="006560A1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F3155C">
              <w:rPr>
                <w:rFonts w:ascii="Angsana New" w:hAnsi="Angsana New"/>
                <w:sz w:val="26"/>
                <w:szCs w:val="26"/>
                <w:cs/>
              </w:rPr>
              <w:t>ภาษีเงินได้ที่แสดง</w:t>
            </w:r>
            <w:r w:rsidRPr="00F3155C">
              <w:rPr>
                <w:rFonts w:ascii="Angsana New" w:hAnsi="Angsana New" w:hint="cs"/>
                <w:sz w:val="26"/>
                <w:szCs w:val="26"/>
                <w:cs/>
              </w:rPr>
              <w:t>เป็นรายการ</w:t>
            </w:r>
            <w:r w:rsidRPr="00F3155C">
              <w:rPr>
                <w:rFonts w:ascii="Angsana New" w:hAnsi="Angsana New"/>
                <w:sz w:val="26"/>
                <w:szCs w:val="26"/>
                <w:cs/>
              </w:rPr>
              <w:t>กำไรหรือขาดทุนใน</w:t>
            </w:r>
          </w:p>
          <w:p w:rsidR="006560A1" w:rsidRPr="00F3155C" w:rsidRDefault="006560A1" w:rsidP="006560A1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F3155C">
              <w:rPr>
                <w:rFonts w:ascii="Angsana New" w:hAnsi="Angsana New"/>
                <w:sz w:val="26"/>
                <w:szCs w:val="26"/>
                <w:cs/>
              </w:rPr>
              <w:t>งบกำไ</w:t>
            </w:r>
            <w:r w:rsidRPr="00F3155C">
              <w:rPr>
                <w:rFonts w:ascii="Angsana New" w:hAnsi="Angsana New" w:hint="cs"/>
                <w:sz w:val="26"/>
                <w:szCs w:val="26"/>
                <w:cs/>
              </w:rPr>
              <w:t>รขาดทุนเ</w:t>
            </w:r>
            <w:r w:rsidRPr="00F3155C">
              <w:rPr>
                <w:rFonts w:ascii="Angsana New" w:hAnsi="Angsana New"/>
                <w:sz w:val="26"/>
                <w:szCs w:val="26"/>
                <w:cs/>
              </w:rPr>
              <w:t>บ็ดเสร็จ</w:t>
            </w: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560A1" w:rsidRPr="00F3155C" w:rsidRDefault="005F5A3E" w:rsidP="005F5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3155C">
              <w:rPr>
                <w:rFonts w:ascii="Angsana New" w:hAnsi="Angsana New"/>
                <w:color w:val="000000"/>
                <w:sz w:val="26"/>
                <w:szCs w:val="26"/>
              </w:rPr>
              <w:t>(32,023)</w:t>
            </w:r>
          </w:p>
        </w:tc>
        <w:tc>
          <w:tcPr>
            <w:tcW w:w="236" w:type="dxa"/>
            <w:vAlign w:val="bottom"/>
          </w:tcPr>
          <w:p w:rsidR="006560A1" w:rsidRPr="00F3155C" w:rsidRDefault="006560A1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60A1" w:rsidRPr="00F3155C" w:rsidRDefault="006560A1" w:rsidP="006560A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155C">
              <w:rPr>
                <w:rFonts w:ascii="Angsana New" w:hAnsi="Angsana New"/>
                <w:sz w:val="26"/>
                <w:szCs w:val="26"/>
              </w:rPr>
              <w:t>463</w:t>
            </w:r>
          </w:p>
        </w:tc>
        <w:tc>
          <w:tcPr>
            <w:tcW w:w="236" w:type="dxa"/>
            <w:vAlign w:val="bottom"/>
          </w:tcPr>
          <w:p w:rsidR="006560A1" w:rsidRPr="00F3155C" w:rsidRDefault="006560A1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560A1" w:rsidRPr="00F3155C" w:rsidRDefault="00B8714E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155C">
              <w:rPr>
                <w:rFonts w:ascii="Angsana New" w:hAnsi="Angsana New"/>
                <w:sz w:val="26"/>
                <w:szCs w:val="26"/>
              </w:rPr>
              <w:t>(33,228)</w:t>
            </w:r>
          </w:p>
        </w:tc>
        <w:tc>
          <w:tcPr>
            <w:tcW w:w="236" w:type="dxa"/>
            <w:vAlign w:val="bottom"/>
          </w:tcPr>
          <w:p w:rsidR="006560A1" w:rsidRPr="00F3155C" w:rsidRDefault="006560A1" w:rsidP="0065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60A1" w:rsidRPr="00F3155C" w:rsidRDefault="00681B2B" w:rsidP="00681B2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155C">
              <w:rPr>
                <w:rFonts w:ascii="Angsana New" w:hAnsi="Angsana New"/>
                <w:sz w:val="26"/>
                <w:szCs w:val="26"/>
              </w:rPr>
              <w:t>525</w:t>
            </w:r>
          </w:p>
        </w:tc>
      </w:tr>
    </w:tbl>
    <w:p w:rsidR="00F3155C" w:rsidRDefault="00F3155C" w:rsidP="00546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546D76" w:rsidRDefault="00546D76" w:rsidP="00546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FB3725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6F5475">
        <w:rPr>
          <w:rFonts w:ascii="Angsana New" w:hAnsi="Angsana New"/>
          <w:sz w:val="30"/>
          <w:szCs w:val="30"/>
        </w:rPr>
        <w:t xml:space="preserve">30 </w:t>
      </w:r>
      <w:r w:rsidR="006F5475">
        <w:rPr>
          <w:rFonts w:ascii="Angsana New" w:hAnsi="Angsana New" w:hint="cs"/>
          <w:sz w:val="30"/>
          <w:szCs w:val="30"/>
          <w:cs/>
        </w:rPr>
        <w:t>มิถุนายน</w:t>
      </w:r>
      <w:r w:rsidR="00837E3B" w:rsidRPr="00FB3725">
        <w:rPr>
          <w:rFonts w:ascii="Angsana New" w:hAnsi="Angsana New" w:hint="cs"/>
          <w:sz w:val="30"/>
          <w:szCs w:val="30"/>
          <w:cs/>
        </w:rPr>
        <w:t xml:space="preserve"> 256</w:t>
      </w:r>
      <w:r w:rsidR="00C6390C">
        <w:rPr>
          <w:rFonts w:ascii="Angsana New" w:hAnsi="Angsana New" w:hint="cs"/>
          <w:sz w:val="30"/>
          <w:szCs w:val="30"/>
          <w:cs/>
        </w:rPr>
        <w:t>6</w:t>
      </w:r>
      <w:r w:rsidRPr="00FB3725">
        <w:rPr>
          <w:rFonts w:ascii="Angsana New" w:hAnsi="Angsana New"/>
          <w:sz w:val="30"/>
          <w:szCs w:val="30"/>
          <w:cs/>
        </w:rPr>
        <w:t xml:space="preserve"> </w:t>
      </w:r>
      <w:r w:rsidR="00284779">
        <w:rPr>
          <w:rFonts w:ascii="Angsana New" w:hAnsi="Angsana New" w:hint="cs"/>
          <w:sz w:val="30"/>
          <w:szCs w:val="30"/>
          <w:cs/>
        </w:rPr>
        <w:t xml:space="preserve">บริษัท อีซีเอฟ โฮลดิ้งส์ จำกัด </w:t>
      </w:r>
      <w:r w:rsidR="00FB3725" w:rsidRPr="00FB3725">
        <w:rPr>
          <w:rFonts w:ascii="Angsana New" w:hAnsi="Angsana New"/>
          <w:sz w:val="30"/>
          <w:szCs w:val="30"/>
          <w:cs/>
        </w:rPr>
        <w:t>มีผลขาดทุนสะสมทางภาษียกไปเป็นจำนวนเงินรวมประมาณ</w:t>
      </w:r>
      <w:r w:rsidR="00BB6634">
        <w:rPr>
          <w:rFonts w:ascii="Angsana New" w:hAnsi="Angsana New"/>
          <w:sz w:val="30"/>
          <w:szCs w:val="30"/>
        </w:rPr>
        <w:t xml:space="preserve"> </w:t>
      </w:r>
      <w:r w:rsidR="00ED5485">
        <w:rPr>
          <w:rFonts w:ascii="Angsana New" w:hAnsi="Angsana New"/>
          <w:sz w:val="30"/>
          <w:szCs w:val="30"/>
        </w:rPr>
        <w:t>39.2</w:t>
      </w:r>
      <w:r w:rsidR="00FB3725" w:rsidRPr="00FB3725">
        <w:rPr>
          <w:rFonts w:ascii="Angsana New" w:hAnsi="Angsana New" w:hint="cs"/>
          <w:sz w:val="30"/>
          <w:szCs w:val="30"/>
          <w:cs/>
        </w:rPr>
        <w:t xml:space="preserve"> </w:t>
      </w:r>
      <w:r w:rsidR="00FB3725" w:rsidRPr="00FB3725">
        <w:rPr>
          <w:rFonts w:ascii="Angsana New" w:hAnsi="Angsana New"/>
          <w:sz w:val="30"/>
          <w:szCs w:val="30"/>
          <w:cs/>
        </w:rPr>
        <w:t>ล้าน</w:t>
      </w:r>
      <w:r w:rsidR="00FB3725" w:rsidRPr="00FB3725">
        <w:rPr>
          <w:rFonts w:ascii="Angsana New" w:hAnsi="Angsana New" w:hint="cs"/>
          <w:sz w:val="30"/>
          <w:szCs w:val="30"/>
          <w:cs/>
        </w:rPr>
        <w:t>บ</w:t>
      </w:r>
      <w:r w:rsidR="00FB3725" w:rsidRPr="00FB3725">
        <w:rPr>
          <w:rFonts w:ascii="Angsana New" w:hAnsi="Angsana New"/>
          <w:sz w:val="30"/>
          <w:szCs w:val="30"/>
          <w:cs/>
        </w:rPr>
        <w:t>าท โดยผลขาดทุนสะสมดังกล่าวจะใช้เป็นเครดิตภาษีได้</w:t>
      </w:r>
      <w:r w:rsidR="00FB3725" w:rsidRPr="00FB3725">
        <w:rPr>
          <w:rFonts w:ascii="Angsana New" w:hAnsi="Angsana New" w:hint="cs"/>
          <w:sz w:val="30"/>
          <w:szCs w:val="30"/>
          <w:cs/>
        </w:rPr>
        <w:t>ในระหว่างปี 256</w:t>
      </w:r>
      <w:r w:rsidR="00921643">
        <w:rPr>
          <w:rFonts w:ascii="Angsana New" w:hAnsi="Angsana New"/>
          <w:sz w:val="30"/>
          <w:szCs w:val="30"/>
        </w:rPr>
        <w:t>6</w:t>
      </w:r>
      <w:r w:rsidR="00717442">
        <w:rPr>
          <w:rFonts w:ascii="Angsana New" w:hAnsi="Angsana New" w:hint="cs"/>
          <w:sz w:val="30"/>
          <w:szCs w:val="30"/>
          <w:cs/>
        </w:rPr>
        <w:t xml:space="preserve"> จนถึงปี 25</w:t>
      </w:r>
      <w:r w:rsidR="00FF3659">
        <w:rPr>
          <w:rFonts w:ascii="Angsana New" w:hAnsi="Angsana New"/>
          <w:sz w:val="30"/>
          <w:szCs w:val="30"/>
        </w:rPr>
        <w:t>70</w:t>
      </w:r>
    </w:p>
    <w:p w:rsidR="007766C7" w:rsidRDefault="00776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15657B" w:rsidRPr="003D0302" w:rsidRDefault="0015657B" w:rsidP="00B07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3D0302">
        <w:rPr>
          <w:rFonts w:ascii="Angsana New" w:hAnsi="Angsana New"/>
          <w:sz w:val="30"/>
          <w:szCs w:val="30"/>
          <w:cs/>
        </w:rPr>
        <w:t>สินทรัพย์และหนี้สินภาษีเงินได้รอการตัดบัญชีที่แสดงในงบแสดงฐานะการเงิน ณ วันที่</w:t>
      </w:r>
      <w:r w:rsidRPr="003D0302">
        <w:rPr>
          <w:rFonts w:ascii="Angsana New" w:hAnsi="Angsana New"/>
          <w:sz w:val="30"/>
          <w:szCs w:val="30"/>
        </w:rPr>
        <w:t xml:space="preserve"> </w:t>
      </w:r>
      <w:r w:rsidR="00BB6634">
        <w:rPr>
          <w:rFonts w:ascii="Angsana New" w:hAnsi="Angsana New"/>
          <w:sz w:val="30"/>
          <w:szCs w:val="30"/>
        </w:rPr>
        <w:t xml:space="preserve">30 </w:t>
      </w:r>
      <w:r w:rsidR="00BB6634">
        <w:rPr>
          <w:rFonts w:ascii="Angsana New" w:hAnsi="Angsana New" w:hint="cs"/>
          <w:sz w:val="30"/>
          <w:szCs w:val="30"/>
          <w:cs/>
        </w:rPr>
        <w:t>มิถุนายน</w:t>
      </w:r>
      <w:r w:rsidR="00837E3B" w:rsidRPr="003D0302">
        <w:rPr>
          <w:rFonts w:ascii="Angsana New" w:hAnsi="Angsana New"/>
          <w:sz w:val="30"/>
          <w:szCs w:val="30"/>
          <w:cs/>
        </w:rPr>
        <w:t xml:space="preserve"> 256</w:t>
      </w:r>
      <w:r w:rsidR="00D50D7F">
        <w:rPr>
          <w:rFonts w:ascii="Angsana New" w:hAnsi="Angsana New" w:hint="cs"/>
          <w:sz w:val="30"/>
          <w:szCs w:val="30"/>
          <w:cs/>
        </w:rPr>
        <w:t>6</w:t>
      </w:r>
      <w:r w:rsidR="00A7711E" w:rsidRPr="003D0302">
        <w:rPr>
          <w:rFonts w:ascii="Angsana New" w:hAnsi="Angsana New"/>
          <w:sz w:val="30"/>
          <w:szCs w:val="30"/>
        </w:rPr>
        <w:t xml:space="preserve"> </w:t>
      </w:r>
      <w:r w:rsidRPr="003D0302">
        <w:rPr>
          <w:rFonts w:ascii="Angsana New" w:hAnsi="Angsana New"/>
          <w:sz w:val="30"/>
          <w:szCs w:val="30"/>
          <w:cs/>
        </w:rPr>
        <w:t>และ</w:t>
      </w:r>
      <w:r w:rsidR="00BB6634">
        <w:rPr>
          <w:rFonts w:ascii="Angsana New" w:hAnsi="Angsana New" w:hint="cs"/>
          <w:sz w:val="30"/>
          <w:szCs w:val="30"/>
          <w:cs/>
        </w:rPr>
        <w:t xml:space="preserve">         </w:t>
      </w:r>
      <w:r w:rsidRPr="003D0302">
        <w:rPr>
          <w:rFonts w:ascii="Angsana New" w:hAnsi="Angsana New"/>
          <w:sz w:val="30"/>
          <w:szCs w:val="30"/>
        </w:rPr>
        <w:t xml:space="preserve">31 </w:t>
      </w:r>
      <w:r w:rsidR="00837E3B" w:rsidRPr="003D0302">
        <w:rPr>
          <w:rFonts w:ascii="Angsana New" w:hAnsi="Angsana New"/>
          <w:sz w:val="30"/>
          <w:szCs w:val="30"/>
          <w:cs/>
        </w:rPr>
        <w:t>ธัน</w:t>
      </w:r>
      <w:r w:rsidR="00557BCC" w:rsidRPr="003D0302">
        <w:rPr>
          <w:rFonts w:ascii="Angsana New" w:hAnsi="Angsana New"/>
          <w:sz w:val="30"/>
          <w:szCs w:val="30"/>
          <w:cs/>
        </w:rPr>
        <w:t>วาคม 256</w:t>
      </w:r>
      <w:r w:rsidR="00D50D7F">
        <w:rPr>
          <w:rFonts w:ascii="Angsana New" w:hAnsi="Angsana New" w:hint="cs"/>
          <w:sz w:val="30"/>
          <w:szCs w:val="30"/>
          <w:cs/>
        </w:rPr>
        <w:t>5</w:t>
      </w:r>
      <w:r w:rsidRPr="003D0302">
        <w:rPr>
          <w:rFonts w:ascii="Angsana New" w:hAnsi="Angsana New"/>
          <w:sz w:val="30"/>
          <w:szCs w:val="30"/>
        </w:rPr>
        <w:t xml:space="preserve"> </w:t>
      </w:r>
      <w:r w:rsidRPr="003D0302">
        <w:rPr>
          <w:rFonts w:ascii="Angsana New" w:hAnsi="Angsana New"/>
          <w:sz w:val="30"/>
          <w:szCs w:val="30"/>
          <w:cs/>
        </w:rPr>
        <w:t>ประกอบด้วยรายการดังต่อไปนี้</w:t>
      </w:r>
    </w:p>
    <w:p w:rsidR="003D0302" w:rsidRPr="003D0302" w:rsidRDefault="003D0302" w:rsidP="003D03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tbl>
      <w:tblPr>
        <w:tblW w:w="10005" w:type="dxa"/>
        <w:tblInd w:w="-18" w:type="dxa"/>
        <w:tblLook w:val="0000"/>
      </w:tblPr>
      <w:tblGrid>
        <w:gridCol w:w="4250"/>
        <w:gridCol w:w="1247"/>
        <w:gridCol w:w="255"/>
        <w:gridCol w:w="1248"/>
        <w:gridCol w:w="255"/>
        <w:gridCol w:w="1247"/>
        <w:gridCol w:w="255"/>
        <w:gridCol w:w="1248"/>
      </w:tblGrid>
      <w:tr w:rsidR="003D0302" w:rsidRPr="003D0302" w:rsidTr="00C40463"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</w:tcPr>
          <w:p w:rsidR="003D0302" w:rsidRPr="003D0302" w:rsidRDefault="003D0302" w:rsidP="0003570B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D0302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75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0302" w:rsidRPr="003D0302" w:rsidRDefault="003D0302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D030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3D0302" w:rsidRPr="003D0302" w:rsidTr="002A72EA"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</w:tcPr>
          <w:p w:rsidR="003D0302" w:rsidRPr="003D0302" w:rsidRDefault="003D0302" w:rsidP="0003570B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0302" w:rsidRPr="003D0302" w:rsidRDefault="003D0302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D030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0302" w:rsidRPr="003D0302" w:rsidRDefault="003D0302" w:rsidP="0003570B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0302" w:rsidRPr="003D0302" w:rsidRDefault="003D0302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30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0302" w:rsidRPr="003D0302" w:rsidTr="002A72EA"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</w:tcPr>
          <w:p w:rsidR="003D0302" w:rsidRPr="003D0302" w:rsidRDefault="003D0302" w:rsidP="0003570B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0302" w:rsidRPr="003D0302" w:rsidRDefault="003D0302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30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D50D7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0302" w:rsidRPr="003D0302" w:rsidRDefault="003D0302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0302" w:rsidRPr="003D0302" w:rsidRDefault="003D0302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30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D50D7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0302" w:rsidRPr="003D0302" w:rsidRDefault="003D0302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0302" w:rsidRPr="003D0302" w:rsidRDefault="003D0302" w:rsidP="00D50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30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D50D7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0302" w:rsidRPr="003D0302" w:rsidRDefault="003D0302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0302" w:rsidRPr="003D0302" w:rsidRDefault="003D0302" w:rsidP="00D50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30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D50D7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3D0302" w:rsidRPr="003D0302" w:rsidTr="002A72EA"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</w:tcPr>
          <w:p w:rsidR="003D0302" w:rsidRPr="003D0302" w:rsidRDefault="003D0302" w:rsidP="000677D7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D03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0302" w:rsidRPr="003D0302" w:rsidRDefault="003D0302" w:rsidP="0003570B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3D0302" w:rsidRPr="003D0302" w:rsidRDefault="003D0302" w:rsidP="0003570B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0302" w:rsidRPr="003D0302" w:rsidRDefault="003D0302" w:rsidP="0003570B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3D0302" w:rsidRPr="003D0302" w:rsidRDefault="003D0302" w:rsidP="0003570B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0302" w:rsidRPr="003D0302" w:rsidRDefault="003D0302" w:rsidP="0003570B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3D0302" w:rsidRPr="003D0302" w:rsidRDefault="003D0302" w:rsidP="0003570B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0302" w:rsidRPr="003D0302" w:rsidRDefault="003D0302" w:rsidP="0003570B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0D7F" w:rsidRPr="003D0302" w:rsidTr="002A72EA"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</w:tcPr>
          <w:p w:rsidR="00D50D7F" w:rsidRPr="007C55EC" w:rsidRDefault="00D50D7F" w:rsidP="000C61A5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 w:rsidRPr="007C55EC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ผลกระทบของรายการซึ่งยังไม่สามารถ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:rsidR="00D50D7F" w:rsidRPr="003D0302" w:rsidRDefault="00D50D7F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D50D7F" w:rsidRPr="003D0302" w:rsidRDefault="00D50D7F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:rsidR="00D50D7F" w:rsidRPr="003D0302" w:rsidRDefault="00D50D7F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D50D7F" w:rsidRPr="003D0302" w:rsidRDefault="00D50D7F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:rsidR="00D50D7F" w:rsidRPr="003D0302" w:rsidRDefault="00D50D7F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D50D7F" w:rsidRPr="003D0302" w:rsidRDefault="00D50D7F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:rsidR="00D50D7F" w:rsidRPr="003D0302" w:rsidRDefault="00D50D7F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0D7F" w:rsidRPr="003D0302" w:rsidTr="002A72EA"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</w:tcPr>
          <w:p w:rsidR="00D50D7F" w:rsidRPr="007C55EC" w:rsidRDefault="00D50D7F" w:rsidP="000C61A5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</w:rPr>
            </w:pPr>
            <w:r w:rsidRPr="007C55EC">
              <w:rPr>
                <w:rFonts w:ascii="Angsana New" w:hAnsi="Angsana New"/>
                <w:sz w:val="30"/>
                <w:szCs w:val="30"/>
                <w:cs/>
              </w:rPr>
              <w:t xml:space="preserve">ถือเป็นค่าใช้จ่ายทางภาษี 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:rsidR="00D50D7F" w:rsidRPr="003D0302" w:rsidRDefault="00D50D7F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D50D7F" w:rsidRPr="003D0302" w:rsidRDefault="00D50D7F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:rsidR="00D50D7F" w:rsidRPr="003D0302" w:rsidRDefault="00D50D7F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D50D7F" w:rsidRPr="003D0302" w:rsidRDefault="00D50D7F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:rsidR="00D50D7F" w:rsidRPr="003D0302" w:rsidRDefault="00D50D7F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D50D7F" w:rsidRPr="003D0302" w:rsidRDefault="00D50D7F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:rsidR="00D50D7F" w:rsidRPr="003D0302" w:rsidRDefault="00D50D7F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5CE0" w:rsidRPr="003D0302" w:rsidTr="002A72EA"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</w:tcPr>
          <w:p w:rsidR="00745CE0" w:rsidRPr="003D0302" w:rsidRDefault="00745CE0" w:rsidP="00745CE0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153"/>
                <w:tab w:val="left" w:pos="2160"/>
              </w:tabs>
              <w:ind w:left="198" w:right="-43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3D0302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ค่าเผื่อการลดมูลค่าของสินค้าล้าสมัยและเคลื่อนไหวช้า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vAlign w:val="bottom"/>
          </w:tcPr>
          <w:p w:rsidR="00745CE0" w:rsidRPr="003D0302" w:rsidRDefault="008151C0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2,504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745CE0" w:rsidRPr="003D0302" w:rsidRDefault="00745CE0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:rsidR="00745CE0" w:rsidRPr="007C55EC" w:rsidRDefault="00745CE0" w:rsidP="000C61A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2,525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745CE0" w:rsidRPr="003D0302" w:rsidRDefault="00745CE0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45CE0" w:rsidRPr="003D0302" w:rsidRDefault="00A3645A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2,489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745CE0" w:rsidRPr="003D0302" w:rsidRDefault="00745CE0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:rsidR="00745CE0" w:rsidRPr="007C55EC" w:rsidRDefault="00745CE0" w:rsidP="000C61A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2,521</w:t>
            </w:r>
          </w:p>
        </w:tc>
      </w:tr>
      <w:tr w:rsidR="00745CE0" w:rsidRPr="003D0302" w:rsidTr="002A72EA"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</w:tcPr>
          <w:p w:rsidR="00745CE0" w:rsidRPr="003D0302" w:rsidRDefault="00745CE0" w:rsidP="00F3155C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153"/>
                <w:tab w:val="left" w:pos="2160"/>
              </w:tabs>
              <w:ind w:left="198" w:right="-43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3D0302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ค่าเผื่อการด้อยค่าของ</w:t>
            </w:r>
            <w:r w:rsidR="00F3155C">
              <w:rPr>
                <w:rFonts w:ascii="Angsana New" w:hAnsi="Angsana New" w:hint="cs"/>
                <w:sz w:val="30"/>
                <w:szCs w:val="30"/>
                <w:cs/>
              </w:rPr>
              <w:t>ลูกหนี้และเงินลงทุนในบริษัทย่อย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vAlign w:val="bottom"/>
          </w:tcPr>
          <w:p w:rsidR="00745CE0" w:rsidRPr="003D0302" w:rsidRDefault="008151C0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7,364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745CE0" w:rsidRPr="003D0302" w:rsidRDefault="00745CE0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:rsidR="00745CE0" w:rsidRPr="007C55EC" w:rsidRDefault="00745CE0" w:rsidP="000C61A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5,159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745CE0" w:rsidRPr="003D0302" w:rsidRDefault="00745CE0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45CE0" w:rsidRPr="003D0302" w:rsidRDefault="00A3645A" w:rsidP="00C90DC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6,232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745CE0" w:rsidRPr="003D0302" w:rsidRDefault="00745CE0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:rsidR="00745CE0" w:rsidRPr="007C55EC" w:rsidRDefault="00745CE0" w:rsidP="000C61A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3,854</w:t>
            </w:r>
          </w:p>
        </w:tc>
      </w:tr>
      <w:tr w:rsidR="00745CE0" w:rsidRPr="003D0302" w:rsidTr="002A72EA"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</w:tcPr>
          <w:p w:rsidR="00745CE0" w:rsidRPr="003D0302" w:rsidRDefault="00745CE0" w:rsidP="00745CE0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153"/>
                <w:tab w:val="left" w:pos="2160"/>
              </w:tabs>
              <w:ind w:left="198" w:right="-43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3D0302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ค่าเผื่อการด้อยค่าของอาคารและเครื่องจักร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vAlign w:val="bottom"/>
          </w:tcPr>
          <w:p w:rsidR="00745CE0" w:rsidRPr="003D0302" w:rsidRDefault="008151C0" w:rsidP="0059196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745CE0" w:rsidRPr="003D0302" w:rsidRDefault="00745CE0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:rsidR="00745CE0" w:rsidRPr="007C55EC" w:rsidRDefault="00745CE0" w:rsidP="000C61A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55EC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745CE0" w:rsidRPr="003D0302" w:rsidRDefault="00745CE0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45CE0" w:rsidRPr="003D0302" w:rsidRDefault="00A3645A" w:rsidP="0059196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745CE0" w:rsidRPr="003D0302" w:rsidRDefault="00745CE0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:rsidR="00745CE0" w:rsidRPr="007C55EC" w:rsidRDefault="00745CE0" w:rsidP="000C61A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55EC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</w:tr>
      <w:tr w:rsidR="00745CE0" w:rsidRPr="003D0302" w:rsidTr="002A72EA"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</w:tcPr>
          <w:p w:rsidR="00745CE0" w:rsidRPr="00745CE0" w:rsidRDefault="00745CE0" w:rsidP="00426A50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153"/>
                <w:tab w:val="left" w:pos="2160"/>
              </w:tabs>
              <w:ind w:left="198" w:right="-43" w:hanging="198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745CE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หนี้สินตามสัญญาเช่า</w:t>
            </w:r>
            <w:r w:rsidR="006C2136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="00426A50">
              <w:rPr>
                <w:rFonts w:ascii="Angsana New" w:hAnsi="Angsana New"/>
                <w:spacing w:val="-2"/>
                <w:sz w:val="30"/>
                <w:szCs w:val="30"/>
              </w:rPr>
              <w:t>-</w:t>
            </w:r>
            <w:r w:rsidR="006C2136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vAlign w:val="bottom"/>
          </w:tcPr>
          <w:p w:rsidR="00745CE0" w:rsidRDefault="008151C0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484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745CE0" w:rsidRPr="003D0302" w:rsidRDefault="00745CE0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:rsidR="00745CE0" w:rsidRPr="007C55EC" w:rsidRDefault="00745CE0" w:rsidP="000C61A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745CE0" w:rsidRPr="003D0302" w:rsidRDefault="00745CE0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45CE0" w:rsidRDefault="00A3645A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484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745CE0" w:rsidRPr="003D0302" w:rsidRDefault="00745CE0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:rsidR="00745CE0" w:rsidRPr="007C55EC" w:rsidRDefault="00745CE0" w:rsidP="000C61A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590</w:t>
            </w:r>
          </w:p>
        </w:tc>
      </w:tr>
      <w:tr w:rsidR="00745CE0" w:rsidRPr="003D0302" w:rsidTr="002A72EA"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</w:tcPr>
          <w:p w:rsidR="00745CE0" w:rsidRPr="002A72EA" w:rsidRDefault="00745CE0" w:rsidP="00745CE0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153"/>
                <w:tab w:val="left" w:pos="2160"/>
              </w:tabs>
              <w:ind w:left="198" w:right="-43" w:hanging="198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2A72EA">
              <w:rPr>
                <w:rFonts w:ascii="Angsana New" w:hAnsi="Angsana New"/>
                <w:spacing w:val="-2"/>
                <w:sz w:val="30"/>
                <w:szCs w:val="30"/>
                <w:cs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vAlign w:val="bottom"/>
          </w:tcPr>
          <w:p w:rsidR="00745CE0" w:rsidRPr="003D0302" w:rsidRDefault="008151C0" w:rsidP="00C90DC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3,438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745CE0" w:rsidRPr="003D0302" w:rsidRDefault="00745CE0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:rsidR="00745CE0" w:rsidRPr="007C55EC" w:rsidRDefault="00745CE0" w:rsidP="000C61A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3,253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745CE0" w:rsidRPr="003D0302" w:rsidRDefault="00745CE0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45CE0" w:rsidRPr="003D0302" w:rsidRDefault="00A3645A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3,156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745CE0" w:rsidRPr="003D0302" w:rsidRDefault="00745CE0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:rsidR="00745CE0" w:rsidRPr="007C55EC" w:rsidRDefault="00745CE0" w:rsidP="000C61A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3,01</w:t>
            </w:r>
            <w:r w:rsidR="00FD0B16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3645A" w:rsidRPr="003D0302" w:rsidTr="002A72EA"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</w:tcPr>
          <w:p w:rsidR="00A3645A" w:rsidRPr="002A72EA" w:rsidRDefault="00A626AE" w:rsidP="00A626AE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153"/>
                <w:tab w:val="left" w:pos="2160"/>
              </w:tabs>
              <w:ind w:left="198" w:right="-43" w:hanging="198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ขาดทุนจาก</w:t>
            </w:r>
            <w:r w:rsidR="00A3645A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อัคคีภัย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vAlign w:val="bottom"/>
          </w:tcPr>
          <w:p w:rsidR="00A3645A" w:rsidRDefault="00A3645A" w:rsidP="00C90DC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21,710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A3645A" w:rsidRPr="003D0302" w:rsidRDefault="00A3645A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:rsidR="00A3645A" w:rsidRPr="00AC703E" w:rsidRDefault="00A3645A" w:rsidP="00AD4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C703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A3645A" w:rsidRPr="003D0302" w:rsidRDefault="00A3645A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3645A" w:rsidRDefault="00A3645A" w:rsidP="00AD463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21,710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A3645A" w:rsidRPr="003D0302" w:rsidRDefault="00A3645A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:rsidR="00A3645A" w:rsidRPr="00AC703E" w:rsidRDefault="00A3645A" w:rsidP="00AD4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C703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A3645A" w:rsidRPr="003D0302" w:rsidTr="002A72EA"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</w:tcPr>
          <w:p w:rsidR="00A3645A" w:rsidRPr="002A72EA" w:rsidRDefault="00A3645A" w:rsidP="00745CE0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153"/>
                <w:tab w:val="left" w:pos="2160"/>
              </w:tabs>
              <w:ind w:left="198" w:right="-43" w:hanging="198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ขาดทุนสะสม</w:t>
            </w:r>
            <w:r w:rsidR="00A626AE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ทางภาษี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vAlign w:val="bottom"/>
          </w:tcPr>
          <w:p w:rsidR="00A3645A" w:rsidRDefault="00A3645A" w:rsidP="00C90DC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9,000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A3645A" w:rsidRPr="003D0302" w:rsidRDefault="00A3645A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:rsidR="00A3645A" w:rsidRPr="00AC703E" w:rsidRDefault="00A3645A" w:rsidP="00AD4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C703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A3645A" w:rsidRPr="003D0302" w:rsidRDefault="00A3645A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3645A" w:rsidRDefault="00A3645A" w:rsidP="00AD463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9,000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A3645A" w:rsidRPr="003D0302" w:rsidRDefault="00A3645A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:rsidR="00A3645A" w:rsidRPr="00AC703E" w:rsidRDefault="00A3645A" w:rsidP="00AD4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C703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A3645A" w:rsidRPr="003D0302" w:rsidTr="002A72EA"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</w:tcPr>
          <w:p w:rsidR="00A3645A" w:rsidRPr="003D0302" w:rsidRDefault="00A3645A" w:rsidP="0006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D0302">
              <w:rPr>
                <w:rFonts w:ascii="Angsana New" w:hAnsi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3645A" w:rsidRPr="003D0302" w:rsidRDefault="00A3645A" w:rsidP="0003570B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45,592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A3645A" w:rsidRPr="003D0302" w:rsidRDefault="00A3645A" w:rsidP="0003570B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3645A" w:rsidRPr="007C55EC" w:rsidRDefault="00A3645A" w:rsidP="000C61A5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12,619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A3645A" w:rsidRPr="003D0302" w:rsidRDefault="00A3645A" w:rsidP="0003570B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3645A" w:rsidRPr="003D0302" w:rsidRDefault="00A3645A" w:rsidP="0003570B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44,163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A3645A" w:rsidRPr="003D0302" w:rsidRDefault="00A3645A" w:rsidP="0003570B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3645A" w:rsidRPr="007C55EC" w:rsidRDefault="00A3645A" w:rsidP="000C61A5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11,069</w:t>
            </w:r>
          </w:p>
        </w:tc>
      </w:tr>
      <w:tr w:rsidR="00A3645A" w:rsidRPr="003D0302" w:rsidTr="002A72EA"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</w:tcPr>
          <w:p w:rsidR="00A3645A" w:rsidRPr="003D0302" w:rsidRDefault="00A3645A" w:rsidP="000677D7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D03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7" w:type="dxa"/>
            <w:tcBorders>
              <w:left w:val="nil"/>
              <w:right w:val="nil"/>
            </w:tcBorders>
            <w:vAlign w:val="bottom"/>
          </w:tcPr>
          <w:p w:rsidR="00A3645A" w:rsidRPr="003D0302" w:rsidRDefault="00A3645A" w:rsidP="0003570B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:rsidR="00A3645A" w:rsidRPr="003D0302" w:rsidRDefault="00A3645A" w:rsidP="0003570B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8" w:type="dxa"/>
            <w:tcBorders>
              <w:left w:val="nil"/>
              <w:right w:val="nil"/>
            </w:tcBorders>
            <w:vAlign w:val="bottom"/>
          </w:tcPr>
          <w:p w:rsidR="00A3645A" w:rsidRPr="007C55EC" w:rsidRDefault="00A3645A" w:rsidP="000C61A5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:rsidR="00A3645A" w:rsidRPr="003D0302" w:rsidRDefault="00A3645A" w:rsidP="0003570B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vAlign w:val="bottom"/>
          </w:tcPr>
          <w:p w:rsidR="00A3645A" w:rsidRPr="003D0302" w:rsidRDefault="00A3645A" w:rsidP="0003570B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:rsidR="00A3645A" w:rsidRPr="003D0302" w:rsidRDefault="00A3645A" w:rsidP="0003570B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8" w:type="dxa"/>
            <w:tcBorders>
              <w:left w:val="nil"/>
              <w:right w:val="nil"/>
            </w:tcBorders>
            <w:vAlign w:val="bottom"/>
          </w:tcPr>
          <w:p w:rsidR="00A3645A" w:rsidRPr="007C55EC" w:rsidRDefault="00A3645A" w:rsidP="000C61A5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645A" w:rsidRPr="003D0302" w:rsidTr="002A72EA"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</w:tcPr>
          <w:p w:rsidR="00A3645A" w:rsidRPr="003D0302" w:rsidRDefault="00A3645A" w:rsidP="000677D7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 w:rsidRPr="003D0302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ผลกระทบของรายการซึ่งยังไม่ถือเป็น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:rsidR="00A3645A" w:rsidRPr="003D0302" w:rsidRDefault="00A3645A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A3645A" w:rsidRPr="003D0302" w:rsidRDefault="00A3645A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:rsidR="00A3645A" w:rsidRPr="007C55EC" w:rsidRDefault="00A3645A" w:rsidP="000C61A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A3645A" w:rsidRPr="003D0302" w:rsidRDefault="00A3645A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:rsidR="00A3645A" w:rsidRPr="003D0302" w:rsidRDefault="00A3645A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A3645A" w:rsidRPr="003D0302" w:rsidRDefault="00A3645A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:rsidR="00A3645A" w:rsidRPr="007C55EC" w:rsidRDefault="00A3645A" w:rsidP="000C61A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645A" w:rsidRPr="003D0302" w:rsidTr="002A72EA"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</w:tcPr>
          <w:p w:rsidR="00A3645A" w:rsidRPr="003D0302" w:rsidRDefault="00A3645A" w:rsidP="000677D7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 w:rsidRPr="003D0302">
              <w:rPr>
                <w:rFonts w:ascii="Angsana New" w:hAnsi="Angsana New"/>
                <w:sz w:val="30"/>
                <w:szCs w:val="30"/>
                <w:cs/>
              </w:rPr>
              <w:t>ค่าใช้จ่ายทางบัญชี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:rsidR="00A3645A" w:rsidRPr="003D0302" w:rsidRDefault="00A3645A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A3645A" w:rsidRPr="003D0302" w:rsidRDefault="00A3645A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:rsidR="00A3645A" w:rsidRPr="007C55EC" w:rsidRDefault="00A3645A" w:rsidP="000C61A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A3645A" w:rsidRPr="003D0302" w:rsidRDefault="00A3645A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:rsidR="00A3645A" w:rsidRPr="003D0302" w:rsidRDefault="00A3645A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A3645A" w:rsidRPr="003D0302" w:rsidRDefault="00A3645A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:rsidR="00A3645A" w:rsidRPr="007C55EC" w:rsidRDefault="00A3645A" w:rsidP="000C61A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645A" w:rsidRPr="003D0302" w:rsidTr="002A72EA"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</w:tcPr>
          <w:p w:rsidR="00A3645A" w:rsidRPr="003D0302" w:rsidRDefault="00A3645A" w:rsidP="000677D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198" w:right="-43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3D0302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3645A" w:rsidRPr="003D0302" w:rsidRDefault="00A3645A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3,119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3645A" w:rsidRPr="003D0302" w:rsidRDefault="00A3645A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3645A" w:rsidRPr="007C55EC" w:rsidRDefault="00A3645A" w:rsidP="000C61A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3,254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3645A" w:rsidRPr="003D0302" w:rsidRDefault="00A3645A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3645A" w:rsidRPr="003D0302" w:rsidRDefault="00A3645A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3,119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3645A" w:rsidRPr="003D0302" w:rsidRDefault="00A3645A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3645A" w:rsidRPr="007C55EC" w:rsidRDefault="00A3645A" w:rsidP="000C61A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3,254</w:t>
            </w:r>
          </w:p>
        </w:tc>
      </w:tr>
      <w:tr w:rsidR="00A3645A" w:rsidRPr="003D0302" w:rsidTr="002A72EA"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</w:tcPr>
          <w:p w:rsidR="00A3645A" w:rsidRPr="003D0302" w:rsidRDefault="00A3645A" w:rsidP="000677D7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D0302">
              <w:rPr>
                <w:rFonts w:ascii="Angsana New" w:hAnsi="Angsana New"/>
                <w:sz w:val="30"/>
                <w:szCs w:val="30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A3645A" w:rsidRPr="003D0302" w:rsidRDefault="00A3645A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3,119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</w:tcPr>
          <w:p w:rsidR="00A3645A" w:rsidRPr="003D0302" w:rsidRDefault="00A3645A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A3645A" w:rsidRPr="007C55EC" w:rsidRDefault="00A3645A" w:rsidP="000C61A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3,254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</w:tcPr>
          <w:p w:rsidR="00A3645A" w:rsidRPr="003D0302" w:rsidRDefault="00A3645A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A3645A" w:rsidRPr="003D0302" w:rsidRDefault="00A3645A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3,119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</w:tcPr>
          <w:p w:rsidR="00A3645A" w:rsidRPr="003D0302" w:rsidRDefault="00A3645A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A3645A" w:rsidRPr="007C55EC" w:rsidRDefault="00A3645A" w:rsidP="000C61A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3,254</w:t>
            </w:r>
          </w:p>
        </w:tc>
      </w:tr>
    </w:tbl>
    <w:p w:rsidR="003D0302" w:rsidRPr="003D0302" w:rsidRDefault="003D0302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3D121F" w:rsidRDefault="003D1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color w:val="000000"/>
          <w:sz w:val="30"/>
          <w:szCs w:val="30"/>
          <w:cs/>
        </w:rPr>
        <w:br w:type="page"/>
      </w:r>
    </w:p>
    <w:p w:rsidR="0015657B" w:rsidRPr="002A72EA" w:rsidRDefault="001A0C77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26"/>
          <w:szCs w:val="26"/>
        </w:rPr>
      </w:pPr>
      <w:r w:rsidRPr="002A72EA">
        <w:rPr>
          <w:rFonts w:ascii="Angsana New" w:hAnsi="Angsana New" w:hint="cs"/>
          <w:b/>
          <w:bCs/>
          <w:color w:val="000000"/>
          <w:sz w:val="26"/>
          <w:szCs w:val="26"/>
          <w:cs/>
        </w:rPr>
        <w:lastRenderedPageBreak/>
        <w:t>หนี้สินผล</w:t>
      </w:r>
      <w:r w:rsidR="004719C9" w:rsidRPr="002A72EA">
        <w:rPr>
          <w:rFonts w:ascii="Angsana New" w:hAnsi="Angsana New"/>
          <w:b/>
          <w:bCs/>
          <w:color w:val="000000"/>
          <w:sz w:val="26"/>
          <w:szCs w:val="26"/>
          <w:cs/>
        </w:rPr>
        <w:t>ประโยชน์</w:t>
      </w:r>
      <w:r w:rsidR="00082435" w:rsidRPr="002A72EA">
        <w:rPr>
          <w:rFonts w:ascii="Angsana New" w:hAnsi="Angsana New" w:hint="cs"/>
          <w:b/>
          <w:bCs/>
          <w:color w:val="000000"/>
          <w:sz w:val="26"/>
          <w:szCs w:val="26"/>
          <w:cs/>
        </w:rPr>
        <w:t>ของ</w:t>
      </w:r>
      <w:r w:rsidR="0015657B" w:rsidRPr="002A72EA">
        <w:rPr>
          <w:rFonts w:ascii="Angsana New" w:hAnsi="Angsana New"/>
          <w:b/>
          <w:bCs/>
          <w:color w:val="000000"/>
          <w:sz w:val="26"/>
          <w:szCs w:val="26"/>
          <w:cs/>
        </w:rPr>
        <w:t>พนักงานหลังออกจากงาน</w:t>
      </w:r>
    </w:p>
    <w:p w:rsidR="004719C9" w:rsidRPr="002B5F34" w:rsidRDefault="004719C9" w:rsidP="00471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20"/>
          <w:szCs w:val="20"/>
        </w:rPr>
      </w:pPr>
    </w:p>
    <w:p w:rsidR="00FC7DDC" w:rsidRDefault="004719C9" w:rsidP="00591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59196E">
        <w:rPr>
          <w:rFonts w:asciiTheme="majorBidi" w:hAnsiTheme="majorBidi" w:cstheme="majorBidi"/>
          <w:sz w:val="26"/>
          <w:szCs w:val="26"/>
          <w:cs/>
        </w:rPr>
        <w:t>รายการเคลื่อนไหวของหนี้สินผลประโยชน์</w:t>
      </w:r>
      <w:r w:rsidR="00082435" w:rsidRPr="0059196E">
        <w:rPr>
          <w:rFonts w:asciiTheme="majorBidi" w:hAnsiTheme="majorBidi" w:cstheme="majorBidi"/>
          <w:sz w:val="26"/>
          <w:szCs w:val="26"/>
          <w:cs/>
        </w:rPr>
        <w:t>ของ</w:t>
      </w:r>
      <w:r w:rsidRPr="0059196E">
        <w:rPr>
          <w:rFonts w:asciiTheme="majorBidi" w:hAnsiTheme="majorBidi" w:cstheme="majorBidi"/>
          <w:sz w:val="26"/>
          <w:szCs w:val="26"/>
          <w:cs/>
        </w:rPr>
        <w:t>พนักงานหลังออกจากงาน</w:t>
      </w:r>
      <w:r w:rsidR="007D7693">
        <w:rPr>
          <w:rFonts w:asciiTheme="majorBidi" w:hAnsiTheme="majorBidi" w:cstheme="majorBidi" w:hint="cs"/>
          <w:sz w:val="26"/>
          <w:szCs w:val="26"/>
          <w:cs/>
        </w:rPr>
        <w:t>ในปี</w:t>
      </w:r>
      <w:r w:rsidRPr="0059196E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557BCC" w:rsidRPr="0059196E">
        <w:rPr>
          <w:rFonts w:asciiTheme="majorBidi" w:hAnsiTheme="majorBidi" w:cstheme="majorBidi"/>
          <w:sz w:val="26"/>
          <w:szCs w:val="26"/>
        </w:rPr>
        <w:t>256</w:t>
      </w:r>
      <w:r w:rsidR="00745CE0">
        <w:rPr>
          <w:rFonts w:asciiTheme="majorBidi" w:hAnsiTheme="majorBidi" w:cstheme="majorBidi" w:hint="cs"/>
          <w:sz w:val="26"/>
          <w:szCs w:val="26"/>
          <w:cs/>
        </w:rPr>
        <w:t>6</w:t>
      </w:r>
      <w:r w:rsidR="00557BCC" w:rsidRPr="0059196E">
        <w:rPr>
          <w:rFonts w:asciiTheme="majorBidi" w:hAnsiTheme="majorBidi" w:cstheme="majorBidi"/>
          <w:sz w:val="26"/>
          <w:szCs w:val="26"/>
        </w:rPr>
        <w:t xml:space="preserve"> </w:t>
      </w:r>
      <w:r w:rsidR="00557BCC" w:rsidRPr="0059196E">
        <w:rPr>
          <w:rFonts w:asciiTheme="majorBidi" w:hAnsiTheme="majorBidi" w:cstheme="majorBidi"/>
          <w:sz w:val="26"/>
          <w:szCs w:val="26"/>
          <w:cs/>
        </w:rPr>
        <w:t>และ</w:t>
      </w:r>
      <w:r w:rsidR="007E682E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557BCC" w:rsidRPr="0059196E">
        <w:rPr>
          <w:rFonts w:asciiTheme="majorBidi" w:hAnsiTheme="majorBidi" w:cstheme="majorBidi"/>
          <w:sz w:val="26"/>
          <w:szCs w:val="26"/>
        </w:rPr>
        <w:t>256</w:t>
      </w:r>
      <w:r w:rsidR="00745CE0">
        <w:rPr>
          <w:rFonts w:asciiTheme="majorBidi" w:hAnsiTheme="majorBidi" w:cstheme="majorBidi" w:hint="cs"/>
          <w:sz w:val="26"/>
          <w:szCs w:val="26"/>
          <w:cs/>
        </w:rPr>
        <w:t>5</w:t>
      </w:r>
      <w:r w:rsidR="007E682E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59196E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:rsidR="00745CE0" w:rsidRPr="002B5F34" w:rsidRDefault="00745CE0" w:rsidP="00591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990" w:type="dxa"/>
        <w:tblLook w:val="04A0"/>
      </w:tblPr>
      <w:tblGrid>
        <w:gridCol w:w="5143"/>
        <w:gridCol w:w="1020"/>
        <w:gridCol w:w="261"/>
        <w:gridCol w:w="1020"/>
        <w:gridCol w:w="236"/>
        <w:gridCol w:w="1020"/>
        <w:gridCol w:w="259"/>
        <w:gridCol w:w="1020"/>
        <w:gridCol w:w="11"/>
      </w:tblGrid>
      <w:tr w:rsidR="00400580" w:rsidRPr="0059196E" w:rsidTr="002A72EA">
        <w:tc>
          <w:tcPr>
            <w:tcW w:w="5143" w:type="dxa"/>
            <w:vAlign w:val="bottom"/>
          </w:tcPr>
          <w:p w:rsidR="00400580" w:rsidRPr="0059196E" w:rsidRDefault="00400580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47" w:type="dxa"/>
            <w:gridSpan w:val="8"/>
            <w:tcBorders>
              <w:bottom w:val="single" w:sz="4" w:space="0" w:color="auto"/>
            </w:tcBorders>
          </w:tcPr>
          <w:p w:rsidR="00400580" w:rsidRPr="0059196E" w:rsidRDefault="00400580" w:rsidP="00400580">
            <w:pPr>
              <w:pStyle w:val="BodyText2"/>
              <w:tabs>
                <w:tab w:val="left" w:pos="984"/>
              </w:tabs>
              <w:ind w:left="-117" w:right="-108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400580" w:rsidRPr="0059196E" w:rsidTr="002A72EA">
        <w:trPr>
          <w:gridAfter w:val="1"/>
          <w:wAfter w:w="11" w:type="dxa"/>
        </w:trPr>
        <w:tc>
          <w:tcPr>
            <w:tcW w:w="5143" w:type="dxa"/>
            <w:vAlign w:val="bottom"/>
          </w:tcPr>
          <w:p w:rsidR="00400580" w:rsidRPr="0059196E" w:rsidRDefault="00400580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00580" w:rsidRPr="0059196E" w:rsidRDefault="00400580" w:rsidP="00400580">
            <w:pPr>
              <w:pStyle w:val="BodyText2"/>
              <w:tabs>
                <w:tab w:val="left" w:pos="984"/>
              </w:tabs>
              <w:ind w:left="-117" w:right="-108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400580" w:rsidRPr="0059196E" w:rsidRDefault="00400580" w:rsidP="00400580">
            <w:pPr>
              <w:pStyle w:val="BodyText2"/>
              <w:tabs>
                <w:tab w:val="left" w:pos="984"/>
              </w:tabs>
              <w:ind w:left="-117" w:right="-108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0580" w:rsidRPr="0059196E" w:rsidRDefault="00400580" w:rsidP="00400580">
            <w:pPr>
              <w:pStyle w:val="BodyText2"/>
              <w:tabs>
                <w:tab w:val="left" w:pos="984"/>
              </w:tabs>
              <w:ind w:left="-117" w:right="-108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0580" w:rsidRPr="0059196E" w:rsidTr="002A72EA">
        <w:trPr>
          <w:gridAfter w:val="1"/>
          <w:wAfter w:w="11" w:type="dxa"/>
        </w:trPr>
        <w:tc>
          <w:tcPr>
            <w:tcW w:w="5143" w:type="dxa"/>
            <w:vAlign w:val="bottom"/>
          </w:tcPr>
          <w:p w:rsidR="00400580" w:rsidRPr="0059196E" w:rsidRDefault="00400580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400580" w:rsidRPr="0059196E" w:rsidRDefault="00400580" w:rsidP="00E44BFD">
            <w:pPr>
              <w:pStyle w:val="BodyText2"/>
              <w:tabs>
                <w:tab w:val="left" w:pos="984"/>
              </w:tabs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45CE0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:rsidR="00400580" w:rsidRPr="0059196E" w:rsidRDefault="00400580" w:rsidP="00745CE0">
            <w:pPr>
              <w:pStyle w:val="BodyText2"/>
              <w:tabs>
                <w:tab w:val="left" w:pos="984"/>
              </w:tabs>
              <w:ind w:left="0" w:right="227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400580" w:rsidRPr="0059196E" w:rsidRDefault="00400580" w:rsidP="00E44BFD">
            <w:pPr>
              <w:pStyle w:val="BodyText2"/>
              <w:tabs>
                <w:tab w:val="left" w:pos="984"/>
              </w:tabs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45CE0"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</w:p>
        </w:tc>
        <w:tc>
          <w:tcPr>
            <w:tcW w:w="236" w:type="dxa"/>
          </w:tcPr>
          <w:p w:rsidR="00400580" w:rsidRPr="0059196E" w:rsidRDefault="00400580" w:rsidP="00745CE0">
            <w:pPr>
              <w:pStyle w:val="BodyText2"/>
              <w:tabs>
                <w:tab w:val="left" w:pos="984"/>
              </w:tabs>
              <w:ind w:left="0" w:right="227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0580" w:rsidRPr="0059196E" w:rsidRDefault="00400580" w:rsidP="00E44BFD">
            <w:pPr>
              <w:pStyle w:val="BodyText2"/>
              <w:tabs>
                <w:tab w:val="left" w:pos="984"/>
              </w:tabs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45CE0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  <w:tc>
          <w:tcPr>
            <w:tcW w:w="259" w:type="dxa"/>
            <w:tcBorders>
              <w:top w:val="single" w:sz="4" w:space="0" w:color="auto"/>
            </w:tcBorders>
            <w:vAlign w:val="bottom"/>
          </w:tcPr>
          <w:p w:rsidR="00400580" w:rsidRPr="0059196E" w:rsidRDefault="00400580" w:rsidP="00745CE0">
            <w:pPr>
              <w:pStyle w:val="BodyText2"/>
              <w:ind w:right="2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0580" w:rsidRPr="0059196E" w:rsidRDefault="00400580" w:rsidP="00E44BFD">
            <w:pPr>
              <w:pStyle w:val="BodyText2"/>
              <w:tabs>
                <w:tab w:val="left" w:pos="984"/>
              </w:tabs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45CE0"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</w:p>
        </w:tc>
      </w:tr>
      <w:tr w:rsidR="00745CE0" w:rsidRPr="0059196E" w:rsidTr="002A72EA">
        <w:trPr>
          <w:gridAfter w:val="1"/>
          <w:wAfter w:w="11" w:type="dxa"/>
        </w:trPr>
        <w:tc>
          <w:tcPr>
            <w:tcW w:w="5143" w:type="dxa"/>
            <w:vAlign w:val="bottom"/>
          </w:tcPr>
          <w:p w:rsidR="00745CE0" w:rsidRPr="0059196E" w:rsidRDefault="00745CE0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ณ วันที่ </w:t>
            </w:r>
            <w:r w:rsidRPr="0059196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745CE0" w:rsidRPr="0059196E" w:rsidRDefault="00C90DCB" w:rsidP="00400580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16,266</w:t>
            </w:r>
          </w:p>
        </w:tc>
        <w:tc>
          <w:tcPr>
            <w:tcW w:w="261" w:type="dxa"/>
          </w:tcPr>
          <w:p w:rsidR="00745CE0" w:rsidRPr="0059196E" w:rsidRDefault="00745CE0" w:rsidP="00400580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745CE0" w:rsidRPr="0059196E" w:rsidRDefault="00745CE0" w:rsidP="000C61A5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14,32</w:t>
            </w:r>
            <w:r w:rsidR="008824CF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:rsidR="00745CE0" w:rsidRPr="0059196E" w:rsidRDefault="00745CE0" w:rsidP="00400580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45CE0" w:rsidRPr="0059196E" w:rsidRDefault="00C90DCB" w:rsidP="00400580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15,063</w:t>
            </w:r>
          </w:p>
        </w:tc>
        <w:tc>
          <w:tcPr>
            <w:tcW w:w="259" w:type="dxa"/>
            <w:vAlign w:val="bottom"/>
          </w:tcPr>
          <w:p w:rsidR="00745CE0" w:rsidRPr="0059196E" w:rsidRDefault="00745CE0" w:rsidP="00400580">
            <w:pPr>
              <w:pStyle w:val="BodyText2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45CE0" w:rsidRPr="0059196E" w:rsidRDefault="00745CE0" w:rsidP="00400580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14,32</w:t>
            </w:r>
            <w:r w:rsidR="008824CF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273267" w:rsidRPr="0059196E" w:rsidTr="006C4099">
        <w:trPr>
          <w:gridAfter w:val="1"/>
          <w:wAfter w:w="11" w:type="dxa"/>
        </w:trPr>
        <w:tc>
          <w:tcPr>
            <w:tcW w:w="5143" w:type="dxa"/>
            <w:vAlign w:val="bottom"/>
          </w:tcPr>
          <w:p w:rsidR="00273267" w:rsidRPr="0059196E" w:rsidRDefault="00273267" w:rsidP="005E2E70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:rsidR="00273267" w:rsidRPr="0059196E" w:rsidRDefault="00273267" w:rsidP="00273267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392"/>
                <w:tab w:val="left" w:pos="984"/>
              </w:tabs>
              <w:ind w:right="-1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1" w:type="dxa"/>
          </w:tcPr>
          <w:p w:rsidR="00273267" w:rsidRPr="0059196E" w:rsidRDefault="00273267" w:rsidP="0059196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:rsidR="00273267" w:rsidRPr="0059196E" w:rsidRDefault="00273267" w:rsidP="000C61A5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975</w:t>
            </w:r>
          </w:p>
        </w:tc>
        <w:tc>
          <w:tcPr>
            <w:tcW w:w="236" w:type="dxa"/>
          </w:tcPr>
          <w:p w:rsidR="00273267" w:rsidRPr="0059196E" w:rsidRDefault="00273267" w:rsidP="0059196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:rsidR="00273267" w:rsidRPr="0059196E" w:rsidRDefault="00273267" w:rsidP="00434E1F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392"/>
                <w:tab w:val="left" w:pos="984"/>
              </w:tabs>
              <w:ind w:right="-1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9" w:type="dxa"/>
            <w:vAlign w:val="bottom"/>
          </w:tcPr>
          <w:p w:rsidR="00273267" w:rsidRPr="0059196E" w:rsidRDefault="00273267" w:rsidP="0059196E">
            <w:pPr>
              <w:pStyle w:val="BodyText2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:rsidR="00273267" w:rsidRPr="0059196E" w:rsidRDefault="00273267" w:rsidP="00434E1F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392"/>
                <w:tab w:val="left" w:pos="984"/>
              </w:tabs>
              <w:ind w:right="-1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90DCB" w:rsidRPr="0059196E" w:rsidTr="002A72EA">
        <w:trPr>
          <w:gridAfter w:val="1"/>
          <w:wAfter w:w="11" w:type="dxa"/>
        </w:trPr>
        <w:tc>
          <w:tcPr>
            <w:tcW w:w="5143" w:type="dxa"/>
            <w:vAlign w:val="bottom"/>
          </w:tcPr>
          <w:p w:rsidR="00C90DCB" w:rsidRPr="0059196E" w:rsidRDefault="00C90DCB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020" w:type="dxa"/>
          </w:tcPr>
          <w:p w:rsidR="00C90DCB" w:rsidRPr="0059196E" w:rsidRDefault="00536659" w:rsidP="0040058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754</w:t>
            </w:r>
          </w:p>
        </w:tc>
        <w:tc>
          <w:tcPr>
            <w:tcW w:w="261" w:type="dxa"/>
          </w:tcPr>
          <w:p w:rsidR="00C90DCB" w:rsidRPr="0059196E" w:rsidRDefault="00C90DCB" w:rsidP="0040058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:rsidR="00C90DCB" w:rsidRPr="0059196E" w:rsidRDefault="0082308E" w:rsidP="0059196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680</w:t>
            </w:r>
          </w:p>
        </w:tc>
        <w:tc>
          <w:tcPr>
            <w:tcW w:w="236" w:type="dxa"/>
          </w:tcPr>
          <w:p w:rsidR="00C90DCB" w:rsidRPr="0059196E" w:rsidRDefault="00C90DCB" w:rsidP="0040058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:rsidR="00C90DCB" w:rsidRPr="0059196E" w:rsidRDefault="00646C2A" w:rsidP="0040058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562</w:t>
            </w:r>
          </w:p>
        </w:tc>
        <w:tc>
          <w:tcPr>
            <w:tcW w:w="259" w:type="dxa"/>
            <w:vAlign w:val="bottom"/>
          </w:tcPr>
          <w:p w:rsidR="00C90DCB" w:rsidRPr="0059196E" w:rsidRDefault="00C90DCB" w:rsidP="00400580">
            <w:pPr>
              <w:pStyle w:val="BodyText2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:rsidR="00C90DCB" w:rsidRPr="0059196E" w:rsidRDefault="0082308E" w:rsidP="0040058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477</w:t>
            </w:r>
          </w:p>
        </w:tc>
      </w:tr>
      <w:tr w:rsidR="00C90DCB" w:rsidRPr="0059196E" w:rsidTr="002A72EA">
        <w:trPr>
          <w:gridAfter w:val="1"/>
          <w:wAfter w:w="11" w:type="dxa"/>
        </w:trPr>
        <w:tc>
          <w:tcPr>
            <w:tcW w:w="5143" w:type="dxa"/>
            <w:vAlign w:val="bottom"/>
          </w:tcPr>
          <w:p w:rsidR="00C90DCB" w:rsidRPr="0059196E" w:rsidRDefault="00C90DCB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C90DCB" w:rsidRPr="0059196E" w:rsidRDefault="00536659" w:rsidP="0040058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172</w:t>
            </w:r>
          </w:p>
        </w:tc>
        <w:tc>
          <w:tcPr>
            <w:tcW w:w="261" w:type="dxa"/>
          </w:tcPr>
          <w:p w:rsidR="00C90DCB" w:rsidRPr="0059196E" w:rsidRDefault="00C90DCB" w:rsidP="0040058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:rsidR="00C90DCB" w:rsidRPr="0059196E" w:rsidRDefault="0082308E" w:rsidP="0059196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76</w:t>
            </w:r>
          </w:p>
        </w:tc>
        <w:tc>
          <w:tcPr>
            <w:tcW w:w="236" w:type="dxa"/>
          </w:tcPr>
          <w:p w:rsidR="00C90DCB" w:rsidRPr="0059196E" w:rsidRDefault="00C90DCB" w:rsidP="0040058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:rsidR="00C90DCB" w:rsidRPr="0059196E" w:rsidRDefault="00646C2A" w:rsidP="0040058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156</w:t>
            </w:r>
          </w:p>
        </w:tc>
        <w:tc>
          <w:tcPr>
            <w:tcW w:w="259" w:type="dxa"/>
            <w:vAlign w:val="bottom"/>
          </w:tcPr>
          <w:p w:rsidR="00C90DCB" w:rsidRPr="0059196E" w:rsidRDefault="00C90DCB" w:rsidP="00400580">
            <w:pPr>
              <w:pStyle w:val="BodyText2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:rsidR="00C90DCB" w:rsidRPr="0059196E" w:rsidRDefault="0082308E" w:rsidP="0040058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</w:tr>
      <w:tr w:rsidR="00C90DCB" w:rsidRPr="0059196E" w:rsidTr="002A72EA">
        <w:trPr>
          <w:gridAfter w:val="1"/>
          <w:wAfter w:w="11" w:type="dxa"/>
        </w:trPr>
        <w:tc>
          <w:tcPr>
            <w:tcW w:w="5143" w:type="dxa"/>
            <w:vAlign w:val="bottom"/>
          </w:tcPr>
          <w:p w:rsidR="00C90DCB" w:rsidRPr="0059196E" w:rsidRDefault="00C90DCB" w:rsidP="00333AE4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ค่าใช้จ่ายที่รับรู้เป็นรายการกำไรหรือขาดทุนในงบกำไรขาดทุนเบ็ดเสร็จ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C90DCB" w:rsidRPr="0059196E" w:rsidRDefault="00536659" w:rsidP="0040058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926</w:t>
            </w:r>
          </w:p>
        </w:tc>
        <w:tc>
          <w:tcPr>
            <w:tcW w:w="261" w:type="dxa"/>
          </w:tcPr>
          <w:p w:rsidR="00C90DCB" w:rsidRPr="0059196E" w:rsidRDefault="00C90DCB" w:rsidP="0040058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90DCB" w:rsidRPr="0059196E" w:rsidRDefault="00C90DCB" w:rsidP="0059196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82308E">
              <w:rPr>
                <w:rFonts w:asciiTheme="majorBidi" w:hAnsiTheme="majorBidi" w:cstheme="majorBidi"/>
                <w:sz w:val="26"/>
                <w:szCs w:val="26"/>
              </w:rPr>
              <w:t>731</w:t>
            </w:r>
          </w:p>
        </w:tc>
        <w:tc>
          <w:tcPr>
            <w:tcW w:w="236" w:type="dxa"/>
          </w:tcPr>
          <w:p w:rsidR="00C90DCB" w:rsidRPr="0059196E" w:rsidRDefault="00C90DCB" w:rsidP="0040058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:rsidR="00C90DCB" w:rsidRPr="0059196E" w:rsidRDefault="00646C2A" w:rsidP="0040058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718</w:t>
            </w:r>
          </w:p>
        </w:tc>
        <w:tc>
          <w:tcPr>
            <w:tcW w:w="259" w:type="dxa"/>
            <w:vAlign w:val="bottom"/>
          </w:tcPr>
          <w:p w:rsidR="00C90DCB" w:rsidRPr="0059196E" w:rsidRDefault="00C90DCB" w:rsidP="00400580">
            <w:pPr>
              <w:pStyle w:val="BodyText2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:rsidR="00C90DCB" w:rsidRPr="0059196E" w:rsidRDefault="0082308E" w:rsidP="0040058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541</w:t>
            </w:r>
          </w:p>
        </w:tc>
      </w:tr>
      <w:tr w:rsidR="00C90DCB" w:rsidRPr="0059196E" w:rsidTr="002A72EA">
        <w:trPr>
          <w:gridAfter w:val="1"/>
          <w:wAfter w:w="11" w:type="dxa"/>
        </w:trPr>
        <w:tc>
          <w:tcPr>
            <w:tcW w:w="5143" w:type="dxa"/>
            <w:vAlign w:val="bottom"/>
          </w:tcPr>
          <w:p w:rsidR="00C90DCB" w:rsidRPr="0059196E" w:rsidRDefault="00C90DCB" w:rsidP="00F27EAA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ณ วันที่ </w:t>
            </w:r>
            <w:r w:rsidR="00F27EAA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F27EAA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:rsidR="00C90DCB" w:rsidRPr="0059196E" w:rsidRDefault="00536659" w:rsidP="00400580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17,192</w:t>
            </w:r>
          </w:p>
        </w:tc>
        <w:tc>
          <w:tcPr>
            <w:tcW w:w="261" w:type="dxa"/>
          </w:tcPr>
          <w:p w:rsidR="00C90DCB" w:rsidRPr="0059196E" w:rsidRDefault="00C90DCB" w:rsidP="00400580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90DCB" w:rsidRPr="0059196E" w:rsidRDefault="008824CF" w:rsidP="0059196E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2308E">
              <w:rPr>
                <w:rFonts w:asciiTheme="majorBidi" w:hAnsiTheme="majorBidi" w:cstheme="majorBidi"/>
                <w:sz w:val="26"/>
                <w:szCs w:val="26"/>
              </w:rPr>
              <w:t>6,052</w:t>
            </w:r>
          </w:p>
        </w:tc>
        <w:tc>
          <w:tcPr>
            <w:tcW w:w="236" w:type="dxa"/>
          </w:tcPr>
          <w:p w:rsidR="00C90DCB" w:rsidRPr="0059196E" w:rsidRDefault="00C90DCB" w:rsidP="00400580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90DCB" w:rsidRPr="0059196E" w:rsidRDefault="00646C2A" w:rsidP="00400580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15,781</w:t>
            </w:r>
          </w:p>
        </w:tc>
        <w:tc>
          <w:tcPr>
            <w:tcW w:w="259" w:type="dxa"/>
            <w:vAlign w:val="bottom"/>
          </w:tcPr>
          <w:p w:rsidR="00C90DCB" w:rsidRPr="0059196E" w:rsidRDefault="00C90DCB" w:rsidP="00400580">
            <w:pPr>
              <w:pStyle w:val="BodyText2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90DCB" w:rsidRPr="0059196E" w:rsidRDefault="00C90DCB" w:rsidP="00400580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824CF">
              <w:rPr>
                <w:rFonts w:asciiTheme="majorBidi" w:hAnsiTheme="majorBidi" w:cstheme="majorBidi"/>
                <w:sz w:val="26"/>
                <w:szCs w:val="26"/>
              </w:rPr>
              <w:t>4,</w:t>
            </w:r>
            <w:r w:rsidR="0082308E">
              <w:rPr>
                <w:rFonts w:asciiTheme="majorBidi" w:hAnsiTheme="majorBidi" w:cstheme="majorBidi"/>
                <w:sz w:val="26"/>
                <w:szCs w:val="26"/>
              </w:rPr>
              <w:t>862</w:t>
            </w:r>
          </w:p>
        </w:tc>
      </w:tr>
    </w:tbl>
    <w:p w:rsidR="00CD289A" w:rsidRPr="002B5F34" w:rsidRDefault="00CD289A" w:rsidP="0074122B">
      <w:pPr>
        <w:pStyle w:val="BodyText2"/>
        <w:tabs>
          <w:tab w:val="left" w:pos="0"/>
        </w:tabs>
        <w:ind w:left="0" w:firstLine="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:rsidR="00BB4AF4" w:rsidRPr="0059196E" w:rsidRDefault="00BB4AF4" w:rsidP="00BB4AF4">
      <w:pPr>
        <w:pStyle w:val="BodyText2"/>
        <w:tabs>
          <w:tab w:val="left" w:pos="0"/>
        </w:tabs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59196E">
        <w:rPr>
          <w:rFonts w:asciiTheme="majorBidi" w:hAnsiTheme="majorBidi" w:cstheme="majorBidi"/>
          <w:sz w:val="26"/>
          <w:szCs w:val="26"/>
          <w:cs/>
        </w:rPr>
        <w:t>สมมติฐานที่สำคัญซึ่งใช้ในการคำนวณหนี้สินผลประโยชน์ของพนักงานหลังออกจากงาน มีดังนี้</w:t>
      </w:r>
    </w:p>
    <w:p w:rsidR="00BB4AF4" w:rsidRPr="002B5F34" w:rsidRDefault="00BB4AF4" w:rsidP="00BB4AF4">
      <w:pPr>
        <w:pStyle w:val="BodyText2"/>
        <w:tabs>
          <w:tab w:val="left" w:pos="0"/>
        </w:tabs>
        <w:ind w:left="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:rsidR="00BB4AF4" w:rsidRPr="0059196E" w:rsidRDefault="00BB4AF4" w:rsidP="0059196E">
      <w:pPr>
        <w:pStyle w:val="BodyText2"/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59196E">
        <w:rPr>
          <w:rFonts w:asciiTheme="majorBidi" w:hAnsiTheme="majorBidi" w:cstheme="majorBidi"/>
          <w:sz w:val="26"/>
          <w:szCs w:val="26"/>
          <w:cs/>
        </w:rPr>
        <w:t>อัตราคิดลด</w:t>
      </w:r>
      <w:r w:rsidRPr="0059196E">
        <w:rPr>
          <w:rFonts w:asciiTheme="majorBidi" w:hAnsiTheme="majorBidi" w:cstheme="majorBidi"/>
          <w:sz w:val="26"/>
          <w:szCs w:val="26"/>
          <w:cs/>
        </w:rPr>
        <w:tab/>
      </w:r>
      <w:r w:rsidRPr="0059196E">
        <w:rPr>
          <w:rFonts w:asciiTheme="majorBidi" w:hAnsiTheme="majorBidi" w:cstheme="majorBidi"/>
          <w:sz w:val="26"/>
          <w:szCs w:val="26"/>
          <w:cs/>
        </w:rPr>
        <w:tab/>
      </w:r>
      <w:r w:rsidRPr="0059196E">
        <w:rPr>
          <w:rFonts w:asciiTheme="majorBidi" w:hAnsiTheme="majorBidi" w:cstheme="majorBidi"/>
          <w:sz w:val="26"/>
          <w:szCs w:val="26"/>
          <w:cs/>
        </w:rPr>
        <w:tab/>
      </w:r>
      <w:r w:rsidRPr="0059196E">
        <w:rPr>
          <w:rFonts w:asciiTheme="majorBidi" w:hAnsiTheme="majorBidi" w:cstheme="majorBidi"/>
          <w:sz w:val="26"/>
          <w:szCs w:val="26"/>
          <w:cs/>
        </w:rPr>
        <w:tab/>
        <w:t xml:space="preserve">ร้อยละ </w:t>
      </w:r>
      <w:r w:rsidR="00BA2E71">
        <w:rPr>
          <w:rFonts w:asciiTheme="majorBidi" w:hAnsiTheme="majorBidi" w:cstheme="majorBidi" w:hint="cs"/>
          <w:sz w:val="26"/>
          <w:szCs w:val="26"/>
          <w:cs/>
        </w:rPr>
        <w:t>2</w:t>
      </w:r>
      <w:r w:rsidRPr="0059196E">
        <w:rPr>
          <w:rFonts w:asciiTheme="majorBidi" w:hAnsiTheme="majorBidi" w:cstheme="majorBidi"/>
          <w:sz w:val="26"/>
          <w:szCs w:val="26"/>
          <w:cs/>
        </w:rPr>
        <w:t>.</w:t>
      </w:r>
      <w:r w:rsidR="00BA2E71">
        <w:rPr>
          <w:rFonts w:asciiTheme="majorBidi" w:hAnsiTheme="majorBidi" w:cstheme="majorBidi" w:hint="cs"/>
          <w:sz w:val="26"/>
          <w:szCs w:val="26"/>
          <w:cs/>
        </w:rPr>
        <w:t>52</w:t>
      </w:r>
      <w:r w:rsidRPr="0059196E">
        <w:rPr>
          <w:rFonts w:asciiTheme="majorBidi" w:hAnsiTheme="majorBidi" w:cstheme="majorBidi"/>
          <w:sz w:val="26"/>
          <w:szCs w:val="26"/>
          <w:cs/>
        </w:rPr>
        <w:t xml:space="preserve"> ต่อปี</w:t>
      </w:r>
      <w:r w:rsidR="0059196E" w:rsidRPr="0059196E">
        <w:rPr>
          <w:rFonts w:asciiTheme="majorBidi" w:hAnsiTheme="majorBidi" w:cstheme="majorBidi" w:hint="cs"/>
          <w:sz w:val="26"/>
          <w:szCs w:val="26"/>
          <w:cs/>
        </w:rPr>
        <w:t xml:space="preserve"> สำหรับบริษัทใหญ่</w:t>
      </w:r>
    </w:p>
    <w:p w:rsidR="0059196E" w:rsidRPr="0059196E" w:rsidRDefault="0059196E" w:rsidP="0059196E">
      <w:pPr>
        <w:pStyle w:val="BodyText2"/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59196E">
        <w:rPr>
          <w:rFonts w:asciiTheme="majorBidi" w:hAnsiTheme="majorBidi" w:cstheme="majorBidi" w:hint="cs"/>
          <w:sz w:val="26"/>
          <w:szCs w:val="26"/>
          <w:cs/>
        </w:rPr>
        <w:tab/>
      </w:r>
      <w:r w:rsidRPr="0059196E">
        <w:rPr>
          <w:rFonts w:asciiTheme="majorBidi" w:hAnsiTheme="majorBidi" w:cstheme="majorBidi" w:hint="cs"/>
          <w:sz w:val="26"/>
          <w:szCs w:val="26"/>
          <w:cs/>
        </w:rPr>
        <w:tab/>
      </w:r>
      <w:r w:rsidRPr="0059196E">
        <w:rPr>
          <w:rFonts w:asciiTheme="majorBidi" w:hAnsiTheme="majorBidi" w:cstheme="majorBidi" w:hint="cs"/>
          <w:sz w:val="26"/>
          <w:szCs w:val="26"/>
          <w:cs/>
        </w:rPr>
        <w:tab/>
      </w:r>
      <w:r w:rsidRPr="0059196E">
        <w:rPr>
          <w:rFonts w:asciiTheme="majorBidi" w:hAnsiTheme="majorBidi" w:cstheme="majorBidi" w:hint="cs"/>
          <w:sz w:val="26"/>
          <w:szCs w:val="26"/>
          <w:cs/>
        </w:rPr>
        <w:tab/>
      </w:r>
      <w:r w:rsidRPr="0059196E">
        <w:rPr>
          <w:rFonts w:asciiTheme="majorBidi" w:hAnsiTheme="majorBidi" w:cstheme="majorBidi" w:hint="cs"/>
          <w:sz w:val="26"/>
          <w:szCs w:val="26"/>
          <w:cs/>
        </w:rPr>
        <w:tab/>
      </w:r>
      <w:r w:rsidRPr="0059196E">
        <w:rPr>
          <w:rFonts w:asciiTheme="majorBidi" w:hAnsiTheme="majorBidi" w:cstheme="majorBidi"/>
          <w:sz w:val="26"/>
          <w:szCs w:val="26"/>
          <w:cs/>
        </w:rPr>
        <w:t xml:space="preserve">ร้อยละ </w:t>
      </w:r>
      <w:r w:rsidR="00BA2E71">
        <w:rPr>
          <w:rFonts w:asciiTheme="majorBidi" w:hAnsiTheme="majorBidi" w:cstheme="majorBidi" w:hint="cs"/>
          <w:sz w:val="26"/>
          <w:szCs w:val="26"/>
          <w:cs/>
        </w:rPr>
        <w:t>2</w:t>
      </w:r>
      <w:r w:rsidRPr="0059196E">
        <w:rPr>
          <w:rFonts w:asciiTheme="majorBidi" w:hAnsiTheme="majorBidi" w:cstheme="majorBidi"/>
          <w:sz w:val="26"/>
          <w:szCs w:val="26"/>
          <w:cs/>
        </w:rPr>
        <w:t>.</w:t>
      </w:r>
      <w:r w:rsidR="00BA2E71">
        <w:rPr>
          <w:rFonts w:asciiTheme="majorBidi" w:hAnsiTheme="majorBidi" w:cstheme="majorBidi" w:hint="cs"/>
          <w:sz w:val="26"/>
          <w:szCs w:val="26"/>
          <w:cs/>
        </w:rPr>
        <w:t>30</w:t>
      </w:r>
      <w:r w:rsidRPr="0059196E">
        <w:rPr>
          <w:rFonts w:asciiTheme="majorBidi" w:hAnsiTheme="majorBidi" w:cstheme="majorBidi" w:hint="cs"/>
          <w:sz w:val="26"/>
          <w:szCs w:val="26"/>
          <w:cs/>
        </w:rPr>
        <w:t xml:space="preserve"> - </w:t>
      </w:r>
      <w:r w:rsidR="00BA2E71">
        <w:rPr>
          <w:rFonts w:asciiTheme="majorBidi" w:hAnsiTheme="majorBidi" w:cstheme="majorBidi" w:hint="cs"/>
          <w:sz w:val="26"/>
          <w:szCs w:val="26"/>
          <w:cs/>
        </w:rPr>
        <w:t>3</w:t>
      </w:r>
      <w:r w:rsidRPr="0059196E">
        <w:rPr>
          <w:rFonts w:asciiTheme="majorBidi" w:hAnsiTheme="majorBidi" w:cstheme="majorBidi" w:hint="cs"/>
          <w:sz w:val="26"/>
          <w:szCs w:val="26"/>
          <w:cs/>
        </w:rPr>
        <w:t>.</w:t>
      </w:r>
      <w:r w:rsidR="00BA2E71">
        <w:rPr>
          <w:rFonts w:asciiTheme="majorBidi" w:hAnsiTheme="majorBidi" w:cstheme="majorBidi" w:hint="cs"/>
          <w:sz w:val="26"/>
          <w:szCs w:val="26"/>
          <w:cs/>
        </w:rPr>
        <w:t>54</w:t>
      </w:r>
      <w:r w:rsidRPr="0059196E">
        <w:rPr>
          <w:rFonts w:asciiTheme="majorBidi" w:hAnsiTheme="majorBidi" w:cstheme="majorBidi"/>
          <w:sz w:val="26"/>
          <w:szCs w:val="26"/>
          <w:cs/>
        </w:rPr>
        <w:t xml:space="preserve"> ต่อปี </w:t>
      </w:r>
      <w:r w:rsidRPr="0059196E">
        <w:rPr>
          <w:rFonts w:asciiTheme="majorBidi" w:hAnsiTheme="majorBidi" w:cstheme="majorBidi" w:hint="cs"/>
          <w:sz w:val="26"/>
          <w:szCs w:val="26"/>
          <w:cs/>
        </w:rPr>
        <w:t>สำหรับบริษัทย่อย</w:t>
      </w:r>
    </w:p>
    <w:p w:rsidR="00BB4AF4" w:rsidRPr="0059196E" w:rsidRDefault="00BB4AF4" w:rsidP="0059196E">
      <w:pPr>
        <w:pStyle w:val="BodyText2"/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59196E">
        <w:rPr>
          <w:rFonts w:asciiTheme="majorBidi" w:hAnsiTheme="majorBidi" w:cstheme="majorBidi"/>
          <w:sz w:val="26"/>
          <w:szCs w:val="26"/>
          <w:cs/>
        </w:rPr>
        <w:t>อัตราการขึ้นเงินเดือน</w:t>
      </w:r>
      <w:r w:rsidRPr="0059196E">
        <w:rPr>
          <w:rFonts w:asciiTheme="majorBidi" w:hAnsiTheme="majorBidi" w:cstheme="majorBidi"/>
          <w:sz w:val="26"/>
          <w:szCs w:val="26"/>
          <w:cs/>
        </w:rPr>
        <w:tab/>
      </w:r>
      <w:r w:rsidRPr="0059196E">
        <w:rPr>
          <w:rFonts w:asciiTheme="majorBidi" w:hAnsiTheme="majorBidi" w:cstheme="majorBidi"/>
          <w:sz w:val="26"/>
          <w:szCs w:val="26"/>
          <w:cs/>
        </w:rPr>
        <w:tab/>
      </w:r>
      <w:r w:rsidRPr="0059196E">
        <w:rPr>
          <w:rFonts w:asciiTheme="majorBidi" w:hAnsiTheme="majorBidi" w:cstheme="majorBidi"/>
          <w:sz w:val="26"/>
          <w:szCs w:val="26"/>
          <w:cs/>
        </w:rPr>
        <w:tab/>
        <w:t>ร้อยละ 3 ต่อปี</w:t>
      </w:r>
      <w:r w:rsidR="0059196E" w:rsidRPr="0059196E">
        <w:rPr>
          <w:rFonts w:asciiTheme="majorBidi" w:hAnsiTheme="majorBidi" w:cstheme="majorBidi" w:hint="cs"/>
          <w:sz w:val="26"/>
          <w:szCs w:val="26"/>
          <w:cs/>
        </w:rPr>
        <w:t xml:space="preserve"> สำหรับบริษัทใหญ่</w:t>
      </w:r>
    </w:p>
    <w:p w:rsidR="0059196E" w:rsidRPr="0059196E" w:rsidRDefault="0059196E" w:rsidP="0059196E">
      <w:pPr>
        <w:pStyle w:val="BodyText2"/>
        <w:ind w:left="2819" w:firstLine="706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59196E">
        <w:rPr>
          <w:rFonts w:asciiTheme="majorBidi" w:hAnsiTheme="majorBidi" w:cstheme="majorBidi"/>
          <w:sz w:val="26"/>
          <w:szCs w:val="26"/>
          <w:cs/>
        </w:rPr>
        <w:t xml:space="preserve">ร้อยละ </w:t>
      </w:r>
      <w:r w:rsidRPr="0059196E">
        <w:rPr>
          <w:rFonts w:asciiTheme="majorBidi" w:hAnsiTheme="majorBidi" w:cstheme="majorBidi" w:hint="cs"/>
          <w:sz w:val="26"/>
          <w:szCs w:val="26"/>
          <w:cs/>
        </w:rPr>
        <w:t>5</w:t>
      </w:r>
      <w:r w:rsidRPr="0059196E">
        <w:rPr>
          <w:rFonts w:asciiTheme="majorBidi" w:hAnsiTheme="majorBidi" w:cstheme="majorBidi"/>
          <w:sz w:val="26"/>
          <w:szCs w:val="26"/>
          <w:cs/>
        </w:rPr>
        <w:t xml:space="preserve"> ต่อปี </w:t>
      </w:r>
      <w:r>
        <w:rPr>
          <w:rFonts w:asciiTheme="majorBidi" w:hAnsiTheme="majorBidi" w:cstheme="majorBidi" w:hint="cs"/>
          <w:sz w:val="26"/>
          <w:szCs w:val="26"/>
          <w:cs/>
        </w:rPr>
        <w:t>สำหรับบริษัทย่อย</w:t>
      </w:r>
    </w:p>
    <w:p w:rsidR="0059196E" w:rsidRPr="0059196E" w:rsidRDefault="00BB4AF4" w:rsidP="0059196E">
      <w:pPr>
        <w:pStyle w:val="BodyText2"/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59196E">
        <w:rPr>
          <w:rFonts w:asciiTheme="majorBidi" w:hAnsiTheme="majorBidi" w:cstheme="majorBidi"/>
          <w:sz w:val="26"/>
          <w:szCs w:val="26"/>
          <w:cs/>
        </w:rPr>
        <w:t>อัตราการหมุนเวียนของพนักงาน</w:t>
      </w:r>
      <w:r w:rsidRPr="0059196E">
        <w:rPr>
          <w:rFonts w:asciiTheme="majorBidi" w:hAnsiTheme="majorBidi" w:cstheme="majorBidi"/>
          <w:sz w:val="26"/>
          <w:szCs w:val="26"/>
          <w:cs/>
        </w:rPr>
        <w:tab/>
      </w:r>
      <w:r w:rsidRPr="0059196E">
        <w:rPr>
          <w:rFonts w:asciiTheme="majorBidi" w:hAnsiTheme="majorBidi" w:cstheme="majorBidi"/>
          <w:sz w:val="26"/>
          <w:szCs w:val="26"/>
          <w:cs/>
        </w:rPr>
        <w:tab/>
        <w:t xml:space="preserve">ร้อยละ </w:t>
      </w:r>
      <w:r w:rsidR="00BA2E71">
        <w:rPr>
          <w:rFonts w:asciiTheme="majorBidi" w:hAnsiTheme="majorBidi" w:cstheme="majorBidi" w:hint="cs"/>
          <w:sz w:val="26"/>
          <w:szCs w:val="26"/>
          <w:cs/>
        </w:rPr>
        <w:t>8</w:t>
      </w:r>
      <w:r w:rsidRPr="0059196E">
        <w:rPr>
          <w:rFonts w:asciiTheme="majorBidi" w:hAnsiTheme="majorBidi" w:cstheme="majorBidi"/>
          <w:sz w:val="26"/>
          <w:szCs w:val="26"/>
          <w:cs/>
        </w:rPr>
        <w:t xml:space="preserve"> - 4</w:t>
      </w:r>
      <w:r w:rsidR="00BA2E71">
        <w:rPr>
          <w:rFonts w:asciiTheme="majorBidi" w:hAnsiTheme="majorBidi" w:cstheme="majorBidi" w:hint="cs"/>
          <w:sz w:val="26"/>
          <w:szCs w:val="26"/>
          <w:cs/>
        </w:rPr>
        <w:t>0</w:t>
      </w:r>
      <w:r w:rsidRPr="0059196E">
        <w:rPr>
          <w:rFonts w:asciiTheme="majorBidi" w:hAnsiTheme="majorBidi" w:cstheme="majorBidi"/>
          <w:sz w:val="26"/>
          <w:szCs w:val="26"/>
          <w:cs/>
        </w:rPr>
        <w:t xml:space="preserve"> ต่อปี</w:t>
      </w:r>
      <w:r w:rsidR="0059196E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59196E" w:rsidRPr="0059196E">
        <w:rPr>
          <w:rFonts w:asciiTheme="majorBidi" w:hAnsiTheme="majorBidi" w:cstheme="majorBidi" w:hint="cs"/>
          <w:sz w:val="26"/>
          <w:szCs w:val="26"/>
          <w:cs/>
        </w:rPr>
        <w:t>สำหรับบริษัทใหญ่</w:t>
      </w:r>
    </w:p>
    <w:p w:rsidR="0059196E" w:rsidRPr="0059196E" w:rsidRDefault="0059196E" w:rsidP="0059196E">
      <w:pPr>
        <w:pStyle w:val="BodyText2"/>
        <w:ind w:left="3525" w:hanging="3525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 w:hint="cs"/>
          <w:sz w:val="26"/>
          <w:szCs w:val="26"/>
          <w:cs/>
        </w:rPr>
        <w:tab/>
      </w:r>
      <w:r>
        <w:rPr>
          <w:rFonts w:asciiTheme="majorBidi" w:hAnsiTheme="majorBidi" w:cstheme="majorBidi" w:hint="cs"/>
          <w:sz w:val="26"/>
          <w:szCs w:val="26"/>
          <w:cs/>
        </w:rPr>
        <w:tab/>
      </w:r>
      <w:r w:rsidRPr="0059196E">
        <w:rPr>
          <w:rFonts w:asciiTheme="majorBidi" w:hAnsiTheme="majorBidi" w:cstheme="majorBidi"/>
          <w:sz w:val="26"/>
          <w:szCs w:val="26"/>
          <w:cs/>
        </w:rPr>
        <w:t xml:space="preserve">ร้อยละ </w:t>
      </w:r>
      <w:r>
        <w:rPr>
          <w:rFonts w:asciiTheme="majorBidi" w:hAnsiTheme="majorBidi" w:cstheme="majorBidi" w:hint="cs"/>
          <w:sz w:val="26"/>
          <w:szCs w:val="26"/>
          <w:cs/>
        </w:rPr>
        <w:t>2</w:t>
      </w:r>
      <w:r w:rsidRPr="0059196E">
        <w:rPr>
          <w:rFonts w:asciiTheme="majorBidi" w:hAnsiTheme="majorBidi" w:cstheme="majorBidi"/>
          <w:sz w:val="26"/>
          <w:szCs w:val="26"/>
          <w:cs/>
        </w:rPr>
        <w:t xml:space="preserve"> - </w:t>
      </w:r>
      <w:r>
        <w:rPr>
          <w:rFonts w:asciiTheme="majorBidi" w:hAnsiTheme="majorBidi" w:cstheme="majorBidi" w:hint="cs"/>
          <w:sz w:val="26"/>
          <w:szCs w:val="26"/>
          <w:cs/>
        </w:rPr>
        <w:t>23</w:t>
      </w:r>
      <w:r w:rsidRPr="0059196E">
        <w:rPr>
          <w:rFonts w:asciiTheme="majorBidi" w:hAnsiTheme="majorBidi" w:cstheme="majorBidi"/>
          <w:sz w:val="26"/>
          <w:szCs w:val="26"/>
          <w:cs/>
        </w:rPr>
        <w:t xml:space="preserve"> ต่อปี</w:t>
      </w:r>
      <w:r w:rsidR="00BA2E71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59196E">
        <w:rPr>
          <w:rFonts w:asciiTheme="majorBidi" w:hAnsiTheme="majorBidi" w:cstheme="majorBidi" w:hint="cs"/>
          <w:sz w:val="26"/>
          <w:szCs w:val="26"/>
          <w:cs/>
        </w:rPr>
        <w:t>สำหรับบริษัทย่อย</w:t>
      </w:r>
    </w:p>
    <w:p w:rsidR="00BB4AF4" w:rsidRPr="002B5F34" w:rsidRDefault="00BB4AF4" w:rsidP="00BB4AF4">
      <w:pPr>
        <w:pStyle w:val="BodyText2"/>
        <w:ind w:left="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:rsidR="00BB4AF4" w:rsidRPr="0059196E" w:rsidRDefault="00BB4AF4" w:rsidP="00BB4AF4">
      <w:pPr>
        <w:pStyle w:val="BodyText2"/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59196E">
        <w:rPr>
          <w:rFonts w:asciiTheme="majorBidi" w:hAnsiTheme="majorBidi" w:cstheme="majorBidi"/>
          <w:sz w:val="26"/>
          <w:szCs w:val="26"/>
          <w:cs/>
        </w:rPr>
        <w:t>ทั้งนี้ การเปลี่ยนแปลงของสมมติฐานที่สำคัญข้างต้นอาจมีผลต่อความอ่อนไหวของประมาณการหนี้สินผลประโยชน์ของพนักงานหลังออกจากงานซึ่งอาศัยข้อมูลตามรายงานการคำนวณของนักคณิตศาสตร์ประกันภัยดังนี้</w:t>
      </w:r>
    </w:p>
    <w:p w:rsidR="00BB4AF4" w:rsidRPr="002B5F34" w:rsidRDefault="00BB4AF4" w:rsidP="00BB4AF4">
      <w:pPr>
        <w:pStyle w:val="BodyText2"/>
        <w:ind w:left="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446" w:type="dxa"/>
        <w:tblLook w:val="04A0"/>
      </w:tblPr>
      <w:tblGrid>
        <w:gridCol w:w="4786"/>
        <w:gridCol w:w="302"/>
        <w:gridCol w:w="2029"/>
        <w:gridCol w:w="261"/>
        <w:gridCol w:w="2068"/>
      </w:tblGrid>
      <w:tr w:rsidR="00BB4AF4" w:rsidRPr="0059196E" w:rsidTr="0003570B">
        <w:tc>
          <w:tcPr>
            <w:tcW w:w="4786" w:type="dxa"/>
            <w:vAlign w:val="bottom"/>
          </w:tcPr>
          <w:p w:rsidR="00BB4AF4" w:rsidRPr="0059196E" w:rsidRDefault="00BB4AF4" w:rsidP="0003570B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2" w:type="dxa"/>
          </w:tcPr>
          <w:p w:rsidR="00BB4AF4" w:rsidRPr="0059196E" w:rsidRDefault="00BB4AF4" w:rsidP="0003570B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58" w:type="dxa"/>
            <w:gridSpan w:val="3"/>
          </w:tcPr>
          <w:p w:rsidR="00BB4AF4" w:rsidRPr="0059196E" w:rsidRDefault="00BB4AF4" w:rsidP="0003570B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หนี้สินอาจเพิ่มขึ้น (ลดลง) จากการ</w:t>
            </w:r>
          </w:p>
          <w:p w:rsidR="00BB4AF4" w:rsidRPr="0059196E" w:rsidRDefault="00BB4AF4" w:rsidP="0003570B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>เปลี่ยนแปลงของสมมติฐาน (พันบาท)</w:t>
            </w:r>
          </w:p>
        </w:tc>
      </w:tr>
      <w:tr w:rsidR="00BB4AF4" w:rsidRPr="0059196E" w:rsidTr="00533925">
        <w:tc>
          <w:tcPr>
            <w:tcW w:w="4786" w:type="dxa"/>
            <w:tcBorders>
              <w:bottom w:val="single" w:sz="4" w:space="0" w:color="auto"/>
            </w:tcBorders>
            <w:vAlign w:val="bottom"/>
          </w:tcPr>
          <w:p w:rsidR="00BB4AF4" w:rsidRPr="0059196E" w:rsidRDefault="00BB4AF4" w:rsidP="0003570B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>สมมติฐานที่สำคัญ</w:t>
            </w:r>
            <w:r w:rsidR="0059196E"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งบการเงินรวม</w:t>
            </w:r>
          </w:p>
        </w:tc>
        <w:tc>
          <w:tcPr>
            <w:tcW w:w="302" w:type="dxa"/>
            <w:vMerge w:val="restart"/>
          </w:tcPr>
          <w:p w:rsidR="00BB4AF4" w:rsidRPr="0059196E" w:rsidRDefault="00BB4AF4" w:rsidP="0003570B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4AF4" w:rsidRPr="0059196E" w:rsidRDefault="00BB4AF4" w:rsidP="0003570B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>หากสมมติฐานเพิ่มขึ้น</w:t>
            </w:r>
          </w:p>
        </w:tc>
        <w:tc>
          <w:tcPr>
            <w:tcW w:w="26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BB4AF4" w:rsidRPr="0059196E" w:rsidRDefault="00BB4AF4" w:rsidP="0003570B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4AF4" w:rsidRPr="0059196E" w:rsidRDefault="00BB4AF4" w:rsidP="0003570B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>หากสมมติฐานลดลง</w:t>
            </w:r>
          </w:p>
        </w:tc>
      </w:tr>
      <w:tr w:rsidR="00BB4AF4" w:rsidRPr="00C90DCB" w:rsidTr="0059196E">
        <w:tc>
          <w:tcPr>
            <w:tcW w:w="4786" w:type="dxa"/>
            <w:tcBorders>
              <w:top w:val="single" w:sz="4" w:space="0" w:color="auto"/>
            </w:tcBorders>
            <w:vAlign w:val="bottom"/>
          </w:tcPr>
          <w:p w:rsidR="00BB4AF4" w:rsidRPr="00C90DCB" w:rsidRDefault="00BB4AF4" w:rsidP="0003570B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C90DC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 (เพิ่มขึ้น/ลดลงร้อยละ 1)</w:t>
            </w:r>
          </w:p>
        </w:tc>
        <w:tc>
          <w:tcPr>
            <w:tcW w:w="302" w:type="dxa"/>
            <w:vMerge/>
          </w:tcPr>
          <w:p w:rsidR="00BB4AF4" w:rsidRPr="00C90DCB" w:rsidRDefault="00BB4AF4" w:rsidP="0003570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B4AF4" w:rsidRPr="00C90DCB" w:rsidRDefault="00BB4AF4" w:rsidP="005E383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3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0D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</w:t>
            </w:r>
            <w:r w:rsidR="005E3839">
              <w:rPr>
                <w:rFonts w:asciiTheme="majorBidi" w:hAnsiTheme="majorBidi" w:cstheme="majorBidi"/>
                <w:sz w:val="26"/>
                <w:szCs w:val="26"/>
              </w:rPr>
              <w:t>1,094</w:t>
            </w:r>
            <w:r w:rsidRPr="00C90DCB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61" w:type="dxa"/>
            <w:vMerge/>
            <w:shd w:val="clear" w:color="auto" w:fill="auto"/>
          </w:tcPr>
          <w:p w:rsidR="00BB4AF4" w:rsidRPr="00C90DCB" w:rsidRDefault="00BB4AF4" w:rsidP="0003570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B4AF4" w:rsidRPr="00C90DCB" w:rsidRDefault="00BB4AF4" w:rsidP="005E383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3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0D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</w:t>
            </w:r>
            <w:r w:rsidR="0059196E" w:rsidRPr="00C90DCB">
              <w:rPr>
                <w:rFonts w:asciiTheme="majorBidi" w:hAnsiTheme="majorBidi" w:cstheme="majorBidi" w:hint="cs"/>
                <w:sz w:val="26"/>
                <w:szCs w:val="26"/>
                <w:cs/>
              </w:rPr>
              <w:t>1,</w:t>
            </w:r>
            <w:r w:rsidR="005E3839">
              <w:rPr>
                <w:rFonts w:asciiTheme="majorBidi" w:hAnsiTheme="majorBidi" w:cstheme="majorBidi"/>
                <w:sz w:val="26"/>
                <w:szCs w:val="26"/>
              </w:rPr>
              <w:t>228</w:t>
            </w:r>
          </w:p>
        </w:tc>
      </w:tr>
      <w:tr w:rsidR="00BB4AF4" w:rsidRPr="00C90DCB" w:rsidTr="0059196E">
        <w:tc>
          <w:tcPr>
            <w:tcW w:w="4786" w:type="dxa"/>
            <w:vAlign w:val="bottom"/>
          </w:tcPr>
          <w:p w:rsidR="00BB4AF4" w:rsidRPr="00C90DCB" w:rsidRDefault="00BB4AF4" w:rsidP="0003570B">
            <w:pPr>
              <w:pStyle w:val="NoSpacing"/>
              <w:ind w:right="-232"/>
              <w:rPr>
                <w:rFonts w:asciiTheme="majorBidi" w:hAnsiTheme="majorBidi" w:cstheme="majorBidi"/>
                <w:sz w:val="26"/>
                <w:szCs w:val="26"/>
              </w:rPr>
            </w:pPr>
            <w:r w:rsidRPr="00C90DC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อัตราการขึ้นเงินเดือน (เพิ่มขึ้น/ลดลงร้อยละ 1)</w:t>
            </w:r>
          </w:p>
        </w:tc>
        <w:tc>
          <w:tcPr>
            <w:tcW w:w="302" w:type="dxa"/>
          </w:tcPr>
          <w:p w:rsidR="00BB4AF4" w:rsidRPr="00C90DCB" w:rsidRDefault="00BB4AF4" w:rsidP="0003570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:rsidR="00BB4AF4" w:rsidRPr="00C90DCB" w:rsidRDefault="0059196E" w:rsidP="005E3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4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0DCB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5E3839">
              <w:rPr>
                <w:rFonts w:asciiTheme="majorBidi" w:hAnsiTheme="majorBidi" w:cstheme="majorBidi"/>
                <w:sz w:val="26"/>
                <w:szCs w:val="26"/>
              </w:rPr>
              <w:t>369</w:t>
            </w:r>
          </w:p>
        </w:tc>
        <w:tc>
          <w:tcPr>
            <w:tcW w:w="261" w:type="dxa"/>
            <w:shd w:val="clear" w:color="auto" w:fill="auto"/>
          </w:tcPr>
          <w:p w:rsidR="00BB4AF4" w:rsidRPr="00C90DCB" w:rsidRDefault="00BB4AF4" w:rsidP="0003570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68" w:type="dxa"/>
            <w:shd w:val="clear" w:color="auto" w:fill="auto"/>
            <w:vAlign w:val="bottom"/>
          </w:tcPr>
          <w:p w:rsidR="00BB4AF4" w:rsidRPr="00C90DCB" w:rsidRDefault="00BB4AF4" w:rsidP="005E3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left" w:pos="1082"/>
              </w:tabs>
              <w:spacing w:line="260" w:lineRule="atLeast"/>
              <w:ind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0D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(</w:t>
            </w:r>
            <w:r w:rsidR="0059196E" w:rsidRPr="00C90DCB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5E3839">
              <w:rPr>
                <w:rFonts w:asciiTheme="majorBidi" w:hAnsiTheme="majorBidi" w:cstheme="majorBidi"/>
                <w:sz w:val="26"/>
                <w:szCs w:val="26"/>
              </w:rPr>
              <w:t>237</w:t>
            </w:r>
            <w:r w:rsidRPr="00C90DCB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BB4AF4" w:rsidRPr="00C90DCB" w:rsidTr="0059196E">
        <w:tc>
          <w:tcPr>
            <w:tcW w:w="4786" w:type="dxa"/>
            <w:vAlign w:val="bottom"/>
          </w:tcPr>
          <w:p w:rsidR="00BB4AF4" w:rsidRPr="00C90DCB" w:rsidRDefault="00BB4AF4" w:rsidP="0003570B">
            <w:pPr>
              <w:pStyle w:val="NoSpacing"/>
              <w:ind w:right="-515"/>
              <w:rPr>
                <w:rFonts w:asciiTheme="majorBidi" w:hAnsiTheme="majorBidi" w:cstheme="majorBidi"/>
                <w:sz w:val="26"/>
                <w:szCs w:val="26"/>
              </w:rPr>
            </w:pPr>
            <w:r w:rsidRPr="00C90DC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อัตราการหมุนเวียนของพนักงาน (เพิ่มขึ้น/ลดลงร้อยละ 20)</w:t>
            </w:r>
          </w:p>
        </w:tc>
        <w:tc>
          <w:tcPr>
            <w:tcW w:w="302" w:type="dxa"/>
          </w:tcPr>
          <w:p w:rsidR="00BB4AF4" w:rsidRPr="00C90DCB" w:rsidRDefault="00BB4AF4" w:rsidP="0003570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:rsidR="00BB4AF4" w:rsidRPr="00C90DCB" w:rsidRDefault="00BB4AF4" w:rsidP="005E383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3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0DCB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C90DCB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5E3839">
              <w:rPr>
                <w:rFonts w:asciiTheme="majorBidi" w:hAnsiTheme="majorBidi" w:cstheme="majorBidi"/>
                <w:sz w:val="26"/>
                <w:szCs w:val="26"/>
              </w:rPr>
              <w:t>913</w:t>
            </w:r>
            <w:r w:rsidRPr="00C90DCB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61" w:type="dxa"/>
            <w:shd w:val="clear" w:color="auto" w:fill="auto"/>
          </w:tcPr>
          <w:p w:rsidR="00BB4AF4" w:rsidRPr="00C90DCB" w:rsidRDefault="00BB4AF4" w:rsidP="0003570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68" w:type="dxa"/>
            <w:shd w:val="clear" w:color="auto" w:fill="auto"/>
            <w:vAlign w:val="bottom"/>
          </w:tcPr>
          <w:p w:rsidR="00BB4AF4" w:rsidRPr="00C90DCB" w:rsidRDefault="00BB4AF4" w:rsidP="005E383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3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0D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</w:t>
            </w:r>
            <w:r w:rsidRPr="00C90DCB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5E3839">
              <w:rPr>
                <w:rFonts w:asciiTheme="majorBidi" w:hAnsiTheme="majorBidi" w:cstheme="majorBidi"/>
                <w:sz w:val="26"/>
                <w:szCs w:val="26"/>
              </w:rPr>
              <w:t>289</w:t>
            </w:r>
          </w:p>
        </w:tc>
      </w:tr>
    </w:tbl>
    <w:p w:rsidR="00BB4AF4" w:rsidRPr="00C90DCB" w:rsidRDefault="00BB4AF4" w:rsidP="00BB4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446" w:type="dxa"/>
        <w:tblLook w:val="04A0"/>
      </w:tblPr>
      <w:tblGrid>
        <w:gridCol w:w="4786"/>
        <w:gridCol w:w="302"/>
        <w:gridCol w:w="2029"/>
        <w:gridCol w:w="261"/>
        <w:gridCol w:w="2068"/>
      </w:tblGrid>
      <w:tr w:rsidR="0059196E" w:rsidRPr="00C90DCB" w:rsidTr="00CB063C">
        <w:tc>
          <w:tcPr>
            <w:tcW w:w="4786" w:type="dxa"/>
            <w:tcBorders>
              <w:bottom w:val="single" w:sz="4" w:space="0" w:color="auto"/>
            </w:tcBorders>
            <w:vAlign w:val="bottom"/>
          </w:tcPr>
          <w:p w:rsidR="0059196E" w:rsidRPr="00C90DCB" w:rsidRDefault="0059196E" w:rsidP="0059196E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0DCB">
              <w:rPr>
                <w:rFonts w:asciiTheme="majorBidi" w:hAnsiTheme="majorBidi" w:cstheme="majorBidi"/>
                <w:sz w:val="26"/>
                <w:szCs w:val="26"/>
                <w:cs/>
              </w:rPr>
              <w:t>สมมติฐานที่สำคัญ - งบการเงินเฉพาะกิจการ</w:t>
            </w:r>
          </w:p>
        </w:tc>
        <w:tc>
          <w:tcPr>
            <w:tcW w:w="302" w:type="dxa"/>
            <w:vMerge w:val="restart"/>
          </w:tcPr>
          <w:p w:rsidR="0059196E" w:rsidRPr="00C90DCB" w:rsidRDefault="0059196E" w:rsidP="0059196E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29" w:type="dxa"/>
            <w:vAlign w:val="bottom"/>
          </w:tcPr>
          <w:p w:rsidR="0059196E" w:rsidRPr="00C90DCB" w:rsidRDefault="0059196E" w:rsidP="0059196E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" w:type="dxa"/>
            <w:vMerge w:val="restart"/>
            <w:shd w:val="clear" w:color="auto" w:fill="auto"/>
          </w:tcPr>
          <w:p w:rsidR="0059196E" w:rsidRPr="00C90DCB" w:rsidRDefault="0059196E" w:rsidP="0059196E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68" w:type="dxa"/>
            <w:vAlign w:val="bottom"/>
          </w:tcPr>
          <w:p w:rsidR="0059196E" w:rsidRPr="00C90DCB" w:rsidRDefault="0059196E" w:rsidP="0059196E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196E" w:rsidRPr="00C90DCB" w:rsidTr="00CB063C">
        <w:tc>
          <w:tcPr>
            <w:tcW w:w="4786" w:type="dxa"/>
            <w:tcBorders>
              <w:top w:val="single" w:sz="4" w:space="0" w:color="auto"/>
            </w:tcBorders>
            <w:vAlign w:val="bottom"/>
          </w:tcPr>
          <w:p w:rsidR="0059196E" w:rsidRPr="00C90DCB" w:rsidRDefault="0059196E" w:rsidP="0059196E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C90DC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 (เพิ่มขึ้น/ลดลงร้อยละ 1)</w:t>
            </w:r>
          </w:p>
        </w:tc>
        <w:tc>
          <w:tcPr>
            <w:tcW w:w="302" w:type="dxa"/>
            <w:vMerge/>
          </w:tcPr>
          <w:p w:rsidR="0059196E" w:rsidRPr="00C90DCB" w:rsidRDefault="0059196E" w:rsidP="0059196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:rsidR="0059196E" w:rsidRPr="00C90DCB" w:rsidRDefault="0059196E" w:rsidP="005E383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3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0D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</w:t>
            </w:r>
            <w:r w:rsidR="005E3839">
              <w:rPr>
                <w:rFonts w:asciiTheme="majorBidi" w:hAnsiTheme="majorBidi" w:cstheme="majorBidi"/>
                <w:sz w:val="26"/>
                <w:szCs w:val="26"/>
              </w:rPr>
              <w:t xml:space="preserve">   957</w:t>
            </w:r>
            <w:r w:rsidRPr="00C90DCB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61" w:type="dxa"/>
            <w:vMerge/>
            <w:shd w:val="clear" w:color="auto" w:fill="auto"/>
          </w:tcPr>
          <w:p w:rsidR="0059196E" w:rsidRPr="00C90DCB" w:rsidRDefault="0059196E" w:rsidP="006342E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38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68" w:type="dxa"/>
            <w:shd w:val="clear" w:color="auto" w:fill="auto"/>
            <w:vAlign w:val="bottom"/>
          </w:tcPr>
          <w:p w:rsidR="0059196E" w:rsidRPr="00C90DCB" w:rsidRDefault="0059196E" w:rsidP="005E3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3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0D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</w:t>
            </w:r>
            <w:r w:rsidR="005E3839">
              <w:rPr>
                <w:rFonts w:asciiTheme="majorBidi" w:hAnsiTheme="majorBidi" w:cstheme="majorBidi"/>
                <w:sz w:val="26"/>
                <w:szCs w:val="26"/>
              </w:rPr>
              <w:t>1,070</w:t>
            </w:r>
          </w:p>
        </w:tc>
      </w:tr>
      <w:tr w:rsidR="0059196E" w:rsidRPr="00C90DCB" w:rsidTr="0059196E">
        <w:tc>
          <w:tcPr>
            <w:tcW w:w="4786" w:type="dxa"/>
            <w:vAlign w:val="bottom"/>
          </w:tcPr>
          <w:p w:rsidR="0059196E" w:rsidRPr="00C90DCB" w:rsidRDefault="0059196E" w:rsidP="0059196E">
            <w:pPr>
              <w:pStyle w:val="NoSpacing"/>
              <w:ind w:right="-232"/>
              <w:rPr>
                <w:rFonts w:asciiTheme="majorBidi" w:hAnsiTheme="majorBidi" w:cstheme="majorBidi"/>
                <w:sz w:val="26"/>
                <w:szCs w:val="26"/>
              </w:rPr>
            </w:pPr>
            <w:r w:rsidRPr="00C90DC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อัตราการขึ้นเงินเดือน (เพิ่มขึ้น/ลดลงร้อยละ 1)</w:t>
            </w:r>
          </w:p>
        </w:tc>
        <w:tc>
          <w:tcPr>
            <w:tcW w:w="302" w:type="dxa"/>
          </w:tcPr>
          <w:p w:rsidR="0059196E" w:rsidRPr="00C90DCB" w:rsidRDefault="0059196E" w:rsidP="0059196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:rsidR="0059196E" w:rsidRPr="00C90DCB" w:rsidRDefault="0059196E" w:rsidP="005E383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4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0DCB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5E3839">
              <w:rPr>
                <w:rFonts w:asciiTheme="majorBidi" w:hAnsiTheme="majorBidi" w:cstheme="majorBidi"/>
                <w:sz w:val="26"/>
                <w:szCs w:val="26"/>
              </w:rPr>
              <w:t>198</w:t>
            </w:r>
          </w:p>
        </w:tc>
        <w:tc>
          <w:tcPr>
            <w:tcW w:w="261" w:type="dxa"/>
            <w:shd w:val="clear" w:color="auto" w:fill="auto"/>
          </w:tcPr>
          <w:p w:rsidR="0059196E" w:rsidRPr="00C90DCB" w:rsidRDefault="0059196E" w:rsidP="006342E0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38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68" w:type="dxa"/>
            <w:shd w:val="clear" w:color="auto" w:fill="auto"/>
            <w:vAlign w:val="bottom"/>
          </w:tcPr>
          <w:p w:rsidR="0059196E" w:rsidRPr="00C90DCB" w:rsidRDefault="0059196E" w:rsidP="005E3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left" w:pos="1082"/>
              </w:tabs>
              <w:spacing w:line="260" w:lineRule="atLeast"/>
              <w:ind w:right="3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0D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(</w:t>
            </w:r>
            <w:r w:rsidR="005E3839">
              <w:rPr>
                <w:rFonts w:asciiTheme="majorBidi" w:hAnsiTheme="majorBidi" w:cstheme="majorBidi"/>
                <w:sz w:val="26"/>
                <w:szCs w:val="26"/>
              </w:rPr>
              <w:t>1,087</w:t>
            </w:r>
            <w:r w:rsidRPr="00C90DCB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59196E" w:rsidRPr="0059196E" w:rsidTr="0059196E">
        <w:tc>
          <w:tcPr>
            <w:tcW w:w="4786" w:type="dxa"/>
            <w:vAlign w:val="bottom"/>
          </w:tcPr>
          <w:p w:rsidR="0059196E" w:rsidRPr="00C90DCB" w:rsidRDefault="0059196E" w:rsidP="0059196E">
            <w:pPr>
              <w:pStyle w:val="NoSpacing"/>
              <w:ind w:right="-515"/>
              <w:rPr>
                <w:rFonts w:asciiTheme="majorBidi" w:hAnsiTheme="majorBidi" w:cstheme="majorBidi"/>
                <w:sz w:val="26"/>
                <w:szCs w:val="26"/>
              </w:rPr>
            </w:pPr>
            <w:r w:rsidRPr="00C90DC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อัตราการหมุนเวียนของพนักงาน (เพิ่มขึ้น/ลดลงร้อยละ 20)</w:t>
            </w:r>
          </w:p>
        </w:tc>
        <w:tc>
          <w:tcPr>
            <w:tcW w:w="302" w:type="dxa"/>
          </w:tcPr>
          <w:p w:rsidR="0059196E" w:rsidRPr="00C90DCB" w:rsidRDefault="0059196E" w:rsidP="0059196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:rsidR="0059196E" w:rsidRPr="00C90DCB" w:rsidRDefault="0059196E" w:rsidP="006342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3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0DCB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5E3839">
              <w:rPr>
                <w:rFonts w:asciiTheme="majorBidi" w:hAnsiTheme="majorBidi" w:cstheme="majorBidi"/>
                <w:sz w:val="26"/>
                <w:szCs w:val="26"/>
              </w:rPr>
              <w:t>1,820</w:t>
            </w:r>
            <w:r w:rsidRPr="00C90DCB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61" w:type="dxa"/>
            <w:shd w:val="clear" w:color="auto" w:fill="auto"/>
          </w:tcPr>
          <w:p w:rsidR="0059196E" w:rsidRPr="00C90DCB" w:rsidRDefault="0059196E" w:rsidP="006342E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38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68" w:type="dxa"/>
            <w:shd w:val="clear" w:color="auto" w:fill="auto"/>
            <w:vAlign w:val="bottom"/>
          </w:tcPr>
          <w:p w:rsidR="0059196E" w:rsidRPr="00C90DCB" w:rsidRDefault="0059196E" w:rsidP="00634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3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0D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</w:t>
            </w:r>
            <w:r w:rsidR="005E3839">
              <w:rPr>
                <w:rFonts w:asciiTheme="majorBidi" w:hAnsiTheme="majorBidi" w:cstheme="majorBidi"/>
                <w:sz w:val="26"/>
                <w:szCs w:val="26"/>
              </w:rPr>
              <w:t>2,180</w:t>
            </w:r>
          </w:p>
        </w:tc>
      </w:tr>
    </w:tbl>
    <w:p w:rsidR="00D40DF0" w:rsidRPr="00F475F7" w:rsidRDefault="00D40DF0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28"/>
          <w:szCs w:val="28"/>
        </w:rPr>
      </w:pPr>
      <w:r w:rsidRPr="00F475F7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เงินกู้ยืมระยะสั้นจากบุคคลอื่น</w:t>
      </w:r>
    </w:p>
    <w:p w:rsidR="00D40DF0" w:rsidRPr="00F475F7" w:rsidRDefault="00D40DF0" w:rsidP="00D4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28"/>
          <w:szCs w:val="28"/>
        </w:rPr>
      </w:pPr>
    </w:p>
    <w:p w:rsidR="00D40DF0" w:rsidRPr="00F475F7" w:rsidRDefault="00F475F7" w:rsidP="00D4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F475F7">
        <w:rPr>
          <w:rFonts w:ascii="Angsana New" w:hAnsi="Angsana New"/>
          <w:sz w:val="28"/>
          <w:szCs w:val="28"/>
          <w:cs/>
        </w:rPr>
        <w:t xml:space="preserve">ณ วันที่ </w:t>
      </w:r>
      <w:r w:rsidR="00012D63">
        <w:rPr>
          <w:rFonts w:ascii="Angsana New" w:hAnsi="Angsana New" w:hint="cs"/>
          <w:sz w:val="28"/>
          <w:szCs w:val="28"/>
          <w:cs/>
        </w:rPr>
        <w:t>30 มิถุนายน</w:t>
      </w:r>
      <w:r w:rsidR="00FA6408">
        <w:rPr>
          <w:rFonts w:ascii="Angsana New" w:hAnsi="Angsana New" w:hint="cs"/>
          <w:sz w:val="28"/>
          <w:szCs w:val="28"/>
          <w:cs/>
        </w:rPr>
        <w:t xml:space="preserve"> 256</w:t>
      </w:r>
      <w:r w:rsidR="000C61A5">
        <w:rPr>
          <w:rFonts w:ascii="Angsana New" w:hAnsi="Angsana New" w:hint="cs"/>
          <w:sz w:val="28"/>
          <w:szCs w:val="28"/>
          <w:cs/>
        </w:rPr>
        <w:t>6</w:t>
      </w:r>
      <w:r w:rsidRPr="00F475F7">
        <w:rPr>
          <w:rFonts w:ascii="Angsana New" w:hAnsi="Angsana New"/>
          <w:sz w:val="28"/>
          <w:szCs w:val="28"/>
          <w:cs/>
        </w:rPr>
        <w:t xml:space="preserve"> </w:t>
      </w:r>
      <w:r w:rsidR="000C61A5" w:rsidRPr="000C61A5">
        <w:rPr>
          <w:rFonts w:ascii="Angsana New" w:hAnsi="Angsana New" w:hint="cs"/>
          <w:sz w:val="28"/>
          <w:szCs w:val="28"/>
          <w:cs/>
        </w:rPr>
        <w:t>บัญชีนี้เป็นเงินกู้ยืมระยะสั้นประเภทสัญญากู้ยืมเงินซึ่งส่วนหนึ่งของยอดคงเหลือที่แสดงในงบการเงินรวมจำนวน</w:t>
      </w:r>
      <w:r w:rsidR="00CD3561">
        <w:rPr>
          <w:rFonts w:ascii="Angsana New" w:hAnsi="Angsana New" w:hint="cs"/>
          <w:sz w:val="28"/>
          <w:szCs w:val="28"/>
          <w:cs/>
        </w:rPr>
        <w:t xml:space="preserve"> 44 </w:t>
      </w:r>
      <w:r w:rsidR="000C61A5" w:rsidRPr="000C61A5">
        <w:rPr>
          <w:rFonts w:ascii="Angsana New" w:hAnsi="Angsana New" w:hint="cs"/>
          <w:sz w:val="28"/>
          <w:szCs w:val="28"/>
          <w:cs/>
        </w:rPr>
        <w:t>ล้านบาทมีหลักประกันเป็นหุ้นสามัญของบริษัทซึ่งถือโดยกรรมการสองท่านและญาติของกรรมการทั้งสองท่านเป็นจำนวนรวม</w:t>
      </w:r>
      <w:r w:rsidR="000C61A5" w:rsidRPr="000C61A5">
        <w:rPr>
          <w:rFonts w:ascii="Angsana New" w:hAnsi="Angsana New"/>
          <w:sz w:val="28"/>
          <w:szCs w:val="28"/>
          <w:cs/>
        </w:rPr>
        <w:t xml:space="preserve"> </w:t>
      </w:r>
      <w:r w:rsidR="000C61A5" w:rsidRPr="005A1856">
        <w:rPr>
          <w:rFonts w:ascii="Angsana New" w:hAnsi="Angsana New"/>
          <w:sz w:val="28"/>
          <w:szCs w:val="28"/>
          <w:cs/>
        </w:rPr>
        <w:t>22.4</w:t>
      </w:r>
      <w:r w:rsidR="000C61A5" w:rsidRPr="000C61A5">
        <w:rPr>
          <w:rFonts w:ascii="Angsana New" w:hAnsi="Angsana New"/>
          <w:sz w:val="28"/>
          <w:szCs w:val="28"/>
          <w:cs/>
        </w:rPr>
        <w:t xml:space="preserve"> </w:t>
      </w:r>
      <w:r w:rsidR="000C61A5" w:rsidRPr="000C61A5">
        <w:rPr>
          <w:rFonts w:ascii="Angsana New" w:hAnsi="Angsana New" w:hint="cs"/>
          <w:sz w:val="28"/>
          <w:szCs w:val="28"/>
          <w:cs/>
        </w:rPr>
        <w:t>ล้านหุ้น</w:t>
      </w:r>
      <w:r w:rsidR="000C61A5" w:rsidRPr="000C61A5">
        <w:rPr>
          <w:rFonts w:ascii="Angsana New" w:hAnsi="Angsana New"/>
          <w:sz w:val="28"/>
          <w:szCs w:val="28"/>
          <w:cs/>
        </w:rPr>
        <w:t xml:space="preserve"> </w:t>
      </w:r>
      <w:r w:rsidR="000C61A5" w:rsidRPr="000C61A5">
        <w:rPr>
          <w:rFonts w:ascii="Angsana New" w:hAnsi="Angsana New" w:hint="cs"/>
          <w:sz w:val="28"/>
          <w:szCs w:val="28"/>
          <w:cs/>
        </w:rPr>
        <w:t>เงินกู้ยืมดังกล่าวบริษัทและบริษัทย่อยแห่งหนึ่งทำสัญญากู้ยืมเงินจากบุคคลที่ไม่เกี่ยวข้องกันหลายรายในระหว่างเดือ</w:t>
      </w:r>
      <w:r w:rsidR="000C61A5" w:rsidRPr="0064617F">
        <w:rPr>
          <w:rFonts w:ascii="Angsana New" w:hAnsi="Angsana New" w:hint="cs"/>
          <w:sz w:val="28"/>
          <w:szCs w:val="28"/>
          <w:cs/>
        </w:rPr>
        <w:t>น</w:t>
      </w:r>
      <w:r w:rsidR="0064617F" w:rsidRPr="0064617F">
        <w:rPr>
          <w:rFonts w:ascii="Angsana New" w:hAnsi="Angsana New" w:hint="cs"/>
          <w:sz w:val="28"/>
          <w:szCs w:val="28"/>
          <w:cs/>
        </w:rPr>
        <w:t>ตุลา</w:t>
      </w:r>
      <w:r w:rsidR="000C61A5" w:rsidRPr="0064617F">
        <w:rPr>
          <w:rFonts w:ascii="Angsana New" w:hAnsi="Angsana New" w:hint="cs"/>
          <w:sz w:val="28"/>
          <w:szCs w:val="28"/>
          <w:cs/>
        </w:rPr>
        <w:t>คม</w:t>
      </w:r>
      <w:r w:rsidR="000C61A5" w:rsidRPr="0064617F">
        <w:rPr>
          <w:rFonts w:ascii="Angsana New" w:hAnsi="Angsana New"/>
          <w:sz w:val="28"/>
          <w:szCs w:val="28"/>
          <w:cs/>
        </w:rPr>
        <w:t xml:space="preserve"> 2565</w:t>
      </w:r>
      <w:r w:rsidR="008F4247">
        <w:rPr>
          <w:rFonts w:ascii="Angsana New" w:hAnsi="Angsana New" w:hint="cs"/>
          <w:sz w:val="28"/>
          <w:szCs w:val="28"/>
          <w:cs/>
        </w:rPr>
        <w:t xml:space="preserve"> ถึงเดือนกุมภาพันธ์ 2566</w:t>
      </w:r>
      <w:r w:rsidR="000C61A5" w:rsidRPr="000C61A5">
        <w:rPr>
          <w:rFonts w:ascii="Angsana New" w:hAnsi="Angsana New"/>
          <w:sz w:val="28"/>
          <w:szCs w:val="28"/>
          <w:cs/>
        </w:rPr>
        <w:t xml:space="preserve"> </w:t>
      </w:r>
      <w:r w:rsidR="000C61A5" w:rsidRPr="000C61A5">
        <w:rPr>
          <w:rFonts w:ascii="Angsana New" w:hAnsi="Angsana New" w:hint="cs"/>
          <w:sz w:val="28"/>
          <w:szCs w:val="28"/>
          <w:cs/>
        </w:rPr>
        <w:t>ซึ่งมีอัตราดอกเบี้ยระหว่างร้อยละ</w:t>
      </w:r>
      <w:r w:rsidR="00012D63">
        <w:rPr>
          <w:rFonts w:ascii="Angsana New" w:hAnsi="Angsana New" w:hint="cs"/>
          <w:color w:val="FFFFFF" w:themeColor="background1"/>
          <w:sz w:val="28"/>
          <w:szCs w:val="28"/>
          <w:cs/>
        </w:rPr>
        <w:t xml:space="preserve"> </w:t>
      </w:r>
      <w:r w:rsidR="008F4247">
        <w:rPr>
          <w:rFonts w:ascii="Angsana New" w:hAnsi="Angsana New" w:hint="cs"/>
          <w:sz w:val="28"/>
          <w:szCs w:val="28"/>
          <w:cs/>
        </w:rPr>
        <w:t>7</w:t>
      </w:r>
      <w:r w:rsidR="00012D63">
        <w:rPr>
          <w:rFonts w:ascii="Angsana New" w:hAnsi="Angsana New" w:hint="cs"/>
          <w:color w:val="FFFFFF" w:themeColor="background1"/>
          <w:sz w:val="28"/>
          <w:szCs w:val="28"/>
          <w:cs/>
        </w:rPr>
        <w:t xml:space="preserve"> </w:t>
      </w:r>
      <w:r w:rsidR="000C61A5" w:rsidRPr="000C61A5">
        <w:rPr>
          <w:rFonts w:ascii="Angsana New" w:hAnsi="Angsana New" w:hint="cs"/>
          <w:sz w:val="28"/>
          <w:szCs w:val="28"/>
          <w:cs/>
        </w:rPr>
        <w:t>ต่อปีถึงร้อยละ</w:t>
      </w:r>
      <w:r w:rsidR="00012D63">
        <w:rPr>
          <w:rFonts w:ascii="Angsana New" w:hAnsi="Angsana New" w:hint="cs"/>
          <w:color w:val="FFFFFF" w:themeColor="background1"/>
          <w:sz w:val="28"/>
          <w:szCs w:val="28"/>
          <w:cs/>
        </w:rPr>
        <w:t xml:space="preserve"> </w:t>
      </w:r>
      <w:r w:rsidR="008F4247">
        <w:rPr>
          <w:rFonts w:ascii="Angsana New" w:hAnsi="Angsana New" w:hint="cs"/>
          <w:sz w:val="28"/>
          <w:szCs w:val="28"/>
          <w:cs/>
        </w:rPr>
        <w:t>15</w:t>
      </w:r>
      <w:r w:rsidR="00012D63">
        <w:rPr>
          <w:rFonts w:ascii="Angsana New" w:hAnsi="Angsana New" w:hint="cs"/>
          <w:color w:val="FFFFFF" w:themeColor="background1"/>
          <w:sz w:val="28"/>
          <w:szCs w:val="28"/>
          <w:cs/>
        </w:rPr>
        <w:t xml:space="preserve"> </w:t>
      </w:r>
      <w:r w:rsidR="000C61A5" w:rsidRPr="000C61A5">
        <w:rPr>
          <w:rFonts w:ascii="Angsana New" w:hAnsi="Angsana New" w:hint="cs"/>
          <w:sz w:val="28"/>
          <w:szCs w:val="28"/>
          <w:cs/>
        </w:rPr>
        <w:t>ต่อปีโดยมีระยะเวลาครบกำหนดไม่เกินเก้าเดือน</w:t>
      </w:r>
    </w:p>
    <w:p w:rsidR="00D40DF0" w:rsidRPr="000C61A5" w:rsidRDefault="00D40DF0" w:rsidP="00D4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3A017C" w:rsidRPr="000C61A5" w:rsidRDefault="000C61A5" w:rsidP="007E2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0C61A5">
        <w:rPr>
          <w:rFonts w:ascii="Angsana New" w:hAnsi="Angsana New" w:hint="cs"/>
          <w:sz w:val="28"/>
          <w:szCs w:val="28"/>
          <w:cs/>
        </w:rPr>
        <w:t>ณ</w:t>
      </w:r>
      <w:r w:rsidRPr="000C61A5">
        <w:rPr>
          <w:rFonts w:ascii="Angsana New" w:hAnsi="Angsana New"/>
          <w:sz w:val="28"/>
          <w:szCs w:val="28"/>
          <w:cs/>
        </w:rPr>
        <w:t xml:space="preserve"> </w:t>
      </w:r>
      <w:r w:rsidRPr="000C61A5">
        <w:rPr>
          <w:rFonts w:ascii="Angsana New" w:hAnsi="Angsana New" w:hint="cs"/>
          <w:sz w:val="28"/>
          <w:szCs w:val="28"/>
          <w:cs/>
        </w:rPr>
        <w:t>วันที่</w:t>
      </w:r>
      <w:r w:rsidRPr="000C61A5">
        <w:rPr>
          <w:rFonts w:ascii="Angsana New" w:hAnsi="Angsana New"/>
          <w:sz w:val="28"/>
          <w:szCs w:val="28"/>
          <w:cs/>
        </w:rPr>
        <w:t xml:space="preserve"> </w:t>
      </w:r>
      <w:r w:rsidRPr="000C61A5">
        <w:rPr>
          <w:rFonts w:ascii="Angsana New" w:hAnsi="Angsana New" w:hint="cs"/>
          <w:sz w:val="28"/>
          <w:szCs w:val="28"/>
          <w:cs/>
        </w:rPr>
        <w:t>31 ธันวาคม</w:t>
      </w:r>
      <w:r w:rsidRPr="000C61A5">
        <w:rPr>
          <w:rFonts w:ascii="Angsana New" w:hAnsi="Angsana New"/>
          <w:sz w:val="28"/>
          <w:szCs w:val="28"/>
          <w:cs/>
        </w:rPr>
        <w:t xml:space="preserve"> 2565 </w:t>
      </w:r>
      <w:r w:rsidRPr="000C61A5">
        <w:rPr>
          <w:rFonts w:ascii="Angsana New" w:hAnsi="Angsana New" w:hint="cs"/>
          <w:sz w:val="28"/>
          <w:szCs w:val="28"/>
          <w:cs/>
        </w:rPr>
        <w:t>บัญชีนี้เป็นเงินกู้ยืมระยะสั้นประเภทสัญญากู้ยืมเงินซึ่งส่วนหนึ่งของยอดคงเหลือที่แสดงในงบการเงินรวมจำนวน 4</w:t>
      </w:r>
      <w:r w:rsidRPr="000C61A5">
        <w:rPr>
          <w:rFonts w:ascii="Angsana New" w:hAnsi="Angsana New"/>
          <w:sz w:val="28"/>
          <w:szCs w:val="28"/>
        </w:rPr>
        <w:t>4</w:t>
      </w:r>
      <w:r w:rsidRPr="000C61A5">
        <w:rPr>
          <w:rFonts w:ascii="Angsana New" w:hAnsi="Angsana New" w:hint="cs"/>
          <w:sz w:val="28"/>
          <w:szCs w:val="28"/>
          <w:cs/>
        </w:rPr>
        <w:t xml:space="preserve"> ล้านบาทมีหลักประกันเป็นหุ้นสามัญของบริษัทซึ่งถือโดยกรรมการสองท่านและญาติของกรรมการทั้งสองท่านเป็นจำนวนรวม</w:t>
      </w:r>
      <w:r w:rsidRPr="000C61A5">
        <w:rPr>
          <w:rFonts w:ascii="Angsana New" w:hAnsi="Angsana New"/>
          <w:sz w:val="28"/>
          <w:szCs w:val="28"/>
          <w:cs/>
        </w:rPr>
        <w:t xml:space="preserve"> 22.4 </w:t>
      </w:r>
      <w:r w:rsidRPr="000C61A5">
        <w:rPr>
          <w:rFonts w:ascii="Angsana New" w:hAnsi="Angsana New" w:hint="cs"/>
          <w:sz w:val="28"/>
          <w:szCs w:val="28"/>
          <w:cs/>
        </w:rPr>
        <w:t>ล้านหุ้น</w:t>
      </w:r>
      <w:r w:rsidRPr="000C61A5">
        <w:rPr>
          <w:rFonts w:ascii="Angsana New" w:hAnsi="Angsana New"/>
          <w:sz w:val="28"/>
          <w:szCs w:val="28"/>
          <w:cs/>
        </w:rPr>
        <w:t xml:space="preserve"> </w:t>
      </w:r>
      <w:r w:rsidRPr="000C61A5">
        <w:rPr>
          <w:rFonts w:ascii="Angsana New" w:hAnsi="Angsana New" w:hint="cs"/>
          <w:sz w:val="28"/>
          <w:szCs w:val="28"/>
          <w:cs/>
        </w:rPr>
        <w:t>เงินกู้ยืมดังกล่าวบริษัทและบริษัทย่อยแห่งหนึ่งทำสัญญากู้ยืมเงินจากบุคคลที่ไม่เกี่ยวข้องกันหลายรายในระหว่างเดือนเมษายนถึงเดือนธันวาคม</w:t>
      </w:r>
      <w:r w:rsidRPr="000C61A5">
        <w:rPr>
          <w:rFonts w:ascii="Angsana New" w:hAnsi="Angsana New"/>
          <w:sz w:val="28"/>
          <w:szCs w:val="28"/>
          <w:cs/>
        </w:rPr>
        <w:t xml:space="preserve"> 2565 </w:t>
      </w:r>
      <w:r w:rsidRPr="000C61A5">
        <w:rPr>
          <w:rFonts w:ascii="Angsana New" w:hAnsi="Angsana New" w:hint="cs"/>
          <w:sz w:val="28"/>
          <w:szCs w:val="28"/>
          <w:cs/>
        </w:rPr>
        <w:t>ซึ่งมีอัตราดอกเบี้ยระหว่างร้อยละ</w:t>
      </w:r>
      <w:r w:rsidRPr="000C61A5">
        <w:rPr>
          <w:rFonts w:ascii="Angsana New" w:hAnsi="Angsana New"/>
          <w:sz w:val="28"/>
          <w:szCs w:val="28"/>
          <w:cs/>
        </w:rPr>
        <w:t xml:space="preserve"> </w:t>
      </w:r>
      <w:r w:rsidRPr="000C61A5">
        <w:rPr>
          <w:rFonts w:ascii="Angsana New" w:hAnsi="Angsana New"/>
          <w:sz w:val="28"/>
          <w:szCs w:val="28"/>
        </w:rPr>
        <w:t>5</w:t>
      </w:r>
      <w:r w:rsidRPr="000C61A5">
        <w:rPr>
          <w:rFonts w:ascii="Angsana New" w:hAnsi="Angsana New"/>
          <w:sz w:val="28"/>
          <w:szCs w:val="28"/>
          <w:cs/>
        </w:rPr>
        <w:t xml:space="preserve"> </w:t>
      </w:r>
      <w:r w:rsidRPr="000C61A5">
        <w:rPr>
          <w:rFonts w:ascii="Angsana New" w:hAnsi="Angsana New" w:hint="cs"/>
          <w:sz w:val="28"/>
          <w:szCs w:val="28"/>
          <w:cs/>
        </w:rPr>
        <w:t>ต่อปีถึงร้อยละ</w:t>
      </w:r>
      <w:r w:rsidRPr="000C61A5">
        <w:rPr>
          <w:rFonts w:ascii="Angsana New" w:hAnsi="Angsana New"/>
          <w:sz w:val="28"/>
          <w:szCs w:val="28"/>
          <w:cs/>
        </w:rPr>
        <w:t xml:space="preserve"> </w:t>
      </w:r>
      <w:r w:rsidRPr="000C61A5">
        <w:rPr>
          <w:rFonts w:ascii="Angsana New" w:hAnsi="Angsana New"/>
          <w:sz w:val="28"/>
          <w:szCs w:val="28"/>
        </w:rPr>
        <w:t>7</w:t>
      </w:r>
      <w:r w:rsidRPr="000C61A5">
        <w:rPr>
          <w:rFonts w:ascii="Angsana New" w:hAnsi="Angsana New"/>
          <w:sz w:val="28"/>
          <w:szCs w:val="28"/>
          <w:cs/>
        </w:rPr>
        <w:t xml:space="preserve"> </w:t>
      </w:r>
      <w:r w:rsidRPr="000C61A5">
        <w:rPr>
          <w:rFonts w:ascii="Angsana New" w:hAnsi="Angsana New" w:hint="cs"/>
          <w:sz w:val="28"/>
          <w:szCs w:val="28"/>
          <w:cs/>
        </w:rPr>
        <w:t>ต่อปีโดยมีระยะเวลาครบกำหนดไม่เกินเก้าเดือน</w:t>
      </w:r>
    </w:p>
    <w:p w:rsidR="0073342E" w:rsidRPr="000C61A5" w:rsidRDefault="0073342E" w:rsidP="007E2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</w:p>
    <w:p w:rsidR="00EF7B0A" w:rsidRPr="00434E1F" w:rsidRDefault="00EF7B0A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28"/>
          <w:szCs w:val="28"/>
        </w:rPr>
      </w:pPr>
      <w:r w:rsidRPr="00434E1F">
        <w:rPr>
          <w:rFonts w:ascii="Angsana New" w:hAnsi="Angsana New"/>
          <w:b/>
          <w:bCs/>
          <w:sz w:val="28"/>
          <w:szCs w:val="28"/>
          <w:cs/>
        </w:rPr>
        <w:t>ทุนเรือนหุ้นและส่วนเกินมูลค่า</w:t>
      </w:r>
      <w:r w:rsidRPr="00434E1F">
        <w:rPr>
          <w:rFonts w:ascii="Angsana New" w:hAnsi="Angsana New"/>
          <w:b/>
          <w:bCs/>
          <w:color w:val="000000"/>
          <w:sz w:val="28"/>
          <w:szCs w:val="28"/>
          <w:cs/>
        </w:rPr>
        <w:t>หุ้น</w:t>
      </w:r>
    </w:p>
    <w:p w:rsidR="000A523D" w:rsidRPr="00F475F7" w:rsidRDefault="000A523D" w:rsidP="007C7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28"/>
          <w:szCs w:val="28"/>
        </w:rPr>
      </w:pPr>
    </w:p>
    <w:tbl>
      <w:tblPr>
        <w:tblW w:w="9903" w:type="dxa"/>
        <w:tblInd w:w="-34" w:type="dxa"/>
        <w:tblLayout w:type="fixed"/>
        <w:tblLook w:val="0000"/>
      </w:tblPr>
      <w:tblGrid>
        <w:gridCol w:w="2887"/>
        <w:gridCol w:w="963"/>
        <w:gridCol w:w="236"/>
        <w:gridCol w:w="1247"/>
        <w:gridCol w:w="236"/>
        <w:gridCol w:w="1306"/>
        <w:gridCol w:w="236"/>
        <w:gridCol w:w="1247"/>
        <w:gridCol w:w="236"/>
        <w:gridCol w:w="1309"/>
      </w:tblGrid>
      <w:tr w:rsidR="000A523D" w:rsidRPr="00F475F7" w:rsidTr="00CB47E2">
        <w:trPr>
          <w:tblHeader/>
        </w:trPr>
        <w:tc>
          <w:tcPr>
            <w:tcW w:w="2887" w:type="dxa"/>
          </w:tcPr>
          <w:p w:rsidR="000A523D" w:rsidRPr="00F475F7" w:rsidRDefault="000A523D" w:rsidP="00EF6C9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17" w:type="dxa"/>
            <w:gridSpan w:val="7"/>
            <w:tcBorders>
              <w:bottom w:val="single" w:sz="4" w:space="0" w:color="auto"/>
            </w:tcBorders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>พันหุ้น / พันบาท</w:t>
            </w:r>
          </w:p>
        </w:tc>
      </w:tr>
      <w:tr w:rsidR="000A523D" w:rsidRPr="00F475F7" w:rsidTr="00CB47E2">
        <w:trPr>
          <w:tblHeader/>
        </w:trPr>
        <w:tc>
          <w:tcPr>
            <w:tcW w:w="2887" w:type="dxa"/>
          </w:tcPr>
          <w:p w:rsidR="000A523D" w:rsidRPr="00F475F7" w:rsidRDefault="000A523D" w:rsidP="00EF6C9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9" w:type="dxa"/>
            <w:gridSpan w:val="3"/>
            <w:tcBorders>
              <w:bottom w:val="single" w:sz="4" w:space="0" w:color="auto"/>
            </w:tcBorders>
          </w:tcPr>
          <w:p w:rsidR="000A523D" w:rsidRPr="00F475F7" w:rsidRDefault="00CB47E2" w:rsidP="000C61A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30 มิถุนายน</w:t>
            </w:r>
            <w:r w:rsidR="00837E3B" w:rsidRPr="00F475F7">
              <w:rPr>
                <w:rFonts w:ascii="Angsana New" w:hAnsi="Angsana New"/>
                <w:sz w:val="28"/>
                <w:szCs w:val="28"/>
                <w:cs/>
              </w:rPr>
              <w:t xml:space="preserve"> 256</w:t>
            </w:r>
            <w:r w:rsidR="000C61A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2" w:type="dxa"/>
            <w:gridSpan w:val="3"/>
            <w:tcBorders>
              <w:bottom w:val="single" w:sz="4" w:space="0" w:color="auto"/>
            </w:tcBorders>
          </w:tcPr>
          <w:p w:rsidR="000A523D" w:rsidRPr="00F475F7" w:rsidRDefault="000A523D" w:rsidP="000C61A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837E3B" w:rsidRPr="00F475F7">
              <w:rPr>
                <w:rFonts w:ascii="Angsana New" w:hAnsi="Angsana New"/>
                <w:sz w:val="28"/>
                <w:szCs w:val="28"/>
                <w:cs/>
              </w:rPr>
              <w:t>ธัน</w:t>
            </w:r>
            <w:r w:rsidR="00557BCC" w:rsidRPr="00F475F7">
              <w:rPr>
                <w:rFonts w:ascii="Angsana New" w:hAnsi="Angsana New"/>
                <w:sz w:val="28"/>
                <w:szCs w:val="28"/>
                <w:cs/>
              </w:rPr>
              <w:t>วาคม 256</w:t>
            </w:r>
            <w:r w:rsidR="000C61A5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A523D" w:rsidRPr="00F475F7" w:rsidTr="00CB47E2">
        <w:trPr>
          <w:tblHeader/>
        </w:trPr>
        <w:tc>
          <w:tcPr>
            <w:tcW w:w="2887" w:type="dxa"/>
          </w:tcPr>
          <w:p w:rsidR="000A523D" w:rsidRPr="00F475F7" w:rsidRDefault="000A523D" w:rsidP="00EF6C9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>มูลค่าหุ้น</w:t>
            </w:r>
            <w:r w:rsidRPr="00F475F7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F475F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F475F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36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>จำนวนเงินตามมูลค่าหุ้น</w:t>
            </w:r>
          </w:p>
        </w:tc>
        <w:tc>
          <w:tcPr>
            <w:tcW w:w="236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36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>จำนวนเงินตามมูลค่าหุ้น</w:t>
            </w:r>
          </w:p>
        </w:tc>
      </w:tr>
      <w:tr w:rsidR="000A523D" w:rsidRPr="00F475F7" w:rsidTr="00CB47E2">
        <w:tc>
          <w:tcPr>
            <w:tcW w:w="2887" w:type="dxa"/>
          </w:tcPr>
          <w:p w:rsidR="000A523D" w:rsidRPr="00F475F7" w:rsidRDefault="000A523D" w:rsidP="009B74B3">
            <w:pPr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963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A523D" w:rsidRPr="00F475F7" w:rsidTr="00CB47E2">
        <w:tc>
          <w:tcPr>
            <w:tcW w:w="2887" w:type="dxa"/>
          </w:tcPr>
          <w:p w:rsidR="000A523D" w:rsidRPr="00F475F7" w:rsidRDefault="000A523D" w:rsidP="009B74B3">
            <w:pPr>
              <w:tabs>
                <w:tab w:val="left" w:pos="3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CB47E2">
              <w:rPr>
                <w:rFonts w:ascii="Angsana New" w:hAnsi="Angsana New" w:hint="cs"/>
                <w:sz w:val="28"/>
                <w:szCs w:val="28"/>
                <w:cs/>
              </w:rPr>
              <w:t>30 มิถุนายน</w:t>
            </w:r>
            <w:r w:rsidR="000C61A5">
              <w:rPr>
                <w:rFonts w:ascii="Angsana New" w:hAnsi="Angsana New"/>
                <w:sz w:val="28"/>
                <w:szCs w:val="28"/>
                <w:cs/>
              </w:rPr>
              <w:t xml:space="preserve"> 256</w:t>
            </w:r>
            <w:r w:rsidR="000C61A5">
              <w:rPr>
                <w:rFonts w:ascii="Angsana New" w:hAnsi="Angsana New"/>
                <w:sz w:val="28"/>
                <w:szCs w:val="28"/>
              </w:rPr>
              <w:t>6</w:t>
            </w:r>
          </w:p>
          <w:p w:rsidR="000A523D" w:rsidRPr="00F475F7" w:rsidRDefault="000A523D" w:rsidP="000C61A5">
            <w:pPr>
              <w:tabs>
                <w:tab w:val="left" w:pos="372"/>
              </w:tabs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>และวันที่</w:t>
            </w:r>
            <w:r w:rsidRPr="00F475F7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="00837E3B" w:rsidRPr="00F475F7">
              <w:rPr>
                <w:rFonts w:ascii="Angsana New" w:hAnsi="Angsana New"/>
                <w:sz w:val="28"/>
                <w:szCs w:val="28"/>
                <w:cs/>
              </w:rPr>
              <w:t>ธัน</w:t>
            </w:r>
            <w:r w:rsidR="00557BCC" w:rsidRPr="00F475F7">
              <w:rPr>
                <w:rFonts w:ascii="Angsana New" w:hAnsi="Angsana New"/>
                <w:sz w:val="28"/>
                <w:szCs w:val="28"/>
                <w:cs/>
              </w:rPr>
              <w:t>วาคม 256</w:t>
            </w:r>
            <w:r w:rsidR="000C61A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63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35FD6" w:rsidRPr="00F475F7" w:rsidTr="00CB47E2">
        <w:tc>
          <w:tcPr>
            <w:tcW w:w="2887" w:type="dxa"/>
          </w:tcPr>
          <w:p w:rsidR="00435FD6" w:rsidRPr="00F475F7" w:rsidRDefault="00435FD6" w:rsidP="009B74B3">
            <w:pPr>
              <w:tabs>
                <w:tab w:val="left" w:pos="3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63" w:type="dxa"/>
          </w:tcPr>
          <w:p w:rsidR="00435FD6" w:rsidRPr="00F475F7" w:rsidRDefault="00435FD6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</w:rPr>
              <w:t>0.25</w:t>
            </w:r>
          </w:p>
        </w:tc>
        <w:tc>
          <w:tcPr>
            <w:tcW w:w="236" w:type="dxa"/>
          </w:tcPr>
          <w:p w:rsidR="00435FD6" w:rsidRPr="00F475F7" w:rsidRDefault="00435FD6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</w:tcPr>
          <w:p w:rsidR="00435FD6" w:rsidRPr="00364B2E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4B2E">
              <w:rPr>
                <w:rFonts w:ascii="Angsana New" w:hAnsi="Angsana New"/>
                <w:sz w:val="28"/>
                <w:szCs w:val="28"/>
              </w:rPr>
              <w:t>1,151,385</w:t>
            </w:r>
          </w:p>
        </w:tc>
        <w:tc>
          <w:tcPr>
            <w:tcW w:w="236" w:type="dxa"/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tcBorders>
              <w:bottom w:val="double" w:sz="4" w:space="0" w:color="auto"/>
            </w:tcBorders>
          </w:tcPr>
          <w:p w:rsidR="00435FD6" w:rsidRPr="00F475F7" w:rsidRDefault="006C54E7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287,8</w:t>
            </w:r>
            <w:r w:rsidR="00435FD6" w:rsidRPr="00F475F7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236" w:type="dxa"/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</w:rPr>
              <w:t>1,151,385</w:t>
            </w:r>
          </w:p>
        </w:tc>
        <w:tc>
          <w:tcPr>
            <w:tcW w:w="236" w:type="dxa"/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bottom w:val="double" w:sz="4" w:space="0" w:color="auto"/>
            </w:tcBorders>
          </w:tcPr>
          <w:p w:rsidR="00435FD6" w:rsidRPr="00F475F7" w:rsidRDefault="006C54E7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287,8</w:t>
            </w:r>
            <w:r w:rsidR="00435FD6" w:rsidRPr="00F475F7">
              <w:rPr>
                <w:rFonts w:ascii="Angsana New" w:hAnsi="Angsana New"/>
                <w:sz w:val="28"/>
                <w:szCs w:val="28"/>
              </w:rPr>
              <w:t>46</w:t>
            </w:r>
          </w:p>
        </w:tc>
      </w:tr>
      <w:tr w:rsidR="00435FD6" w:rsidRPr="00F475F7" w:rsidTr="00CB47E2">
        <w:tc>
          <w:tcPr>
            <w:tcW w:w="2887" w:type="dxa"/>
          </w:tcPr>
          <w:p w:rsidR="00435FD6" w:rsidRPr="00F475F7" w:rsidRDefault="00435FD6" w:rsidP="009B74B3">
            <w:pPr>
              <w:tabs>
                <w:tab w:val="left" w:pos="267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963" w:type="dxa"/>
          </w:tcPr>
          <w:p w:rsidR="00435FD6" w:rsidRPr="00F475F7" w:rsidRDefault="00435FD6" w:rsidP="00EF6C95">
            <w:pPr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435FD6" w:rsidRPr="00F475F7" w:rsidRDefault="00435FD6" w:rsidP="00EF6C95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:rsidR="00435FD6" w:rsidRPr="00F475F7" w:rsidRDefault="00435FD6" w:rsidP="00435FD6">
            <w:pPr>
              <w:tabs>
                <w:tab w:val="clear" w:pos="907"/>
                <w:tab w:val="decimal" w:pos="1062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435FD6" w:rsidRPr="00F475F7" w:rsidRDefault="00435FD6" w:rsidP="00435FD6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:rsidR="00435FD6" w:rsidRPr="00F475F7" w:rsidRDefault="00435FD6" w:rsidP="00435FD6">
            <w:pPr>
              <w:tabs>
                <w:tab w:val="clear" w:pos="907"/>
                <w:tab w:val="decimal" w:pos="1062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5FD6" w:rsidRPr="00F475F7" w:rsidTr="00CB47E2">
        <w:tc>
          <w:tcPr>
            <w:tcW w:w="2887" w:type="dxa"/>
          </w:tcPr>
          <w:p w:rsidR="00435FD6" w:rsidRPr="00F475F7" w:rsidRDefault="00435FD6" w:rsidP="000C61A5">
            <w:pPr>
              <w:tabs>
                <w:tab w:val="left" w:pos="3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475F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F475F7">
              <w:rPr>
                <w:rFonts w:ascii="Angsana New" w:hAnsi="Angsana New"/>
                <w:sz w:val="28"/>
                <w:szCs w:val="28"/>
                <w:cs/>
              </w:rPr>
              <w:t>มกราคม 256</w:t>
            </w:r>
            <w:r w:rsidR="000C61A5">
              <w:rPr>
                <w:rFonts w:ascii="Angsana New" w:hAnsi="Angsana New"/>
                <w:sz w:val="28"/>
                <w:szCs w:val="28"/>
              </w:rPr>
              <w:t>6</w:t>
            </w:r>
            <w:r w:rsidRPr="00F475F7">
              <w:rPr>
                <w:rFonts w:ascii="Angsana New" w:hAnsi="Angsana New"/>
                <w:sz w:val="28"/>
                <w:szCs w:val="28"/>
                <w:cs/>
              </w:rPr>
              <w:t xml:space="preserve"> และ </w:t>
            </w:r>
            <w:r w:rsidR="00BA4049">
              <w:rPr>
                <w:rFonts w:ascii="Angsana New" w:hAnsi="Angsana New"/>
                <w:sz w:val="28"/>
                <w:szCs w:val="28"/>
              </w:rPr>
              <w:t>2</w:t>
            </w:r>
            <w:r w:rsidRPr="00F475F7">
              <w:rPr>
                <w:rFonts w:ascii="Angsana New" w:hAnsi="Angsana New"/>
                <w:sz w:val="28"/>
                <w:szCs w:val="28"/>
                <w:cs/>
              </w:rPr>
              <w:t>56</w:t>
            </w:r>
            <w:r w:rsidR="000C61A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63" w:type="dxa"/>
          </w:tcPr>
          <w:p w:rsidR="00435FD6" w:rsidRPr="00F475F7" w:rsidRDefault="00435FD6" w:rsidP="00EF6C95">
            <w:pPr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435FD6" w:rsidRPr="00F475F7" w:rsidRDefault="00435FD6" w:rsidP="00EF6C95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:rsidR="00435FD6" w:rsidRPr="00F475F7" w:rsidRDefault="00435FD6" w:rsidP="00435FD6">
            <w:pPr>
              <w:tabs>
                <w:tab w:val="clear" w:pos="907"/>
                <w:tab w:val="decimal" w:pos="1062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435FD6" w:rsidRPr="00F475F7" w:rsidRDefault="00435FD6" w:rsidP="00435FD6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:rsidR="00435FD6" w:rsidRPr="00F475F7" w:rsidRDefault="00435FD6" w:rsidP="00435FD6">
            <w:pPr>
              <w:tabs>
                <w:tab w:val="clear" w:pos="907"/>
                <w:tab w:val="decimal" w:pos="1062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5FD6" w:rsidRPr="00F475F7" w:rsidTr="00CB47E2">
        <w:tc>
          <w:tcPr>
            <w:tcW w:w="2887" w:type="dxa"/>
          </w:tcPr>
          <w:p w:rsidR="00435FD6" w:rsidRPr="00F475F7" w:rsidRDefault="00435FD6" w:rsidP="009B74B3">
            <w:pPr>
              <w:tabs>
                <w:tab w:val="left" w:pos="3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63" w:type="dxa"/>
          </w:tcPr>
          <w:p w:rsidR="00435FD6" w:rsidRPr="00F475F7" w:rsidRDefault="00435FD6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</w:rPr>
              <w:t>0.25</w:t>
            </w:r>
          </w:p>
        </w:tc>
        <w:tc>
          <w:tcPr>
            <w:tcW w:w="236" w:type="dxa"/>
          </w:tcPr>
          <w:p w:rsidR="00435FD6" w:rsidRPr="00F475F7" w:rsidRDefault="00435FD6" w:rsidP="00EF6C95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</w:rPr>
              <w:t>959,488</w:t>
            </w:r>
          </w:p>
        </w:tc>
        <w:tc>
          <w:tcPr>
            <w:tcW w:w="236" w:type="dxa"/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</w:rPr>
              <w:t>239,872</w:t>
            </w:r>
          </w:p>
        </w:tc>
        <w:tc>
          <w:tcPr>
            <w:tcW w:w="236" w:type="dxa"/>
          </w:tcPr>
          <w:p w:rsidR="00435FD6" w:rsidRPr="00F475F7" w:rsidRDefault="00435FD6" w:rsidP="00435FD6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</w:rPr>
              <w:t>959,488</w:t>
            </w:r>
          </w:p>
        </w:tc>
        <w:tc>
          <w:tcPr>
            <w:tcW w:w="236" w:type="dxa"/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</w:rPr>
              <w:t>239,872</w:t>
            </w:r>
          </w:p>
        </w:tc>
      </w:tr>
      <w:tr w:rsidR="00C43D60" w:rsidRPr="00F475F7" w:rsidTr="00CB47E2">
        <w:tc>
          <w:tcPr>
            <w:tcW w:w="2887" w:type="dxa"/>
          </w:tcPr>
          <w:p w:rsidR="00C43D60" w:rsidRPr="00F475F7" w:rsidRDefault="00C43D60" w:rsidP="009B74B3">
            <w:pPr>
              <w:tabs>
                <w:tab w:val="left" w:pos="372"/>
              </w:tabs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>การใช้ใบสำคัญแสดงสิทธิ</w:t>
            </w:r>
          </w:p>
          <w:p w:rsidR="00C43D60" w:rsidRPr="00F475F7" w:rsidRDefault="00C43D60" w:rsidP="009B74B3">
            <w:pPr>
              <w:tabs>
                <w:tab w:val="left" w:pos="3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>ซื้อหุ้นสามัญ</w:t>
            </w:r>
          </w:p>
        </w:tc>
        <w:tc>
          <w:tcPr>
            <w:tcW w:w="963" w:type="dxa"/>
          </w:tcPr>
          <w:p w:rsidR="00C43D60" w:rsidRPr="00F475F7" w:rsidRDefault="00C43D60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C43D60" w:rsidRPr="00F475F7" w:rsidRDefault="00C43D60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</w:rPr>
              <w:t>0.25</w:t>
            </w:r>
          </w:p>
        </w:tc>
        <w:tc>
          <w:tcPr>
            <w:tcW w:w="236" w:type="dxa"/>
          </w:tcPr>
          <w:p w:rsidR="00C43D60" w:rsidRPr="00F475F7" w:rsidRDefault="00C43D60" w:rsidP="00EF6C95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</w:tcPr>
          <w:p w:rsidR="00C43D60" w:rsidRDefault="00C43D60" w:rsidP="006C4099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C43D60" w:rsidRPr="00F475F7" w:rsidRDefault="00C43D60" w:rsidP="006C4099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18</w:t>
            </w:r>
          </w:p>
        </w:tc>
        <w:tc>
          <w:tcPr>
            <w:tcW w:w="236" w:type="dxa"/>
          </w:tcPr>
          <w:p w:rsidR="00C43D60" w:rsidRPr="00F475F7" w:rsidRDefault="00C43D60" w:rsidP="006C4099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:rsidR="00C43D60" w:rsidRDefault="00C43D60" w:rsidP="006C4099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C43D60" w:rsidRPr="00F475F7" w:rsidRDefault="00C43D60" w:rsidP="006C4099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236" w:type="dxa"/>
          </w:tcPr>
          <w:p w:rsidR="00C43D60" w:rsidRPr="00F475F7" w:rsidRDefault="00C43D60" w:rsidP="00435FD6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:rsidR="00C43D60" w:rsidRPr="00F475F7" w:rsidRDefault="00C43D60" w:rsidP="0043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75F7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-</w:t>
            </w:r>
          </w:p>
        </w:tc>
        <w:tc>
          <w:tcPr>
            <w:tcW w:w="236" w:type="dxa"/>
          </w:tcPr>
          <w:p w:rsidR="00C43D60" w:rsidRPr="00F475F7" w:rsidRDefault="00C43D60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:rsidR="00C43D60" w:rsidRPr="00F475F7" w:rsidRDefault="00C43D60" w:rsidP="0043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75F7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-</w:t>
            </w:r>
          </w:p>
        </w:tc>
      </w:tr>
      <w:tr w:rsidR="00435FD6" w:rsidRPr="00F475F7" w:rsidTr="00CB47E2">
        <w:tc>
          <w:tcPr>
            <w:tcW w:w="2887" w:type="dxa"/>
          </w:tcPr>
          <w:p w:rsidR="00435FD6" w:rsidRPr="00F475F7" w:rsidRDefault="00435FD6" w:rsidP="009B74B3">
            <w:pPr>
              <w:tabs>
                <w:tab w:val="left" w:pos="3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CB47E2">
              <w:rPr>
                <w:rFonts w:ascii="Angsana New" w:hAnsi="Angsana New" w:hint="cs"/>
                <w:sz w:val="28"/>
                <w:szCs w:val="28"/>
                <w:cs/>
              </w:rPr>
              <w:t>30 มิถุนายน</w:t>
            </w:r>
            <w:r w:rsidRPr="00F475F7">
              <w:rPr>
                <w:rFonts w:ascii="Angsana New" w:hAnsi="Angsana New"/>
                <w:sz w:val="28"/>
                <w:szCs w:val="28"/>
                <w:cs/>
              </w:rPr>
              <w:t xml:space="preserve"> 256</w:t>
            </w:r>
            <w:r w:rsidR="000C61A5">
              <w:rPr>
                <w:rFonts w:ascii="Angsana New" w:hAnsi="Angsana New"/>
                <w:sz w:val="28"/>
                <w:szCs w:val="28"/>
              </w:rPr>
              <w:t>6</w:t>
            </w:r>
          </w:p>
          <w:p w:rsidR="00435FD6" w:rsidRPr="00F475F7" w:rsidRDefault="00435FD6" w:rsidP="000C61A5">
            <w:pPr>
              <w:tabs>
                <w:tab w:val="left" w:pos="372"/>
              </w:tabs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>และวันที่</w:t>
            </w:r>
            <w:r w:rsidRPr="00F475F7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F475F7">
              <w:rPr>
                <w:rFonts w:ascii="Angsana New" w:hAnsi="Angsana New"/>
                <w:sz w:val="28"/>
                <w:szCs w:val="28"/>
                <w:cs/>
              </w:rPr>
              <w:t>ธันวาคม 256</w:t>
            </w:r>
            <w:r w:rsidR="000C61A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63" w:type="dxa"/>
          </w:tcPr>
          <w:p w:rsidR="00435FD6" w:rsidRPr="00F475F7" w:rsidRDefault="00435FD6" w:rsidP="00EF6C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435FD6" w:rsidRPr="00F475F7" w:rsidRDefault="00435FD6" w:rsidP="00EF6C95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435FD6" w:rsidRPr="00F475F7" w:rsidRDefault="00435FD6" w:rsidP="00435FD6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5FD6" w:rsidRPr="00F475F7" w:rsidTr="00CB47E2">
        <w:tc>
          <w:tcPr>
            <w:tcW w:w="2887" w:type="dxa"/>
          </w:tcPr>
          <w:p w:rsidR="00435FD6" w:rsidRPr="00F475F7" w:rsidRDefault="00435FD6" w:rsidP="009B74B3">
            <w:pPr>
              <w:tabs>
                <w:tab w:val="left" w:pos="3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63" w:type="dxa"/>
          </w:tcPr>
          <w:p w:rsidR="00435FD6" w:rsidRPr="00F475F7" w:rsidRDefault="00435FD6" w:rsidP="00EF6C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</w:rPr>
              <w:t>0.25</w:t>
            </w:r>
          </w:p>
        </w:tc>
        <w:tc>
          <w:tcPr>
            <w:tcW w:w="236" w:type="dxa"/>
          </w:tcPr>
          <w:p w:rsidR="00435FD6" w:rsidRPr="00F475F7" w:rsidRDefault="00435FD6" w:rsidP="00EF6C95">
            <w:pPr>
              <w:ind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</w:tcPr>
          <w:p w:rsidR="00435FD6" w:rsidRPr="00F475F7" w:rsidRDefault="00435FD6" w:rsidP="00C43D60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</w:rPr>
              <w:t>959,</w:t>
            </w:r>
            <w:r w:rsidR="00C43D60">
              <w:rPr>
                <w:rFonts w:ascii="Angsana New" w:hAnsi="Angsana New" w:hint="cs"/>
                <w:sz w:val="28"/>
                <w:szCs w:val="28"/>
                <w:cs/>
              </w:rPr>
              <w:t>506</w:t>
            </w:r>
          </w:p>
        </w:tc>
        <w:tc>
          <w:tcPr>
            <w:tcW w:w="236" w:type="dxa"/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tcBorders>
              <w:bottom w:val="double" w:sz="4" w:space="0" w:color="auto"/>
            </w:tcBorders>
          </w:tcPr>
          <w:p w:rsidR="00435FD6" w:rsidRPr="00F475F7" w:rsidRDefault="00435FD6" w:rsidP="00C43D60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75F7">
              <w:rPr>
                <w:rFonts w:ascii="Angsana New" w:hAnsi="Angsana New"/>
                <w:sz w:val="28"/>
                <w:szCs w:val="28"/>
              </w:rPr>
              <w:t>239,87</w:t>
            </w:r>
            <w:r w:rsidR="00C43D60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236" w:type="dxa"/>
          </w:tcPr>
          <w:p w:rsidR="00435FD6" w:rsidRPr="00F475F7" w:rsidRDefault="00435FD6" w:rsidP="00435FD6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</w:rPr>
              <w:t>959,488</w:t>
            </w:r>
          </w:p>
        </w:tc>
        <w:tc>
          <w:tcPr>
            <w:tcW w:w="236" w:type="dxa"/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bottom w:val="double" w:sz="4" w:space="0" w:color="auto"/>
            </w:tcBorders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75F7">
              <w:rPr>
                <w:rFonts w:ascii="Angsana New" w:hAnsi="Angsana New"/>
                <w:sz w:val="28"/>
                <w:szCs w:val="28"/>
              </w:rPr>
              <w:t>239,872</w:t>
            </w:r>
          </w:p>
        </w:tc>
      </w:tr>
    </w:tbl>
    <w:p w:rsidR="00333AE4" w:rsidRPr="00F62CA3" w:rsidRDefault="00333AE4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F62CA3">
        <w:rPr>
          <w:rFonts w:ascii="Angsana New" w:hAnsi="Angsana New"/>
          <w:b/>
          <w:bCs/>
          <w:sz w:val="30"/>
          <w:szCs w:val="30"/>
          <w:cs/>
        </w:rPr>
        <w:lastRenderedPageBreak/>
        <w:t>ใบสำคัญแสดงสิทธิและกำไรต่อหุ้น</w:t>
      </w:r>
    </w:p>
    <w:p w:rsidR="00333AE4" w:rsidRPr="00F62CA3" w:rsidRDefault="00333AE4" w:rsidP="00333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B6D32" w:rsidRPr="00F62CA3" w:rsidRDefault="008B6D32" w:rsidP="008B6D32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cs/>
        </w:rPr>
      </w:pPr>
      <w:r w:rsidRPr="00F62CA3">
        <w:rPr>
          <w:rFonts w:ascii="Angsana New" w:hAnsi="Angsana New"/>
          <w:cs/>
        </w:rPr>
        <w:t xml:space="preserve">เมื่อวันที่ 2 มิถุนายน 2564 </w:t>
      </w:r>
      <w:r w:rsidRPr="00F62CA3">
        <w:rPr>
          <w:rFonts w:ascii="Angsana New" w:eastAsia="Cordia New" w:hAnsi="Angsana New"/>
          <w:cs/>
        </w:rPr>
        <w:t>บริษัทได้</w:t>
      </w:r>
      <w:r w:rsidRPr="00F62CA3">
        <w:rPr>
          <w:rFonts w:ascii="Angsana New" w:hAnsi="Angsana New"/>
          <w:cs/>
        </w:rPr>
        <w:t xml:space="preserve">ออกและเสนอขายใบสำคัญแสดงสิทธิซื้อหุ้นสามัญเพิ่มทุนของบริษัท (“ECF-W4”) จำนวน </w:t>
      </w:r>
      <w:r w:rsidRPr="00F62CA3">
        <w:rPr>
          <w:rFonts w:ascii="Angsana New" w:hAnsi="Angsana New"/>
          <w:lang w:val="en-US"/>
        </w:rPr>
        <w:t>191,894,988</w:t>
      </w:r>
      <w:r w:rsidRPr="00F62CA3">
        <w:rPr>
          <w:rFonts w:ascii="Angsana New" w:hAnsi="Angsana New"/>
          <w:cs/>
        </w:rPr>
        <w:t xml:space="preserve"> หน่วยโดยไม่คิดมูลค่าให้แก่ผู้ถือหุ้นเดิมในอัตราส่วนหุ้นสามัญ </w:t>
      </w:r>
      <w:r w:rsidRPr="00F62CA3">
        <w:rPr>
          <w:rFonts w:ascii="Angsana New" w:hAnsi="Angsana New"/>
          <w:lang w:val="en-US"/>
        </w:rPr>
        <w:t>5</w:t>
      </w:r>
      <w:r w:rsidRPr="00F62CA3">
        <w:rPr>
          <w:rFonts w:ascii="Angsana New" w:hAnsi="Angsana New"/>
          <w:cs/>
        </w:rPr>
        <w:t xml:space="preserve"> หุ้นต่อใบสำคัญแสดงสิทธิ 1 หน่วยโดยมีรายละเอียดของใบสำคัญแสดงสิทธิดังนี้</w:t>
      </w:r>
    </w:p>
    <w:p w:rsidR="008B6D32" w:rsidRPr="00F62CA3" w:rsidRDefault="008B6D32" w:rsidP="008B6D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9606" w:type="dxa"/>
        <w:tblLook w:val="04A0"/>
      </w:tblPr>
      <w:tblGrid>
        <w:gridCol w:w="2538"/>
        <w:gridCol w:w="7068"/>
      </w:tblGrid>
      <w:tr w:rsidR="008B6D32" w:rsidRPr="00F62CA3" w:rsidTr="0003570B">
        <w:tc>
          <w:tcPr>
            <w:tcW w:w="2538" w:type="dxa"/>
          </w:tcPr>
          <w:p w:rsidR="008B6D32" w:rsidRPr="00F62CA3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F62CA3">
              <w:rPr>
                <w:rFonts w:ascii="Angsana New" w:hAnsi="Angsana New"/>
                <w:cs/>
                <w:lang w:val="en-US"/>
              </w:rPr>
              <w:t>อัตราการใช้สิทธิ</w:t>
            </w:r>
          </w:p>
        </w:tc>
        <w:tc>
          <w:tcPr>
            <w:tcW w:w="7068" w:type="dxa"/>
          </w:tcPr>
          <w:p w:rsidR="008B6D32" w:rsidRPr="00F62CA3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  <w:r w:rsidRPr="00F62CA3">
              <w:rPr>
                <w:rFonts w:ascii="Angsana New" w:hAnsi="Angsana New"/>
                <w:cs/>
                <w:lang w:val="en-US"/>
              </w:rPr>
              <w:t xml:space="preserve">ใบสำคัญแสดงสิทธิ  1 หน่วยสามารถซื้อหุ้นสามัญเพิ่มทุนได้ </w:t>
            </w:r>
            <w:r w:rsidRPr="00F62CA3">
              <w:rPr>
                <w:rFonts w:ascii="Angsana New" w:hAnsi="Angsana New"/>
                <w:lang w:val="en-US"/>
              </w:rPr>
              <w:t xml:space="preserve">1 </w:t>
            </w:r>
            <w:r w:rsidRPr="00F62CA3">
              <w:rPr>
                <w:rFonts w:ascii="Angsana New" w:hAnsi="Angsana New"/>
                <w:cs/>
                <w:lang w:val="en-US"/>
              </w:rPr>
              <w:t xml:space="preserve">หุ้น </w:t>
            </w:r>
          </w:p>
        </w:tc>
      </w:tr>
      <w:tr w:rsidR="008B6D32" w:rsidRPr="00F62CA3" w:rsidTr="0003570B">
        <w:tc>
          <w:tcPr>
            <w:tcW w:w="2538" w:type="dxa"/>
          </w:tcPr>
          <w:p w:rsidR="008B6D32" w:rsidRPr="00F62CA3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068" w:type="dxa"/>
          </w:tcPr>
          <w:p w:rsidR="008B6D32" w:rsidRPr="00F62CA3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</w:tr>
      <w:tr w:rsidR="008B6D32" w:rsidRPr="00F62CA3" w:rsidTr="0003570B">
        <w:tc>
          <w:tcPr>
            <w:tcW w:w="2538" w:type="dxa"/>
          </w:tcPr>
          <w:p w:rsidR="008B6D32" w:rsidRPr="00F62CA3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F62CA3">
              <w:rPr>
                <w:rFonts w:ascii="Angsana New" w:hAnsi="Angsana New"/>
                <w:cs/>
                <w:lang w:val="en-US"/>
              </w:rPr>
              <w:t>ราคาใช้สิทธิ</w:t>
            </w:r>
          </w:p>
        </w:tc>
        <w:tc>
          <w:tcPr>
            <w:tcW w:w="7068" w:type="dxa"/>
          </w:tcPr>
          <w:p w:rsidR="008B6D32" w:rsidRPr="00F62CA3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F62CA3">
              <w:rPr>
                <w:rFonts w:ascii="Angsana New" w:hAnsi="Angsana New"/>
                <w:lang w:val="en-US"/>
              </w:rPr>
              <w:t>2</w:t>
            </w:r>
            <w:r w:rsidRPr="00F62CA3">
              <w:rPr>
                <w:rFonts w:ascii="Angsana New" w:hAnsi="Angsana New"/>
                <w:cs/>
                <w:lang w:val="en-US"/>
              </w:rPr>
              <w:t xml:space="preserve"> บาทต่อหุ้น </w:t>
            </w:r>
          </w:p>
        </w:tc>
      </w:tr>
      <w:tr w:rsidR="008B6D32" w:rsidRPr="00F62CA3" w:rsidTr="0003570B">
        <w:tc>
          <w:tcPr>
            <w:tcW w:w="2538" w:type="dxa"/>
          </w:tcPr>
          <w:p w:rsidR="008B6D32" w:rsidRPr="00F62CA3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068" w:type="dxa"/>
          </w:tcPr>
          <w:p w:rsidR="008B6D32" w:rsidRPr="00F62CA3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</w:p>
        </w:tc>
      </w:tr>
      <w:tr w:rsidR="008B6D32" w:rsidRPr="00F62CA3" w:rsidTr="0003570B">
        <w:tc>
          <w:tcPr>
            <w:tcW w:w="2538" w:type="dxa"/>
          </w:tcPr>
          <w:p w:rsidR="008B6D32" w:rsidRPr="00F62CA3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F62CA3">
              <w:rPr>
                <w:rFonts w:ascii="Angsana New" w:hAnsi="Angsana New"/>
                <w:cs/>
                <w:lang w:val="en-US"/>
              </w:rPr>
              <w:t>ระยะเวลาการใช้สิทธิ</w:t>
            </w:r>
          </w:p>
        </w:tc>
        <w:tc>
          <w:tcPr>
            <w:tcW w:w="7068" w:type="dxa"/>
          </w:tcPr>
          <w:p w:rsidR="008B6D32" w:rsidRPr="00F62CA3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ind w:right="34"/>
              <w:jc w:val="thaiDistribute"/>
              <w:rPr>
                <w:rFonts w:ascii="Angsana New" w:hAnsi="Angsana New"/>
                <w:cs/>
                <w:lang w:val="en-US"/>
              </w:rPr>
            </w:pPr>
            <w:r w:rsidRPr="00F62CA3">
              <w:rPr>
                <w:rFonts w:ascii="Angsana New" w:hAnsi="Angsana New"/>
                <w:cs/>
                <w:lang w:val="en-US"/>
              </w:rPr>
              <w:t xml:space="preserve">ผู้ถือใบสำคัญแสดงสิทธิจะเริ่มใช้สิทธิครั้งแรกได้ในวันที่ </w:t>
            </w:r>
            <w:r w:rsidRPr="00F62CA3">
              <w:rPr>
                <w:rFonts w:ascii="Angsana New" w:hAnsi="Angsana New"/>
                <w:lang w:val="en-US"/>
              </w:rPr>
              <w:t>20</w:t>
            </w:r>
            <w:r w:rsidR="009368C8" w:rsidRPr="00F62CA3">
              <w:rPr>
                <w:rFonts w:ascii="Angsana New" w:hAnsi="Angsana New"/>
                <w:cs/>
                <w:lang w:val="en-US"/>
              </w:rPr>
              <w:t xml:space="preserve"> กรก</w:t>
            </w:r>
            <w:r w:rsidR="009368C8" w:rsidRPr="00F62CA3">
              <w:rPr>
                <w:rFonts w:ascii="Angsana New" w:hAnsi="Angsana New" w:hint="cs"/>
                <w:cs/>
                <w:lang w:val="en-US"/>
              </w:rPr>
              <w:t>ฎ</w:t>
            </w:r>
            <w:r w:rsidRPr="00F62CA3">
              <w:rPr>
                <w:rFonts w:ascii="Angsana New" w:hAnsi="Angsana New"/>
                <w:cs/>
                <w:lang w:val="en-US"/>
              </w:rPr>
              <w:t>าคม 25</w:t>
            </w:r>
            <w:r w:rsidRPr="00F62CA3">
              <w:rPr>
                <w:rFonts w:ascii="Angsana New" w:hAnsi="Angsana New"/>
                <w:lang w:val="en-US"/>
              </w:rPr>
              <w:t xml:space="preserve">64 </w:t>
            </w:r>
            <w:r w:rsidRPr="00F62CA3">
              <w:rPr>
                <w:rFonts w:ascii="Angsana New" w:hAnsi="Angsana New"/>
                <w:cs/>
                <w:lang w:val="en-US"/>
              </w:rPr>
              <w:t xml:space="preserve">และสามารถใช้สิทธิตามใบสำคัญแสดงสิทธิได้อีก </w:t>
            </w:r>
            <w:r w:rsidRPr="00F62CA3">
              <w:rPr>
                <w:rFonts w:ascii="Angsana New" w:hAnsi="Angsana New"/>
                <w:lang w:val="en-US"/>
              </w:rPr>
              <w:t xml:space="preserve">9 </w:t>
            </w:r>
            <w:r w:rsidRPr="00F62CA3">
              <w:rPr>
                <w:rFonts w:ascii="Angsana New" w:hAnsi="Angsana New"/>
                <w:cs/>
                <w:lang w:val="en-US"/>
              </w:rPr>
              <w:t xml:space="preserve">ครั้ง ซึ่งจะตรงกับวันที่ </w:t>
            </w:r>
            <w:r w:rsidRPr="00F62CA3">
              <w:rPr>
                <w:rFonts w:ascii="Angsana New" w:hAnsi="Angsana New"/>
                <w:lang w:val="en-US"/>
              </w:rPr>
              <w:t xml:space="preserve">20 </w:t>
            </w:r>
            <w:r w:rsidRPr="00F62CA3">
              <w:rPr>
                <w:rFonts w:ascii="Angsana New" w:hAnsi="Angsana New"/>
                <w:cs/>
                <w:lang w:val="en-US"/>
              </w:rPr>
              <w:t>ขอ</w:t>
            </w:r>
            <w:r w:rsidR="00601296" w:rsidRPr="00F62CA3">
              <w:rPr>
                <w:rFonts w:ascii="Angsana New" w:hAnsi="Angsana New"/>
                <w:cs/>
                <w:lang w:val="en-US"/>
              </w:rPr>
              <w:t>งเดือนพฤศจิกายน 2564 มีนาคม กรก</w:t>
            </w:r>
            <w:r w:rsidR="00601296" w:rsidRPr="00F62CA3">
              <w:rPr>
                <w:rFonts w:ascii="Angsana New" w:hAnsi="Angsana New" w:hint="cs"/>
                <w:cs/>
                <w:lang w:val="en-US"/>
              </w:rPr>
              <w:t>ฎ</w:t>
            </w:r>
            <w:r w:rsidR="00601296" w:rsidRPr="00F62CA3">
              <w:rPr>
                <w:rFonts w:ascii="Angsana New" w:hAnsi="Angsana New"/>
                <w:cs/>
                <w:lang w:val="en-US"/>
              </w:rPr>
              <w:t>าคม พฤศจิกายน 2565 มีนาคม กรก</w:t>
            </w:r>
            <w:r w:rsidR="00601296" w:rsidRPr="00F62CA3">
              <w:rPr>
                <w:rFonts w:ascii="Angsana New" w:hAnsi="Angsana New" w:hint="cs"/>
                <w:cs/>
                <w:lang w:val="en-US"/>
              </w:rPr>
              <w:t>ฎ</w:t>
            </w:r>
            <w:r w:rsidRPr="00F62CA3">
              <w:rPr>
                <w:rFonts w:ascii="Angsana New" w:hAnsi="Angsana New"/>
                <w:cs/>
                <w:lang w:val="en-US"/>
              </w:rPr>
              <w:t>าคม พฤศจิกายน 2566 มีนาคม 2567 และวันใช้สิทธิครั้งสุดท้ายคือวันที่ 2</w:t>
            </w:r>
            <w:r w:rsidRPr="00F62CA3">
              <w:rPr>
                <w:rFonts w:ascii="Angsana New" w:hAnsi="Angsana New"/>
                <w:lang w:val="en-US"/>
              </w:rPr>
              <w:t xml:space="preserve"> </w:t>
            </w:r>
            <w:r w:rsidRPr="00F62CA3">
              <w:rPr>
                <w:rFonts w:ascii="Angsana New" w:hAnsi="Angsana New"/>
                <w:cs/>
                <w:lang w:val="en-US"/>
              </w:rPr>
              <w:t>มิถุนายน</w:t>
            </w:r>
            <w:r w:rsidRPr="00F62CA3">
              <w:rPr>
                <w:rFonts w:ascii="Angsana New" w:hAnsi="Angsana New"/>
                <w:lang w:val="en-US"/>
              </w:rPr>
              <w:t xml:space="preserve"> 2567</w:t>
            </w:r>
          </w:p>
        </w:tc>
      </w:tr>
      <w:tr w:rsidR="008B6D32" w:rsidRPr="00F62CA3" w:rsidTr="0003570B">
        <w:tc>
          <w:tcPr>
            <w:tcW w:w="2538" w:type="dxa"/>
          </w:tcPr>
          <w:p w:rsidR="008B6D32" w:rsidRPr="00F62CA3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068" w:type="dxa"/>
          </w:tcPr>
          <w:p w:rsidR="008B6D32" w:rsidRPr="00F62CA3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</w:tr>
      <w:tr w:rsidR="008B6D32" w:rsidRPr="00F62CA3" w:rsidTr="0003570B">
        <w:tc>
          <w:tcPr>
            <w:tcW w:w="2538" w:type="dxa"/>
          </w:tcPr>
          <w:p w:rsidR="008B6D32" w:rsidRPr="00F62CA3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F62CA3">
              <w:rPr>
                <w:rFonts w:ascii="Angsana New" w:hAnsi="Angsana New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7068" w:type="dxa"/>
          </w:tcPr>
          <w:p w:rsidR="008B6D32" w:rsidRPr="00F62CA3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F62CA3">
              <w:rPr>
                <w:rFonts w:ascii="Angsana New" w:hAnsi="Angsana New"/>
                <w:lang w:val="en-US"/>
              </w:rPr>
              <w:t xml:space="preserve">3 </w:t>
            </w:r>
            <w:r w:rsidRPr="00F62CA3">
              <w:rPr>
                <w:rFonts w:ascii="Angsana New" w:hAnsi="Angsana New"/>
                <w:cs/>
                <w:lang w:val="en-US"/>
              </w:rPr>
              <w:t>ปี นับตั้งแต่วันที่ออกใบสำคัญแสดงสิทธิให้แก่ผู้ถือหุ้น</w:t>
            </w:r>
          </w:p>
        </w:tc>
      </w:tr>
    </w:tbl>
    <w:p w:rsidR="008B6D32" w:rsidRPr="00F62CA3" w:rsidRDefault="008B6D32" w:rsidP="008B6D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1A0C77" w:rsidRPr="00F62CA3" w:rsidRDefault="008B6D32" w:rsidP="00334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62CA3">
        <w:rPr>
          <w:rFonts w:ascii="Angsana New" w:hAnsi="Angsana New"/>
          <w:sz w:val="30"/>
          <w:szCs w:val="30"/>
          <w:cs/>
        </w:rPr>
        <w:t>ต่อมาเมื่อวันที่ 21 มิถุนายน 2564 ตลาดหลักทรัพย์แห่งประเทศไทยได้มีคำสั่งรับใบสำคัญแสดงส</w:t>
      </w:r>
      <w:r w:rsidR="00334FF2" w:rsidRPr="00F62CA3">
        <w:rPr>
          <w:rFonts w:ascii="Angsana New" w:hAnsi="Angsana New"/>
          <w:sz w:val="30"/>
          <w:szCs w:val="30"/>
          <w:cs/>
        </w:rPr>
        <w:t>ิทธิซื้อหุ้นสามัญของบริษัทจำนวน</w:t>
      </w:r>
      <w:r w:rsidR="00334FF2" w:rsidRPr="00F62CA3">
        <w:rPr>
          <w:rFonts w:ascii="Angsana New" w:hAnsi="Angsana New" w:hint="cs"/>
          <w:sz w:val="30"/>
          <w:szCs w:val="30"/>
          <w:cs/>
        </w:rPr>
        <w:t xml:space="preserve"> </w:t>
      </w:r>
      <w:r w:rsidR="00AA1F60" w:rsidRPr="00F62CA3">
        <w:rPr>
          <w:rFonts w:ascii="Angsana New" w:hAnsi="Angsana New"/>
          <w:sz w:val="30"/>
          <w:szCs w:val="30"/>
        </w:rPr>
        <w:t>191,</w:t>
      </w:r>
      <w:r w:rsidRPr="00F62CA3">
        <w:rPr>
          <w:rFonts w:ascii="Angsana New" w:hAnsi="Angsana New"/>
          <w:sz w:val="30"/>
          <w:szCs w:val="30"/>
        </w:rPr>
        <w:t>894,988</w:t>
      </w:r>
      <w:r w:rsidRPr="00F62CA3">
        <w:rPr>
          <w:rFonts w:ascii="Angsana New" w:hAnsi="Angsana New"/>
          <w:sz w:val="30"/>
          <w:szCs w:val="30"/>
          <w:cs/>
        </w:rPr>
        <w:t xml:space="preserve"> (ECF-W</w:t>
      </w:r>
      <w:r w:rsidRPr="00F62CA3">
        <w:rPr>
          <w:rFonts w:ascii="Angsana New" w:hAnsi="Angsana New"/>
          <w:sz w:val="30"/>
          <w:szCs w:val="30"/>
        </w:rPr>
        <w:t>4</w:t>
      </w:r>
      <w:r w:rsidRPr="00F62CA3">
        <w:rPr>
          <w:rFonts w:ascii="Angsana New" w:hAnsi="Angsana New"/>
          <w:sz w:val="30"/>
          <w:szCs w:val="30"/>
          <w:cs/>
        </w:rPr>
        <w:t xml:space="preserve">) หน่วยเป็นหลักทรัพย์จดทะเบียนและอนุญาตให้เริ่มทำการซื้อขายในตลาดหลักทรัพย์เอ็ม เอ ไอ ตั้งแต่วันที่ </w:t>
      </w:r>
      <w:r w:rsidRPr="00F62CA3">
        <w:rPr>
          <w:rFonts w:ascii="Angsana New" w:hAnsi="Angsana New"/>
          <w:sz w:val="30"/>
          <w:szCs w:val="30"/>
        </w:rPr>
        <w:t xml:space="preserve">22 </w:t>
      </w:r>
      <w:r w:rsidRPr="00F62CA3">
        <w:rPr>
          <w:rFonts w:ascii="Angsana New" w:hAnsi="Angsana New"/>
          <w:sz w:val="30"/>
          <w:szCs w:val="30"/>
          <w:cs/>
        </w:rPr>
        <w:t xml:space="preserve">มิถุนายน 2564 เป็นต้นไป โดย ณ วันที่ </w:t>
      </w:r>
      <w:r w:rsidR="00AA1F60" w:rsidRPr="00F62CA3">
        <w:rPr>
          <w:rFonts w:ascii="Angsana New" w:hAnsi="Angsana New" w:hint="cs"/>
          <w:sz w:val="30"/>
          <w:szCs w:val="30"/>
          <w:cs/>
        </w:rPr>
        <w:t>30 มิถุนายน</w:t>
      </w:r>
      <w:r w:rsidR="00334FF2" w:rsidRPr="00F62CA3">
        <w:rPr>
          <w:rFonts w:ascii="Angsana New" w:hAnsi="Angsana New" w:hint="cs"/>
          <w:sz w:val="30"/>
          <w:szCs w:val="30"/>
          <w:cs/>
        </w:rPr>
        <w:t xml:space="preserve"> 256</w:t>
      </w:r>
      <w:r w:rsidR="00D90822" w:rsidRPr="00F62CA3">
        <w:rPr>
          <w:rFonts w:ascii="Angsana New" w:hAnsi="Angsana New"/>
          <w:sz w:val="30"/>
          <w:szCs w:val="30"/>
        </w:rPr>
        <w:t>6</w:t>
      </w:r>
      <w:r w:rsidRPr="00F62CA3">
        <w:rPr>
          <w:rFonts w:ascii="Angsana New" w:hAnsi="Angsana New"/>
          <w:sz w:val="30"/>
          <w:szCs w:val="30"/>
          <w:cs/>
        </w:rPr>
        <w:t xml:space="preserve"> </w:t>
      </w:r>
      <w:r w:rsidR="00364B2E" w:rsidRPr="00F62CA3">
        <w:rPr>
          <w:rFonts w:ascii="Angsana New" w:hAnsi="Angsana New" w:hint="cs"/>
          <w:sz w:val="30"/>
          <w:szCs w:val="30"/>
          <w:cs/>
        </w:rPr>
        <w:t>รายละเอียดการใช้ใบสำคัญแสดงสิทธิ</w:t>
      </w:r>
      <w:r w:rsidR="00364B2E" w:rsidRPr="00F62CA3">
        <w:rPr>
          <w:rFonts w:ascii="Angsana New" w:hAnsi="Angsana New"/>
          <w:sz w:val="30"/>
          <w:szCs w:val="30"/>
          <w:cs/>
        </w:rPr>
        <w:t xml:space="preserve"> </w:t>
      </w:r>
      <w:r w:rsidR="00364B2E" w:rsidRPr="00F62CA3">
        <w:rPr>
          <w:rFonts w:ascii="Angsana New" w:hAnsi="Angsana New"/>
          <w:sz w:val="30"/>
          <w:szCs w:val="30"/>
        </w:rPr>
        <w:t xml:space="preserve">ECF-W4 </w:t>
      </w:r>
      <w:r w:rsidR="00364B2E" w:rsidRPr="00F62CA3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1A0C77" w:rsidRPr="00F62CA3" w:rsidRDefault="001A0C77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lang w:eastAsia="zh-CN"/>
        </w:rPr>
      </w:pPr>
    </w:p>
    <w:tbl>
      <w:tblPr>
        <w:tblW w:w="10027" w:type="dxa"/>
        <w:tblInd w:w="38" w:type="dxa"/>
        <w:tblLook w:val="04A0"/>
      </w:tblPr>
      <w:tblGrid>
        <w:gridCol w:w="1474"/>
        <w:gridCol w:w="232"/>
        <w:gridCol w:w="1219"/>
        <w:gridCol w:w="233"/>
        <w:gridCol w:w="1134"/>
        <w:gridCol w:w="233"/>
        <w:gridCol w:w="1020"/>
        <w:gridCol w:w="236"/>
        <w:gridCol w:w="1020"/>
        <w:gridCol w:w="233"/>
        <w:gridCol w:w="1286"/>
        <w:gridCol w:w="233"/>
        <w:gridCol w:w="1474"/>
      </w:tblGrid>
      <w:tr w:rsidR="00364B2E" w:rsidRPr="00665860" w:rsidTr="00AA1F60">
        <w:trPr>
          <w:trHeight w:val="1301"/>
        </w:trPr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4B2E" w:rsidRPr="00665860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364B2E" w:rsidRPr="00665860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364B2E" w:rsidRPr="00665860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364B2E" w:rsidRPr="00665860" w:rsidRDefault="00364B2E" w:rsidP="008E365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364B2E" w:rsidRPr="00665860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วันที่ใช้สิทธิ</w:t>
            </w:r>
          </w:p>
        </w:tc>
        <w:tc>
          <w:tcPr>
            <w:tcW w:w="232" w:type="dxa"/>
            <w:vAlign w:val="bottom"/>
          </w:tcPr>
          <w:p w:rsidR="00364B2E" w:rsidRPr="00665860" w:rsidRDefault="00364B2E" w:rsidP="008E3659">
            <w:pPr>
              <w:pStyle w:val="Heading3"/>
              <w:tabs>
                <w:tab w:val="clear" w:pos="227"/>
                <w:tab w:val="left" w:pos="-216"/>
                <w:tab w:val="center" w:pos="4536"/>
                <w:tab w:val="right" w:pos="9072"/>
              </w:tabs>
              <w:ind w:left="-103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4B2E" w:rsidRPr="00665860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จำนวนใบสำคัญแสดงสิทธิที่นำมาซื้อหุ้นสามัญ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(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หน่วย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3" w:type="dxa"/>
            <w:vAlign w:val="bottom"/>
          </w:tcPr>
          <w:p w:rsidR="00364B2E" w:rsidRPr="00665860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4B2E" w:rsidRPr="00665860" w:rsidRDefault="00364B2E" w:rsidP="008E3659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เงินรับจาก</w:t>
            </w:r>
          </w:p>
          <w:p w:rsidR="00364B2E" w:rsidRPr="00665860" w:rsidRDefault="00364B2E" w:rsidP="008E3659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การใช้ใบสำคัญ</w:t>
            </w:r>
          </w:p>
          <w:p w:rsidR="00364B2E" w:rsidRPr="00665860" w:rsidRDefault="00364B2E" w:rsidP="008E3659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แสดงสิทธิ</w:t>
            </w:r>
          </w:p>
          <w:p w:rsidR="00364B2E" w:rsidRPr="00665860" w:rsidRDefault="00364B2E" w:rsidP="008E3659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(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บาท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3" w:type="dxa"/>
            <w:vAlign w:val="bottom"/>
          </w:tcPr>
          <w:p w:rsidR="00364B2E" w:rsidRPr="00665860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4B2E" w:rsidRPr="00665860" w:rsidRDefault="00364B2E" w:rsidP="008E3659">
            <w:pPr>
              <w:tabs>
                <w:tab w:val="clear" w:pos="227"/>
                <w:tab w:val="left" w:pos="111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364B2E" w:rsidRPr="00665860" w:rsidRDefault="00364B2E" w:rsidP="008E3659">
            <w:pPr>
              <w:tabs>
                <w:tab w:val="clear" w:pos="227"/>
                <w:tab w:val="left" w:pos="111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364B2E" w:rsidRPr="00665860" w:rsidRDefault="00364B2E" w:rsidP="008E3659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ทุนที่ชำระแล้ว</w:t>
            </w:r>
          </w:p>
          <w:p w:rsidR="00364B2E" w:rsidRPr="00665860" w:rsidRDefault="00364B2E" w:rsidP="008E3659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(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บาท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:rsidR="00364B2E" w:rsidRPr="00665860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4B2E" w:rsidRPr="00665860" w:rsidRDefault="00364B2E" w:rsidP="008E3659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364B2E" w:rsidRPr="00665860" w:rsidRDefault="00364B2E" w:rsidP="008E365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364B2E" w:rsidRPr="00665860" w:rsidRDefault="00364B2E" w:rsidP="008E3659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ส่วนเกินมูลค่าหุ้น</w:t>
            </w:r>
          </w:p>
          <w:p w:rsidR="00364B2E" w:rsidRPr="00665860" w:rsidRDefault="00364B2E" w:rsidP="008E3659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(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บาท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3" w:type="dxa"/>
            <w:vAlign w:val="bottom"/>
          </w:tcPr>
          <w:p w:rsidR="00364B2E" w:rsidRPr="00665860" w:rsidRDefault="00364B2E" w:rsidP="008E3659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4B2E" w:rsidRPr="00665860" w:rsidRDefault="00364B2E" w:rsidP="008E3659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364B2E" w:rsidRPr="00665860" w:rsidRDefault="00364B2E" w:rsidP="008E3659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จำนวนใบสำคัญแสดงสิทธิที่</w:t>
            </w:r>
          </w:p>
          <w:p w:rsidR="00364B2E" w:rsidRPr="00665860" w:rsidRDefault="00364B2E" w:rsidP="008E3659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ยังไม่ได้ถูก</w:t>
            </w:r>
          </w:p>
          <w:p w:rsidR="00364B2E" w:rsidRPr="00665860" w:rsidRDefault="00364B2E" w:rsidP="008E3659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ใช้สิทธิ</w:t>
            </w:r>
          </w:p>
        </w:tc>
        <w:tc>
          <w:tcPr>
            <w:tcW w:w="233" w:type="dxa"/>
            <w:vAlign w:val="bottom"/>
          </w:tcPr>
          <w:p w:rsidR="00364B2E" w:rsidRPr="00665860" w:rsidRDefault="00364B2E" w:rsidP="008E3659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4B2E" w:rsidRPr="00665860" w:rsidRDefault="00364B2E" w:rsidP="008E3659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364B2E" w:rsidRPr="00665860" w:rsidRDefault="00364B2E" w:rsidP="008E3659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วันที่จดทะเบียน</w:t>
            </w:r>
          </w:p>
          <w:p w:rsidR="00364B2E" w:rsidRPr="00665860" w:rsidRDefault="00364B2E" w:rsidP="008E3659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การเพิ่มทุนที่ออกและชำระแล้วกับกระทรวงพาณิชย์</w:t>
            </w:r>
          </w:p>
        </w:tc>
      </w:tr>
      <w:tr w:rsidR="00364B2E" w:rsidRPr="00AA4F26" w:rsidTr="00AA1F60">
        <w:trPr>
          <w:trHeight w:hRule="exact" w:val="113"/>
        </w:trPr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</w:tcPr>
          <w:p w:rsidR="00364B2E" w:rsidRPr="00AA4F26" w:rsidRDefault="00364B2E" w:rsidP="00364B2E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232" w:type="dxa"/>
          </w:tcPr>
          <w:p w:rsidR="00364B2E" w:rsidRPr="00AA4F26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/>
                <w:i w:val="0"/>
                <w:iCs w:val="0"/>
                <w:sz w:val="4"/>
                <w:szCs w:val="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:rsidR="00364B2E" w:rsidRPr="00AA4F26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4"/>
                <w:szCs w:val="4"/>
              </w:rPr>
            </w:pPr>
          </w:p>
        </w:tc>
        <w:tc>
          <w:tcPr>
            <w:tcW w:w="233" w:type="dxa"/>
          </w:tcPr>
          <w:p w:rsidR="00364B2E" w:rsidRPr="00AA4F26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364B2E" w:rsidRPr="00AA4F26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4"/>
                <w:szCs w:val="4"/>
              </w:rPr>
            </w:pPr>
          </w:p>
        </w:tc>
        <w:tc>
          <w:tcPr>
            <w:tcW w:w="233" w:type="dxa"/>
          </w:tcPr>
          <w:p w:rsidR="00364B2E" w:rsidRPr="00AA4F26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4"/>
                <w:szCs w:val="4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:rsidR="00364B2E" w:rsidRPr="00AA4F26" w:rsidRDefault="00364B2E" w:rsidP="008E3659">
            <w:pPr>
              <w:pStyle w:val="Heading3"/>
              <w:tabs>
                <w:tab w:val="clear" w:pos="680"/>
                <w:tab w:val="clear" w:pos="907"/>
                <w:tab w:val="left" w:pos="886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4"/>
                <w:szCs w:val="4"/>
              </w:rPr>
            </w:pPr>
          </w:p>
        </w:tc>
        <w:tc>
          <w:tcPr>
            <w:tcW w:w="236" w:type="dxa"/>
          </w:tcPr>
          <w:p w:rsidR="00364B2E" w:rsidRPr="00AA4F26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i w:val="0"/>
                <w:iCs w:val="0"/>
                <w:sz w:val="4"/>
                <w:szCs w:val="4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:rsidR="00364B2E" w:rsidRPr="00AA4F26" w:rsidRDefault="00364B2E" w:rsidP="008E3659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/>
                <w:i w:val="0"/>
                <w:iCs w:val="0"/>
                <w:sz w:val="4"/>
                <w:szCs w:val="4"/>
              </w:rPr>
            </w:pPr>
          </w:p>
        </w:tc>
        <w:tc>
          <w:tcPr>
            <w:tcW w:w="233" w:type="dxa"/>
          </w:tcPr>
          <w:p w:rsidR="00364B2E" w:rsidRPr="00AA4F26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4"/>
                <w:szCs w:val="4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auto"/>
          </w:tcPr>
          <w:p w:rsidR="00364B2E" w:rsidRPr="00AA4F26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4"/>
                <w:szCs w:val="4"/>
              </w:rPr>
            </w:pPr>
          </w:p>
        </w:tc>
        <w:tc>
          <w:tcPr>
            <w:tcW w:w="233" w:type="dxa"/>
          </w:tcPr>
          <w:p w:rsidR="00364B2E" w:rsidRPr="00AA4F26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4"/>
                <w:szCs w:val="4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</w:tcPr>
          <w:p w:rsidR="00364B2E" w:rsidRPr="00AA4F26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4"/>
                <w:szCs w:val="4"/>
              </w:rPr>
            </w:pPr>
          </w:p>
        </w:tc>
      </w:tr>
      <w:tr w:rsidR="00364B2E" w:rsidRPr="00665860" w:rsidTr="00AA1F60">
        <w:trPr>
          <w:trHeight w:val="322"/>
        </w:trPr>
        <w:tc>
          <w:tcPr>
            <w:tcW w:w="1474" w:type="dxa"/>
            <w:shd w:val="clear" w:color="auto" w:fill="auto"/>
          </w:tcPr>
          <w:p w:rsidR="00364B2E" w:rsidRPr="00665860" w:rsidRDefault="00364B2E" w:rsidP="00364B2E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20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มีนาคม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 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</w:t>
            </w:r>
            <w:r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6</w:t>
            </w:r>
          </w:p>
        </w:tc>
        <w:tc>
          <w:tcPr>
            <w:tcW w:w="232" w:type="dxa"/>
          </w:tcPr>
          <w:p w:rsidR="00364B2E" w:rsidRPr="00665860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:rsidR="00364B2E" w:rsidRPr="00665860" w:rsidRDefault="00D90822" w:rsidP="008E3659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18,000</w:t>
            </w:r>
          </w:p>
        </w:tc>
        <w:tc>
          <w:tcPr>
            <w:tcW w:w="233" w:type="dxa"/>
          </w:tcPr>
          <w:p w:rsidR="00364B2E" w:rsidRPr="00665860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64B2E" w:rsidRPr="00665860" w:rsidRDefault="00D90822" w:rsidP="008E3659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36,000</w:t>
            </w:r>
          </w:p>
        </w:tc>
        <w:tc>
          <w:tcPr>
            <w:tcW w:w="233" w:type="dxa"/>
          </w:tcPr>
          <w:p w:rsidR="00364B2E" w:rsidRPr="00665860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</w:tcPr>
          <w:p w:rsidR="00364B2E" w:rsidRPr="00665860" w:rsidRDefault="00D90822" w:rsidP="008E3659">
            <w:pPr>
              <w:pStyle w:val="Heading3"/>
              <w:tabs>
                <w:tab w:val="clear" w:pos="680"/>
                <w:tab w:val="clear" w:pos="907"/>
                <w:tab w:val="left" w:pos="886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4,500</w:t>
            </w:r>
          </w:p>
        </w:tc>
        <w:tc>
          <w:tcPr>
            <w:tcW w:w="236" w:type="dxa"/>
          </w:tcPr>
          <w:p w:rsidR="00364B2E" w:rsidRPr="00665860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</w:tcPr>
          <w:p w:rsidR="00364B2E" w:rsidRPr="00665860" w:rsidRDefault="00D90822" w:rsidP="008E3659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31,500</w:t>
            </w:r>
          </w:p>
        </w:tc>
        <w:tc>
          <w:tcPr>
            <w:tcW w:w="233" w:type="dxa"/>
          </w:tcPr>
          <w:p w:rsidR="00364B2E" w:rsidRPr="00665860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:rsidR="00364B2E" w:rsidRPr="00665860" w:rsidRDefault="00D90822" w:rsidP="00AA1F60">
            <w:pPr>
              <w:pStyle w:val="Heading3"/>
              <w:tabs>
                <w:tab w:val="clear" w:pos="227"/>
                <w:tab w:val="clear" w:pos="454"/>
                <w:tab w:val="clear" w:pos="680"/>
                <w:tab w:val="clear" w:pos="907"/>
                <w:tab w:val="center" w:pos="4536"/>
                <w:tab w:val="right" w:pos="9072"/>
              </w:tabs>
              <w:ind w:right="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191,876,988</w:t>
            </w:r>
          </w:p>
        </w:tc>
        <w:tc>
          <w:tcPr>
            <w:tcW w:w="233" w:type="dxa"/>
          </w:tcPr>
          <w:p w:rsidR="00364B2E" w:rsidRPr="00665860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474" w:type="dxa"/>
            <w:shd w:val="clear" w:color="auto" w:fill="auto"/>
          </w:tcPr>
          <w:p w:rsidR="00364B2E" w:rsidRPr="00665860" w:rsidRDefault="009B5216" w:rsidP="008E365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มีนาคม 2566</w:t>
            </w:r>
          </w:p>
        </w:tc>
      </w:tr>
    </w:tbl>
    <w:p w:rsidR="00364B2E" w:rsidRDefault="00364B2E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0"/>
          <w:szCs w:val="20"/>
          <w:lang w:eastAsia="zh-CN"/>
        </w:rPr>
      </w:pPr>
    </w:p>
    <w:p w:rsidR="00364B2E" w:rsidRDefault="00364B2E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0"/>
          <w:szCs w:val="20"/>
          <w:lang w:eastAsia="zh-CN"/>
        </w:rPr>
      </w:pPr>
    </w:p>
    <w:p w:rsidR="00364B2E" w:rsidRDefault="00364B2E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0"/>
          <w:szCs w:val="20"/>
          <w:lang w:eastAsia="zh-CN"/>
        </w:rPr>
      </w:pPr>
    </w:p>
    <w:p w:rsidR="00364B2E" w:rsidRDefault="00364B2E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0"/>
          <w:szCs w:val="20"/>
          <w:lang w:eastAsia="zh-CN"/>
        </w:rPr>
      </w:pPr>
    </w:p>
    <w:p w:rsidR="00364B2E" w:rsidRDefault="00364B2E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0"/>
          <w:szCs w:val="20"/>
          <w:lang w:eastAsia="zh-CN"/>
        </w:rPr>
      </w:pPr>
    </w:p>
    <w:p w:rsidR="00406946" w:rsidRPr="009449D2" w:rsidRDefault="00406946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9449D2">
        <w:rPr>
          <w:rFonts w:ascii="Angsana New" w:hAnsi="Angsana New"/>
          <w:b/>
          <w:bCs/>
          <w:sz w:val="30"/>
          <w:szCs w:val="30"/>
          <w:cs/>
        </w:rPr>
        <w:lastRenderedPageBreak/>
        <w:t>กำไร</w:t>
      </w:r>
      <w:r w:rsidR="00127C4C">
        <w:rPr>
          <w:rFonts w:ascii="Angsana New" w:hAnsi="Angsana New" w:hint="cs"/>
          <w:b/>
          <w:bCs/>
          <w:sz w:val="30"/>
          <w:szCs w:val="30"/>
          <w:cs/>
        </w:rPr>
        <w:t xml:space="preserve"> (ขาดทุน) </w:t>
      </w:r>
      <w:r w:rsidRPr="009449D2">
        <w:rPr>
          <w:rFonts w:ascii="Angsana New" w:hAnsi="Angsana New"/>
          <w:b/>
          <w:bCs/>
          <w:sz w:val="30"/>
          <w:szCs w:val="30"/>
          <w:cs/>
        </w:rPr>
        <w:t>ต่อหุ้นขั้นพื้นฐาน</w:t>
      </w:r>
    </w:p>
    <w:p w:rsidR="00406946" w:rsidRPr="009449D2" w:rsidRDefault="00406946" w:rsidP="00072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A64C50" w:rsidRPr="009449D2" w:rsidRDefault="0097175E" w:rsidP="00BB5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9449D2">
        <w:rPr>
          <w:rFonts w:ascii="Angsana New" w:hAnsi="Angsana New"/>
          <w:sz w:val="30"/>
          <w:szCs w:val="30"/>
          <w:cs/>
        </w:rPr>
        <w:t>กำไร</w:t>
      </w:r>
      <w:r w:rsidR="00127C4C">
        <w:rPr>
          <w:rFonts w:ascii="Angsana New" w:hAnsi="Angsana New" w:hint="cs"/>
          <w:sz w:val="30"/>
          <w:szCs w:val="30"/>
          <w:cs/>
        </w:rPr>
        <w:t xml:space="preserve"> (ขาดทุน) </w:t>
      </w:r>
      <w:r w:rsidRPr="009449D2">
        <w:rPr>
          <w:rFonts w:ascii="Angsana New" w:hAnsi="Angsana New"/>
          <w:sz w:val="30"/>
          <w:szCs w:val="30"/>
          <w:cs/>
        </w:rPr>
        <w:t>ต่อหุ้นขั้นพื้นฐานสำหรับงวดสามเดือน</w:t>
      </w:r>
      <w:r w:rsidR="00AA1F60" w:rsidRPr="009449D2">
        <w:rPr>
          <w:rFonts w:ascii="Angsana New" w:hAnsi="Angsana New" w:hint="cs"/>
          <w:sz w:val="30"/>
          <w:szCs w:val="30"/>
          <w:cs/>
        </w:rPr>
        <w:t>และหกเดือน</w:t>
      </w:r>
      <w:r w:rsidR="00406946" w:rsidRPr="009449D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AA1F60" w:rsidRPr="009449D2">
        <w:rPr>
          <w:rFonts w:ascii="Angsana New" w:hAnsi="Angsana New" w:hint="cs"/>
          <w:sz w:val="30"/>
          <w:szCs w:val="30"/>
          <w:cs/>
        </w:rPr>
        <w:t>30 มิถุนายน</w:t>
      </w:r>
      <w:r w:rsidR="00FF2E1B" w:rsidRPr="009449D2">
        <w:rPr>
          <w:rFonts w:ascii="Angsana New" w:hAnsi="Angsana New"/>
          <w:sz w:val="30"/>
          <w:szCs w:val="30"/>
          <w:cs/>
        </w:rPr>
        <w:t xml:space="preserve"> </w:t>
      </w:r>
      <w:r w:rsidR="00557BCC" w:rsidRPr="009449D2">
        <w:rPr>
          <w:rFonts w:ascii="Angsana New" w:hAnsi="Angsana New"/>
          <w:sz w:val="30"/>
          <w:szCs w:val="30"/>
          <w:cs/>
        </w:rPr>
        <w:t>256</w:t>
      </w:r>
      <w:r w:rsidR="00324AF8" w:rsidRPr="009449D2">
        <w:rPr>
          <w:rFonts w:ascii="Angsana New" w:hAnsi="Angsana New"/>
          <w:sz w:val="30"/>
          <w:szCs w:val="30"/>
        </w:rPr>
        <w:t>6</w:t>
      </w:r>
      <w:r w:rsidR="00557BCC" w:rsidRPr="009449D2">
        <w:rPr>
          <w:rFonts w:ascii="Angsana New" w:hAnsi="Angsana New"/>
          <w:sz w:val="30"/>
          <w:szCs w:val="30"/>
          <w:cs/>
        </w:rPr>
        <w:t xml:space="preserve"> และ 256</w:t>
      </w:r>
      <w:r w:rsidR="00324AF8" w:rsidRPr="009449D2">
        <w:rPr>
          <w:rFonts w:ascii="Angsana New" w:hAnsi="Angsana New"/>
          <w:sz w:val="30"/>
          <w:szCs w:val="30"/>
        </w:rPr>
        <w:t>5</w:t>
      </w:r>
      <w:r w:rsidR="00406946" w:rsidRPr="009449D2">
        <w:rPr>
          <w:rFonts w:ascii="Angsana New" w:hAnsi="Angsana New"/>
          <w:sz w:val="30"/>
          <w:szCs w:val="30"/>
          <w:cs/>
        </w:rPr>
        <w:t xml:space="preserve"> </w:t>
      </w:r>
      <w:r w:rsidR="00BB5B0E" w:rsidRPr="009449D2">
        <w:rPr>
          <w:rFonts w:ascii="Angsana New" w:hAnsi="Angsana New"/>
          <w:sz w:val="30"/>
          <w:szCs w:val="30"/>
          <w:cs/>
        </w:rPr>
        <w:t>คำนวณโดยการหารกำไร</w:t>
      </w:r>
      <w:r w:rsidR="00BD6B67">
        <w:rPr>
          <w:rFonts w:ascii="Angsana New" w:hAnsi="Angsana New" w:hint="cs"/>
          <w:sz w:val="30"/>
          <w:szCs w:val="30"/>
          <w:cs/>
        </w:rPr>
        <w:t xml:space="preserve"> (ขาดทุน) </w:t>
      </w:r>
      <w:r w:rsidR="00BB5B0E" w:rsidRPr="009449D2">
        <w:rPr>
          <w:rFonts w:ascii="Angsana New" w:hAnsi="Angsana New"/>
          <w:sz w:val="30"/>
          <w:szCs w:val="30"/>
          <w:cs/>
        </w:rPr>
        <w:t>สำหรับงวดที่เป็นส่วนของผู้ถือหุ้นของบริษัทด้วยจำนวนถัวเฉลี่ยถ่วงน้ำหนักของหุ้นสามัญที่ออก</w:t>
      </w:r>
      <w:r w:rsidR="00EE1F47" w:rsidRPr="009449D2">
        <w:rPr>
          <w:rFonts w:ascii="Angsana New" w:hAnsi="Angsana New"/>
          <w:sz w:val="30"/>
          <w:szCs w:val="30"/>
          <w:cs/>
        </w:rPr>
        <w:t>ใน</w:t>
      </w:r>
      <w:r w:rsidR="00BB5B0E" w:rsidRPr="009449D2">
        <w:rPr>
          <w:rFonts w:ascii="Angsana New" w:hAnsi="Angsana New"/>
          <w:sz w:val="30"/>
          <w:szCs w:val="30"/>
          <w:cs/>
        </w:rPr>
        <w:t>ระหว่างงวด</w:t>
      </w:r>
      <w:r w:rsidR="00D343A6" w:rsidRPr="009449D2">
        <w:rPr>
          <w:rFonts w:ascii="Angsana New" w:hAnsi="Angsana New"/>
          <w:sz w:val="30"/>
          <w:szCs w:val="30"/>
          <w:cs/>
        </w:rPr>
        <w:t>ซึ่ง</w:t>
      </w:r>
      <w:r w:rsidR="00BB5B0E" w:rsidRPr="009449D2">
        <w:rPr>
          <w:rFonts w:ascii="Angsana New" w:hAnsi="Angsana New"/>
          <w:sz w:val="30"/>
          <w:szCs w:val="30"/>
          <w:cs/>
        </w:rPr>
        <w:t>แสดงการคำนวณ</w:t>
      </w:r>
      <w:r w:rsidR="00D343A6" w:rsidRPr="009449D2">
        <w:rPr>
          <w:rFonts w:ascii="Angsana New" w:hAnsi="Angsana New"/>
          <w:sz w:val="30"/>
          <w:szCs w:val="30"/>
          <w:cs/>
        </w:rPr>
        <w:t>ได้</w:t>
      </w:r>
      <w:r w:rsidR="00BB5B0E" w:rsidRPr="009449D2">
        <w:rPr>
          <w:rFonts w:ascii="Angsana New" w:hAnsi="Angsana New"/>
          <w:sz w:val="30"/>
          <w:szCs w:val="30"/>
          <w:cs/>
        </w:rPr>
        <w:t>ดังนี้</w:t>
      </w:r>
    </w:p>
    <w:p w:rsidR="007476F7" w:rsidRPr="009449D2" w:rsidRDefault="007476F7" w:rsidP="00BB5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952" w:type="dxa"/>
        <w:tblInd w:w="18" w:type="dxa"/>
        <w:tblLayout w:type="fixed"/>
        <w:tblLook w:val="0000"/>
      </w:tblPr>
      <w:tblGrid>
        <w:gridCol w:w="4932"/>
        <w:gridCol w:w="1077"/>
        <w:gridCol w:w="236"/>
        <w:gridCol w:w="1079"/>
        <w:gridCol w:w="236"/>
        <w:gridCol w:w="1077"/>
        <w:gridCol w:w="236"/>
        <w:gridCol w:w="1079"/>
      </w:tblGrid>
      <w:tr w:rsidR="009449D2" w:rsidRPr="009449D2" w:rsidTr="009449D2">
        <w:trPr>
          <w:cantSplit/>
        </w:trPr>
        <w:tc>
          <w:tcPr>
            <w:tcW w:w="4932" w:type="dxa"/>
          </w:tcPr>
          <w:p w:rsidR="009449D2" w:rsidRPr="009449D2" w:rsidRDefault="009449D2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20" w:type="dxa"/>
            <w:gridSpan w:val="7"/>
            <w:tcBorders>
              <w:bottom w:val="single" w:sz="4" w:space="0" w:color="auto"/>
            </w:tcBorders>
          </w:tcPr>
          <w:p w:rsidR="009449D2" w:rsidRPr="009449D2" w:rsidRDefault="009449D2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49D2">
              <w:rPr>
                <w:rFonts w:ascii="Angsana New" w:hAnsi="Angsana New" w:hint="cs"/>
                <w:sz w:val="30"/>
                <w:szCs w:val="30"/>
                <w:cs/>
              </w:rPr>
              <w:t>งวดสามเดือน</w:t>
            </w:r>
          </w:p>
        </w:tc>
      </w:tr>
      <w:tr w:rsidR="00B711E8" w:rsidRPr="009449D2" w:rsidTr="009449D2">
        <w:trPr>
          <w:cantSplit/>
        </w:trPr>
        <w:tc>
          <w:tcPr>
            <w:tcW w:w="4932" w:type="dxa"/>
          </w:tcPr>
          <w:p w:rsidR="00B711E8" w:rsidRPr="009449D2" w:rsidRDefault="00B711E8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2" w:type="dxa"/>
            <w:gridSpan w:val="3"/>
            <w:tcBorders>
              <w:bottom w:val="single" w:sz="4" w:space="0" w:color="auto"/>
            </w:tcBorders>
          </w:tcPr>
          <w:p w:rsidR="00B711E8" w:rsidRPr="009449D2" w:rsidRDefault="00B711E8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49D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B711E8" w:rsidRPr="009449D2" w:rsidRDefault="00B711E8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2" w:type="dxa"/>
            <w:gridSpan w:val="3"/>
            <w:tcBorders>
              <w:bottom w:val="single" w:sz="4" w:space="0" w:color="auto"/>
            </w:tcBorders>
          </w:tcPr>
          <w:p w:rsidR="00B711E8" w:rsidRPr="009449D2" w:rsidRDefault="00B711E8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49D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6510" w:rsidRPr="009449D2" w:rsidTr="009449D2">
        <w:trPr>
          <w:cantSplit/>
        </w:trPr>
        <w:tc>
          <w:tcPr>
            <w:tcW w:w="4932" w:type="dxa"/>
          </w:tcPr>
          <w:p w:rsidR="00F76510" w:rsidRPr="009449D2" w:rsidRDefault="00F7651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:rsidR="00F76510" w:rsidRPr="009449D2" w:rsidRDefault="00F76510" w:rsidP="00324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49D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449D2">
              <w:rPr>
                <w:rFonts w:ascii="Angsana New" w:hAnsi="Angsana New"/>
                <w:sz w:val="30"/>
                <w:szCs w:val="30"/>
              </w:rPr>
              <w:t>6</w:t>
            </w:r>
            <w:r w:rsidR="00324AF8" w:rsidRPr="009449D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:rsidR="00F76510" w:rsidRPr="009449D2" w:rsidRDefault="00F7651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F76510" w:rsidRPr="009449D2" w:rsidRDefault="00F76510" w:rsidP="00324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49D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449D2">
              <w:rPr>
                <w:rFonts w:ascii="Angsana New" w:hAnsi="Angsana New"/>
                <w:sz w:val="30"/>
                <w:szCs w:val="30"/>
              </w:rPr>
              <w:t>6</w:t>
            </w:r>
            <w:r w:rsidR="00324AF8" w:rsidRPr="009449D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:rsidR="00F76510" w:rsidRPr="009449D2" w:rsidRDefault="00F7651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:rsidR="00F76510" w:rsidRPr="009449D2" w:rsidRDefault="00F76510" w:rsidP="00324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49D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449D2">
              <w:rPr>
                <w:rFonts w:ascii="Angsana New" w:hAnsi="Angsana New"/>
                <w:sz w:val="30"/>
                <w:szCs w:val="30"/>
              </w:rPr>
              <w:t>6</w:t>
            </w:r>
            <w:r w:rsidR="00324AF8" w:rsidRPr="009449D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:rsidR="00F76510" w:rsidRPr="009449D2" w:rsidRDefault="00F7651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F76510" w:rsidRPr="009449D2" w:rsidRDefault="00F76510" w:rsidP="00324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49D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449D2">
              <w:rPr>
                <w:rFonts w:ascii="Angsana New" w:hAnsi="Angsana New"/>
                <w:sz w:val="30"/>
                <w:szCs w:val="30"/>
              </w:rPr>
              <w:t>6</w:t>
            </w:r>
            <w:r w:rsidR="00324AF8" w:rsidRPr="009449D2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24AF8" w:rsidRPr="009449D2" w:rsidTr="009449D2">
        <w:trPr>
          <w:cantSplit/>
        </w:trPr>
        <w:tc>
          <w:tcPr>
            <w:tcW w:w="4932" w:type="dxa"/>
          </w:tcPr>
          <w:p w:rsidR="00324AF8" w:rsidRPr="009449D2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449D2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9D0B6F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9449D2">
              <w:rPr>
                <w:rFonts w:ascii="Angsana New" w:hAnsi="Angsana New"/>
                <w:sz w:val="30"/>
                <w:szCs w:val="30"/>
                <w:cs/>
              </w:rPr>
              <w:t xml:space="preserve">ที่เป็นส่วนของผู้ถือหุ้นของบริษัท </w:t>
            </w:r>
            <w:r w:rsidRPr="009449D2">
              <w:rPr>
                <w:rFonts w:ascii="Angsana New" w:hAnsi="Angsana New"/>
                <w:sz w:val="30"/>
                <w:szCs w:val="30"/>
              </w:rPr>
              <w:t>(</w:t>
            </w:r>
            <w:r w:rsidRPr="009449D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9449D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</w:tcPr>
          <w:p w:rsidR="00324AF8" w:rsidRPr="009449D2" w:rsidRDefault="0077219C" w:rsidP="00BC35E0">
            <w:pPr>
              <w:pStyle w:val="acctfourfigures"/>
              <w:tabs>
                <w:tab w:val="clear" w:pos="765"/>
              </w:tabs>
              <w:spacing w:line="240" w:lineRule="atLeast"/>
              <w:ind w:left="-113" w:right="-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BC35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121,946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:rsidR="00324AF8" w:rsidRPr="009449D2" w:rsidRDefault="00324AF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:rsidR="00324AF8" w:rsidRPr="009449D2" w:rsidRDefault="009449D2" w:rsidP="00A31F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9,834</w:t>
            </w:r>
          </w:p>
        </w:tc>
        <w:tc>
          <w:tcPr>
            <w:tcW w:w="236" w:type="dxa"/>
          </w:tcPr>
          <w:p w:rsidR="00324AF8" w:rsidRPr="009449D2" w:rsidRDefault="00324AF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:rsidR="00324AF8" w:rsidRPr="009449D2" w:rsidRDefault="007F12AB" w:rsidP="00BC35E0">
            <w:pPr>
              <w:pStyle w:val="acctfourfigures"/>
              <w:tabs>
                <w:tab w:val="clear" w:pos="765"/>
              </w:tabs>
              <w:spacing w:line="240" w:lineRule="atLeast"/>
              <w:ind w:left="-113" w:right="-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BC35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134,024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:rsidR="00324AF8" w:rsidRPr="009449D2" w:rsidRDefault="00324AF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:rsidR="00324AF8" w:rsidRPr="009449D2" w:rsidRDefault="009449D2" w:rsidP="00A31F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3,169</w:t>
            </w:r>
          </w:p>
        </w:tc>
      </w:tr>
      <w:tr w:rsidR="00324AF8" w:rsidRPr="009449D2" w:rsidTr="009449D2">
        <w:trPr>
          <w:cantSplit/>
          <w:trHeight w:val="113"/>
        </w:trPr>
        <w:tc>
          <w:tcPr>
            <w:tcW w:w="4932" w:type="dxa"/>
          </w:tcPr>
          <w:p w:rsidR="00324AF8" w:rsidRPr="009449D2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shd w:val="clear" w:color="auto" w:fill="auto"/>
          </w:tcPr>
          <w:p w:rsidR="00324AF8" w:rsidRPr="009449D2" w:rsidRDefault="00324AF8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</w:tcPr>
          <w:p w:rsidR="00324AF8" w:rsidRPr="009449D2" w:rsidRDefault="00324AF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8"/>
                <w:szCs w:val="18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:rsidR="00324AF8" w:rsidRPr="009449D2" w:rsidRDefault="00324AF8" w:rsidP="00A31F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</w:tcPr>
          <w:p w:rsidR="00324AF8" w:rsidRPr="009449D2" w:rsidRDefault="00324AF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8"/>
                <w:szCs w:val="18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:rsidR="00324AF8" w:rsidRPr="009449D2" w:rsidRDefault="00324AF8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:rsidR="00324AF8" w:rsidRPr="009449D2" w:rsidRDefault="00324AF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8"/>
                <w:szCs w:val="18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:rsidR="00324AF8" w:rsidRPr="009449D2" w:rsidRDefault="00324AF8" w:rsidP="00A31F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324AF8" w:rsidRPr="009449D2" w:rsidTr="009449D2">
        <w:trPr>
          <w:cantSplit/>
        </w:trPr>
        <w:tc>
          <w:tcPr>
            <w:tcW w:w="4932" w:type="dxa"/>
          </w:tcPr>
          <w:p w:rsidR="00324AF8" w:rsidRPr="009449D2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449D2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จำนวนหุ้นสามัญถัวเฉลี่ยถ่วงน้ำหนักขั้นพื้นฐาน </w:t>
            </w:r>
            <w:r w:rsidRPr="009449D2">
              <w:rPr>
                <w:rFonts w:ascii="Angsana New" w:hAnsi="Angsana New"/>
                <w:sz w:val="30"/>
                <w:szCs w:val="30"/>
              </w:rPr>
              <w:t>(</w:t>
            </w:r>
            <w:r w:rsidRPr="009449D2">
              <w:rPr>
                <w:rFonts w:ascii="Angsana New" w:hAnsi="Angsana New"/>
                <w:sz w:val="30"/>
                <w:szCs w:val="30"/>
                <w:cs/>
              </w:rPr>
              <w:t>พันหุ้น</w:t>
            </w:r>
            <w:r w:rsidRPr="009449D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</w:tcPr>
          <w:p w:rsidR="00324AF8" w:rsidRPr="009449D2" w:rsidRDefault="00324AF8" w:rsidP="008E1F2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449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</w:t>
            </w:r>
            <w:r w:rsidR="00BC35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506</w:t>
            </w:r>
          </w:p>
        </w:tc>
        <w:tc>
          <w:tcPr>
            <w:tcW w:w="236" w:type="dxa"/>
          </w:tcPr>
          <w:p w:rsidR="00324AF8" w:rsidRPr="009449D2" w:rsidRDefault="00324AF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:rsidR="00324AF8" w:rsidRPr="009449D2" w:rsidRDefault="00324AF8" w:rsidP="00A31F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449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36" w:type="dxa"/>
          </w:tcPr>
          <w:p w:rsidR="00324AF8" w:rsidRPr="009449D2" w:rsidRDefault="00324AF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:rsidR="00324AF8" w:rsidRPr="009449D2" w:rsidRDefault="00324AF8" w:rsidP="008E1F2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449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</w:t>
            </w:r>
            <w:r w:rsidR="00BC35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506</w:t>
            </w:r>
          </w:p>
        </w:tc>
        <w:tc>
          <w:tcPr>
            <w:tcW w:w="236" w:type="dxa"/>
          </w:tcPr>
          <w:p w:rsidR="00324AF8" w:rsidRPr="009449D2" w:rsidRDefault="00324AF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:rsidR="00324AF8" w:rsidRPr="009449D2" w:rsidRDefault="00324AF8" w:rsidP="00A31F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449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</w:tr>
      <w:tr w:rsidR="00324AF8" w:rsidRPr="009449D2" w:rsidTr="009449D2">
        <w:trPr>
          <w:cantSplit/>
        </w:trPr>
        <w:tc>
          <w:tcPr>
            <w:tcW w:w="4932" w:type="dxa"/>
          </w:tcPr>
          <w:p w:rsidR="00324AF8" w:rsidRPr="009449D2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shd w:val="clear" w:color="auto" w:fill="auto"/>
          </w:tcPr>
          <w:p w:rsidR="00324AF8" w:rsidRPr="009449D2" w:rsidRDefault="00324AF8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324AF8" w:rsidRPr="009449D2" w:rsidRDefault="00324AF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:rsidR="00324AF8" w:rsidRPr="009449D2" w:rsidRDefault="00324AF8" w:rsidP="00A31F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324AF8" w:rsidRPr="009449D2" w:rsidRDefault="00324AF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:rsidR="00324AF8" w:rsidRPr="009449D2" w:rsidRDefault="00324AF8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324AF8" w:rsidRPr="009449D2" w:rsidRDefault="00324AF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:rsidR="00324AF8" w:rsidRPr="009449D2" w:rsidRDefault="00324AF8" w:rsidP="00A31F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324AF8" w:rsidRPr="009449D2" w:rsidTr="009449D2">
        <w:trPr>
          <w:cantSplit/>
        </w:trPr>
        <w:tc>
          <w:tcPr>
            <w:tcW w:w="4932" w:type="dxa"/>
          </w:tcPr>
          <w:p w:rsidR="00324AF8" w:rsidRPr="009449D2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449D2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9D0B6F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9449D2">
              <w:rPr>
                <w:rFonts w:ascii="Angsana New" w:hAnsi="Angsana New"/>
                <w:sz w:val="30"/>
                <w:szCs w:val="30"/>
                <w:cs/>
              </w:rPr>
              <w:t>ต่อหุ้นขั้นพื้นฐาน (บาท)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</w:tcPr>
          <w:p w:rsidR="00324AF8" w:rsidRPr="009449D2" w:rsidRDefault="00BC35E0" w:rsidP="00BC35E0">
            <w:pPr>
              <w:pStyle w:val="acctfourfigures"/>
              <w:tabs>
                <w:tab w:val="clear" w:pos="765"/>
              </w:tabs>
              <w:spacing w:line="240" w:lineRule="atLeast"/>
              <w:ind w:left="-113" w:right="-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(0.1271</w:t>
            </w:r>
            <w:r w:rsidR="00194AE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324AF8" w:rsidRPr="009449D2" w:rsidRDefault="00324AF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</w:tcPr>
          <w:p w:rsidR="00324AF8" w:rsidRPr="009449D2" w:rsidRDefault="009449D2" w:rsidP="00A31F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0.0102</w:t>
            </w:r>
          </w:p>
        </w:tc>
        <w:tc>
          <w:tcPr>
            <w:tcW w:w="236" w:type="dxa"/>
            <w:shd w:val="clear" w:color="auto" w:fill="auto"/>
          </w:tcPr>
          <w:p w:rsidR="00324AF8" w:rsidRPr="009449D2" w:rsidRDefault="00324AF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</w:tcPr>
          <w:p w:rsidR="00324AF8" w:rsidRPr="009449D2" w:rsidRDefault="007F12AB" w:rsidP="00BC35E0">
            <w:pPr>
              <w:pStyle w:val="acctfourfigures"/>
              <w:tabs>
                <w:tab w:val="clear" w:pos="765"/>
              </w:tabs>
              <w:spacing w:line="240" w:lineRule="atLeast"/>
              <w:ind w:left="-113" w:right="-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(0.</w:t>
            </w:r>
            <w:r w:rsidR="00BC35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1397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324AF8" w:rsidRPr="009449D2" w:rsidRDefault="00324AF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</w:tcPr>
          <w:p w:rsidR="00324AF8" w:rsidRPr="009449D2" w:rsidRDefault="00324AF8" w:rsidP="009449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449D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0.00</w:t>
            </w:r>
            <w:r w:rsidR="009449D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33</w:t>
            </w:r>
          </w:p>
        </w:tc>
      </w:tr>
    </w:tbl>
    <w:p w:rsidR="009449D2" w:rsidRPr="009449D2" w:rsidRDefault="009449D2" w:rsidP="00944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952" w:type="dxa"/>
        <w:tblInd w:w="18" w:type="dxa"/>
        <w:tblLayout w:type="fixed"/>
        <w:tblLook w:val="0000"/>
      </w:tblPr>
      <w:tblGrid>
        <w:gridCol w:w="4932"/>
        <w:gridCol w:w="1077"/>
        <w:gridCol w:w="236"/>
        <w:gridCol w:w="1079"/>
        <w:gridCol w:w="236"/>
        <w:gridCol w:w="1077"/>
        <w:gridCol w:w="236"/>
        <w:gridCol w:w="1079"/>
      </w:tblGrid>
      <w:tr w:rsidR="009449D2" w:rsidRPr="009449D2" w:rsidTr="004604F3">
        <w:trPr>
          <w:cantSplit/>
        </w:trPr>
        <w:tc>
          <w:tcPr>
            <w:tcW w:w="4932" w:type="dxa"/>
          </w:tcPr>
          <w:p w:rsidR="009449D2" w:rsidRPr="009449D2" w:rsidRDefault="009449D2" w:rsidP="004604F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20" w:type="dxa"/>
            <w:gridSpan w:val="7"/>
            <w:tcBorders>
              <w:bottom w:val="single" w:sz="4" w:space="0" w:color="auto"/>
            </w:tcBorders>
          </w:tcPr>
          <w:p w:rsidR="009449D2" w:rsidRPr="009449D2" w:rsidRDefault="009449D2" w:rsidP="009449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49D2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หก</w:t>
            </w:r>
            <w:r w:rsidRPr="009449D2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</w:tr>
      <w:tr w:rsidR="009449D2" w:rsidRPr="009449D2" w:rsidTr="004604F3">
        <w:trPr>
          <w:cantSplit/>
        </w:trPr>
        <w:tc>
          <w:tcPr>
            <w:tcW w:w="4932" w:type="dxa"/>
          </w:tcPr>
          <w:p w:rsidR="009449D2" w:rsidRPr="009449D2" w:rsidRDefault="009449D2" w:rsidP="004604F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2" w:type="dxa"/>
            <w:gridSpan w:val="3"/>
            <w:tcBorders>
              <w:bottom w:val="single" w:sz="4" w:space="0" w:color="auto"/>
            </w:tcBorders>
          </w:tcPr>
          <w:p w:rsidR="009449D2" w:rsidRPr="009449D2" w:rsidRDefault="009449D2" w:rsidP="004604F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49D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9449D2" w:rsidRPr="009449D2" w:rsidRDefault="009449D2" w:rsidP="004604F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2" w:type="dxa"/>
            <w:gridSpan w:val="3"/>
            <w:tcBorders>
              <w:bottom w:val="single" w:sz="4" w:space="0" w:color="auto"/>
            </w:tcBorders>
          </w:tcPr>
          <w:p w:rsidR="009449D2" w:rsidRPr="009449D2" w:rsidRDefault="009449D2" w:rsidP="004604F3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49D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49D2" w:rsidRPr="009449D2" w:rsidTr="004604F3">
        <w:trPr>
          <w:cantSplit/>
        </w:trPr>
        <w:tc>
          <w:tcPr>
            <w:tcW w:w="4932" w:type="dxa"/>
          </w:tcPr>
          <w:p w:rsidR="009449D2" w:rsidRPr="009449D2" w:rsidRDefault="009449D2" w:rsidP="004604F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:rsidR="009449D2" w:rsidRPr="009449D2" w:rsidRDefault="009449D2" w:rsidP="0046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49D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449D2"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236" w:type="dxa"/>
          </w:tcPr>
          <w:p w:rsidR="009449D2" w:rsidRPr="009449D2" w:rsidRDefault="009449D2" w:rsidP="0046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9449D2" w:rsidRPr="009449D2" w:rsidRDefault="009449D2" w:rsidP="0046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49D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449D2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36" w:type="dxa"/>
          </w:tcPr>
          <w:p w:rsidR="009449D2" w:rsidRPr="009449D2" w:rsidRDefault="009449D2" w:rsidP="004604F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:rsidR="009449D2" w:rsidRPr="009449D2" w:rsidRDefault="009449D2" w:rsidP="0046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49D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449D2"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236" w:type="dxa"/>
          </w:tcPr>
          <w:p w:rsidR="009449D2" w:rsidRPr="009449D2" w:rsidRDefault="009449D2" w:rsidP="0046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9449D2" w:rsidRPr="009449D2" w:rsidRDefault="009449D2" w:rsidP="0046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49D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449D2">
              <w:rPr>
                <w:rFonts w:ascii="Angsana New" w:hAnsi="Angsana New"/>
                <w:sz w:val="30"/>
                <w:szCs w:val="30"/>
              </w:rPr>
              <w:t>65</w:t>
            </w:r>
          </w:p>
        </w:tc>
      </w:tr>
      <w:tr w:rsidR="009449D2" w:rsidRPr="009449D2" w:rsidTr="004604F3">
        <w:trPr>
          <w:cantSplit/>
        </w:trPr>
        <w:tc>
          <w:tcPr>
            <w:tcW w:w="4932" w:type="dxa"/>
          </w:tcPr>
          <w:p w:rsidR="009449D2" w:rsidRPr="009449D2" w:rsidRDefault="009449D2" w:rsidP="0046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449D2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9D0B6F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9449D2">
              <w:rPr>
                <w:rFonts w:ascii="Angsana New" w:hAnsi="Angsana New"/>
                <w:sz w:val="30"/>
                <w:szCs w:val="30"/>
                <w:cs/>
              </w:rPr>
              <w:t xml:space="preserve">ที่เป็นส่วนของผู้ถือหุ้นของบริษัท </w:t>
            </w:r>
            <w:r w:rsidRPr="009449D2">
              <w:rPr>
                <w:rFonts w:ascii="Angsana New" w:hAnsi="Angsana New"/>
                <w:sz w:val="30"/>
                <w:szCs w:val="30"/>
              </w:rPr>
              <w:t>(</w:t>
            </w:r>
            <w:r w:rsidRPr="009449D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9449D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</w:tcPr>
          <w:p w:rsidR="009449D2" w:rsidRPr="009449D2" w:rsidRDefault="00A330BC" w:rsidP="00BC35E0">
            <w:pPr>
              <w:pStyle w:val="acctfourfigures"/>
              <w:tabs>
                <w:tab w:val="clear" w:pos="765"/>
              </w:tabs>
              <w:spacing w:line="240" w:lineRule="atLeast"/>
              <w:ind w:left="-113" w:right="-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</w:t>
            </w:r>
            <w:r w:rsidR="00BC35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,453)</w:t>
            </w:r>
          </w:p>
        </w:tc>
        <w:tc>
          <w:tcPr>
            <w:tcW w:w="236" w:type="dxa"/>
          </w:tcPr>
          <w:p w:rsidR="009449D2" w:rsidRPr="009449D2" w:rsidRDefault="009449D2" w:rsidP="004604F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:rsidR="009449D2" w:rsidRPr="009449D2" w:rsidRDefault="009449D2" w:rsidP="004604F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,086</w:t>
            </w:r>
          </w:p>
        </w:tc>
        <w:tc>
          <w:tcPr>
            <w:tcW w:w="236" w:type="dxa"/>
          </w:tcPr>
          <w:p w:rsidR="009449D2" w:rsidRPr="009449D2" w:rsidRDefault="009449D2" w:rsidP="004604F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:rsidR="009449D2" w:rsidRPr="009449D2" w:rsidRDefault="00A330BC" w:rsidP="00BC35E0">
            <w:pPr>
              <w:pStyle w:val="acctfourfigures"/>
              <w:tabs>
                <w:tab w:val="clear" w:pos="765"/>
              </w:tabs>
              <w:spacing w:line="240" w:lineRule="atLeast"/>
              <w:ind w:left="-113" w:right="-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BC35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133,805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:rsidR="009449D2" w:rsidRPr="009449D2" w:rsidRDefault="009449D2" w:rsidP="004604F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:rsidR="009449D2" w:rsidRPr="009449D2" w:rsidRDefault="009449D2" w:rsidP="004604F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5,339</w:t>
            </w:r>
          </w:p>
        </w:tc>
      </w:tr>
      <w:tr w:rsidR="009449D2" w:rsidRPr="009449D2" w:rsidTr="004604F3">
        <w:trPr>
          <w:cantSplit/>
          <w:trHeight w:val="113"/>
        </w:trPr>
        <w:tc>
          <w:tcPr>
            <w:tcW w:w="4932" w:type="dxa"/>
          </w:tcPr>
          <w:p w:rsidR="009449D2" w:rsidRPr="009449D2" w:rsidRDefault="009449D2" w:rsidP="0046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shd w:val="clear" w:color="auto" w:fill="auto"/>
          </w:tcPr>
          <w:p w:rsidR="009449D2" w:rsidRPr="009449D2" w:rsidRDefault="009449D2" w:rsidP="004604F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</w:tcPr>
          <w:p w:rsidR="009449D2" w:rsidRPr="009449D2" w:rsidRDefault="009449D2" w:rsidP="004604F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8"/>
                <w:szCs w:val="18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:rsidR="009449D2" w:rsidRPr="009449D2" w:rsidRDefault="009449D2" w:rsidP="004604F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</w:tcPr>
          <w:p w:rsidR="009449D2" w:rsidRPr="009449D2" w:rsidRDefault="009449D2" w:rsidP="004604F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8"/>
                <w:szCs w:val="18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:rsidR="009449D2" w:rsidRPr="009449D2" w:rsidRDefault="009449D2" w:rsidP="004604F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:rsidR="009449D2" w:rsidRPr="009449D2" w:rsidRDefault="009449D2" w:rsidP="004604F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8"/>
                <w:szCs w:val="18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:rsidR="009449D2" w:rsidRPr="009449D2" w:rsidRDefault="009449D2" w:rsidP="004604F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9449D2" w:rsidRPr="009449D2" w:rsidTr="004604F3">
        <w:trPr>
          <w:cantSplit/>
        </w:trPr>
        <w:tc>
          <w:tcPr>
            <w:tcW w:w="4932" w:type="dxa"/>
          </w:tcPr>
          <w:p w:rsidR="009449D2" w:rsidRPr="009449D2" w:rsidRDefault="009449D2" w:rsidP="0046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449D2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จำนวนหุ้นสามัญถัวเฉลี่ยถ่วงน้ำหนักขั้นพื้นฐาน </w:t>
            </w:r>
            <w:r w:rsidRPr="009449D2">
              <w:rPr>
                <w:rFonts w:ascii="Angsana New" w:hAnsi="Angsana New"/>
                <w:sz w:val="30"/>
                <w:szCs w:val="30"/>
              </w:rPr>
              <w:t>(</w:t>
            </w:r>
            <w:r w:rsidRPr="009449D2">
              <w:rPr>
                <w:rFonts w:ascii="Angsana New" w:hAnsi="Angsana New"/>
                <w:sz w:val="30"/>
                <w:szCs w:val="30"/>
                <w:cs/>
              </w:rPr>
              <w:t>พันหุ้น</w:t>
            </w:r>
            <w:r w:rsidRPr="009449D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</w:tcPr>
          <w:p w:rsidR="009449D2" w:rsidRPr="009449D2" w:rsidRDefault="00BC35E0" w:rsidP="004604F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959,498</w:t>
            </w:r>
          </w:p>
        </w:tc>
        <w:tc>
          <w:tcPr>
            <w:tcW w:w="236" w:type="dxa"/>
          </w:tcPr>
          <w:p w:rsidR="009449D2" w:rsidRPr="009449D2" w:rsidRDefault="009449D2" w:rsidP="004604F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:rsidR="009449D2" w:rsidRPr="009449D2" w:rsidRDefault="009449D2" w:rsidP="004604F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449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36" w:type="dxa"/>
          </w:tcPr>
          <w:p w:rsidR="009449D2" w:rsidRPr="009449D2" w:rsidRDefault="009449D2" w:rsidP="004604F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:rsidR="009449D2" w:rsidRPr="009449D2" w:rsidRDefault="00BC35E0" w:rsidP="004604F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959,498</w:t>
            </w:r>
          </w:p>
        </w:tc>
        <w:tc>
          <w:tcPr>
            <w:tcW w:w="236" w:type="dxa"/>
          </w:tcPr>
          <w:p w:rsidR="009449D2" w:rsidRPr="009449D2" w:rsidRDefault="009449D2" w:rsidP="004604F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:rsidR="009449D2" w:rsidRPr="009449D2" w:rsidRDefault="009449D2" w:rsidP="004604F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449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</w:tr>
      <w:tr w:rsidR="009449D2" w:rsidRPr="009449D2" w:rsidTr="004604F3">
        <w:trPr>
          <w:cantSplit/>
        </w:trPr>
        <w:tc>
          <w:tcPr>
            <w:tcW w:w="4932" w:type="dxa"/>
          </w:tcPr>
          <w:p w:rsidR="009449D2" w:rsidRPr="009449D2" w:rsidRDefault="009449D2" w:rsidP="0046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shd w:val="clear" w:color="auto" w:fill="auto"/>
          </w:tcPr>
          <w:p w:rsidR="009449D2" w:rsidRPr="009449D2" w:rsidRDefault="009449D2" w:rsidP="004604F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9449D2" w:rsidRPr="009449D2" w:rsidRDefault="009449D2" w:rsidP="004604F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:rsidR="009449D2" w:rsidRPr="009449D2" w:rsidRDefault="009449D2" w:rsidP="004604F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9449D2" w:rsidRPr="009449D2" w:rsidRDefault="009449D2" w:rsidP="004604F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:rsidR="009449D2" w:rsidRPr="009449D2" w:rsidRDefault="009449D2" w:rsidP="004604F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9449D2" w:rsidRPr="009449D2" w:rsidRDefault="009449D2" w:rsidP="004604F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:rsidR="009449D2" w:rsidRPr="009449D2" w:rsidRDefault="009449D2" w:rsidP="004604F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9449D2" w:rsidRPr="009449D2" w:rsidTr="004604F3">
        <w:trPr>
          <w:cantSplit/>
        </w:trPr>
        <w:tc>
          <w:tcPr>
            <w:tcW w:w="4932" w:type="dxa"/>
          </w:tcPr>
          <w:p w:rsidR="009449D2" w:rsidRPr="009449D2" w:rsidRDefault="009449D2" w:rsidP="0046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449D2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9D0B6F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9449D2">
              <w:rPr>
                <w:rFonts w:ascii="Angsana New" w:hAnsi="Angsana New"/>
                <w:sz w:val="30"/>
                <w:szCs w:val="30"/>
                <w:cs/>
              </w:rPr>
              <w:t>ต่อหุ้นขั้นพื้นฐาน (บาท)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</w:tcPr>
          <w:p w:rsidR="009449D2" w:rsidRPr="009449D2" w:rsidRDefault="00A330BC" w:rsidP="00BC35E0">
            <w:pPr>
              <w:pStyle w:val="acctfourfigures"/>
              <w:tabs>
                <w:tab w:val="clear" w:pos="765"/>
              </w:tabs>
              <w:spacing w:line="240" w:lineRule="atLeast"/>
              <w:ind w:left="-113" w:right="-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(0.</w:t>
            </w:r>
            <w:r w:rsidR="00BC35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1172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9449D2" w:rsidRPr="009449D2" w:rsidRDefault="009449D2" w:rsidP="004604F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</w:tcPr>
          <w:p w:rsidR="009449D2" w:rsidRPr="009449D2" w:rsidRDefault="009449D2" w:rsidP="009449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449D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0.0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230</w:t>
            </w:r>
          </w:p>
        </w:tc>
        <w:tc>
          <w:tcPr>
            <w:tcW w:w="236" w:type="dxa"/>
            <w:shd w:val="clear" w:color="auto" w:fill="auto"/>
          </w:tcPr>
          <w:p w:rsidR="009449D2" w:rsidRPr="009449D2" w:rsidRDefault="009449D2" w:rsidP="004604F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</w:tcPr>
          <w:p w:rsidR="009449D2" w:rsidRPr="009449D2" w:rsidRDefault="00A330BC" w:rsidP="00BC35E0">
            <w:pPr>
              <w:pStyle w:val="acctfourfigures"/>
              <w:tabs>
                <w:tab w:val="clear" w:pos="765"/>
              </w:tabs>
              <w:spacing w:line="240" w:lineRule="atLeast"/>
              <w:ind w:left="-113" w:right="-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(0.</w:t>
            </w:r>
            <w:r w:rsidR="00BC35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1395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9449D2" w:rsidRPr="009449D2" w:rsidRDefault="009449D2" w:rsidP="004604F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</w:tcPr>
          <w:p w:rsidR="009449D2" w:rsidRPr="009449D2" w:rsidRDefault="009449D2" w:rsidP="009449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449D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0.00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</w:t>
            </w:r>
          </w:p>
        </w:tc>
      </w:tr>
    </w:tbl>
    <w:p w:rsidR="009449D2" w:rsidRPr="009449D2" w:rsidRDefault="009449D2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406946" w:rsidRPr="009449D2" w:rsidRDefault="00406946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9449D2">
        <w:rPr>
          <w:rFonts w:ascii="Angsana New" w:hAnsi="Angsana New"/>
          <w:b/>
          <w:bCs/>
          <w:sz w:val="30"/>
          <w:szCs w:val="30"/>
          <w:cs/>
        </w:rPr>
        <w:t>กำไ</w:t>
      </w:r>
      <w:r w:rsidRPr="009449D2">
        <w:rPr>
          <w:rFonts w:ascii="Angsana New" w:hAnsi="Angsana New" w:hint="cs"/>
          <w:b/>
          <w:bCs/>
          <w:sz w:val="30"/>
          <w:szCs w:val="30"/>
          <w:cs/>
        </w:rPr>
        <w:t>ร</w:t>
      </w:r>
      <w:r w:rsidR="00127C4C">
        <w:rPr>
          <w:rFonts w:ascii="Angsana New" w:hAnsi="Angsana New" w:hint="cs"/>
          <w:b/>
          <w:bCs/>
          <w:sz w:val="30"/>
          <w:szCs w:val="30"/>
          <w:cs/>
        </w:rPr>
        <w:t xml:space="preserve"> (ขาดทุน) </w:t>
      </w:r>
      <w:r w:rsidRPr="009449D2">
        <w:rPr>
          <w:rFonts w:ascii="Angsana New" w:hAnsi="Angsana New"/>
          <w:b/>
          <w:bCs/>
          <w:sz w:val="30"/>
          <w:szCs w:val="30"/>
          <w:cs/>
        </w:rPr>
        <w:t>ต่อหุ้นปรับลด</w:t>
      </w:r>
    </w:p>
    <w:p w:rsidR="00BB5B0E" w:rsidRPr="009449D2" w:rsidRDefault="00BB5B0E" w:rsidP="00884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0F1BB0" w:rsidRPr="009449D2" w:rsidRDefault="00406946" w:rsidP="00415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9449D2">
        <w:rPr>
          <w:rFonts w:ascii="Angsana New" w:hAnsi="Angsana New"/>
          <w:spacing w:val="-4"/>
          <w:sz w:val="30"/>
          <w:szCs w:val="30"/>
          <w:cs/>
        </w:rPr>
        <w:t>กำไร</w:t>
      </w:r>
      <w:r w:rsidR="00127C4C">
        <w:rPr>
          <w:rFonts w:ascii="Angsana New" w:hAnsi="Angsana New" w:hint="cs"/>
          <w:spacing w:val="-4"/>
          <w:sz w:val="30"/>
          <w:szCs w:val="30"/>
          <w:cs/>
        </w:rPr>
        <w:t xml:space="preserve"> (ขาดทุน) </w:t>
      </w:r>
      <w:r w:rsidRPr="009449D2">
        <w:rPr>
          <w:rFonts w:ascii="Angsana New" w:hAnsi="Angsana New"/>
          <w:spacing w:val="-4"/>
          <w:sz w:val="30"/>
          <w:szCs w:val="30"/>
          <w:cs/>
        </w:rPr>
        <w:t>ต่อหุ้นปรับลดสำหรับ</w:t>
      </w:r>
      <w:r w:rsidR="003D7AF6" w:rsidRPr="009449D2">
        <w:rPr>
          <w:rFonts w:ascii="Angsana New" w:hAnsi="Angsana New" w:hint="cs"/>
          <w:spacing w:val="-4"/>
          <w:sz w:val="30"/>
          <w:szCs w:val="30"/>
          <w:cs/>
        </w:rPr>
        <w:t>งวดสามเดือน</w:t>
      </w:r>
      <w:r w:rsidR="006F78EB">
        <w:rPr>
          <w:rFonts w:ascii="Angsana New" w:hAnsi="Angsana New" w:hint="cs"/>
          <w:spacing w:val="-4"/>
          <w:sz w:val="30"/>
          <w:szCs w:val="30"/>
          <w:cs/>
        </w:rPr>
        <w:t>และหกเดือน</w:t>
      </w:r>
      <w:r w:rsidR="000504D0" w:rsidRPr="009449D2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="000504D0" w:rsidRPr="009449D2">
        <w:rPr>
          <w:rFonts w:ascii="Angsana New" w:hAnsi="Angsana New" w:hint="cs"/>
          <w:color w:val="FFFFFF"/>
          <w:spacing w:val="-4"/>
          <w:sz w:val="30"/>
          <w:szCs w:val="30"/>
          <w:cs/>
        </w:rPr>
        <w:t xml:space="preserve"> </w:t>
      </w:r>
      <w:r w:rsidR="006F78EB">
        <w:rPr>
          <w:rFonts w:ascii="Angsana New" w:eastAsia="Cordia New" w:hAnsi="Angsana New" w:hint="cs"/>
          <w:sz w:val="30"/>
          <w:szCs w:val="30"/>
          <w:cs/>
        </w:rPr>
        <w:t>30 มิถุนายน</w:t>
      </w:r>
      <w:r w:rsidR="00FF2E1B" w:rsidRPr="009449D2">
        <w:rPr>
          <w:rFonts w:ascii="Angsana New" w:eastAsia="Cordia New" w:hAnsi="Angsana New"/>
          <w:sz w:val="30"/>
          <w:szCs w:val="30"/>
          <w:cs/>
        </w:rPr>
        <w:t xml:space="preserve"> </w:t>
      </w:r>
      <w:r w:rsidR="00D90822" w:rsidRPr="009449D2">
        <w:rPr>
          <w:rFonts w:ascii="Angsana New" w:eastAsia="Cordia New" w:hAnsi="Angsana New"/>
          <w:sz w:val="30"/>
          <w:szCs w:val="30"/>
        </w:rPr>
        <w:t>2566</w:t>
      </w:r>
      <w:r w:rsidR="00557BCC" w:rsidRPr="009449D2">
        <w:rPr>
          <w:rFonts w:ascii="Angsana New" w:eastAsia="Cordia New" w:hAnsi="Angsana New"/>
          <w:sz w:val="30"/>
          <w:szCs w:val="30"/>
        </w:rPr>
        <w:t xml:space="preserve"> </w:t>
      </w:r>
      <w:r w:rsidR="00557BCC" w:rsidRPr="009449D2">
        <w:rPr>
          <w:rFonts w:ascii="Angsana New" w:eastAsia="Cordia New" w:hAnsi="Angsana New"/>
          <w:sz w:val="30"/>
          <w:szCs w:val="30"/>
          <w:cs/>
        </w:rPr>
        <w:t xml:space="preserve">และ </w:t>
      </w:r>
      <w:r w:rsidR="00557BCC" w:rsidRPr="009449D2">
        <w:rPr>
          <w:rFonts w:ascii="Angsana New" w:eastAsia="Cordia New" w:hAnsi="Angsana New"/>
          <w:sz w:val="30"/>
          <w:szCs w:val="30"/>
        </w:rPr>
        <w:t>256</w:t>
      </w:r>
      <w:r w:rsidR="00D90822" w:rsidRPr="009449D2">
        <w:rPr>
          <w:rFonts w:ascii="Angsana New" w:eastAsia="Cordia New" w:hAnsi="Angsana New"/>
          <w:sz w:val="30"/>
          <w:szCs w:val="30"/>
        </w:rPr>
        <w:t>5</w:t>
      </w:r>
      <w:r w:rsidRPr="009449D2">
        <w:rPr>
          <w:rFonts w:ascii="Angsana New" w:hAnsi="Angsana New"/>
          <w:sz w:val="30"/>
          <w:szCs w:val="30"/>
        </w:rPr>
        <w:t xml:space="preserve"> </w:t>
      </w:r>
      <w:r w:rsidRPr="009449D2">
        <w:rPr>
          <w:rFonts w:ascii="Angsana New" w:hAnsi="Angsana New" w:hint="cs"/>
          <w:sz w:val="30"/>
          <w:szCs w:val="30"/>
          <w:cs/>
        </w:rPr>
        <w:t>คำนวณโดยการหารกำไร</w:t>
      </w:r>
      <w:r w:rsidR="00BD6B67">
        <w:rPr>
          <w:rFonts w:ascii="Angsana New" w:hAnsi="Angsana New" w:hint="cs"/>
          <w:sz w:val="30"/>
          <w:szCs w:val="30"/>
          <w:cs/>
        </w:rPr>
        <w:t xml:space="preserve"> (ขาดทุน) </w:t>
      </w:r>
      <w:r w:rsidRPr="009449D2">
        <w:rPr>
          <w:rFonts w:ascii="Angsana New" w:hAnsi="Angsana New" w:hint="cs"/>
          <w:sz w:val="30"/>
          <w:szCs w:val="30"/>
          <w:cs/>
        </w:rPr>
        <w:t>สำหรับ</w:t>
      </w:r>
      <w:r w:rsidR="00BB5B0E" w:rsidRPr="009449D2">
        <w:rPr>
          <w:rFonts w:ascii="Angsana New" w:hAnsi="Angsana New" w:hint="cs"/>
          <w:sz w:val="30"/>
          <w:szCs w:val="30"/>
          <w:cs/>
        </w:rPr>
        <w:t>งวดที่เป็นส่วนของผู้ถือหุ้นของบริษัท</w:t>
      </w:r>
      <w:r w:rsidRPr="009449D2">
        <w:rPr>
          <w:rFonts w:ascii="Angsana New" w:hAnsi="Angsana New" w:hint="cs"/>
          <w:sz w:val="30"/>
          <w:szCs w:val="30"/>
          <w:cs/>
        </w:rPr>
        <w:t>ด้วยจำนวนถัวเฉลี่ยถ่วงน้ำหนักของหุ้นสามัญที่ออก</w:t>
      </w:r>
      <w:r w:rsidR="00387D7A" w:rsidRPr="009449D2">
        <w:rPr>
          <w:rFonts w:ascii="Angsana New" w:hAnsi="Angsana New" w:hint="cs"/>
          <w:sz w:val="30"/>
          <w:szCs w:val="30"/>
          <w:cs/>
        </w:rPr>
        <w:t>ใน</w:t>
      </w:r>
      <w:r w:rsidRPr="009449D2">
        <w:rPr>
          <w:rFonts w:ascii="Angsana New" w:hAnsi="Angsana New" w:hint="cs"/>
          <w:sz w:val="30"/>
          <w:szCs w:val="30"/>
          <w:cs/>
        </w:rPr>
        <w:t>ระหว่างงวดหลังจากที่ได้ปรับปรุงผลกระทบของ</w:t>
      </w:r>
      <w:r w:rsidR="005A54D2" w:rsidRPr="009449D2">
        <w:rPr>
          <w:rFonts w:ascii="Angsana New" w:hAnsi="Angsana New" w:hint="cs"/>
          <w:sz w:val="30"/>
          <w:szCs w:val="30"/>
          <w:cs/>
        </w:rPr>
        <w:t>ตราสารที่อาจเปลี่ยนเป็นหุ้น</w:t>
      </w:r>
      <w:r w:rsidR="00064528" w:rsidRPr="009449D2">
        <w:rPr>
          <w:rFonts w:ascii="Angsana New" w:hAnsi="Angsana New" w:hint="cs"/>
          <w:sz w:val="30"/>
          <w:szCs w:val="30"/>
          <w:cs/>
        </w:rPr>
        <w:t>สามัญ</w:t>
      </w:r>
      <w:r w:rsidRPr="009449D2">
        <w:rPr>
          <w:rFonts w:ascii="Angsana New" w:hAnsi="Angsana New" w:hint="cs"/>
          <w:sz w:val="30"/>
          <w:szCs w:val="30"/>
          <w:cs/>
        </w:rPr>
        <w:t>ปรับลด</w:t>
      </w:r>
      <w:r w:rsidR="00387D7A" w:rsidRPr="009449D2">
        <w:rPr>
          <w:rFonts w:ascii="Angsana New" w:hAnsi="Angsana New" w:hint="cs"/>
          <w:sz w:val="30"/>
          <w:szCs w:val="30"/>
          <w:cs/>
        </w:rPr>
        <w:t>ซึ่ง</w:t>
      </w:r>
      <w:r w:rsidRPr="009449D2">
        <w:rPr>
          <w:rFonts w:ascii="Angsana New" w:hAnsi="Angsana New" w:hint="cs"/>
          <w:sz w:val="30"/>
          <w:szCs w:val="30"/>
          <w:cs/>
        </w:rPr>
        <w:t>แสดงการคำนวณ</w:t>
      </w:r>
      <w:r w:rsidR="00F936E0" w:rsidRPr="009449D2">
        <w:rPr>
          <w:rFonts w:ascii="Angsana New" w:hAnsi="Angsana New" w:hint="cs"/>
          <w:sz w:val="30"/>
          <w:szCs w:val="30"/>
          <w:cs/>
        </w:rPr>
        <w:t>ได้</w:t>
      </w:r>
      <w:r w:rsidRPr="009449D2">
        <w:rPr>
          <w:rFonts w:ascii="Angsana New" w:hAnsi="Angsana New" w:hint="cs"/>
          <w:sz w:val="30"/>
          <w:szCs w:val="30"/>
          <w:cs/>
        </w:rPr>
        <w:t>ดังนี้</w:t>
      </w:r>
    </w:p>
    <w:p w:rsidR="00270703" w:rsidRDefault="00270703" w:rsidP="00415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955" w:type="dxa"/>
        <w:tblInd w:w="18" w:type="dxa"/>
        <w:tblLayout w:type="fixed"/>
        <w:tblLook w:val="0000"/>
      </w:tblPr>
      <w:tblGrid>
        <w:gridCol w:w="4932"/>
        <w:gridCol w:w="1077"/>
        <w:gridCol w:w="236"/>
        <w:gridCol w:w="1079"/>
        <w:gridCol w:w="236"/>
        <w:gridCol w:w="1077"/>
        <w:gridCol w:w="236"/>
        <w:gridCol w:w="1082"/>
      </w:tblGrid>
      <w:tr w:rsidR="00E146D1" w:rsidRPr="009449D2" w:rsidTr="00E146D1">
        <w:trPr>
          <w:cantSplit/>
        </w:trPr>
        <w:tc>
          <w:tcPr>
            <w:tcW w:w="4932" w:type="dxa"/>
          </w:tcPr>
          <w:p w:rsidR="00E146D1" w:rsidRPr="009449D2" w:rsidRDefault="00E146D1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23" w:type="dxa"/>
            <w:gridSpan w:val="7"/>
            <w:tcBorders>
              <w:bottom w:val="single" w:sz="4" w:space="0" w:color="auto"/>
            </w:tcBorders>
          </w:tcPr>
          <w:p w:rsidR="00E146D1" w:rsidRPr="009449D2" w:rsidRDefault="00E146D1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งวดสามเดือน</w:t>
            </w:r>
          </w:p>
        </w:tc>
      </w:tr>
      <w:tr w:rsidR="000504D0" w:rsidRPr="009449D2" w:rsidTr="00BD6B67">
        <w:trPr>
          <w:cantSplit/>
        </w:trPr>
        <w:tc>
          <w:tcPr>
            <w:tcW w:w="4932" w:type="dxa"/>
          </w:tcPr>
          <w:p w:rsidR="000504D0" w:rsidRPr="009449D2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2" w:type="dxa"/>
            <w:gridSpan w:val="3"/>
            <w:tcBorders>
              <w:bottom w:val="single" w:sz="4" w:space="0" w:color="auto"/>
            </w:tcBorders>
          </w:tcPr>
          <w:p w:rsidR="000504D0" w:rsidRPr="009449D2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49D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0504D0" w:rsidRPr="009449D2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5" w:type="dxa"/>
            <w:gridSpan w:val="3"/>
            <w:tcBorders>
              <w:bottom w:val="single" w:sz="4" w:space="0" w:color="auto"/>
            </w:tcBorders>
          </w:tcPr>
          <w:p w:rsidR="000504D0" w:rsidRPr="009449D2" w:rsidRDefault="000504D0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49D2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9449D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2439DE" w:rsidRPr="009449D2" w:rsidTr="00BD6B67">
        <w:trPr>
          <w:cantSplit/>
        </w:trPr>
        <w:tc>
          <w:tcPr>
            <w:tcW w:w="4932" w:type="dxa"/>
          </w:tcPr>
          <w:p w:rsidR="002439DE" w:rsidRPr="009449D2" w:rsidRDefault="002439DE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:rsidR="002439DE" w:rsidRPr="009449D2" w:rsidRDefault="002439D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49D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449D2">
              <w:rPr>
                <w:rFonts w:ascii="Angsana New" w:hAnsi="Angsana New"/>
                <w:sz w:val="30"/>
                <w:szCs w:val="30"/>
              </w:rPr>
              <w:t>6</w:t>
            </w:r>
            <w:r w:rsidR="00D90822" w:rsidRPr="009449D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:rsidR="002439DE" w:rsidRPr="009449D2" w:rsidRDefault="002439D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2439DE" w:rsidRPr="009449D2" w:rsidRDefault="002439D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49D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449D2">
              <w:rPr>
                <w:rFonts w:ascii="Angsana New" w:hAnsi="Angsana New"/>
                <w:sz w:val="30"/>
                <w:szCs w:val="30"/>
              </w:rPr>
              <w:t>6</w:t>
            </w:r>
            <w:r w:rsidR="00D90822" w:rsidRPr="009449D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:rsidR="002439DE" w:rsidRPr="009449D2" w:rsidRDefault="002439DE" w:rsidP="0003570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:rsidR="002439DE" w:rsidRPr="009449D2" w:rsidRDefault="002439D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49D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449D2">
              <w:rPr>
                <w:rFonts w:ascii="Angsana New" w:hAnsi="Angsana New"/>
                <w:sz w:val="30"/>
                <w:szCs w:val="30"/>
              </w:rPr>
              <w:t>6</w:t>
            </w:r>
            <w:r w:rsidR="00D90822" w:rsidRPr="009449D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:rsidR="002439DE" w:rsidRPr="009449D2" w:rsidRDefault="002439D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2439DE" w:rsidRPr="009449D2" w:rsidRDefault="002439D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49D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449D2">
              <w:rPr>
                <w:rFonts w:ascii="Angsana New" w:hAnsi="Angsana New"/>
                <w:sz w:val="30"/>
                <w:szCs w:val="30"/>
              </w:rPr>
              <w:t>6</w:t>
            </w:r>
            <w:r w:rsidR="00D90822" w:rsidRPr="009449D2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A5C6F" w:rsidRPr="009449D2" w:rsidTr="00BD6B67">
        <w:trPr>
          <w:cantSplit/>
        </w:trPr>
        <w:tc>
          <w:tcPr>
            <w:tcW w:w="4932" w:type="dxa"/>
          </w:tcPr>
          <w:p w:rsidR="00AA5C6F" w:rsidRPr="009449D2" w:rsidRDefault="00AA5C6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449D2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9449D2">
              <w:rPr>
                <w:rFonts w:ascii="Angsana New" w:hAnsi="Angsana New" w:hint="cs"/>
                <w:sz w:val="30"/>
                <w:szCs w:val="30"/>
                <w:cs/>
              </w:rPr>
              <w:t xml:space="preserve">ที่เป็นส่วนของผู้ถือหุ้นของบริษัท </w:t>
            </w:r>
            <w:r w:rsidRPr="009449D2">
              <w:rPr>
                <w:rFonts w:ascii="Angsana New" w:hAnsi="Angsana New"/>
                <w:sz w:val="30"/>
                <w:szCs w:val="30"/>
              </w:rPr>
              <w:t>(</w:t>
            </w:r>
            <w:r w:rsidRPr="009449D2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9449D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:rsidR="00AA5C6F" w:rsidRPr="009449D2" w:rsidRDefault="00AA5C6F" w:rsidP="00434E1F">
            <w:pPr>
              <w:pStyle w:val="acctfourfigures"/>
              <w:tabs>
                <w:tab w:val="clear" w:pos="765"/>
              </w:tabs>
              <w:spacing w:line="240" w:lineRule="atLeast"/>
              <w:ind w:left="-113" w:right="-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(121,946)</w:t>
            </w:r>
          </w:p>
        </w:tc>
        <w:tc>
          <w:tcPr>
            <w:tcW w:w="236" w:type="dxa"/>
          </w:tcPr>
          <w:p w:rsidR="00AA5C6F" w:rsidRPr="009449D2" w:rsidRDefault="00AA5C6F" w:rsidP="00434E1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:rsidR="00AA5C6F" w:rsidRPr="009449D2" w:rsidRDefault="00AA5C6F" w:rsidP="00434E1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9,834</w:t>
            </w:r>
          </w:p>
        </w:tc>
        <w:tc>
          <w:tcPr>
            <w:tcW w:w="236" w:type="dxa"/>
          </w:tcPr>
          <w:p w:rsidR="00AA5C6F" w:rsidRPr="009449D2" w:rsidRDefault="00AA5C6F" w:rsidP="00434E1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:rsidR="00AA5C6F" w:rsidRPr="009449D2" w:rsidRDefault="00AA5C6F" w:rsidP="00434E1F">
            <w:pPr>
              <w:pStyle w:val="acctfourfigures"/>
              <w:tabs>
                <w:tab w:val="clear" w:pos="765"/>
              </w:tabs>
              <w:spacing w:line="240" w:lineRule="atLeast"/>
              <w:ind w:left="-113" w:right="-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(134,024)</w:t>
            </w:r>
          </w:p>
        </w:tc>
        <w:tc>
          <w:tcPr>
            <w:tcW w:w="236" w:type="dxa"/>
          </w:tcPr>
          <w:p w:rsidR="00AA5C6F" w:rsidRPr="009449D2" w:rsidRDefault="00AA5C6F" w:rsidP="00434E1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:rsidR="00AA5C6F" w:rsidRPr="009449D2" w:rsidRDefault="00AA5C6F" w:rsidP="00434E1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3,169</w:t>
            </w:r>
          </w:p>
        </w:tc>
      </w:tr>
      <w:tr w:rsidR="00AA5C6F" w:rsidRPr="00F54A76" w:rsidTr="00BD6B67">
        <w:trPr>
          <w:cantSplit/>
        </w:trPr>
        <w:tc>
          <w:tcPr>
            <w:tcW w:w="4932" w:type="dxa"/>
          </w:tcPr>
          <w:p w:rsidR="00AA5C6F" w:rsidRPr="00F54A76" w:rsidRDefault="00AA5C6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:rsidR="00AA5C6F" w:rsidRPr="00F54A76" w:rsidRDefault="00AA5C6F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</w:tcPr>
          <w:p w:rsidR="00AA5C6F" w:rsidRPr="00F54A76" w:rsidRDefault="00AA5C6F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8"/>
                <w:szCs w:val="18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:rsidR="00AA5C6F" w:rsidRPr="00F54A76" w:rsidRDefault="00AA5C6F" w:rsidP="00A31F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</w:tcPr>
          <w:p w:rsidR="00AA5C6F" w:rsidRPr="00F54A76" w:rsidRDefault="00AA5C6F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8"/>
                <w:szCs w:val="18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:rsidR="00AA5C6F" w:rsidRPr="00F54A76" w:rsidRDefault="00AA5C6F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:rsidR="00AA5C6F" w:rsidRPr="00F54A76" w:rsidRDefault="00AA5C6F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8"/>
                <w:szCs w:val="18"/>
                <w:cs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:rsidR="00AA5C6F" w:rsidRPr="00F54A76" w:rsidRDefault="00AA5C6F" w:rsidP="00A31F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AA5C6F" w:rsidRPr="009449D2" w:rsidTr="00BD6B67">
        <w:trPr>
          <w:cantSplit/>
        </w:trPr>
        <w:tc>
          <w:tcPr>
            <w:tcW w:w="4932" w:type="dxa"/>
          </w:tcPr>
          <w:p w:rsidR="00AA5C6F" w:rsidRPr="009449D2" w:rsidRDefault="00AA5C6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449D2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จำนวนหุ้นสามัญถัวเฉลี่ยถ่วงน้ำหนักขั้นพื้นฐาน </w:t>
            </w:r>
            <w:r w:rsidRPr="009449D2">
              <w:rPr>
                <w:rFonts w:ascii="Angsana New" w:hAnsi="Angsana New"/>
                <w:sz w:val="30"/>
                <w:szCs w:val="30"/>
              </w:rPr>
              <w:t>(</w:t>
            </w:r>
            <w:r w:rsidRPr="009449D2"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 w:rsidRPr="009449D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77" w:type="dxa"/>
          </w:tcPr>
          <w:p w:rsidR="00AA5C6F" w:rsidRPr="009449D2" w:rsidRDefault="00AA5C6F" w:rsidP="008E1F2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959,506</w:t>
            </w:r>
          </w:p>
        </w:tc>
        <w:tc>
          <w:tcPr>
            <w:tcW w:w="236" w:type="dxa"/>
          </w:tcPr>
          <w:p w:rsidR="00AA5C6F" w:rsidRPr="009449D2" w:rsidRDefault="00AA5C6F" w:rsidP="0038467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:rsidR="00AA5C6F" w:rsidRPr="009449D2" w:rsidRDefault="00AA5C6F" w:rsidP="00A31F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449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36" w:type="dxa"/>
          </w:tcPr>
          <w:p w:rsidR="00AA5C6F" w:rsidRPr="009449D2" w:rsidRDefault="00AA5C6F" w:rsidP="0038467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77" w:type="dxa"/>
          </w:tcPr>
          <w:p w:rsidR="00AA5C6F" w:rsidRPr="009449D2" w:rsidRDefault="00AA5C6F" w:rsidP="008E1F2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959,506</w:t>
            </w:r>
          </w:p>
        </w:tc>
        <w:tc>
          <w:tcPr>
            <w:tcW w:w="236" w:type="dxa"/>
          </w:tcPr>
          <w:p w:rsidR="00AA5C6F" w:rsidRPr="009449D2" w:rsidRDefault="00AA5C6F" w:rsidP="0038467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:rsidR="00AA5C6F" w:rsidRPr="009449D2" w:rsidRDefault="00AA5C6F" w:rsidP="00A31F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449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</w:tr>
      <w:tr w:rsidR="00AA5C6F" w:rsidRPr="009449D2" w:rsidTr="00BD6B67">
        <w:trPr>
          <w:cantSplit/>
        </w:trPr>
        <w:tc>
          <w:tcPr>
            <w:tcW w:w="4932" w:type="dxa"/>
          </w:tcPr>
          <w:p w:rsidR="00AA5C6F" w:rsidRPr="009449D2" w:rsidRDefault="00AA5C6F" w:rsidP="00404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449D2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ผลกระทบจากการถือเสมือนว่ามีการใช้สิทธิ</w:t>
            </w:r>
          </w:p>
          <w:p w:rsidR="00AA5C6F" w:rsidRPr="009449D2" w:rsidRDefault="00AA5C6F" w:rsidP="00404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449D2">
              <w:rPr>
                <w:rFonts w:ascii="Angsana New" w:hAnsi="Angsana New" w:hint="cs"/>
                <w:sz w:val="30"/>
                <w:szCs w:val="30"/>
                <w:cs/>
              </w:rPr>
              <w:t>ของใบสำคัญแสดงสิทธิซื้อหุ้นสามัญ</w:t>
            </w:r>
            <w:r w:rsidRPr="009449D2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9449D2"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 w:rsidRPr="009449D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AA5C6F" w:rsidRPr="009449D2" w:rsidRDefault="00AA5C6F" w:rsidP="0059196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49D2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36" w:type="dxa"/>
          </w:tcPr>
          <w:p w:rsidR="00AA5C6F" w:rsidRPr="009449D2" w:rsidRDefault="00AA5C6F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:rsidR="00AA5C6F" w:rsidRPr="009449D2" w:rsidRDefault="00AA5C6F" w:rsidP="00A31F94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49D2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36" w:type="dxa"/>
          </w:tcPr>
          <w:p w:rsidR="00AA5C6F" w:rsidRPr="009449D2" w:rsidRDefault="00AA5C6F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AA5C6F" w:rsidRPr="009449D2" w:rsidRDefault="00AA5C6F" w:rsidP="0059196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49D2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36" w:type="dxa"/>
          </w:tcPr>
          <w:p w:rsidR="00AA5C6F" w:rsidRPr="009449D2" w:rsidRDefault="00AA5C6F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:rsidR="00AA5C6F" w:rsidRPr="009449D2" w:rsidRDefault="00AA5C6F" w:rsidP="00A31F94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49D2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AA5C6F" w:rsidRPr="009449D2" w:rsidTr="00BD6B67">
        <w:trPr>
          <w:cantSplit/>
        </w:trPr>
        <w:tc>
          <w:tcPr>
            <w:tcW w:w="4932" w:type="dxa"/>
          </w:tcPr>
          <w:p w:rsidR="00AA5C6F" w:rsidRPr="009449D2" w:rsidRDefault="00AA5C6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449D2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จำนวนหุ้นสามัญถัวเฉลี่ยถ่วงน้ำหนักปรับลด </w:t>
            </w:r>
            <w:r w:rsidRPr="009449D2">
              <w:rPr>
                <w:rFonts w:ascii="Angsana New" w:hAnsi="Angsana New"/>
                <w:sz w:val="30"/>
                <w:szCs w:val="30"/>
              </w:rPr>
              <w:t>(</w:t>
            </w:r>
            <w:r w:rsidRPr="009449D2"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 w:rsidRPr="009449D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:rsidR="00AA5C6F" w:rsidRPr="009449D2" w:rsidRDefault="00AA5C6F" w:rsidP="008E1F2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959,506</w:t>
            </w:r>
          </w:p>
        </w:tc>
        <w:tc>
          <w:tcPr>
            <w:tcW w:w="236" w:type="dxa"/>
          </w:tcPr>
          <w:p w:rsidR="00AA5C6F" w:rsidRPr="009449D2" w:rsidRDefault="00AA5C6F" w:rsidP="007209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A5C6F" w:rsidRPr="009449D2" w:rsidRDefault="00AA5C6F" w:rsidP="00A31F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449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36" w:type="dxa"/>
            <w:shd w:val="clear" w:color="auto" w:fill="auto"/>
          </w:tcPr>
          <w:p w:rsidR="00AA5C6F" w:rsidRPr="009449D2" w:rsidRDefault="00AA5C6F" w:rsidP="007209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A5C6F" w:rsidRPr="009449D2" w:rsidRDefault="00AA5C6F" w:rsidP="008E1F2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959,506</w:t>
            </w:r>
          </w:p>
        </w:tc>
        <w:tc>
          <w:tcPr>
            <w:tcW w:w="236" w:type="dxa"/>
            <w:shd w:val="clear" w:color="auto" w:fill="auto"/>
          </w:tcPr>
          <w:p w:rsidR="00AA5C6F" w:rsidRPr="009449D2" w:rsidRDefault="00AA5C6F" w:rsidP="007209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A5C6F" w:rsidRPr="009449D2" w:rsidRDefault="00AA5C6F" w:rsidP="00A31F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449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</w:tr>
      <w:tr w:rsidR="00AA5C6F" w:rsidRPr="00F54A76" w:rsidTr="00BD6B67">
        <w:trPr>
          <w:cantSplit/>
        </w:trPr>
        <w:tc>
          <w:tcPr>
            <w:tcW w:w="4932" w:type="dxa"/>
          </w:tcPr>
          <w:p w:rsidR="00AA5C6F" w:rsidRPr="00F54A76" w:rsidRDefault="00AA5C6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:rsidR="00AA5C6F" w:rsidRPr="00F54A76" w:rsidRDefault="00AA5C6F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:rsidR="00AA5C6F" w:rsidRPr="00F54A76" w:rsidRDefault="00AA5C6F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8"/>
                <w:szCs w:val="18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</w:tcPr>
          <w:p w:rsidR="00AA5C6F" w:rsidRPr="00F54A76" w:rsidRDefault="00AA5C6F" w:rsidP="00A31F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:rsidR="00AA5C6F" w:rsidRPr="00F54A76" w:rsidRDefault="00AA5C6F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8"/>
                <w:szCs w:val="18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shd w:val="clear" w:color="auto" w:fill="auto"/>
          </w:tcPr>
          <w:p w:rsidR="00AA5C6F" w:rsidRPr="00F54A76" w:rsidRDefault="00AA5C6F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:rsidR="00AA5C6F" w:rsidRPr="00F54A76" w:rsidRDefault="00AA5C6F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8"/>
                <w:szCs w:val="18"/>
                <w:cs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shd w:val="clear" w:color="auto" w:fill="auto"/>
          </w:tcPr>
          <w:p w:rsidR="00AA5C6F" w:rsidRPr="00F54A76" w:rsidRDefault="00AA5C6F" w:rsidP="00A31F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D375BD" w:rsidRPr="009449D2" w:rsidTr="00BD6B67">
        <w:trPr>
          <w:cantSplit/>
        </w:trPr>
        <w:tc>
          <w:tcPr>
            <w:tcW w:w="4932" w:type="dxa"/>
          </w:tcPr>
          <w:p w:rsidR="00D375BD" w:rsidRPr="009449D2" w:rsidRDefault="00D375B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449D2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9449D2">
              <w:rPr>
                <w:rFonts w:ascii="Angsana New" w:hAnsi="Angsana New" w:hint="cs"/>
                <w:sz w:val="30"/>
                <w:szCs w:val="30"/>
                <w:cs/>
              </w:rPr>
              <w:t>ต่อหุ้นปรับลด (บาท)</w:t>
            </w: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:rsidR="00D375BD" w:rsidRPr="009449D2" w:rsidRDefault="00D375BD" w:rsidP="00434E1F">
            <w:pPr>
              <w:pStyle w:val="acctfourfigures"/>
              <w:tabs>
                <w:tab w:val="clear" w:pos="765"/>
              </w:tabs>
              <w:spacing w:line="240" w:lineRule="atLeast"/>
              <w:ind w:left="-113" w:right="-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(0.1271)</w:t>
            </w:r>
          </w:p>
        </w:tc>
        <w:tc>
          <w:tcPr>
            <w:tcW w:w="236" w:type="dxa"/>
          </w:tcPr>
          <w:p w:rsidR="00D375BD" w:rsidRPr="009449D2" w:rsidRDefault="00D375BD" w:rsidP="00434E1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</w:tcPr>
          <w:p w:rsidR="00D375BD" w:rsidRPr="009449D2" w:rsidRDefault="00D375BD" w:rsidP="00434E1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0.0102</w:t>
            </w:r>
          </w:p>
        </w:tc>
        <w:tc>
          <w:tcPr>
            <w:tcW w:w="236" w:type="dxa"/>
            <w:shd w:val="clear" w:color="auto" w:fill="auto"/>
          </w:tcPr>
          <w:p w:rsidR="00D375BD" w:rsidRPr="009449D2" w:rsidRDefault="00D375BD" w:rsidP="00434E1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</w:tcPr>
          <w:p w:rsidR="00D375BD" w:rsidRPr="009449D2" w:rsidRDefault="00D375BD" w:rsidP="00434E1F">
            <w:pPr>
              <w:pStyle w:val="acctfourfigures"/>
              <w:tabs>
                <w:tab w:val="clear" w:pos="765"/>
              </w:tabs>
              <w:spacing w:line="240" w:lineRule="atLeast"/>
              <w:ind w:left="-113" w:right="-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(0.1397)</w:t>
            </w:r>
          </w:p>
        </w:tc>
        <w:tc>
          <w:tcPr>
            <w:tcW w:w="236" w:type="dxa"/>
            <w:shd w:val="clear" w:color="auto" w:fill="auto"/>
          </w:tcPr>
          <w:p w:rsidR="00D375BD" w:rsidRPr="009449D2" w:rsidRDefault="00D375BD" w:rsidP="0059196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</w:tcPr>
          <w:p w:rsidR="00D375BD" w:rsidRPr="009449D2" w:rsidRDefault="00D375BD" w:rsidP="00A31F9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0.0033</w:t>
            </w:r>
          </w:p>
        </w:tc>
      </w:tr>
    </w:tbl>
    <w:p w:rsidR="003A017C" w:rsidRDefault="003A017C" w:rsidP="00496138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lang w:val="en-US"/>
        </w:rPr>
      </w:pPr>
    </w:p>
    <w:tbl>
      <w:tblPr>
        <w:tblW w:w="9955" w:type="dxa"/>
        <w:tblInd w:w="18" w:type="dxa"/>
        <w:tblLayout w:type="fixed"/>
        <w:tblLook w:val="0000"/>
      </w:tblPr>
      <w:tblGrid>
        <w:gridCol w:w="4932"/>
        <w:gridCol w:w="1077"/>
        <w:gridCol w:w="236"/>
        <w:gridCol w:w="1079"/>
        <w:gridCol w:w="236"/>
        <w:gridCol w:w="1077"/>
        <w:gridCol w:w="236"/>
        <w:gridCol w:w="1082"/>
      </w:tblGrid>
      <w:tr w:rsidR="0085628B" w:rsidRPr="009449D2" w:rsidTr="004604F3">
        <w:trPr>
          <w:cantSplit/>
        </w:trPr>
        <w:tc>
          <w:tcPr>
            <w:tcW w:w="4932" w:type="dxa"/>
          </w:tcPr>
          <w:p w:rsidR="0085628B" w:rsidRPr="009449D2" w:rsidRDefault="0085628B" w:rsidP="004604F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23" w:type="dxa"/>
            <w:gridSpan w:val="7"/>
            <w:tcBorders>
              <w:bottom w:val="single" w:sz="4" w:space="0" w:color="auto"/>
            </w:tcBorders>
          </w:tcPr>
          <w:p w:rsidR="0085628B" w:rsidRPr="009449D2" w:rsidRDefault="0085628B" w:rsidP="004604F3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งวดหกเดือน</w:t>
            </w:r>
          </w:p>
        </w:tc>
      </w:tr>
      <w:tr w:rsidR="0085628B" w:rsidRPr="009449D2" w:rsidTr="00D375BD">
        <w:trPr>
          <w:cantSplit/>
        </w:trPr>
        <w:tc>
          <w:tcPr>
            <w:tcW w:w="4932" w:type="dxa"/>
          </w:tcPr>
          <w:p w:rsidR="0085628B" w:rsidRPr="009449D2" w:rsidRDefault="0085628B" w:rsidP="004604F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2" w:type="dxa"/>
            <w:gridSpan w:val="3"/>
            <w:tcBorders>
              <w:bottom w:val="single" w:sz="4" w:space="0" w:color="auto"/>
            </w:tcBorders>
          </w:tcPr>
          <w:p w:rsidR="0085628B" w:rsidRPr="009449D2" w:rsidRDefault="0085628B" w:rsidP="004604F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49D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85628B" w:rsidRPr="009449D2" w:rsidRDefault="0085628B" w:rsidP="004604F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5" w:type="dxa"/>
            <w:gridSpan w:val="3"/>
            <w:tcBorders>
              <w:bottom w:val="single" w:sz="4" w:space="0" w:color="auto"/>
            </w:tcBorders>
          </w:tcPr>
          <w:p w:rsidR="0085628B" w:rsidRPr="009449D2" w:rsidRDefault="0085628B" w:rsidP="004604F3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49D2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9449D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85628B" w:rsidRPr="009449D2" w:rsidTr="00D375BD">
        <w:trPr>
          <w:cantSplit/>
        </w:trPr>
        <w:tc>
          <w:tcPr>
            <w:tcW w:w="4932" w:type="dxa"/>
          </w:tcPr>
          <w:p w:rsidR="0085628B" w:rsidRPr="009449D2" w:rsidRDefault="0085628B" w:rsidP="004604F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:rsidR="0085628B" w:rsidRPr="009449D2" w:rsidRDefault="0085628B" w:rsidP="0046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49D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449D2"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236" w:type="dxa"/>
          </w:tcPr>
          <w:p w:rsidR="0085628B" w:rsidRPr="009449D2" w:rsidRDefault="0085628B" w:rsidP="0046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85628B" w:rsidRPr="009449D2" w:rsidRDefault="0085628B" w:rsidP="0046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49D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449D2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36" w:type="dxa"/>
          </w:tcPr>
          <w:p w:rsidR="0085628B" w:rsidRPr="009449D2" w:rsidRDefault="0085628B" w:rsidP="004604F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:rsidR="0085628B" w:rsidRPr="009449D2" w:rsidRDefault="0085628B" w:rsidP="0046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49D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449D2"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236" w:type="dxa"/>
          </w:tcPr>
          <w:p w:rsidR="0085628B" w:rsidRPr="009449D2" w:rsidRDefault="0085628B" w:rsidP="0046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85628B" w:rsidRPr="009449D2" w:rsidRDefault="0085628B" w:rsidP="0046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49D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449D2">
              <w:rPr>
                <w:rFonts w:ascii="Angsana New" w:hAnsi="Angsana New"/>
                <w:sz w:val="30"/>
                <w:szCs w:val="30"/>
              </w:rPr>
              <w:t>65</w:t>
            </w:r>
          </w:p>
        </w:tc>
      </w:tr>
      <w:tr w:rsidR="00D375BD" w:rsidRPr="009449D2" w:rsidTr="00D375BD">
        <w:trPr>
          <w:cantSplit/>
        </w:trPr>
        <w:tc>
          <w:tcPr>
            <w:tcW w:w="4932" w:type="dxa"/>
          </w:tcPr>
          <w:p w:rsidR="00D375BD" w:rsidRPr="009449D2" w:rsidRDefault="00D375BD" w:rsidP="0046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449D2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9449D2">
              <w:rPr>
                <w:rFonts w:ascii="Angsana New" w:hAnsi="Angsana New" w:hint="cs"/>
                <w:sz w:val="30"/>
                <w:szCs w:val="30"/>
                <w:cs/>
              </w:rPr>
              <w:t xml:space="preserve">ที่เป็นส่วนของผู้ถือหุ้นของบริษัท </w:t>
            </w:r>
            <w:r w:rsidRPr="009449D2">
              <w:rPr>
                <w:rFonts w:ascii="Angsana New" w:hAnsi="Angsana New"/>
                <w:sz w:val="30"/>
                <w:szCs w:val="30"/>
              </w:rPr>
              <w:t>(</w:t>
            </w:r>
            <w:r w:rsidRPr="009449D2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9449D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:rsidR="00D375BD" w:rsidRPr="009449D2" w:rsidRDefault="00D375BD" w:rsidP="00434E1F">
            <w:pPr>
              <w:pStyle w:val="acctfourfigures"/>
              <w:tabs>
                <w:tab w:val="clear" w:pos="765"/>
              </w:tabs>
              <w:spacing w:line="240" w:lineRule="atLeast"/>
              <w:ind w:left="-113" w:right="-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(112,453)</w:t>
            </w:r>
          </w:p>
        </w:tc>
        <w:tc>
          <w:tcPr>
            <w:tcW w:w="236" w:type="dxa"/>
          </w:tcPr>
          <w:p w:rsidR="00D375BD" w:rsidRPr="009449D2" w:rsidRDefault="00D375BD" w:rsidP="00434E1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:rsidR="00D375BD" w:rsidRPr="009449D2" w:rsidRDefault="00D375BD" w:rsidP="00434E1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,086</w:t>
            </w:r>
          </w:p>
        </w:tc>
        <w:tc>
          <w:tcPr>
            <w:tcW w:w="236" w:type="dxa"/>
          </w:tcPr>
          <w:p w:rsidR="00D375BD" w:rsidRPr="009449D2" w:rsidRDefault="00D375BD" w:rsidP="00434E1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:rsidR="00D375BD" w:rsidRPr="009449D2" w:rsidRDefault="00D375BD" w:rsidP="00434E1F">
            <w:pPr>
              <w:pStyle w:val="acctfourfigures"/>
              <w:tabs>
                <w:tab w:val="clear" w:pos="765"/>
              </w:tabs>
              <w:spacing w:line="240" w:lineRule="atLeast"/>
              <w:ind w:left="-113" w:right="-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(133,805)</w:t>
            </w:r>
          </w:p>
        </w:tc>
        <w:tc>
          <w:tcPr>
            <w:tcW w:w="236" w:type="dxa"/>
          </w:tcPr>
          <w:p w:rsidR="00D375BD" w:rsidRPr="009449D2" w:rsidRDefault="00D375BD" w:rsidP="004604F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:rsidR="00D375BD" w:rsidRPr="009449D2" w:rsidRDefault="00D375BD" w:rsidP="004604F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5,339</w:t>
            </w:r>
          </w:p>
        </w:tc>
      </w:tr>
      <w:tr w:rsidR="00D375BD" w:rsidRPr="00F54A76" w:rsidTr="00D375BD">
        <w:trPr>
          <w:cantSplit/>
        </w:trPr>
        <w:tc>
          <w:tcPr>
            <w:tcW w:w="4932" w:type="dxa"/>
          </w:tcPr>
          <w:p w:rsidR="00D375BD" w:rsidRPr="00F54A76" w:rsidRDefault="00D375BD" w:rsidP="0046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:rsidR="00D375BD" w:rsidRPr="00F54A76" w:rsidRDefault="00D375BD" w:rsidP="004604F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</w:tcPr>
          <w:p w:rsidR="00D375BD" w:rsidRPr="00F54A76" w:rsidRDefault="00D375BD" w:rsidP="004604F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8"/>
                <w:szCs w:val="18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:rsidR="00D375BD" w:rsidRPr="00F54A76" w:rsidRDefault="00D375BD" w:rsidP="004604F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</w:tcPr>
          <w:p w:rsidR="00D375BD" w:rsidRPr="00F54A76" w:rsidRDefault="00D375BD" w:rsidP="004604F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8"/>
                <w:szCs w:val="18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:rsidR="00D375BD" w:rsidRPr="00F54A76" w:rsidRDefault="00D375BD" w:rsidP="004604F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:rsidR="00D375BD" w:rsidRPr="00F54A76" w:rsidRDefault="00D375BD" w:rsidP="004604F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8"/>
                <w:szCs w:val="18"/>
                <w:cs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:rsidR="00D375BD" w:rsidRPr="00F54A76" w:rsidRDefault="00D375BD" w:rsidP="004604F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D375BD" w:rsidRPr="009449D2" w:rsidTr="00D375BD">
        <w:trPr>
          <w:cantSplit/>
        </w:trPr>
        <w:tc>
          <w:tcPr>
            <w:tcW w:w="4932" w:type="dxa"/>
          </w:tcPr>
          <w:p w:rsidR="00D375BD" w:rsidRPr="009449D2" w:rsidRDefault="00D375BD" w:rsidP="0046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449D2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จำนวนหุ้นสามัญถัวเฉลี่ยถ่วงน้ำหนักขั้นพื้นฐาน </w:t>
            </w:r>
            <w:r w:rsidRPr="009449D2">
              <w:rPr>
                <w:rFonts w:ascii="Angsana New" w:hAnsi="Angsana New"/>
                <w:sz w:val="30"/>
                <w:szCs w:val="30"/>
              </w:rPr>
              <w:t>(</w:t>
            </w:r>
            <w:r w:rsidRPr="009449D2"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 w:rsidRPr="009449D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77" w:type="dxa"/>
          </w:tcPr>
          <w:p w:rsidR="00D375BD" w:rsidRPr="009449D2" w:rsidRDefault="00D375BD" w:rsidP="004604F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959,498</w:t>
            </w:r>
          </w:p>
        </w:tc>
        <w:tc>
          <w:tcPr>
            <w:tcW w:w="236" w:type="dxa"/>
          </w:tcPr>
          <w:p w:rsidR="00D375BD" w:rsidRPr="009449D2" w:rsidRDefault="00D375BD" w:rsidP="004604F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:rsidR="00D375BD" w:rsidRPr="009449D2" w:rsidRDefault="00D375BD" w:rsidP="004604F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449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36" w:type="dxa"/>
          </w:tcPr>
          <w:p w:rsidR="00D375BD" w:rsidRPr="009449D2" w:rsidRDefault="00D375BD" w:rsidP="004604F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77" w:type="dxa"/>
          </w:tcPr>
          <w:p w:rsidR="00D375BD" w:rsidRPr="009449D2" w:rsidRDefault="00D375BD" w:rsidP="004604F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959,498</w:t>
            </w:r>
          </w:p>
        </w:tc>
        <w:tc>
          <w:tcPr>
            <w:tcW w:w="236" w:type="dxa"/>
          </w:tcPr>
          <w:p w:rsidR="00D375BD" w:rsidRPr="009449D2" w:rsidRDefault="00D375BD" w:rsidP="004604F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:rsidR="00D375BD" w:rsidRPr="009449D2" w:rsidRDefault="00D375BD" w:rsidP="004604F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449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</w:tr>
      <w:tr w:rsidR="00D375BD" w:rsidRPr="009449D2" w:rsidTr="00D375BD">
        <w:trPr>
          <w:cantSplit/>
        </w:trPr>
        <w:tc>
          <w:tcPr>
            <w:tcW w:w="4932" w:type="dxa"/>
          </w:tcPr>
          <w:p w:rsidR="00D375BD" w:rsidRPr="009449D2" w:rsidRDefault="00D375BD" w:rsidP="0046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449D2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ผลกระทบจากการถือเสมือนว่ามีการใช้สิทธิ</w:t>
            </w:r>
          </w:p>
          <w:p w:rsidR="00D375BD" w:rsidRPr="009449D2" w:rsidRDefault="00D375BD" w:rsidP="0046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449D2">
              <w:rPr>
                <w:rFonts w:ascii="Angsana New" w:hAnsi="Angsana New" w:hint="cs"/>
                <w:sz w:val="30"/>
                <w:szCs w:val="30"/>
                <w:cs/>
              </w:rPr>
              <w:t>ของใบสำคัญแสดงสิทธิซื้อหุ้นสามัญ</w:t>
            </w:r>
            <w:r w:rsidRPr="009449D2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9449D2"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 w:rsidRPr="009449D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D375BD" w:rsidRPr="009449D2" w:rsidRDefault="00D375BD" w:rsidP="004604F3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49D2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36" w:type="dxa"/>
          </w:tcPr>
          <w:p w:rsidR="00D375BD" w:rsidRPr="009449D2" w:rsidRDefault="00D375BD" w:rsidP="004604F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:rsidR="00D375BD" w:rsidRPr="009449D2" w:rsidRDefault="00D375BD" w:rsidP="004604F3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49D2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36" w:type="dxa"/>
          </w:tcPr>
          <w:p w:rsidR="00D375BD" w:rsidRPr="009449D2" w:rsidRDefault="00D375BD" w:rsidP="004604F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D375BD" w:rsidRPr="009449D2" w:rsidRDefault="00D375BD" w:rsidP="004604F3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49D2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36" w:type="dxa"/>
          </w:tcPr>
          <w:p w:rsidR="00D375BD" w:rsidRPr="009449D2" w:rsidRDefault="00D375BD" w:rsidP="004604F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:rsidR="00D375BD" w:rsidRPr="009449D2" w:rsidRDefault="00D375BD" w:rsidP="004604F3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49D2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D375BD" w:rsidRPr="009449D2" w:rsidTr="00D375BD">
        <w:trPr>
          <w:cantSplit/>
        </w:trPr>
        <w:tc>
          <w:tcPr>
            <w:tcW w:w="4932" w:type="dxa"/>
          </w:tcPr>
          <w:p w:rsidR="00D375BD" w:rsidRPr="009449D2" w:rsidRDefault="00D375BD" w:rsidP="0046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449D2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จำนวนหุ้นสามัญถัวเฉลี่ยถ่วงน้ำหนักปรับลด </w:t>
            </w:r>
            <w:r w:rsidRPr="009449D2">
              <w:rPr>
                <w:rFonts w:ascii="Angsana New" w:hAnsi="Angsana New"/>
                <w:sz w:val="30"/>
                <w:szCs w:val="30"/>
              </w:rPr>
              <w:t>(</w:t>
            </w:r>
            <w:r w:rsidRPr="009449D2"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 w:rsidRPr="009449D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:rsidR="00D375BD" w:rsidRPr="009449D2" w:rsidRDefault="00D375BD" w:rsidP="00D375B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959,498</w:t>
            </w:r>
          </w:p>
        </w:tc>
        <w:tc>
          <w:tcPr>
            <w:tcW w:w="236" w:type="dxa"/>
          </w:tcPr>
          <w:p w:rsidR="00D375BD" w:rsidRPr="009449D2" w:rsidRDefault="00D375BD" w:rsidP="004604F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375BD" w:rsidRPr="009449D2" w:rsidRDefault="00D375BD" w:rsidP="004604F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449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36" w:type="dxa"/>
            <w:shd w:val="clear" w:color="auto" w:fill="auto"/>
          </w:tcPr>
          <w:p w:rsidR="00D375BD" w:rsidRPr="009449D2" w:rsidRDefault="00D375BD" w:rsidP="004604F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375BD" w:rsidRPr="009449D2" w:rsidRDefault="00D375BD" w:rsidP="004604F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959,498</w:t>
            </w:r>
          </w:p>
        </w:tc>
        <w:tc>
          <w:tcPr>
            <w:tcW w:w="236" w:type="dxa"/>
            <w:shd w:val="clear" w:color="auto" w:fill="auto"/>
          </w:tcPr>
          <w:p w:rsidR="00D375BD" w:rsidRPr="009449D2" w:rsidRDefault="00D375BD" w:rsidP="004604F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375BD" w:rsidRPr="009449D2" w:rsidRDefault="00D375BD" w:rsidP="004604F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449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</w:tr>
      <w:tr w:rsidR="00D375BD" w:rsidRPr="00F54A76" w:rsidTr="00D375BD">
        <w:trPr>
          <w:cantSplit/>
        </w:trPr>
        <w:tc>
          <w:tcPr>
            <w:tcW w:w="4932" w:type="dxa"/>
          </w:tcPr>
          <w:p w:rsidR="00D375BD" w:rsidRPr="00F54A76" w:rsidRDefault="00D375BD" w:rsidP="0046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:rsidR="00D375BD" w:rsidRPr="00F54A76" w:rsidRDefault="00D375BD" w:rsidP="004604F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:rsidR="00D375BD" w:rsidRPr="00F54A76" w:rsidRDefault="00D375BD" w:rsidP="004604F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8"/>
                <w:szCs w:val="18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</w:tcPr>
          <w:p w:rsidR="00D375BD" w:rsidRPr="00F54A76" w:rsidRDefault="00D375BD" w:rsidP="004604F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:rsidR="00D375BD" w:rsidRPr="00F54A76" w:rsidRDefault="00D375BD" w:rsidP="004604F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8"/>
                <w:szCs w:val="18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shd w:val="clear" w:color="auto" w:fill="auto"/>
          </w:tcPr>
          <w:p w:rsidR="00D375BD" w:rsidRPr="00F54A76" w:rsidRDefault="00D375BD" w:rsidP="004604F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:rsidR="00D375BD" w:rsidRPr="00F54A76" w:rsidRDefault="00D375BD" w:rsidP="004604F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8"/>
                <w:szCs w:val="18"/>
                <w:cs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shd w:val="clear" w:color="auto" w:fill="auto"/>
          </w:tcPr>
          <w:p w:rsidR="00D375BD" w:rsidRPr="00F54A76" w:rsidRDefault="00D375BD" w:rsidP="004604F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914975" w:rsidRPr="009449D2" w:rsidTr="00D375BD">
        <w:trPr>
          <w:cantSplit/>
        </w:trPr>
        <w:tc>
          <w:tcPr>
            <w:tcW w:w="4932" w:type="dxa"/>
          </w:tcPr>
          <w:p w:rsidR="00914975" w:rsidRPr="009449D2" w:rsidRDefault="00914975" w:rsidP="00460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449D2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9449D2">
              <w:rPr>
                <w:rFonts w:ascii="Angsana New" w:hAnsi="Angsana New" w:hint="cs"/>
                <w:sz w:val="30"/>
                <w:szCs w:val="30"/>
                <w:cs/>
              </w:rPr>
              <w:t>ต่อหุ้นปรับลด (บาท)</w:t>
            </w: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:rsidR="00914975" w:rsidRPr="009449D2" w:rsidRDefault="00914975" w:rsidP="00434E1F">
            <w:pPr>
              <w:pStyle w:val="acctfourfigures"/>
              <w:tabs>
                <w:tab w:val="clear" w:pos="765"/>
              </w:tabs>
              <w:spacing w:line="240" w:lineRule="atLeast"/>
              <w:ind w:left="-113" w:right="-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(0.1172)</w:t>
            </w:r>
          </w:p>
        </w:tc>
        <w:tc>
          <w:tcPr>
            <w:tcW w:w="236" w:type="dxa"/>
          </w:tcPr>
          <w:p w:rsidR="00914975" w:rsidRPr="009449D2" w:rsidRDefault="00914975" w:rsidP="00434E1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</w:tcPr>
          <w:p w:rsidR="00914975" w:rsidRPr="009449D2" w:rsidRDefault="00914975" w:rsidP="00434E1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449D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0.0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230</w:t>
            </w:r>
          </w:p>
        </w:tc>
        <w:tc>
          <w:tcPr>
            <w:tcW w:w="236" w:type="dxa"/>
            <w:shd w:val="clear" w:color="auto" w:fill="auto"/>
          </w:tcPr>
          <w:p w:rsidR="00914975" w:rsidRPr="009449D2" w:rsidRDefault="00914975" w:rsidP="00434E1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</w:tcPr>
          <w:p w:rsidR="00914975" w:rsidRPr="009449D2" w:rsidRDefault="00914975" w:rsidP="00434E1F">
            <w:pPr>
              <w:pStyle w:val="acctfourfigures"/>
              <w:tabs>
                <w:tab w:val="clear" w:pos="765"/>
              </w:tabs>
              <w:spacing w:line="240" w:lineRule="atLeast"/>
              <w:ind w:left="-113" w:right="-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(0.1395)</w:t>
            </w:r>
          </w:p>
        </w:tc>
        <w:tc>
          <w:tcPr>
            <w:tcW w:w="236" w:type="dxa"/>
            <w:shd w:val="clear" w:color="auto" w:fill="auto"/>
          </w:tcPr>
          <w:p w:rsidR="00914975" w:rsidRPr="009449D2" w:rsidRDefault="00914975" w:rsidP="004604F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</w:tcPr>
          <w:p w:rsidR="00914975" w:rsidRPr="009449D2" w:rsidRDefault="00914975" w:rsidP="007B1711">
            <w:pPr>
              <w:pStyle w:val="acctfourfigures"/>
              <w:tabs>
                <w:tab w:val="clear" w:pos="765"/>
                <w:tab w:val="left" w:pos="80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0.0056</w:t>
            </w:r>
          </w:p>
        </w:tc>
      </w:tr>
    </w:tbl>
    <w:p w:rsidR="0085628B" w:rsidRPr="009449D2" w:rsidRDefault="0085628B" w:rsidP="00496138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lang w:val="en-US"/>
        </w:rPr>
      </w:pPr>
    </w:p>
    <w:p w:rsidR="00627CBB" w:rsidRDefault="00D45935" w:rsidP="007476F7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b/>
          <w:bCs/>
          <w:cs/>
        </w:rPr>
      </w:pPr>
      <w:r w:rsidRPr="009449D2">
        <w:rPr>
          <w:rFonts w:ascii="Angsana New" w:hAnsi="Angsana New" w:hint="cs"/>
          <w:cs/>
          <w:lang w:val="en-US"/>
        </w:rPr>
        <w:t>กำไร</w:t>
      </w:r>
      <w:r w:rsidR="00E0127F">
        <w:rPr>
          <w:rFonts w:ascii="Angsana New" w:hAnsi="Angsana New" w:hint="cs"/>
          <w:cs/>
          <w:lang w:val="en-US"/>
        </w:rPr>
        <w:t xml:space="preserve"> (ขาดทุน) </w:t>
      </w:r>
      <w:r w:rsidRPr="009449D2">
        <w:rPr>
          <w:rFonts w:ascii="Angsana New" w:hAnsi="Angsana New" w:hint="cs"/>
          <w:cs/>
          <w:lang w:val="en-US"/>
        </w:rPr>
        <w:t>ต่</w:t>
      </w:r>
      <w:r w:rsidR="002E3EED" w:rsidRPr="009449D2">
        <w:rPr>
          <w:rFonts w:ascii="Angsana New" w:hAnsi="Angsana New" w:hint="cs"/>
          <w:cs/>
          <w:lang w:val="en-US"/>
        </w:rPr>
        <w:t>อหุ้นปรับลดสำหรับงวดสามเดือน</w:t>
      </w:r>
      <w:r w:rsidR="00AA051C">
        <w:rPr>
          <w:rFonts w:ascii="Angsana New" w:hAnsi="Angsana New" w:hint="cs"/>
          <w:cs/>
          <w:lang w:val="en-US"/>
        </w:rPr>
        <w:t>และหกเดือน</w:t>
      </w:r>
      <w:r w:rsidR="002E3EED" w:rsidRPr="009449D2">
        <w:rPr>
          <w:rFonts w:ascii="Angsana New" w:hAnsi="Angsana New" w:hint="cs"/>
          <w:cs/>
          <w:lang w:val="en-US"/>
        </w:rPr>
        <w:t>สิ้นสุดวันที่</w:t>
      </w:r>
      <w:r w:rsidR="002E3EED" w:rsidRPr="009449D2">
        <w:rPr>
          <w:rFonts w:ascii="Angsana New" w:hAnsi="Angsana New"/>
          <w:cs/>
          <w:lang w:val="en-US"/>
        </w:rPr>
        <w:t xml:space="preserve"> </w:t>
      </w:r>
      <w:r w:rsidR="00AA051C">
        <w:rPr>
          <w:rFonts w:ascii="Angsana New" w:hAnsi="Angsana New" w:hint="cs"/>
          <w:cs/>
          <w:lang w:val="en-US"/>
        </w:rPr>
        <w:t>30 มิถุนายน</w:t>
      </w:r>
      <w:r w:rsidR="002E3EED" w:rsidRPr="009449D2">
        <w:rPr>
          <w:rFonts w:ascii="Angsana New" w:hAnsi="Angsana New"/>
          <w:cs/>
          <w:lang w:val="en-US"/>
        </w:rPr>
        <w:t xml:space="preserve"> </w:t>
      </w:r>
      <w:r w:rsidR="00557BCC" w:rsidRPr="009449D2">
        <w:rPr>
          <w:rFonts w:ascii="Angsana New" w:hAnsi="Angsana New"/>
          <w:cs/>
          <w:lang w:val="en-US"/>
        </w:rPr>
        <w:t>256</w:t>
      </w:r>
      <w:r w:rsidR="00324AF8" w:rsidRPr="009449D2">
        <w:rPr>
          <w:rFonts w:ascii="Angsana New" w:hAnsi="Angsana New"/>
          <w:lang w:val="en-US"/>
        </w:rPr>
        <w:t>6</w:t>
      </w:r>
      <w:r w:rsidR="00557BCC" w:rsidRPr="009449D2">
        <w:rPr>
          <w:rFonts w:ascii="Angsana New" w:hAnsi="Angsana New"/>
          <w:cs/>
          <w:lang w:val="en-US"/>
        </w:rPr>
        <w:t xml:space="preserve"> และ 256</w:t>
      </w:r>
      <w:r w:rsidR="00324AF8" w:rsidRPr="009449D2">
        <w:rPr>
          <w:rFonts w:ascii="Angsana New" w:hAnsi="Angsana New"/>
          <w:lang w:val="en-US"/>
        </w:rPr>
        <w:t>5</w:t>
      </w:r>
      <w:r w:rsidR="002E3EED" w:rsidRPr="009449D2">
        <w:rPr>
          <w:rFonts w:ascii="Angsana New" w:hAnsi="Angsana New"/>
          <w:cs/>
          <w:lang w:val="en-US"/>
        </w:rPr>
        <w:t xml:space="preserve"> </w:t>
      </w:r>
      <w:r w:rsidR="002E3EED" w:rsidRPr="009449D2">
        <w:rPr>
          <w:rFonts w:ascii="Angsana New" w:hAnsi="Angsana New" w:hint="cs"/>
          <w:cs/>
          <w:lang w:val="en-US"/>
        </w:rPr>
        <w:t>มีจำนวนเงินเดียวกันกับกำไร</w:t>
      </w:r>
      <w:r w:rsidR="00E0127F">
        <w:rPr>
          <w:rFonts w:ascii="Angsana New" w:hAnsi="Angsana New" w:hint="cs"/>
          <w:cs/>
          <w:lang w:val="en-US"/>
        </w:rPr>
        <w:t xml:space="preserve"> (ขาดทุน) </w:t>
      </w:r>
      <w:r w:rsidR="002E3EED" w:rsidRPr="009449D2">
        <w:rPr>
          <w:rFonts w:ascii="Angsana New" w:hAnsi="Angsana New" w:hint="cs"/>
          <w:cs/>
          <w:lang w:val="en-US"/>
        </w:rPr>
        <w:t>ต่อหุ้นขั้นพื้นฐานเนื่องจากราคาตลาดถัวเฉลี่ยของหุ้นสามัญของบริษัทสำหรับงวดเดียวกันนี้มีจำนวนเงินต่ำกว่าราคาใช้สิทธิซื้อหุ้นสามัญที่กำหนดไว้ในใบสำคัญแสดงสิทธิซื้อหุ้นสามัญจึงไม่เกิดผลกระทบจากการถือเสมือนว่ามีการใช้สิทธิของใบสำคัญแสดงสิทธิซื้อหุ้นสามัญ</w:t>
      </w:r>
      <w:r w:rsidRPr="009449D2">
        <w:rPr>
          <w:rFonts w:ascii="Angsana New" w:hAnsi="Angsana New" w:hint="cs"/>
          <w:cs/>
          <w:lang w:val="en-US"/>
        </w:rPr>
        <w:t>ที่ก่อให้เกิดหุ้นสามัญปรับลด</w:t>
      </w:r>
    </w:p>
    <w:p w:rsidR="009449D2" w:rsidRDefault="009449D2" w:rsidP="007476F7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b/>
          <w:bCs/>
          <w:cs/>
        </w:rPr>
      </w:pPr>
    </w:p>
    <w:p w:rsidR="00562AB9" w:rsidRDefault="00562AB9" w:rsidP="007476F7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b/>
          <w:bCs/>
          <w:cs/>
        </w:rPr>
      </w:pPr>
    </w:p>
    <w:p w:rsidR="00562AB9" w:rsidRPr="009449D2" w:rsidRDefault="00562AB9" w:rsidP="007476F7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b/>
          <w:bCs/>
          <w:cs/>
        </w:rPr>
      </w:pPr>
    </w:p>
    <w:p w:rsidR="00B21856" w:rsidRPr="00CC7E47" w:rsidRDefault="00933703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CC7E47">
        <w:rPr>
          <w:rFonts w:ascii="Angsana New" w:hAnsi="Angsana New" w:hint="cs"/>
          <w:b/>
          <w:bCs/>
          <w:sz w:val="30"/>
          <w:szCs w:val="30"/>
          <w:cs/>
        </w:rPr>
        <w:lastRenderedPageBreak/>
        <w:t>ข้อมูลทางการเงินที่สำคัญจำแนกตามส่วนงานดำเนินงาน</w:t>
      </w:r>
    </w:p>
    <w:p w:rsidR="00475F76" w:rsidRPr="006A7B02" w:rsidRDefault="00475F76" w:rsidP="007A4F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EF6C95" w:rsidRPr="00CC7E47" w:rsidRDefault="007A4FBF" w:rsidP="00EF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C7E47">
        <w:rPr>
          <w:rFonts w:ascii="Angsana New" w:hAnsi="Angsana New" w:hint="cs"/>
          <w:sz w:val="30"/>
          <w:szCs w:val="30"/>
          <w:cs/>
        </w:rPr>
        <w:t>รายได้จากการขาย</w:t>
      </w:r>
      <w:r w:rsidRPr="00CC7E47">
        <w:rPr>
          <w:rFonts w:ascii="Angsana New" w:hAnsi="Angsana New"/>
          <w:sz w:val="30"/>
          <w:szCs w:val="30"/>
          <w:cs/>
        </w:rPr>
        <w:t xml:space="preserve"> </w:t>
      </w:r>
      <w:r w:rsidRPr="00CC7E47">
        <w:rPr>
          <w:rFonts w:ascii="Angsana New" w:hAnsi="Angsana New" w:hint="cs"/>
          <w:sz w:val="30"/>
          <w:szCs w:val="30"/>
          <w:cs/>
        </w:rPr>
        <w:t>รายได้อื่น</w:t>
      </w:r>
      <w:r w:rsidRPr="00CC7E47">
        <w:rPr>
          <w:rFonts w:ascii="Angsana New" w:hAnsi="Angsana New"/>
          <w:sz w:val="30"/>
          <w:szCs w:val="30"/>
          <w:cs/>
        </w:rPr>
        <w:t xml:space="preserve"> </w:t>
      </w:r>
      <w:r w:rsidRPr="00CC7E47">
        <w:rPr>
          <w:rFonts w:ascii="Angsana New" w:hAnsi="Angsana New" w:hint="cs"/>
          <w:sz w:val="30"/>
          <w:szCs w:val="30"/>
          <w:cs/>
        </w:rPr>
        <w:t>ต้นทุนขาย</w:t>
      </w:r>
      <w:r w:rsidRPr="00CC7E47">
        <w:rPr>
          <w:rFonts w:ascii="Angsana New" w:hAnsi="Angsana New"/>
          <w:sz w:val="30"/>
          <w:szCs w:val="30"/>
          <w:cs/>
        </w:rPr>
        <w:t xml:space="preserve"> </w:t>
      </w:r>
      <w:r w:rsidRPr="00CC7E47">
        <w:rPr>
          <w:rFonts w:ascii="Angsana New" w:hAnsi="Angsana New" w:hint="cs"/>
          <w:sz w:val="30"/>
          <w:szCs w:val="30"/>
          <w:cs/>
        </w:rPr>
        <w:t>ค่าใช้จ่ายอื่น</w:t>
      </w:r>
      <w:r w:rsidRPr="00CC7E47">
        <w:rPr>
          <w:rFonts w:ascii="Angsana New" w:hAnsi="Angsana New"/>
          <w:sz w:val="30"/>
          <w:szCs w:val="30"/>
          <w:cs/>
        </w:rPr>
        <w:t xml:space="preserve"> </w:t>
      </w:r>
      <w:r w:rsidRPr="00CC7E47">
        <w:rPr>
          <w:rFonts w:ascii="Angsana New" w:hAnsi="Angsana New" w:hint="cs"/>
          <w:sz w:val="30"/>
          <w:szCs w:val="30"/>
          <w:cs/>
        </w:rPr>
        <w:t>และกำไร</w:t>
      </w:r>
      <w:r w:rsidRPr="00CC7E47">
        <w:rPr>
          <w:rFonts w:ascii="Angsana New" w:hAnsi="Angsana New"/>
          <w:sz w:val="30"/>
          <w:szCs w:val="30"/>
          <w:cs/>
        </w:rPr>
        <w:t>/</w:t>
      </w:r>
      <w:r w:rsidRPr="00CC7E47">
        <w:rPr>
          <w:rFonts w:ascii="Angsana New" w:hAnsi="Angsana New" w:hint="cs"/>
          <w:sz w:val="30"/>
          <w:szCs w:val="30"/>
          <w:cs/>
        </w:rPr>
        <w:t>ขาดทุนก่อนค่าใช้จ่ายภาษีเงินได้เป็นข้อมูลทางการเงินที่สำคัญและเป็นข้อมูลหลักของบริษัทและบริษัทย่อย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</w:t>
      </w:r>
      <w:r w:rsidRPr="00CC7E47">
        <w:rPr>
          <w:rFonts w:ascii="Angsana New" w:hAnsi="Angsana New"/>
          <w:sz w:val="30"/>
          <w:szCs w:val="30"/>
          <w:cs/>
        </w:rPr>
        <w:t xml:space="preserve"> </w:t>
      </w:r>
      <w:r w:rsidRPr="00CC7E47">
        <w:rPr>
          <w:rFonts w:ascii="Angsana New" w:hAnsi="Angsana New" w:hint="cs"/>
          <w:sz w:val="30"/>
          <w:szCs w:val="30"/>
          <w:cs/>
        </w:rPr>
        <w:t>บริษัทและบริษัทย่อยมีส่วนงานดำเนินงาน</w:t>
      </w:r>
      <w:r w:rsidRPr="00CC7E47">
        <w:rPr>
          <w:rFonts w:ascii="Angsana New" w:hAnsi="Angsana New"/>
          <w:sz w:val="30"/>
          <w:szCs w:val="30"/>
          <w:cs/>
        </w:rPr>
        <w:t xml:space="preserve">  (</w:t>
      </w:r>
      <w:r w:rsidRPr="00CC7E47">
        <w:rPr>
          <w:rFonts w:ascii="Angsana New" w:hAnsi="Angsana New" w:hint="cs"/>
          <w:sz w:val="30"/>
          <w:szCs w:val="30"/>
          <w:cs/>
        </w:rPr>
        <w:t>ซึ่งกำหนดจากส่วนงานที่รายงานเป็นการภายใน</w:t>
      </w:r>
      <w:r w:rsidRPr="00CC7E47">
        <w:rPr>
          <w:rFonts w:ascii="Angsana New" w:hAnsi="Angsana New"/>
          <w:sz w:val="30"/>
          <w:szCs w:val="30"/>
          <w:cs/>
        </w:rPr>
        <w:t xml:space="preserve">) </w:t>
      </w:r>
      <w:r w:rsidRPr="00CC7E47">
        <w:rPr>
          <w:rFonts w:ascii="Angsana New" w:hAnsi="Angsana New" w:hint="cs"/>
          <w:sz w:val="30"/>
          <w:szCs w:val="30"/>
          <w:cs/>
        </w:rPr>
        <w:t>ที่มีสัดส่วนเป็นสาระสำคัญสองส่วนงานคือ</w:t>
      </w:r>
      <w:r w:rsidRPr="00CC7E47">
        <w:rPr>
          <w:rFonts w:ascii="Angsana New" w:hAnsi="Angsana New"/>
          <w:sz w:val="30"/>
          <w:szCs w:val="30"/>
          <w:cs/>
        </w:rPr>
        <w:t xml:space="preserve"> (1) </w:t>
      </w:r>
      <w:r w:rsidRPr="00CC7E47">
        <w:rPr>
          <w:rFonts w:ascii="Angsana New" w:hAnsi="Angsana New" w:hint="cs"/>
          <w:sz w:val="30"/>
          <w:szCs w:val="30"/>
          <w:cs/>
        </w:rPr>
        <w:t>เฟอร์นิเจอร์ไม้และแผ่นไม้ประกอบ</w:t>
      </w:r>
      <w:r w:rsidRPr="00CC7E47">
        <w:rPr>
          <w:rFonts w:ascii="Angsana New" w:hAnsi="Angsana New"/>
          <w:sz w:val="30"/>
          <w:szCs w:val="30"/>
          <w:cs/>
        </w:rPr>
        <w:t xml:space="preserve"> (</w:t>
      </w:r>
      <w:r w:rsidRPr="00CC7E47">
        <w:rPr>
          <w:rFonts w:ascii="Angsana New" w:hAnsi="Angsana New" w:hint="cs"/>
          <w:sz w:val="30"/>
          <w:szCs w:val="30"/>
          <w:cs/>
        </w:rPr>
        <w:t>เฟอร์นิเจอร์ไม้ยางและเฟอร์นิเจอร์ไม้ปาร์ติเคิลบอร์ด</w:t>
      </w:r>
      <w:r w:rsidRPr="00CC7E47">
        <w:rPr>
          <w:rFonts w:ascii="Angsana New" w:hAnsi="Angsana New"/>
          <w:sz w:val="30"/>
          <w:szCs w:val="30"/>
          <w:cs/>
        </w:rPr>
        <w:t xml:space="preserve">) </w:t>
      </w:r>
      <w:r w:rsidRPr="00CC7E47">
        <w:rPr>
          <w:rFonts w:ascii="Angsana New" w:hAnsi="Angsana New" w:hint="cs"/>
          <w:sz w:val="30"/>
          <w:szCs w:val="30"/>
          <w:cs/>
        </w:rPr>
        <w:t>และ</w:t>
      </w:r>
      <w:r w:rsidRPr="00CC7E47">
        <w:rPr>
          <w:rFonts w:ascii="Angsana New" w:hAnsi="Angsana New"/>
          <w:sz w:val="30"/>
          <w:szCs w:val="30"/>
          <w:cs/>
        </w:rPr>
        <w:t xml:space="preserve"> (2) </w:t>
      </w:r>
      <w:r w:rsidRPr="00CC7E47">
        <w:rPr>
          <w:rFonts w:ascii="Angsana New" w:hAnsi="Angsana New" w:hint="cs"/>
          <w:sz w:val="30"/>
          <w:szCs w:val="30"/>
          <w:cs/>
        </w:rPr>
        <w:t>ส่วนงานอื่นๆ</w:t>
      </w:r>
      <w:r w:rsidRPr="00CC7E47">
        <w:rPr>
          <w:rFonts w:ascii="Angsana New" w:hAnsi="Angsana New"/>
          <w:sz w:val="30"/>
          <w:szCs w:val="30"/>
          <w:cs/>
        </w:rPr>
        <w:t xml:space="preserve"> (</w:t>
      </w:r>
      <w:r w:rsidRPr="00CC7E47">
        <w:rPr>
          <w:rFonts w:ascii="Angsana New" w:hAnsi="Angsana New" w:hint="cs"/>
          <w:sz w:val="30"/>
          <w:szCs w:val="30"/>
          <w:cs/>
        </w:rPr>
        <w:t>เช่น</w:t>
      </w:r>
      <w:r w:rsidRPr="00CC7E47">
        <w:rPr>
          <w:rFonts w:ascii="Angsana New" w:hAnsi="Angsana New"/>
          <w:sz w:val="30"/>
          <w:szCs w:val="30"/>
          <w:cs/>
        </w:rPr>
        <w:t xml:space="preserve"> </w:t>
      </w:r>
      <w:r w:rsidRPr="00CC7E47">
        <w:rPr>
          <w:rFonts w:ascii="Angsana New" w:hAnsi="Angsana New" w:hint="cs"/>
          <w:sz w:val="30"/>
          <w:szCs w:val="30"/>
          <w:cs/>
        </w:rPr>
        <w:t>กระดาษปิดผิว</w:t>
      </w:r>
      <w:r w:rsidRPr="00CC7E47">
        <w:rPr>
          <w:rFonts w:ascii="Angsana New" w:hAnsi="Angsana New"/>
          <w:sz w:val="30"/>
          <w:szCs w:val="30"/>
          <w:cs/>
        </w:rPr>
        <w:t xml:space="preserve"> </w:t>
      </w:r>
      <w:r w:rsidRPr="00CC7E47">
        <w:rPr>
          <w:rFonts w:ascii="Angsana New" w:hAnsi="Angsana New" w:hint="cs"/>
          <w:sz w:val="30"/>
          <w:szCs w:val="30"/>
          <w:cs/>
        </w:rPr>
        <w:t>ไม้แปรรูปอบแห้ง</w:t>
      </w:r>
      <w:r w:rsidRPr="00CC7E47">
        <w:rPr>
          <w:rFonts w:ascii="Angsana New" w:hAnsi="Angsana New"/>
          <w:sz w:val="30"/>
          <w:szCs w:val="30"/>
          <w:cs/>
        </w:rPr>
        <w:t xml:space="preserve"> </w:t>
      </w:r>
      <w:r w:rsidRPr="00CC7E47">
        <w:rPr>
          <w:rFonts w:ascii="Angsana New" w:hAnsi="Angsana New" w:hint="cs"/>
          <w:sz w:val="30"/>
          <w:szCs w:val="30"/>
          <w:cs/>
        </w:rPr>
        <w:t>วัสดุตกแต่งเฟอร์นิเจอร์อื่นๆ</w:t>
      </w:r>
      <w:r w:rsidRPr="00CC7E47">
        <w:rPr>
          <w:rFonts w:ascii="Angsana New" w:hAnsi="Angsana New"/>
          <w:sz w:val="30"/>
          <w:szCs w:val="30"/>
          <w:cs/>
        </w:rPr>
        <w:t xml:space="preserve"> </w:t>
      </w:r>
      <w:r w:rsidRPr="00CC7E47">
        <w:rPr>
          <w:rFonts w:ascii="Angsana New" w:hAnsi="Angsana New" w:hint="cs"/>
          <w:sz w:val="30"/>
          <w:szCs w:val="30"/>
          <w:cs/>
        </w:rPr>
        <w:t>การจัดจำหน่ายเฟอร์นิเจอร์ผ่านตัวแทน และธุรกิจพลังงานหมุนเวียนที่ดำเนินงานโดยบริษัทร่วม</w:t>
      </w:r>
      <w:r w:rsidRPr="00CC7E47">
        <w:rPr>
          <w:rFonts w:ascii="Angsana New" w:hAnsi="Angsana New"/>
          <w:sz w:val="30"/>
          <w:szCs w:val="30"/>
          <w:cs/>
        </w:rPr>
        <w:t xml:space="preserve">) </w:t>
      </w:r>
      <w:r w:rsidR="0065143B" w:rsidRPr="00CC7E47">
        <w:rPr>
          <w:rFonts w:ascii="Angsana New" w:hAnsi="Angsana New" w:hint="cs"/>
          <w:sz w:val="30"/>
          <w:szCs w:val="30"/>
          <w:cs/>
        </w:rPr>
        <w:t>ใน</w:t>
      </w:r>
      <w:r w:rsidR="00AA561E" w:rsidRPr="00CC7E47">
        <w:rPr>
          <w:rFonts w:ascii="Angsana New" w:hAnsi="Angsana New" w:hint="cs"/>
          <w:sz w:val="30"/>
          <w:szCs w:val="30"/>
          <w:cs/>
        </w:rPr>
        <w:t>ส่วน</w:t>
      </w:r>
      <w:r w:rsidR="0065143B" w:rsidRPr="00CC7E47">
        <w:rPr>
          <w:rFonts w:ascii="Angsana New" w:hAnsi="Angsana New" w:hint="cs"/>
          <w:sz w:val="30"/>
          <w:szCs w:val="30"/>
          <w:cs/>
        </w:rPr>
        <w:t>ของ</w:t>
      </w:r>
      <w:r w:rsidR="00AA561E" w:rsidRPr="00CC7E47">
        <w:rPr>
          <w:rFonts w:ascii="Angsana New" w:hAnsi="Angsana New" w:hint="cs"/>
          <w:sz w:val="30"/>
          <w:szCs w:val="30"/>
          <w:cs/>
        </w:rPr>
        <w:t>ธุรกิจการเกษตรของบริษัทย่อยแห่งใหม่นั้นยังมิได้เริ่ม</w:t>
      </w:r>
      <w:r w:rsidR="0065143B" w:rsidRPr="00CC7E47">
        <w:rPr>
          <w:rFonts w:ascii="Angsana New" w:hAnsi="Angsana New" w:hint="cs"/>
          <w:sz w:val="30"/>
          <w:szCs w:val="30"/>
          <w:cs/>
        </w:rPr>
        <w:t>ดำเนินการ</w:t>
      </w:r>
      <w:r w:rsidR="00AA561E" w:rsidRPr="00CC7E47">
        <w:rPr>
          <w:rFonts w:ascii="Angsana New" w:hAnsi="Angsana New" w:hint="cs"/>
          <w:sz w:val="30"/>
          <w:szCs w:val="30"/>
          <w:cs/>
        </w:rPr>
        <w:t xml:space="preserve">แต่อย่างใด ณ วันที่ </w:t>
      </w:r>
      <w:r w:rsidR="007300E9">
        <w:rPr>
          <w:rFonts w:ascii="Angsana New" w:hAnsi="Angsana New" w:hint="cs"/>
          <w:sz w:val="30"/>
          <w:szCs w:val="30"/>
          <w:cs/>
        </w:rPr>
        <w:t xml:space="preserve">30 มิถุนายน </w:t>
      </w:r>
      <w:r w:rsidR="00AA561E" w:rsidRPr="00CC7E47">
        <w:rPr>
          <w:rFonts w:ascii="Angsana New" w:hAnsi="Angsana New" w:hint="cs"/>
          <w:sz w:val="30"/>
          <w:szCs w:val="30"/>
          <w:cs/>
        </w:rPr>
        <w:t>256</w:t>
      </w:r>
      <w:r w:rsidR="00324AF8" w:rsidRPr="00CC7E47">
        <w:rPr>
          <w:rFonts w:ascii="Angsana New" w:hAnsi="Angsana New"/>
          <w:sz w:val="30"/>
          <w:szCs w:val="30"/>
        </w:rPr>
        <w:t>6</w:t>
      </w:r>
      <w:r w:rsidR="00AA561E" w:rsidRPr="00CC7E47">
        <w:rPr>
          <w:rFonts w:ascii="Angsana New" w:hAnsi="Angsana New" w:hint="cs"/>
          <w:sz w:val="30"/>
          <w:szCs w:val="30"/>
          <w:cs/>
        </w:rPr>
        <w:t xml:space="preserve"> </w:t>
      </w:r>
      <w:r w:rsidR="0065143B" w:rsidRPr="00CC7E47">
        <w:rPr>
          <w:rFonts w:ascii="Angsana New" w:hAnsi="Angsana New" w:hint="cs"/>
          <w:sz w:val="30"/>
          <w:szCs w:val="30"/>
          <w:cs/>
        </w:rPr>
        <w:t>ส่วน</w:t>
      </w:r>
      <w:r w:rsidRPr="00CC7E47">
        <w:rPr>
          <w:rFonts w:ascii="Angsana New" w:hAnsi="Angsana New" w:hint="cs"/>
          <w:sz w:val="30"/>
          <w:szCs w:val="30"/>
          <w:cs/>
        </w:rPr>
        <w:t>ผลประกอบการจากธุรกิจพลังงานทางเลือกที่ดำเนินงานโดยบริษัทร่วมนั้นแสดงเป็นรายการส่วนแบ่งกำไรในงบกำไรขาดทุนเบ็ดเ</w:t>
      </w:r>
      <w:r w:rsidR="00742744">
        <w:rPr>
          <w:rFonts w:ascii="Angsana New" w:hAnsi="Angsana New" w:hint="cs"/>
          <w:sz w:val="30"/>
          <w:szCs w:val="30"/>
          <w:cs/>
        </w:rPr>
        <w:t>ส</w:t>
      </w:r>
      <w:r w:rsidRPr="00CC7E47">
        <w:rPr>
          <w:rFonts w:ascii="Angsana New" w:hAnsi="Angsana New" w:hint="cs"/>
          <w:sz w:val="30"/>
          <w:szCs w:val="30"/>
          <w:cs/>
        </w:rPr>
        <w:t>ร็จรวม บริษัทและบริษัทย่อยบันทึกรายการโอนระหว่างส่วนงานในราคาทุนโดยนโยบายการบัญชีที่ใช้กับส่วนงานดำเนินงานของบริษัทและบริษัทย่อยเป็นไปตามนโยบายการบัญชีตามที่กล่าวในหมายเหตุ</w:t>
      </w:r>
      <w:r w:rsidRPr="00CC7E47">
        <w:rPr>
          <w:rFonts w:ascii="Angsana New" w:hAnsi="Angsana New"/>
          <w:sz w:val="30"/>
          <w:szCs w:val="30"/>
          <w:cs/>
        </w:rPr>
        <w:t xml:space="preserve"> </w:t>
      </w:r>
      <w:r w:rsidR="00FB2C91" w:rsidRPr="00CC7E47">
        <w:rPr>
          <w:rFonts w:ascii="Angsana New" w:hAnsi="Angsana New" w:hint="cs"/>
          <w:sz w:val="30"/>
          <w:szCs w:val="30"/>
          <w:cs/>
        </w:rPr>
        <w:t>2</w:t>
      </w:r>
      <w:r w:rsidRPr="00CC7E47">
        <w:rPr>
          <w:rFonts w:ascii="Angsana New" w:hAnsi="Angsana New"/>
          <w:sz w:val="30"/>
          <w:szCs w:val="30"/>
          <w:cs/>
        </w:rPr>
        <w:t xml:space="preserve"> </w:t>
      </w:r>
      <w:r w:rsidRPr="00CC7E47">
        <w:rPr>
          <w:rFonts w:ascii="Angsana New" w:hAnsi="Angsana New" w:hint="cs"/>
          <w:sz w:val="30"/>
          <w:szCs w:val="30"/>
          <w:cs/>
        </w:rPr>
        <w:t>นอกจากนี้</w:t>
      </w:r>
      <w:r w:rsidRPr="00CC7E47">
        <w:rPr>
          <w:rFonts w:ascii="Angsana New" w:hAnsi="Angsana New"/>
          <w:sz w:val="30"/>
          <w:szCs w:val="30"/>
          <w:cs/>
        </w:rPr>
        <w:t xml:space="preserve"> </w:t>
      </w:r>
      <w:r w:rsidRPr="00CC7E47">
        <w:rPr>
          <w:rFonts w:ascii="Angsana New" w:hAnsi="Angsana New" w:hint="cs"/>
          <w:sz w:val="30"/>
          <w:szCs w:val="30"/>
          <w:cs/>
        </w:rPr>
        <w:t>บริษัทและบริษัทย่อยไม่สามารถจำแนกข้อมูลสินทรัพย์และหนี้สินตามส่วนงานได้โดยไม่มีต้นทุนที่เกินจำเป็น</w:t>
      </w:r>
    </w:p>
    <w:p w:rsidR="00324AF8" w:rsidRPr="006A7B02" w:rsidRDefault="00324AF8" w:rsidP="00EF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2F215A" w:rsidRPr="00627CBB" w:rsidRDefault="00F936E0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627CBB">
        <w:rPr>
          <w:rFonts w:ascii="Angsana New" w:hAnsi="Angsana New"/>
          <w:i/>
          <w:iCs/>
          <w:sz w:val="30"/>
          <w:szCs w:val="30"/>
          <w:u w:val="single"/>
          <w:cs/>
        </w:rPr>
        <w:t>ข้อมูล</w:t>
      </w:r>
      <w:r w:rsidRPr="00627CBB">
        <w:rPr>
          <w:rFonts w:ascii="Angsana New" w:hAnsi="Angsana New" w:hint="cs"/>
          <w:i/>
          <w:iCs/>
          <w:sz w:val="30"/>
          <w:szCs w:val="30"/>
          <w:u w:val="single"/>
          <w:cs/>
        </w:rPr>
        <w:t>เชิง</w:t>
      </w:r>
      <w:r w:rsidR="002844EF" w:rsidRPr="00627CBB">
        <w:rPr>
          <w:rFonts w:ascii="Angsana New" w:hAnsi="Angsana New"/>
          <w:i/>
          <w:iCs/>
          <w:sz w:val="30"/>
          <w:szCs w:val="30"/>
          <w:u w:val="single"/>
          <w:cs/>
        </w:rPr>
        <w:t>ผลิตภัณฑ</w:t>
      </w:r>
      <w:r w:rsidR="002844EF" w:rsidRPr="00627CBB">
        <w:rPr>
          <w:rFonts w:ascii="Angsana New" w:hAnsi="Angsana New" w:hint="cs"/>
          <w:i/>
          <w:iCs/>
          <w:sz w:val="30"/>
          <w:szCs w:val="30"/>
          <w:u w:val="single"/>
          <w:cs/>
        </w:rPr>
        <w:t>์ (งบการเงินรวม</w:t>
      </w:r>
      <w:r w:rsidR="007300E9">
        <w:rPr>
          <w:rFonts w:ascii="Angsana New" w:hAnsi="Angsana New" w:hint="cs"/>
          <w:i/>
          <w:iCs/>
          <w:sz w:val="30"/>
          <w:szCs w:val="30"/>
          <w:u w:val="single"/>
          <w:cs/>
        </w:rPr>
        <w:t xml:space="preserve"> - งวดหกเดือน</w:t>
      </w:r>
      <w:r w:rsidR="002844EF" w:rsidRPr="00627CBB">
        <w:rPr>
          <w:rFonts w:ascii="Angsana New" w:hAnsi="Angsana New" w:hint="cs"/>
          <w:i/>
          <w:iCs/>
          <w:sz w:val="30"/>
          <w:szCs w:val="30"/>
          <w:u w:val="single"/>
          <w:cs/>
        </w:rPr>
        <w:t>)</w:t>
      </w:r>
    </w:p>
    <w:tbl>
      <w:tblPr>
        <w:tblW w:w="9473" w:type="dxa"/>
        <w:tblLook w:val="01E0"/>
      </w:tblPr>
      <w:tblGrid>
        <w:gridCol w:w="6350"/>
        <w:gridCol w:w="1422"/>
        <w:gridCol w:w="283"/>
        <w:gridCol w:w="1418"/>
      </w:tblGrid>
      <w:tr w:rsidR="003A1D75" w:rsidRPr="00627CBB" w:rsidTr="007300E9">
        <w:trPr>
          <w:tblHeader/>
        </w:trPr>
        <w:tc>
          <w:tcPr>
            <w:tcW w:w="6350" w:type="dxa"/>
            <w:vAlign w:val="bottom"/>
          </w:tcPr>
          <w:p w:rsidR="006537C6" w:rsidRPr="00627CBB" w:rsidRDefault="006537C6" w:rsidP="003A1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u w:val="single"/>
              </w:rPr>
            </w:pPr>
          </w:p>
        </w:tc>
        <w:tc>
          <w:tcPr>
            <w:tcW w:w="3123" w:type="dxa"/>
            <w:gridSpan w:val="3"/>
            <w:tcBorders>
              <w:bottom w:val="single" w:sz="4" w:space="0" w:color="auto"/>
            </w:tcBorders>
            <w:vAlign w:val="bottom"/>
          </w:tcPr>
          <w:p w:rsidR="003A1D75" w:rsidRPr="00627CBB" w:rsidRDefault="003A1D75" w:rsidP="000078D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27CB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C971E0" w:rsidRPr="00627CBB" w:rsidTr="007300E9">
        <w:trPr>
          <w:tblHeader/>
        </w:trPr>
        <w:tc>
          <w:tcPr>
            <w:tcW w:w="6350" w:type="dxa"/>
            <w:vAlign w:val="bottom"/>
          </w:tcPr>
          <w:p w:rsidR="00C971E0" w:rsidRPr="00627CBB" w:rsidRDefault="00C971E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971E0" w:rsidRPr="00627CBB" w:rsidRDefault="00C971E0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CBB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627CB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 w:rsidR="00324AF8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3" w:type="dxa"/>
            <w:vAlign w:val="bottom"/>
          </w:tcPr>
          <w:p w:rsidR="00C971E0" w:rsidRPr="00627CBB" w:rsidRDefault="00C971E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C971E0" w:rsidRPr="00627CBB" w:rsidRDefault="00C971E0" w:rsidP="00324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CBB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627CB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 w:rsidR="00324AF8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C971E0" w:rsidRPr="00627CBB" w:rsidTr="007300E9">
        <w:tc>
          <w:tcPr>
            <w:tcW w:w="6350" w:type="dxa"/>
            <w:vAlign w:val="bottom"/>
          </w:tcPr>
          <w:p w:rsidR="00C971E0" w:rsidRPr="00627CBB" w:rsidRDefault="00C971E0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C971E0" w:rsidRPr="00627CBB" w:rsidRDefault="00C971E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C971E0" w:rsidRPr="00627CBB" w:rsidRDefault="00C971E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:rsidR="00C971E0" w:rsidRPr="00627CBB" w:rsidRDefault="00C971E0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24AF8" w:rsidRPr="00283DF4" w:rsidTr="007300E9">
        <w:tc>
          <w:tcPr>
            <w:tcW w:w="6350" w:type="dxa"/>
            <w:vAlign w:val="bottom"/>
          </w:tcPr>
          <w:p w:rsidR="00324AF8" w:rsidRPr="00283DF4" w:rsidRDefault="00324AF8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22" w:type="dxa"/>
            <w:vAlign w:val="bottom"/>
          </w:tcPr>
          <w:p w:rsidR="00324AF8" w:rsidRPr="00283DF4" w:rsidRDefault="001B5527" w:rsidP="002D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603,995</w:t>
            </w:r>
          </w:p>
        </w:tc>
        <w:tc>
          <w:tcPr>
            <w:tcW w:w="283" w:type="dxa"/>
            <w:vAlign w:val="bottom"/>
          </w:tcPr>
          <w:p w:rsidR="00324AF8" w:rsidRPr="00283DF4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324AF8" w:rsidRPr="00283DF4" w:rsidRDefault="007300E9" w:rsidP="00A3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720,906</w:t>
            </w:r>
          </w:p>
        </w:tc>
      </w:tr>
      <w:tr w:rsidR="00324AF8" w:rsidRPr="00283DF4" w:rsidTr="007300E9">
        <w:tc>
          <w:tcPr>
            <w:tcW w:w="6350" w:type="dxa"/>
            <w:vAlign w:val="bottom"/>
          </w:tcPr>
          <w:p w:rsidR="00324AF8" w:rsidRPr="00283DF4" w:rsidRDefault="00324AF8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324AF8" w:rsidRPr="00283DF4" w:rsidRDefault="001B5527" w:rsidP="0034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25,170</w:t>
            </w:r>
          </w:p>
        </w:tc>
        <w:tc>
          <w:tcPr>
            <w:tcW w:w="283" w:type="dxa"/>
          </w:tcPr>
          <w:p w:rsidR="00324AF8" w:rsidRPr="00283DF4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324AF8" w:rsidRPr="00283DF4" w:rsidRDefault="007300E9" w:rsidP="00A3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25,552</w:t>
            </w:r>
          </w:p>
        </w:tc>
      </w:tr>
      <w:tr w:rsidR="00324AF8" w:rsidRPr="00283DF4" w:rsidTr="007300E9">
        <w:tc>
          <w:tcPr>
            <w:tcW w:w="6350" w:type="dxa"/>
            <w:vAlign w:val="bottom"/>
          </w:tcPr>
          <w:p w:rsidR="00324AF8" w:rsidRPr="00283DF4" w:rsidRDefault="00324AF8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24AF8" w:rsidRPr="00283DF4" w:rsidRDefault="001B552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629,165</w:t>
            </w:r>
          </w:p>
        </w:tc>
        <w:tc>
          <w:tcPr>
            <w:tcW w:w="283" w:type="dxa"/>
          </w:tcPr>
          <w:p w:rsidR="00324AF8" w:rsidRPr="00283DF4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24AF8" w:rsidRPr="00283DF4" w:rsidRDefault="007300E9" w:rsidP="00A3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746,458</w:t>
            </w:r>
          </w:p>
        </w:tc>
      </w:tr>
      <w:tr w:rsidR="00324AF8" w:rsidRPr="00283DF4" w:rsidTr="007300E9">
        <w:tc>
          <w:tcPr>
            <w:tcW w:w="6350" w:type="dxa"/>
            <w:vAlign w:val="bottom"/>
          </w:tcPr>
          <w:p w:rsidR="00324AF8" w:rsidRPr="00283DF4" w:rsidRDefault="00324AF8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  <w:r w:rsidRPr="00283DF4">
              <w:rPr>
                <w:rFonts w:ascii="Angsana New" w:hAnsi="Angsana New" w:hint="cs"/>
                <w:sz w:val="30"/>
                <w:szCs w:val="30"/>
                <w:cs/>
              </w:rPr>
              <w:t xml:space="preserve"> ๆ</w:t>
            </w:r>
            <w:r w:rsidRPr="00283DF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324AF8" w:rsidRPr="00283DF4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324AF8" w:rsidRPr="00283DF4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324AF8" w:rsidRPr="00283DF4" w:rsidRDefault="00324AF8" w:rsidP="00A3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24AF8" w:rsidRPr="00283DF4" w:rsidTr="007300E9">
        <w:tc>
          <w:tcPr>
            <w:tcW w:w="6350" w:type="dxa"/>
            <w:vAlign w:val="bottom"/>
          </w:tcPr>
          <w:p w:rsidR="00324AF8" w:rsidRPr="00283DF4" w:rsidRDefault="00324AF8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22" w:type="dxa"/>
            <w:vAlign w:val="bottom"/>
          </w:tcPr>
          <w:p w:rsidR="00324AF8" w:rsidRPr="00283DF4" w:rsidRDefault="002C2534" w:rsidP="002D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12,876</w:t>
            </w:r>
          </w:p>
        </w:tc>
        <w:tc>
          <w:tcPr>
            <w:tcW w:w="283" w:type="dxa"/>
            <w:vAlign w:val="bottom"/>
          </w:tcPr>
          <w:p w:rsidR="00324AF8" w:rsidRPr="00283DF4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324AF8" w:rsidRPr="00283DF4" w:rsidRDefault="007300E9" w:rsidP="00A3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16,744</w:t>
            </w:r>
          </w:p>
        </w:tc>
      </w:tr>
      <w:tr w:rsidR="00324AF8" w:rsidRPr="00283DF4" w:rsidTr="007300E9">
        <w:tc>
          <w:tcPr>
            <w:tcW w:w="6350" w:type="dxa"/>
            <w:vAlign w:val="bottom"/>
          </w:tcPr>
          <w:p w:rsidR="00324AF8" w:rsidRPr="00283DF4" w:rsidRDefault="00324AF8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324AF8" w:rsidRPr="00283DF4" w:rsidRDefault="002C2534" w:rsidP="00EC6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19,097</w:t>
            </w:r>
          </w:p>
        </w:tc>
        <w:tc>
          <w:tcPr>
            <w:tcW w:w="283" w:type="dxa"/>
          </w:tcPr>
          <w:p w:rsidR="00324AF8" w:rsidRPr="00283DF4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7300E9" w:rsidRPr="00283DF4" w:rsidRDefault="007300E9" w:rsidP="007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24,422</w:t>
            </w:r>
          </w:p>
        </w:tc>
      </w:tr>
      <w:tr w:rsidR="00324AF8" w:rsidRPr="00283DF4" w:rsidTr="007300E9">
        <w:tc>
          <w:tcPr>
            <w:tcW w:w="6350" w:type="dxa"/>
            <w:vAlign w:val="bottom"/>
          </w:tcPr>
          <w:p w:rsidR="00324AF8" w:rsidRPr="00283DF4" w:rsidRDefault="00324AF8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24AF8" w:rsidRPr="00283DF4" w:rsidRDefault="001B5527" w:rsidP="00EC6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31,</w:t>
            </w:r>
            <w:r w:rsidR="002C2534">
              <w:rPr>
                <w:rFonts w:ascii="Angsana New" w:hAnsi="Angsana New"/>
                <w:color w:val="000000"/>
                <w:sz w:val="30"/>
                <w:szCs w:val="30"/>
              </w:rPr>
              <w:t>973</w:t>
            </w:r>
          </w:p>
        </w:tc>
        <w:tc>
          <w:tcPr>
            <w:tcW w:w="283" w:type="dxa"/>
          </w:tcPr>
          <w:p w:rsidR="00324AF8" w:rsidRPr="00283DF4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24AF8" w:rsidRPr="00283DF4" w:rsidRDefault="007300E9" w:rsidP="00A3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41,166</w:t>
            </w:r>
          </w:p>
        </w:tc>
      </w:tr>
      <w:tr w:rsidR="00324AF8" w:rsidRPr="00283DF4" w:rsidTr="007300E9">
        <w:tc>
          <w:tcPr>
            <w:tcW w:w="6350" w:type="dxa"/>
            <w:vAlign w:val="bottom"/>
          </w:tcPr>
          <w:p w:rsidR="00324AF8" w:rsidRPr="00283DF4" w:rsidRDefault="00324AF8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422" w:type="dxa"/>
            <w:vAlign w:val="bottom"/>
          </w:tcPr>
          <w:p w:rsidR="00324AF8" w:rsidRPr="00283DF4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324AF8" w:rsidRPr="00283DF4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324AF8" w:rsidRPr="00283DF4" w:rsidRDefault="00324AF8" w:rsidP="00A3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24AF8" w:rsidRPr="00283DF4" w:rsidTr="007300E9">
        <w:tc>
          <w:tcPr>
            <w:tcW w:w="6350" w:type="dxa"/>
            <w:vAlign w:val="bottom"/>
          </w:tcPr>
          <w:p w:rsidR="00324AF8" w:rsidRPr="00283DF4" w:rsidRDefault="00324AF8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 w:hint="cs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22" w:type="dxa"/>
            <w:vAlign w:val="bottom"/>
          </w:tcPr>
          <w:p w:rsidR="00324AF8" w:rsidRPr="00283DF4" w:rsidRDefault="008F2355" w:rsidP="0034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481,322</w:t>
            </w:r>
          </w:p>
        </w:tc>
        <w:tc>
          <w:tcPr>
            <w:tcW w:w="283" w:type="dxa"/>
            <w:vAlign w:val="bottom"/>
          </w:tcPr>
          <w:p w:rsidR="00324AF8" w:rsidRPr="00283DF4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324AF8" w:rsidRPr="00283DF4" w:rsidRDefault="007300E9" w:rsidP="00A3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558,227</w:t>
            </w:r>
          </w:p>
        </w:tc>
      </w:tr>
      <w:tr w:rsidR="00324AF8" w:rsidRPr="00283DF4" w:rsidTr="007300E9">
        <w:tc>
          <w:tcPr>
            <w:tcW w:w="6350" w:type="dxa"/>
            <w:vAlign w:val="bottom"/>
          </w:tcPr>
          <w:p w:rsidR="00324AF8" w:rsidRPr="00283DF4" w:rsidRDefault="00324AF8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324AF8" w:rsidRPr="00283DF4" w:rsidRDefault="008F2355" w:rsidP="0014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14,946</w:t>
            </w:r>
          </w:p>
        </w:tc>
        <w:tc>
          <w:tcPr>
            <w:tcW w:w="283" w:type="dxa"/>
          </w:tcPr>
          <w:p w:rsidR="00324AF8" w:rsidRPr="00283DF4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324AF8" w:rsidRPr="00283DF4" w:rsidRDefault="007300E9" w:rsidP="00A3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21,211</w:t>
            </w:r>
          </w:p>
        </w:tc>
      </w:tr>
      <w:tr w:rsidR="00324AF8" w:rsidRPr="00283DF4" w:rsidTr="007300E9">
        <w:tc>
          <w:tcPr>
            <w:tcW w:w="6350" w:type="dxa"/>
            <w:vAlign w:val="bottom"/>
          </w:tcPr>
          <w:p w:rsidR="00324AF8" w:rsidRPr="00283DF4" w:rsidRDefault="00324AF8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24AF8" w:rsidRPr="00283DF4" w:rsidRDefault="008F2355" w:rsidP="00E21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496,268</w:t>
            </w:r>
          </w:p>
        </w:tc>
        <w:tc>
          <w:tcPr>
            <w:tcW w:w="283" w:type="dxa"/>
          </w:tcPr>
          <w:p w:rsidR="00324AF8" w:rsidRPr="00283DF4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:rsidR="00324AF8" w:rsidRPr="00283DF4" w:rsidRDefault="007300E9" w:rsidP="00A3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579,438</w:t>
            </w:r>
          </w:p>
        </w:tc>
      </w:tr>
      <w:tr w:rsidR="0092639D" w:rsidRPr="00103431" w:rsidTr="007300E9">
        <w:tc>
          <w:tcPr>
            <w:tcW w:w="6350" w:type="dxa"/>
            <w:vAlign w:val="bottom"/>
          </w:tcPr>
          <w:p w:rsidR="00A626AE" w:rsidRDefault="00A626AE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:rsidR="0092639D" w:rsidRPr="00103431" w:rsidRDefault="0092639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03431">
              <w:rPr>
                <w:rFonts w:ascii="Angsana New" w:hAnsi="Angsana New"/>
                <w:sz w:val="28"/>
                <w:szCs w:val="28"/>
                <w:cs/>
              </w:rPr>
              <w:lastRenderedPageBreak/>
              <w:t>ค่าใช้จ่ายอื่น</w:t>
            </w:r>
            <w:r w:rsidRPr="0010343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03431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422" w:type="dxa"/>
            <w:vAlign w:val="bottom"/>
          </w:tcPr>
          <w:p w:rsidR="0092639D" w:rsidRPr="00103431" w:rsidRDefault="0092639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</w:tcPr>
          <w:p w:rsidR="0092639D" w:rsidRPr="00103431" w:rsidRDefault="0092639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92639D" w:rsidRPr="00103431" w:rsidRDefault="0092639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24AF8" w:rsidRPr="00103431" w:rsidTr="007300E9">
        <w:trPr>
          <w:trHeight w:val="70"/>
        </w:trPr>
        <w:tc>
          <w:tcPr>
            <w:tcW w:w="6350" w:type="dxa"/>
            <w:vAlign w:val="bottom"/>
          </w:tcPr>
          <w:p w:rsidR="00324AF8" w:rsidRPr="00103431" w:rsidRDefault="00324AF8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8"/>
                <w:szCs w:val="28"/>
                <w:cs/>
              </w:rPr>
            </w:pPr>
            <w:r w:rsidRPr="00103431">
              <w:rPr>
                <w:rFonts w:ascii="Angsana New" w:hAnsi="Angsana New"/>
                <w:sz w:val="28"/>
                <w:szCs w:val="28"/>
                <w:cs/>
              </w:rPr>
              <w:lastRenderedPageBreak/>
              <w:t>เฟอร์นิเจอร์ไม้และแผ่นไม้ประกอบ</w:t>
            </w:r>
          </w:p>
        </w:tc>
        <w:tc>
          <w:tcPr>
            <w:tcW w:w="1422" w:type="dxa"/>
            <w:vAlign w:val="bottom"/>
          </w:tcPr>
          <w:p w:rsidR="00324AF8" w:rsidRPr="00103431" w:rsidRDefault="00CB7DEF" w:rsidP="002D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298,656</w:t>
            </w:r>
          </w:p>
        </w:tc>
        <w:tc>
          <w:tcPr>
            <w:tcW w:w="283" w:type="dxa"/>
            <w:vAlign w:val="bottom"/>
          </w:tcPr>
          <w:p w:rsidR="00324AF8" w:rsidRPr="00103431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324AF8" w:rsidRPr="00103431" w:rsidRDefault="007300E9" w:rsidP="00A3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431">
              <w:rPr>
                <w:rFonts w:ascii="Angsana New" w:hAnsi="Angsana New"/>
                <w:sz w:val="28"/>
                <w:szCs w:val="28"/>
              </w:rPr>
              <w:t>173,442</w:t>
            </w:r>
          </w:p>
        </w:tc>
      </w:tr>
      <w:tr w:rsidR="00324AF8" w:rsidRPr="00103431" w:rsidTr="007300E9">
        <w:tc>
          <w:tcPr>
            <w:tcW w:w="6350" w:type="dxa"/>
            <w:vAlign w:val="bottom"/>
          </w:tcPr>
          <w:p w:rsidR="00324AF8" w:rsidRPr="00103431" w:rsidRDefault="00324AF8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8"/>
                <w:szCs w:val="28"/>
                <w:cs/>
              </w:rPr>
            </w:pPr>
            <w:r w:rsidRPr="00103431">
              <w:rPr>
                <w:rFonts w:ascii="Angsana New" w:hAnsi="Angsana New"/>
                <w:sz w:val="28"/>
                <w:szCs w:val="28"/>
                <w:cs/>
              </w:rPr>
              <w:t>ผลิตภัณฑ์อื่น ๆ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324AF8" w:rsidRPr="00103431" w:rsidRDefault="00CB7DEF" w:rsidP="0014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10,740</w:t>
            </w:r>
          </w:p>
        </w:tc>
        <w:tc>
          <w:tcPr>
            <w:tcW w:w="283" w:type="dxa"/>
          </w:tcPr>
          <w:p w:rsidR="00324AF8" w:rsidRPr="00103431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324AF8" w:rsidRPr="00103431" w:rsidRDefault="007300E9" w:rsidP="00A3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431">
              <w:rPr>
                <w:rFonts w:ascii="Angsana New" w:hAnsi="Angsana New"/>
                <w:sz w:val="28"/>
                <w:szCs w:val="28"/>
              </w:rPr>
              <w:t>12,209</w:t>
            </w:r>
          </w:p>
        </w:tc>
      </w:tr>
      <w:tr w:rsidR="00324AF8" w:rsidRPr="00103431" w:rsidTr="007300E9">
        <w:tc>
          <w:tcPr>
            <w:tcW w:w="6350" w:type="dxa"/>
            <w:vAlign w:val="bottom"/>
          </w:tcPr>
          <w:p w:rsidR="00324AF8" w:rsidRPr="00103431" w:rsidRDefault="00324AF8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0343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24AF8" w:rsidRPr="00103431" w:rsidRDefault="00CB7DEF" w:rsidP="0014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309,396</w:t>
            </w:r>
          </w:p>
        </w:tc>
        <w:tc>
          <w:tcPr>
            <w:tcW w:w="283" w:type="dxa"/>
          </w:tcPr>
          <w:p w:rsidR="00324AF8" w:rsidRPr="00103431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24AF8" w:rsidRPr="00103431" w:rsidRDefault="007300E9" w:rsidP="00A3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431">
              <w:rPr>
                <w:rFonts w:ascii="Angsana New" w:hAnsi="Angsana New"/>
                <w:sz w:val="28"/>
                <w:szCs w:val="28"/>
              </w:rPr>
              <w:t>185,651</w:t>
            </w:r>
          </w:p>
        </w:tc>
      </w:tr>
      <w:tr w:rsidR="00324AF8" w:rsidRPr="00103431" w:rsidTr="007300E9">
        <w:tc>
          <w:tcPr>
            <w:tcW w:w="6350" w:type="dxa"/>
            <w:vAlign w:val="bottom"/>
          </w:tcPr>
          <w:p w:rsidR="00324AF8" w:rsidRPr="00103431" w:rsidRDefault="00324AF8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03431">
              <w:rPr>
                <w:rFonts w:ascii="Angsana New" w:hAnsi="Angsana New"/>
                <w:sz w:val="28"/>
                <w:szCs w:val="28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324AF8" w:rsidRPr="00103431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324AF8" w:rsidRPr="00103431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324AF8" w:rsidRPr="00103431" w:rsidRDefault="00324AF8" w:rsidP="00A3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4AF8" w:rsidRPr="00103431" w:rsidTr="007300E9">
        <w:tc>
          <w:tcPr>
            <w:tcW w:w="6350" w:type="dxa"/>
            <w:vAlign w:val="bottom"/>
          </w:tcPr>
          <w:p w:rsidR="00324AF8" w:rsidRPr="00103431" w:rsidRDefault="00324AF8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8"/>
                <w:szCs w:val="28"/>
                <w:cs/>
              </w:rPr>
            </w:pPr>
            <w:r w:rsidRPr="00103431">
              <w:rPr>
                <w:rFonts w:ascii="Angsana New" w:hAnsi="Angsana New"/>
                <w:sz w:val="28"/>
                <w:szCs w:val="28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22" w:type="dxa"/>
            <w:vAlign w:val="bottom"/>
          </w:tcPr>
          <w:p w:rsidR="00324AF8" w:rsidRPr="00103431" w:rsidRDefault="00565864" w:rsidP="0056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1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(163,107)</w:t>
            </w:r>
          </w:p>
        </w:tc>
        <w:tc>
          <w:tcPr>
            <w:tcW w:w="283" w:type="dxa"/>
            <w:vAlign w:val="bottom"/>
          </w:tcPr>
          <w:p w:rsidR="00324AF8" w:rsidRPr="00103431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324AF8" w:rsidRPr="00103431" w:rsidRDefault="007300E9" w:rsidP="00A3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431">
              <w:rPr>
                <w:rFonts w:ascii="Angsana New" w:hAnsi="Angsana New"/>
                <w:sz w:val="28"/>
                <w:szCs w:val="28"/>
              </w:rPr>
              <w:t>5,981</w:t>
            </w:r>
          </w:p>
        </w:tc>
      </w:tr>
      <w:tr w:rsidR="00324AF8" w:rsidRPr="00103431" w:rsidTr="007300E9">
        <w:tc>
          <w:tcPr>
            <w:tcW w:w="6350" w:type="dxa"/>
            <w:vAlign w:val="bottom"/>
          </w:tcPr>
          <w:p w:rsidR="00324AF8" w:rsidRPr="00103431" w:rsidRDefault="00324AF8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8"/>
                <w:szCs w:val="28"/>
                <w:cs/>
              </w:rPr>
            </w:pPr>
            <w:r w:rsidRPr="00103431">
              <w:rPr>
                <w:rFonts w:ascii="Angsana New" w:hAnsi="Angsana New"/>
                <w:sz w:val="28"/>
                <w:szCs w:val="28"/>
                <w:cs/>
              </w:rPr>
              <w:t>ผลิตภัณฑ์อื่น ๆ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324AF8" w:rsidRPr="00103431" w:rsidRDefault="00E86C17" w:rsidP="00EC6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18,581</w:t>
            </w:r>
          </w:p>
        </w:tc>
        <w:tc>
          <w:tcPr>
            <w:tcW w:w="283" w:type="dxa"/>
          </w:tcPr>
          <w:p w:rsidR="00324AF8" w:rsidRPr="00103431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324AF8" w:rsidRPr="00103431" w:rsidRDefault="007300E9" w:rsidP="00A3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431">
              <w:rPr>
                <w:rFonts w:ascii="Angsana New" w:hAnsi="Angsana New"/>
                <w:sz w:val="28"/>
                <w:szCs w:val="28"/>
              </w:rPr>
              <w:t>16,554</w:t>
            </w:r>
          </w:p>
        </w:tc>
      </w:tr>
      <w:tr w:rsidR="00324AF8" w:rsidRPr="00103431" w:rsidTr="007300E9">
        <w:trPr>
          <w:trHeight w:val="56"/>
        </w:trPr>
        <w:tc>
          <w:tcPr>
            <w:tcW w:w="6350" w:type="dxa"/>
            <w:vAlign w:val="bottom"/>
          </w:tcPr>
          <w:p w:rsidR="00324AF8" w:rsidRPr="00103431" w:rsidRDefault="00324AF8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0343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24AF8" w:rsidRPr="00103431" w:rsidRDefault="00923485" w:rsidP="00EE5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1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(144,526)</w:t>
            </w:r>
          </w:p>
        </w:tc>
        <w:tc>
          <w:tcPr>
            <w:tcW w:w="283" w:type="dxa"/>
          </w:tcPr>
          <w:p w:rsidR="00324AF8" w:rsidRPr="00103431" w:rsidRDefault="00324AF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24AF8" w:rsidRPr="00103431" w:rsidRDefault="007300E9" w:rsidP="00723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431">
              <w:rPr>
                <w:rFonts w:ascii="Angsana New" w:hAnsi="Angsana New"/>
                <w:sz w:val="28"/>
                <w:szCs w:val="28"/>
              </w:rPr>
              <w:t>22,535</w:t>
            </w:r>
          </w:p>
        </w:tc>
      </w:tr>
    </w:tbl>
    <w:p w:rsidR="006F44F1" w:rsidRPr="00B9312D" w:rsidRDefault="006F44F1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p w:rsidR="00186398" w:rsidRPr="00103431" w:rsidRDefault="00F2116D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cs/>
        </w:rPr>
      </w:pPr>
      <w:r>
        <w:rPr>
          <w:rFonts w:ascii="Angsana New" w:hAnsi="Angsana New" w:hint="cs"/>
          <w:spacing w:val="-4"/>
          <w:sz w:val="28"/>
          <w:szCs w:val="28"/>
          <w:cs/>
        </w:rPr>
        <w:t xml:space="preserve">ในปี 2566 </w:t>
      </w:r>
      <w:r w:rsidR="00186398" w:rsidRPr="00103431">
        <w:rPr>
          <w:rFonts w:ascii="Angsana New" w:hAnsi="Angsana New"/>
          <w:spacing w:val="-4"/>
          <w:sz w:val="28"/>
          <w:szCs w:val="28"/>
          <w:cs/>
        </w:rPr>
        <w:t>ค่าใช้จ่ายอื่นๆ ของส่วนงาน</w:t>
      </w:r>
      <w:r w:rsidR="00186398" w:rsidRPr="00103431">
        <w:rPr>
          <w:rFonts w:ascii="Angsana New" w:hAnsi="Angsana New"/>
          <w:sz w:val="28"/>
          <w:szCs w:val="28"/>
          <w:cs/>
        </w:rPr>
        <w:t>เฟอร์นิเจอร์ไม้และแผ่นไม้ประกอบได้รวม</w:t>
      </w:r>
      <w:r w:rsidR="00FD0B42" w:rsidRPr="00103431">
        <w:rPr>
          <w:rFonts w:ascii="Angsana New" w:hAnsi="Angsana New"/>
          <w:sz w:val="28"/>
          <w:szCs w:val="28"/>
          <w:cs/>
        </w:rPr>
        <w:t>ผล</w:t>
      </w:r>
      <w:r w:rsidR="00186398" w:rsidRPr="00103431">
        <w:rPr>
          <w:rFonts w:ascii="Angsana New" w:hAnsi="Angsana New"/>
          <w:sz w:val="28"/>
          <w:szCs w:val="28"/>
          <w:cs/>
        </w:rPr>
        <w:t>ขาดทุนจากอัคคีภัย</w:t>
      </w:r>
      <w:r>
        <w:rPr>
          <w:rFonts w:ascii="Angsana New" w:hAnsi="Angsana New" w:hint="cs"/>
          <w:sz w:val="28"/>
          <w:szCs w:val="28"/>
          <w:cs/>
        </w:rPr>
        <w:t>จำนวนประมาณ</w:t>
      </w:r>
      <w:r w:rsidR="00186398" w:rsidRPr="00103431">
        <w:rPr>
          <w:rFonts w:ascii="Angsana New" w:hAnsi="Angsana New"/>
          <w:sz w:val="28"/>
          <w:szCs w:val="28"/>
          <w:cs/>
        </w:rPr>
        <w:t xml:space="preserve"> </w:t>
      </w:r>
      <w:r w:rsidR="00DC5D95">
        <w:rPr>
          <w:rFonts w:ascii="Angsana New" w:hAnsi="Angsana New" w:hint="cs"/>
          <w:sz w:val="28"/>
          <w:szCs w:val="28"/>
          <w:cs/>
        </w:rPr>
        <w:t>108.55</w:t>
      </w:r>
      <w:r w:rsidR="00186398" w:rsidRPr="00103431">
        <w:rPr>
          <w:rFonts w:ascii="Angsana New" w:hAnsi="Angsana New"/>
          <w:sz w:val="28"/>
          <w:szCs w:val="28"/>
          <w:cs/>
        </w:rPr>
        <w:t xml:space="preserve"> ล้านบาท</w:t>
      </w:r>
    </w:p>
    <w:p w:rsidR="00186398" w:rsidRPr="00B9312D" w:rsidRDefault="00186398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p w:rsidR="00351312" w:rsidRPr="00103431" w:rsidRDefault="00EC6180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</w:rPr>
      </w:pPr>
      <w:r w:rsidRPr="00103431">
        <w:rPr>
          <w:rFonts w:ascii="Angsana New" w:hAnsi="Angsana New"/>
          <w:spacing w:val="-4"/>
          <w:sz w:val="28"/>
          <w:szCs w:val="28"/>
          <w:cs/>
        </w:rPr>
        <w:t>กำไร</w:t>
      </w:r>
      <w:r w:rsidR="00351312" w:rsidRPr="00103431">
        <w:rPr>
          <w:rFonts w:ascii="Angsana New" w:hAnsi="Angsana New"/>
          <w:spacing w:val="-4"/>
          <w:sz w:val="28"/>
          <w:szCs w:val="28"/>
          <w:cs/>
        </w:rPr>
        <w:t xml:space="preserve">ก่อนค่าใช้จ่ายภาษีเงินได้ของส่วนงานผลิตภัณฑ์อื่นๆ ในปี </w:t>
      </w:r>
      <w:r w:rsidR="00351312" w:rsidRPr="00103431">
        <w:rPr>
          <w:rFonts w:ascii="Angsana New" w:hAnsi="Angsana New"/>
          <w:spacing w:val="-4"/>
          <w:sz w:val="28"/>
          <w:szCs w:val="28"/>
        </w:rPr>
        <w:t>2565</w:t>
      </w:r>
      <w:r w:rsidR="00351312" w:rsidRPr="00103431">
        <w:rPr>
          <w:rFonts w:ascii="Angsana New" w:hAnsi="Angsana New"/>
          <w:spacing w:val="-4"/>
          <w:sz w:val="28"/>
          <w:szCs w:val="28"/>
          <w:cs/>
        </w:rPr>
        <w:t xml:space="preserve"> ได้รวมผลประกอบการของธุรกิจเหมืองขุด / ขาย</w:t>
      </w:r>
      <w:r w:rsidR="00B826BE" w:rsidRPr="00103431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351312" w:rsidRPr="00103431">
        <w:rPr>
          <w:rFonts w:ascii="Angsana New" w:hAnsi="Angsana New"/>
          <w:spacing w:val="-4"/>
          <w:sz w:val="28"/>
          <w:szCs w:val="28"/>
          <w:cs/>
        </w:rPr>
        <w:t xml:space="preserve">คริปโทเคอร์เรนซี่โดยมีรายได้และค่าใช้จ่ายเป็นจำนวนเงินประมาณ </w:t>
      </w:r>
      <w:r w:rsidR="007300E9" w:rsidRPr="00103431">
        <w:rPr>
          <w:rFonts w:ascii="Angsana New" w:hAnsi="Angsana New"/>
          <w:spacing w:val="-4"/>
          <w:sz w:val="28"/>
          <w:szCs w:val="28"/>
          <w:cs/>
        </w:rPr>
        <w:t>3.36</w:t>
      </w:r>
      <w:r w:rsidR="00351312" w:rsidRPr="00103431">
        <w:rPr>
          <w:rFonts w:ascii="Angsana New" w:hAnsi="Angsana New"/>
          <w:spacing w:val="-4"/>
          <w:sz w:val="28"/>
          <w:szCs w:val="28"/>
          <w:cs/>
        </w:rPr>
        <w:t xml:space="preserve"> ล</w:t>
      </w:r>
      <w:r w:rsidR="00742744" w:rsidRPr="00103431">
        <w:rPr>
          <w:rFonts w:ascii="Angsana New" w:hAnsi="Angsana New"/>
          <w:spacing w:val="-4"/>
          <w:sz w:val="28"/>
          <w:szCs w:val="28"/>
          <w:cs/>
        </w:rPr>
        <w:t xml:space="preserve">้านบาทและ </w:t>
      </w:r>
      <w:r w:rsidR="007300E9" w:rsidRPr="00103431">
        <w:rPr>
          <w:rFonts w:ascii="Angsana New" w:hAnsi="Angsana New"/>
          <w:spacing w:val="-4"/>
          <w:sz w:val="28"/>
          <w:szCs w:val="28"/>
          <w:cs/>
        </w:rPr>
        <w:t>5.72</w:t>
      </w:r>
      <w:r w:rsidR="00742744" w:rsidRPr="00103431">
        <w:rPr>
          <w:rFonts w:ascii="Angsana New" w:hAnsi="Angsana New"/>
          <w:spacing w:val="-4"/>
          <w:sz w:val="28"/>
          <w:szCs w:val="28"/>
          <w:cs/>
        </w:rPr>
        <w:t xml:space="preserve"> ล้านบาท ตามลำดับ</w:t>
      </w:r>
    </w:p>
    <w:p w:rsidR="00CC7E47" w:rsidRPr="00B9312D" w:rsidRDefault="00CC7E47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CC7E47" w:rsidRPr="00103431" w:rsidRDefault="00CC7E47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103431">
        <w:rPr>
          <w:rFonts w:ascii="Angsana New" w:hAnsi="Angsana New"/>
          <w:i/>
          <w:iCs/>
          <w:sz w:val="28"/>
          <w:szCs w:val="28"/>
          <w:u w:val="single"/>
          <w:cs/>
        </w:rPr>
        <w:t>ข้อมูลเกี่ยวกับเขตภูมิศาสตร์</w:t>
      </w:r>
      <w:r w:rsidRPr="00103431">
        <w:rPr>
          <w:rFonts w:ascii="Angsana New" w:hAnsi="Angsana New"/>
          <w:i/>
          <w:iCs/>
          <w:sz w:val="28"/>
          <w:szCs w:val="28"/>
          <w:u w:val="single"/>
        </w:rPr>
        <w:t xml:space="preserve"> </w:t>
      </w:r>
      <w:r w:rsidRPr="00103431">
        <w:rPr>
          <w:rFonts w:ascii="Angsana New" w:hAnsi="Angsana New"/>
          <w:i/>
          <w:iCs/>
          <w:sz w:val="28"/>
          <w:szCs w:val="28"/>
          <w:u w:val="single"/>
          <w:cs/>
        </w:rPr>
        <w:t>(งบการเงินรวม</w:t>
      </w:r>
      <w:r w:rsidR="007300E9" w:rsidRPr="00103431">
        <w:rPr>
          <w:rFonts w:ascii="Angsana New" w:hAnsi="Angsana New"/>
          <w:i/>
          <w:iCs/>
          <w:sz w:val="28"/>
          <w:szCs w:val="28"/>
          <w:u w:val="single"/>
          <w:cs/>
        </w:rPr>
        <w:t xml:space="preserve"> - งวดหกเดือน</w:t>
      </w:r>
      <w:r w:rsidRPr="00103431">
        <w:rPr>
          <w:rFonts w:ascii="Angsana New" w:hAnsi="Angsana New"/>
          <w:i/>
          <w:iCs/>
          <w:sz w:val="28"/>
          <w:szCs w:val="28"/>
          <w:u w:val="single"/>
          <w:cs/>
        </w:rPr>
        <w:t>)</w:t>
      </w:r>
    </w:p>
    <w:tbl>
      <w:tblPr>
        <w:tblW w:w="9473" w:type="dxa"/>
        <w:tblLook w:val="01E0"/>
      </w:tblPr>
      <w:tblGrid>
        <w:gridCol w:w="6350"/>
        <w:gridCol w:w="1422"/>
        <w:gridCol w:w="283"/>
        <w:gridCol w:w="1418"/>
      </w:tblGrid>
      <w:tr w:rsidR="00CC7E47" w:rsidRPr="00103431" w:rsidTr="007300E9">
        <w:trPr>
          <w:tblHeader/>
        </w:trPr>
        <w:tc>
          <w:tcPr>
            <w:tcW w:w="6350" w:type="dxa"/>
            <w:vAlign w:val="bottom"/>
          </w:tcPr>
          <w:p w:rsidR="00CC7E47" w:rsidRPr="00103431" w:rsidRDefault="00CC7E47" w:rsidP="00EB5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123" w:type="dxa"/>
            <w:gridSpan w:val="3"/>
            <w:tcBorders>
              <w:bottom w:val="single" w:sz="4" w:space="0" w:color="auto"/>
            </w:tcBorders>
            <w:vAlign w:val="bottom"/>
          </w:tcPr>
          <w:p w:rsidR="00CC7E47" w:rsidRPr="00103431" w:rsidRDefault="00CC7E47" w:rsidP="00EB5D0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3431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</w:p>
        </w:tc>
      </w:tr>
      <w:tr w:rsidR="00CC7E47" w:rsidRPr="00103431" w:rsidTr="007300E9">
        <w:trPr>
          <w:tblHeader/>
        </w:trPr>
        <w:tc>
          <w:tcPr>
            <w:tcW w:w="6350" w:type="dxa"/>
            <w:vAlign w:val="bottom"/>
          </w:tcPr>
          <w:p w:rsidR="00CC7E47" w:rsidRPr="00103431" w:rsidRDefault="00CC7E47" w:rsidP="00EB5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C7E47" w:rsidRPr="00103431" w:rsidRDefault="00CC7E47" w:rsidP="00EB5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3431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Pr="00103431">
              <w:rPr>
                <w:rFonts w:ascii="Angsana New" w:hAnsi="Angsana New"/>
                <w:color w:val="000000"/>
                <w:sz w:val="28"/>
                <w:szCs w:val="28"/>
                <w:cs/>
              </w:rPr>
              <w:t>6</w:t>
            </w:r>
            <w:r w:rsidRPr="00103431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83" w:type="dxa"/>
            <w:vAlign w:val="bottom"/>
          </w:tcPr>
          <w:p w:rsidR="00CC7E47" w:rsidRPr="00103431" w:rsidRDefault="00CC7E47" w:rsidP="00EB5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CC7E47" w:rsidRPr="00103431" w:rsidRDefault="00CC7E47" w:rsidP="00EB5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3431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Pr="00103431">
              <w:rPr>
                <w:rFonts w:ascii="Angsana New" w:hAnsi="Angsana New"/>
                <w:color w:val="000000"/>
                <w:sz w:val="28"/>
                <w:szCs w:val="28"/>
                <w:cs/>
              </w:rPr>
              <w:t>6</w:t>
            </w:r>
            <w:r w:rsidRPr="00103431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CC7E47" w:rsidRPr="00103431" w:rsidTr="007300E9">
        <w:tc>
          <w:tcPr>
            <w:tcW w:w="6350" w:type="dxa"/>
            <w:vAlign w:val="bottom"/>
          </w:tcPr>
          <w:p w:rsidR="00CC7E47" w:rsidRPr="00103431" w:rsidRDefault="00CC7E47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03431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รายได้จากการขายต่างประเทศ - สุทธิ</w:t>
            </w:r>
          </w:p>
        </w:tc>
        <w:tc>
          <w:tcPr>
            <w:tcW w:w="1422" w:type="dxa"/>
            <w:vAlign w:val="bottom"/>
          </w:tcPr>
          <w:p w:rsidR="00CC7E47" w:rsidRPr="00103431" w:rsidRDefault="00CC7E47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</w:tcPr>
          <w:p w:rsidR="00CC7E47" w:rsidRPr="00103431" w:rsidRDefault="00CC7E47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CC7E47" w:rsidRPr="00103431" w:rsidRDefault="00CC7E47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C7E47" w:rsidRPr="00103431" w:rsidTr="007300E9">
        <w:trPr>
          <w:trHeight w:val="70"/>
        </w:trPr>
        <w:tc>
          <w:tcPr>
            <w:tcW w:w="6350" w:type="dxa"/>
            <w:vAlign w:val="bottom"/>
          </w:tcPr>
          <w:p w:rsidR="00CC7E47" w:rsidRPr="00103431" w:rsidRDefault="00CC7E47" w:rsidP="00CC7E47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103431">
              <w:rPr>
                <w:rFonts w:ascii="Angsana New" w:hAnsi="Angsana New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422" w:type="dxa"/>
            <w:vAlign w:val="bottom"/>
          </w:tcPr>
          <w:p w:rsidR="00CC7E47" w:rsidRPr="00103431" w:rsidRDefault="005309DD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151,837</w:t>
            </w:r>
          </w:p>
        </w:tc>
        <w:tc>
          <w:tcPr>
            <w:tcW w:w="283" w:type="dxa"/>
          </w:tcPr>
          <w:p w:rsidR="00CC7E47" w:rsidRPr="00103431" w:rsidRDefault="00CC7E47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CC7E47" w:rsidRPr="00103431" w:rsidRDefault="007300E9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431">
              <w:rPr>
                <w:rFonts w:ascii="Angsana New" w:hAnsi="Angsana New"/>
                <w:sz w:val="28"/>
                <w:szCs w:val="28"/>
              </w:rPr>
              <w:t>260,748</w:t>
            </w:r>
          </w:p>
        </w:tc>
      </w:tr>
      <w:tr w:rsidR="00CC7E47" w:rsidRPr="00103431" w:rsidTr="007300E9">
        <w:tc>
          <w:tcPr>
            <w:tcW w:w="6350" w:type="dxa"/>
            <w:vAlign w:val="bottom"/>
          </w:tcPr>
          <w:p w:rsidR="00CC7E47" w:rsidRPr="00103431" w:rsidRDefault="00CC7E47" w:rsidP="00CC7E47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103431">
              <w:rPr>
                <w:rFonts w:ascii="Angsana New" w:hAnsi="Angsana New"/>
                <w:sz w:val="28"/>
                <w:szCs w:val="28"/>
                <w:cs/>
              </w:rPr>
              <w:t>อินเดีย</w:t>
            </w:r>
          </w:p>
        </w:tc>
        <w:tc>
          <w:tcPr>
            <w:tcW w:w="1422" w:type="dxa"/>
            <w:vAlign w:val="bottom"/>
          </w:tcPr>
          <w:p w:rsidR="00CC7E47" w:rsidRPr="00103431" w:rsidRDefault="005309DD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59,760</w:t>
            </w:r>
          </w:p>
        </w:tc>
        <w:tc>
          <w:tcPr>
            <w:tcW w:w="283" w:type="dxa"/>
          </w:tcPr>
          <w:p w:rsidR="00CC7E47" w:rsidRPr="00103431" w:rsidRDefault="00CC7E47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CC7E47" w:rsidRPr="00103431" w:rsidRDefault="007300E9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431">
              <w:rPr>
                <w:rFonts w:ascii="Angsana New" w:hAnsi="Angsana New"/>
                <w:sz w:val="28"/>
                <w:szCs w:val="28"/>
              </w:rPr>
              <w:t>62,326</w:t>
            </w:r>
          </w:p>
        </w:tc>
      </w:tr>
      <w:tr w:rsidR="00CC7E47" w:rsidRPr="00103431" w:rsidTr="007300E9">
        <w:tc>
          <w:tcPr>
            <w:tcW w:w="6350" w:type="dxa"/>
            <w:vAlign w:val="bottom"/>
          </w:tcPr>
          <w:p w:rsidR="00CC7E47" w:rsidRPr="00103431" w:rsidRDefault="00CC7E47" w:rsidP="00CC7E47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103431">
              <w:rPr>
                <w:rFonts w:ascii="Angsana New" w:hAnsi="Angsana New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422" w:type="dxa"/>
            <w:vAlign w:val="bottom"/>
          </w:tcPr>
          <w:p w:rsidR="00CC7E47" w:rsidRPr="00103431" w:rsidRDefault="005309DD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24,752</w:t>
            </w:r>
          </w:p>
        </w:tc>
        <w:tc>
          <w:tcPr>
            <w:tcW w:w="283" w:type="dxa"/>
          </w:tcPr>
          <w:p w:rsidR="00CC7E47" w:rsidRPr="00103431" w:rsidRDefault="00CC7E47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CC7E47" w:rsidRPr="00103431" w:rsidRDefault="007300E9" w:rsidP="00492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03431">
              <w:rPr>
                <w:rFonts w:ascii="Angsana New" w:hAnsi="Angsana New"/>
                <w:sz w:val="28"/>
                <w:szCs w:val="28"/>
              </w:rPr>
              <w:t>57,15</w:t>
            </w:r>
            <w:r w:rsidR="00492BB4" w:rsidRPr="00103431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5309DD" w:rsidRPr="00103431" w:rsidTr="007300E9">
        <w:tc>
          <w:tcPr>
            <w:tcW w:w="6350" w:type="dxa"/>
            <w:vAlign w:val="bottom"/>
          </w:tcPr>
          <w:p w:rsidR="005309DD" w:rsidRPr="00103431" w:rsidRDefault="005309DD" w:rsidP="00CC7E47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103431">
              <w:rPr>
                <w:rFonts w:ascii="Angsana New" w:hAnsi="Angsana New"/>
                <w:sz w:val="28"/>
                <w:szCs w:val="28"/>
                <w:cs/>
              </w:rPr>
              <w:t>สหรัฐอาหรับเอมิเรตส์</w:t>
            </w:r>
          </w:p>
        </w:tc>
        <w:tc>
          <w:tcPr>
            <w:tcW w:w="1422" w:type="dxa"/>
            <w:vAlign w:val="bottom"/>
          </w:tcPr>
          <w:p w:rsidR="005309DD" w:rsidRPr="00103431" w:rsidRDefault="005309DD" w:rsidP="0006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4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:rsidR="005309DD" w:rsidRPr="00103431" w:rsidRDefault="005309DD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5309DD" w:rsidRPr="00103431" w:rsidRDefault="005309DD" w:rsidP="00492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431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Pr="00103431">
              <w:rPr>
                <w:rFonts w:ascii="Angsana New" w:hAnsi="Angsana New"/>
                <w:sz w:val="28"/>
                <w:szCs w:val="28"/>
              </w:rPr>
              <w:t>,573</w:t>
            </w:r>
          </w:p>
        </w:tc>
      </w:tr>
      <w:tr w:rsidR="00CC7E47" w:rsidRPr="00103431" w:rsidTr="007300E9">
        <w:tc>
          <w:tcPr>
            <w:tcW w:w="6350" w:type="dxa"/>
            <w:vAlign w:val="bottom"/>
          </w:tcPr>
          <w:p w:rsidR="00CC7E47" w:rsidRPr="00103431" w:rsidRDefault="00CC7E47" w:rsidP="00CC7E47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103431">
              <w:rPr>
                <w:rFonts w:ascii="Angsana New" w:hAnsi="Angsana New"/>
                <w:sz w:val="28"/>
                <w:szCs w:val="28"/>
                <w:cs/>
              </w:rPr>
              <w:t>บาเรน</w:t>
            </w:r>
          </w:p>
        </w:tc>
        <w:tc>
          <w:tcPr>
            <w:tcW w:w="1422" w:type="dxa"/>
            <w:vAlign w:val="bottom"/>
          </w:tcPr>
          <w:p w:rsidR="00CC7E47" w:rsidRPr="00103431" w:rsidRDefault="005309DD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6,732</w:t>
            </w:r>
          </w:p>
        </w:tc>
        <w:tc>
          <w:tcPr>
            <w:tcW w:w="283" w:type="dxa"/>
          </w:tcPr>
          <w:p w:rsidR="00CC7E47" w:rsidRPr="00103431" w:rsidRDefault="00CC7E47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CC7E47" w:rsidRPr="00103431" w:rsidRDefault="007300E9" w:rsidP="007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03431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103431">
              <w:rPr>
                <w:rFonts w:ascii="Angsana New" w:hAnsi="Angsana New"/>
                <w:sz w:val="28"/>
                <w:szCs w:val="28"/>
              </w:rPr>
              <w:t>,</w:t>
            </w:r>
            <w:r w:rsidRPr="00103431">
              <w:rPr>
                <w:rFonts w:ascii="Angsana New" w:hAnsi="Angsana New"/>
                <w:sz w:val="28"/>
                <w:szCs w:val="28"/>
                <w:cs/>
              </w:rPr>
              <w:t>442</w:t>
            </w:r>
          </w:p>
        </w:tc>
      </w:tr>
      <w:tr w:rsidR="00CC7E47" w:rsidRPr="00103431" w:rsidTr="007300E9">
        <w:tc>
          <w:tcPr>
            <w:tcW w:w="6350" w:type="dxa"/>
            <w:vAlign w:val="bottom"/>
          </w:tcPr>
          <w:p w:rsidR="00CC7E47" w:rsidRPr="00103431" w:rsidRDefault="00CC7E47" w:rsidP="00CC7E47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103431">
              <w:rPr>
                <w:rFonts w:ascii="Angsana New" w:hAnsi="Angsana New"/>
                <w:sz w:val="28"/>
                <w:szCs w:val="28"/>
                <w:cs/>
              </w:rPr>
              <w:t>ฟิลิปปินส์</w:t>
            </w:r>
          </w:p>
        </w:tc>
        <w:tc>
          <w:tcPr>
            <w:tcW w:w="1422" w:type="dxa"/>
            <w:vAlign w:val="bottom"/>
          </w:tcPr>
          <w:p w:rsidR="00CC7E47" w:rsidRPr="00103431" w:rsidRDefault="005309DD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2,870</w:t>
            </w:r>
          </w:p>
        </w:tc>
        <w:tc>
          <w:tcPr>
            <w:tcW w:w="283" w:type="dxa"/>
          </w:tcPr>
          <w:p w:rsidR="00CC7E47" w:rsidRPr="00103431" w:rsidRDefault="00CC7E47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CC7E47" w:rsidRPr="00103431" w:rsidRDefault="00C81109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431">
              <w:rPr>
                <w:rFonts w:ascii="Angsana New" w:hAnsi="Angsana New"/>
                <w:sz w:val="28"/>
                <w:szCs w:val="28"/>
              </w:rPr>
              <w:t>6,993</w:t>
            </w:r>
          </w:p>
        </w:tc>
      </w:tr>
      <w:tr w:rsidR="0028282E" w:rsidRPr="00103431" w:rsidTr="007300E9">
        <w:tc>
          <w:tcPr>
            <w:tcW w:w="6350" w:type="dxa"/>
            <w:vAlign w:val="bottom"/>
          </w:tcPr>
          <w:p w:rsidR="0028282E" w:rsidRPr="00103431" w:rsidRDefault="0028282E" w:rsidP="00CC7E47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103431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28282E" w:rsidRPr="00103431" w:rsidRDefault="0028282E" w:rsidP="00EC6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3,165</w:t>
            </w:r>
          </w:p>
        </w:tc>
        <w:tc>
          <w:tcPr>
            <w:tcW w:w="283" w:type="dxa"/>
          </w:tcPr>
          <w:p w:rsidR="0028282E" w:rsidRPr="00103431" w:rsidRDefault="0028282E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28282E" w:rsidRPr="00103431" w:rsidRDefault="0028282E" w:rsidP="0006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431">
              <w:rPr>
                <w:rFonts w:ascii="Angsana New" w:hAnsi="Angsana New"/>
                <w:sz w:val="28"/>
                <w:szCs w:val="28"/>
              </w:rPr>
              <w:t>5,310</w:t>
            </w:r>
          </w:p>
        </w:tc>
      </w:tr>
      <w:tr w:rsidR="00CC7E47" w:rsidRPr="00103431" w:rsidTr="007300E9">
        <w:tc>
          <w:tcPr>
            <w:tcW w:w="6350" w:type="dxa"/>
            <w:vAlign w:val="bottom"/>
          </w:tcPr>
          <w:p w:rsidR="00CC7E47" w:rsidRPr="00103431" w:rsidRDefault="00CC7E47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0343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CC7E47" w:rsidRPr="00103431" w:rsidRDefault="0028282E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249,116</w:t>
            </w:r>
          </w:p>
        </w:tc>
        <w:tc>
          <w:tcPr>
            <w:tcW w:w="283" w:type="dxa"/>
          </w:tcPr>
          <w:p w:rsidR="00CC7E47" w:rsidRPr="00103431" w:rsidRDefault="00CC7E47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CC7E47" w:rsidRPr="00103431" w:rsidRDefault="00492BB4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431">
              <w:rPr>
                <w:rFonts w:ascii="Angsana New" w:hAnsi="Angsana New"/>
                <w:sz w:val="28"/>
                <w:szCs w:val="28"/>
              </w:rPr>
              <w:t>411,551</w:t>
            </w:r>
          </w:p>
        </w:tc>
      </w:tr>
      <w:tr w:rsidR="00CC7E47" w:rsidRPr="00103431" w:rsidTr="007300E9">
        <w:tc>
          <w:tcPr>
            <w:tcW w:w="6350" w:type="dxa"/>
            <w:vAlign w:val="bottom"/>
          </w:tcPr>
          <w:p w:rsidR="00CC7E47" w:rsidRPr="00103431" w:rsidRDefault="00CC7E47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03431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รายได้จากการขายในประเทศ - สุทธิ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CC7E47" w:rsidRPr="00103431" w:rsidRDefault="006173DE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380,049</w:t>
            </w:r>
          </w:p>
        </w:tc>
        <w:tc>
          <w:tcPr>
            <w:tcW w:w="283" w:type="dxa"/>
          </w:tcPr>
          <w:p w:rsidR="00CC7E47" w:rsidRPr="00103431" w:rsidRDefault="00CC7E47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CC7E47" w:rsidRPr="00103431" w:rsidRDefault="00492BB4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431">
              <w:rPr>
                <w:rFonts w:ascii="Angsana New" w:hAnsi="Angsana New"/>
                <w:sz w:val="28"/>
                <w:szCs w:val="28"/>
              </w:rPr>
              <w:t>334,907</w:t>
            </w:r>
          </w:p>
        </w:tc>
      </w:tr>
      <w:tr w:rsidR="00CC7E47" w:rsidRPr="00103431" w:rsidTr="007300E9">
        <w:tc>
          <w:tcPr>
            <w:tcW w:w="6350" w:type="dxa"/>
            <w:vAlign w:val="bottom"/>
          </w:tcPr>
          <w:p w:rsidR="00CC7E47" w:rsidRPr="00103431" w:rsidRDefault="00CC7E47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03431">
              <w:rPr>
                <w:rFonts w:ascii="Angsana New" w:hAnsi="Angsana New"/>
                <w:sz w:val="28"/>
                <w:szCs w:val="28"/>
                <w:cs/>
              </w:rPr>
              <w:t>รวมรายได้จากการขาย - สุทธิ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7E47" w:rsidRPr="00103431" w:rsidRDefault="006173DE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629,165</w:t>
            </w:r>
          </w:p>
        </w:tc>
        <w:tc>
          <w:tcPr>
            <w:tcW w:w="283" w:type="dxa"/>
          </w:tcPr>
          <w:p w:rsidR="00CC7E47" w:rsidRPr="00103431" w:rsidRDefault="00CC7E47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7E47" w:rsidRPr="00103431" w:rsidRDefault="00492BB4" w:rsidP="00CC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3431">
              <w:rPr>
                <w:rFonts w:ascii="Angsana New" w:hAnsi="Angsana New"/>
                <w:sz w:val="28"/>
                <w:szCs w:val="28"/>
              </w:rPr>
              <w:t>746,458</w:t>
            </w:r>
          </w:p>
        </w:tc>
      </w:tr>
    </w:tbl>
    <w:p w:rsidR="00575914" w:rsidRPr="00B9312D" w:rsidRDefault="00575914" w:rsidP="00BC5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BC5367" w:rsidRPr="00103431" w:rsidRDefault="006F44F1" w:rsidP="00BC5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  <w:r w:rsidRPr="00103431">
        <w:rPr>
          <w:rFonts w:ascii="Angsana New" w:hAnsi="Angsana New"/>
          <w:sz w:val="29"/>
          <w:szCs w:val="29"/>
          <w:cs/>
        </w:rPr>
        <w:t>กลุ่มบริษัท</w:t>
      </w:r>
      <w:r w:rsidR="00BC5367" w:rsidRPr="00103431">
        <w:rPr>
          <w:rFonts w:ascii="Angsana New" w:hAnsi="Angsana New"/>
          <w:sz w:val="29"/>
          <w:szCs w:val="29"/>
          <w:cs/>
        </w:rPr>
        <w:t>ไม่มีสินทรัพย์ไม่หมุนเวียนใดๆ ที่ตั้งอยู่ในประเทศอื่นนอกเหนือจากประเทศไทย</w:t>
      </w:r>
    </w:p>
    <w:p w:rsidR="002060DD" w:rsidRDefault="00BC5367" w:rsidP="00BC5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926481">
        <w:rPr>
          <w:rFonts w:ascii="Angsana New" w:hAnsi="Angsana New"/>
          <w:i/>
          <w:iCs/>
          <w:sz w:val="30"/>
          <w:szCs w:val="30"/>
          <w:u w:val="single"/>
          <w:cs/>
        </w:rPr>
        <w:lastRenderedPageBreak/>
        <w:t>ข้อมูลเกี่ยวกับลูกค้ารายใหญ่</w:t>
      </w:r>
      <w:r w:rsidRPr="00926481">
        <w:rPr>
          <w:rFonts w:ascii="Angsana New" w:hAnsi="Angsana New"/>
          <w:i/>
          <w:iCs/>
          <w:sz w:val="30"/>
          <w:szCs w:val="30"/>
          <w:u w:val="single"/>
        </w:rPr>
        <w:t xml:space="preserve"> (</w:t>
      </w:r>
      <w:r w:rsidRPr="00926481">
        <w:rPr>
          <w:rFonts w:ascii="Angsana New" w:hAnsi="Angsana New"/>
          <w:i/>
          <w:iCs/>
          <w:sz w:val="30"/>
          <w:szCs w:val="30"/>
          <w:u w:val="single"/>
          <w:cs/>
        </w:rPr>
        <w:t>ลูกค้าที่มียอดรายการค้าเกินกว่าร้อยละ 10 ของยอดรายการค้ารวม</w:t>
      </w:r>
      <w:r w:rsidR="008E0981">
        <w:rPr>
          <w:rFonts w:ascii="Angsana New" w:hAnsi="Angsana New" w:hint="cs"/>
          <w:i/>
          <w:iCs/>
          <w:sz w:val="30"/>
          <w:szCs w:val="30"/>
          <w:u w:val="single"/>
          <w:cs/>
        </w:rPr>
        <w:t>ในงบการเงินรวม</w:t>
      </w:r>
      <w:r w:rsidRPr="00926481">
        <w:rPr>
          <w:rFonts w:ascii="Angsana New" w:hAnsi="Angsana New"/>
          <w:i/>
          <w:iCs/>
          <w:sz w:val="30"/>
          <w:szCs w:val="30"/>
          <w:u w:val="single"/>
        </w:rPr>
        <w:t>)</w:t>
      </w:r>
    </w:p>
    <w:p w:rsidR="00BC5367" w:rsidRPr="00F66962" w:rsidRDefault="00BC5367" w:rsidP="00BC5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9423" w:type="dxa"/>
        <w:tblLook w:val="01E0"/>
      </w:tblPr>
      <w:tblGrid>
        <w:gridCol w:w="5783"/>
        <w:gridCol w:w="1701"/>
        <w:gridCol w:w="236"/>
        <w:gridCol w:w="1703"/>
      </w:tblGrid>
      <w:tr w:rsidR="002060DD" w:rsidRPr="004F5042" w:rsidTr="00F7307A">
        <w:tc>
          <w:tcPr>
            <w:tcW w:w="5783" w:type="dxa"/>
            <w:vAlign w:val="bottom"/>
          </w:tcPr>
          <w:p w:rsidR="002060DD" w:rsidRPr="004F5042" w:rsidRDefault="002060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40" w:type="dxa"/>
            <w:gridSpan w:val="3"/>
            <w:vAlign w:val="bottom"/>
          </w:tcPr>
          <w:p w:rsidR="002060DD" w:rsidRPr="004F5042" w:rsidRDefault="002060DD" w:rsidP="00F7307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F5042">
              <w:rPr>
                <w:rFonts w:ascii="Angsana New" w:hAnsi="Angsana New"/>
                <w:sz w:val="30"/>
                <w:szCs w:val="30"/>
                <w:cs/>
              </w:rPr>
              <w:t>ร้อยละของยอดที่มีกับลูกค้ารายใหญ่</w:t>
            </w:r>
          </w:p>
        </w:tc>
      </w:tr>
      <w:tr w:rsidR="00F7307A" w:rsidRPr="004F5042" w:rsidTr="00F7307A">
        <w:tc>
          <w:tcPr>
            <w:tcW w:w="5783" w:type="dxa"/>
            <w:vAlign w:val="bottom"/>
          </w:tcPr>
          <w:p w:rsidR="00F7307A" w:rsidRPr="004F5042" w:rsidRDefault="00F7307A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40" w:type="dxa"/>
            <w:gridSpan w:val="3"/>
            <w:tcBorders>
              <w:bottom w:val="single" w:sz="4" w:space="0" w:color="auto"/>
            </w:tcBorders>
            <w:vAlign w:val="bottom"/>
          </w:tcPr>
          <w:p w:rsidR="00F7307A" w:rsidRPr="004F5042" w:rsidRDefault="00F7307A" w:rsidP="00B27E9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/>
                <w:sz w:val="30"/>
                <w:szCs w:val="30"/>
                <w:cs/>
              </w:rPr>
              <w:t>ต่อยอดรวม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(งวดหกเดือน)</w:t>
            </w:r>
          </w:p>
        </w:tc>
      </w:tr>
      <w:tr w:rsidR="00CC3F6C" w:rsidRPr="004F5042" w:rsidTr="00F7307A">
        <w:tc>
          <w:tcPr>
            <w:tcW w:w="5783" w:type="dxa"/>
            <w:vAlign w:val="bottom"/>
          </w:tcPr>
          <w:p w:rsidR="00CC3F6C" w:rsidRPr="004F5042" w:rsidRDefault="00CC3F6C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40" w:type="dxa"/>
            <w:gridSpan w:val="3"/>
            <w:tcBorders>
              <w:bottom w:val="single" w:sz="4" w:space="0" w:color="auto"/>
            </w:tcBorders>
            <w:vAlign w:val="bottom"/>
          </w:tcPr>
          <w:p w:rsidR="00CC3F6C" w:rsidRPr="00926481" w:rsidRDefault="00CC3F6C" w:rsidP="00A31F9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648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  <w:r w:rsidRPr="00926481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8D017D" w:rsidRPr="004F5042" w:rsidTr="00F7307A">
        <w:tc>
          <w:tcPr>
            <w:tcW w:w="5783" w:type="dxa"/>
            <w:vAlign w:val="bottom"/>
          </w:tcPr>
          <w:p w:rsidR="008D017D" w:rsidRPr="004F5042" w:rsidRDefault="008D017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D017D" w:rsidRPr="004F5042" w:rsidRDefault="008D017D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="00CC3F6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  <w:vAlign w:val="bottom"/>
          </w:tcPr>
          <w:p w:rsidR="008D017D" w:rsidRPr="004F5042" w:rsidRDefault="008D017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3" w:type="dxa"/>
            <w:tcBorders>
              <w:bottom w:val="single" w:sz="4" w:space="0" w:color="auto"/>
            </w:tcBorders>
            <w:vAlign w:val="bottom"/>
          </w:tcPr>
          <w:p w:rsidR="008D017D" w:rsidRPr="004F5042" w:rsidRDefault="008D017D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="00CC3F6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8D017D" w:rsidRPr="006B415B" w:rsidTr="00F7307A">
        <w:tc>
          <w:tcPr>
            <w:tcW w:w="5783" w:type="dxa"/>
            <w:vAlign w:val="bottom"/>
          </w:tcPr>
          <w:p w:rsidR="008D017D" w:rsidRPr="006B415B" w:rsidRDefault="008D017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415B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D017D" w:rsidRPr="006B415B" w:rsidRDefault="008D017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:rsidR="008D017D" w:rsidRPr="006B415B" w:rsidRDefault="008D017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3" w:type="dxa"/>
          </w:tcPr>
          <w:p w:rsidR="008D017D" w:rsidRPr="006B415B" w:rsidRDefault="008D017D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C3F6C" w:rsidRPr="006B415B" w:rsidTr="00F7307A">
        <w:tc>
          <w:tcPr>
            <w:tcW w:w="5783" w:type="dxa"/>
            <w:vAlign w:val="bottom"/>
          </w:tcPr>
          <w:p w:rsidR="00CC3F6C" w:rsidRPr="006B415B" w:rsidRDefault="00CC3F6C" w:rsidP="00B933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B415B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</w:t>
            </w:r>
            <w:r w:rsidRPr="006B415B">
              <w:rPr>
                <w:rFonts w:ascii="Angsana New" w:hAnsi="Angsana New" w:hint="cs"/>
                <w:sz w:val="30"/>
                <w:szCs w:val="30"/>
                <w:cs/>
              </w:rPr>
              <w:t>และแผ่นไม้ประกอบ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C3F6C" w:rsidRPr="006B415B" w:rsidRDefault="00E95F57" w:rsidP="00F73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28.69</w:t>
            </w:r>
          </w:p>
        </w:tc>
        <w:tc>
          <w:tcPr>
            <w:tcW w:w="236" w:type="dxa"/>
            <w:shd w:val="clear" w:color="auto" w:fill="auto"/>
          </w:tcPr>
          <w:p w:rsidR="00CC3F6C" w:rsidRPr="006B415B" w:rsidRDefault="00CC3F6C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:rsidR="00CC3F6C" w:rsidRPr="006B415B" w:rsidRDefault="00267753" w:rsidP="00B27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21.11</w:t>
            </w:r>
          </w:p>
        </w:tc>
      </w:tr>
      <w:tr w:rsidR="00E95F57" w:rsidRPr="006B415B" w:rsidTr="00F7307A">
        <w:tc>
          <w:tcPr>
            <w:tcW w:w="5783" w:type="dxa"/>
            <w:vAlign w:val="bottom"/>
          </w:tcPr>
          <w:p w:rsidR="00E95F57" w:rsidRPr="006B415B" w:rsidRDefault="00E95F57" w:rsidP="0095199B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B415B">
              <w:rPr>
                <w:rFonts w:ascii="Angsana New" w:hAnsi="Angsana New" w:hint="cs"/>
                <w:sz w:val="30"/>
                <w:szCs w:val="30"/>
                <w:cs/>
              </w:rPr>
              <w:t>ผลิตภัณฑ์อื่นๆ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95F57" w:rsidRPr="006B415B" w:rsidRDefault="00E95F57" w:rsidP="00067CA4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15B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36" w:type="dxa"/>
            <w:shd w:val="clear" w:color="auto" w:fill="auto"/>
          </w:tcPr>
          <w:p w:rsidR="00E95F57" w:rsidRPr="006B415B" w:rsidRDefault="00E95F57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:rsidR="00E95F57" w:rsidRPr="006B415B" w:rsidRDefault="00E95F57" w:rsidP="00A31F94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15B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AD5511" w:rsidRPr="006B415B" w:rsidTr="00F7307A">
        <w:tc>
          <w:tcPr>
            <w:tcW w:w="5783" w:type="dxa"/>
            <w:vAlign w:val="bottom"/>
          </w:tcPr>
          <w:p w:rsidR="00AD5511" w:rsidRPr="006B415B" w:rsidRDefault="00AD5511" w:rsidP="00B933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B415B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D5511" w:rsidRPr="006B415B" w:rsidRDefault="00B7009A" w:rsidP="00B27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23.25</w:t>
            </w:r>
          </w:p>
        </w:tc>
        <w:tc>
          <w:tcPr>
            <w:tcW w:w="236" w:type="dxa"/>
            <w:shd w:val="clear" w:color="auto" w:fill="auto"/>
          </w:tcPr>
          <w:p w:rsidR="00AD5511" w:rsidRPr="006B415B" w:rsidRDefault="00AD5511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:rsidR="00AD5511" w:rsidRPr="006B415B" w:rsidRDefault="00267753" w:rsidP="00B27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36.99</w:t>
            </w:r>
          </w:p>
        </w:tc>
      </w:tr>
      <w:tr w:rsidR="00AD5511" w:rsidRPr="006B415B" w:rsidTr="00F7307A">
        <w:tc>
          <w:tcPr>
            <w:tcW w:w="5783" w:type="dxa"/>
            <w:vAlign w:val="bottom"/>
          </w:tcPr>
          <w:p w:rsidR="00AD5511" w:rsidRPr="006B415B" w:rsidRDefault="00AD5511" w:rsidP="00B933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B415B">
              <w:rPr>
                <w:rFonts w:ascii="Angsana New" w:hAnsi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D5511" w:rsidRPr="00B27E9C" w:rsidRDefault="00B7009A" w:rsidP="00B27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45.60</w:t>
            </w:r>
          </w:p>
        </w:tc>
        <w:tc>
          <w:tcPr>
            <w:tcW w:w="236" w:type="dxa"/>
            <w:shd w:val="clear" w:color="auto" w:fill="auto"/>
          </w:tcPr>
          <w:p w:rsidR="00AD5511" w:rsidRPr="006B415B" w:rsidRDefault="00AD5511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:rsidR="00AD5511" w:rsidRPr="006B415B" w:rsidRDefault="00AD5511" w:rsidP="00A31F94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15B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AD5511" w:rsidRPr="004F5042" w:rsidTr="00F7307A">
        <w:tc>
          <w:tcPr>
            <w:tcW w:w="5783" w:type="dxa"/>
            <w:vAlign w:val="bottom"/>
          </w:tcPr>
          <w:p w:rsidR="00AD5511" w:rsidRPr="006B415B" w:rsidRDefault="00AD5511" w:rsidP="00B933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B415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D5511" w:rsidRPr="006B415B" w:rsidRDefault="0039475B" w:rsidP="00B27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36.75</w:t>
            </w:r>
          </w:p>
        </w:tc>
        <w:tc>
          <w:tcPr>
            <w:tcW w:w="236" w:type="dxa"/>
            <w:shd w:val="clear" w:color="auto" w:fill="auto"/>
          </w:tcPr>
          <w:p w:rsidR="00AD5511" w:rsidRPr="006B415B" w:rsidRDefault="00AD5511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:rsidR="00AD5511" w:rsidRPr="006B415B" w:rsidRDefault="00AD5511" w:rsidP="00B27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267753">
              <w:rPr>
                <w:rFonts w:ascii="Angsana New" w:hAnsi="Angsana New"/>
                <w:color w:val="000000"/>
                <w:sz w:val="30"/>
                <w:szCs w:val="30"/>
              </w:rPr>
              <w:t>0.39</w:t>
            </w:r>
          </w:p>
        </w:tc>
      </w:tr>
    </w:tbl>
    <w:p w:rsidR="00CA776A" w:rsidRPr="00F66962" w:rsidRDefault="00CA776A" w:rsidP="00CA7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FB31A7" w:rsidRDefault="006B0FA8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การจ่ายเงินปันผล</w:t>
      </w:r>
    </w:p>
    <w:p w:rsidR="00FB31A7" w:rsidRPr="00F66962" w:rsidRDefault="00FB31A7" w:rsidP="00FB31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4349EA" w:rsidRPr="00796F45" w:rsidRDefault="004349EA" w:rsidP="004349E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742744">
        <w:rPr>
          <w:rFonts w:ascii="Angsana New" w:hAnsi="Angsana New" w:cs="Angsana New" w:hint="cs"/>
          <w:sz w:val="30"/>
          <w:szCs w:val="30"/>
          <w:cs/>
        </w:rPr>
        <w:t xml:space="preserve">ในที่ประชุมสามัญผู้ถือหุ้นเมื่อวันที่ </w:t>
      </w:r>
      <w:r w:rsidRPr="00742744">
        <w:rPr>
          <w:rFonts w:ascii="Angsana New" w:hAnsi="Angsana New" w:cs="Angsana New"/>
          <w:sz w:val="30"/>
          <w:szCs w:val="30"/>
          <w:cs/>
        </w:rPr>
        <w:t>2</w:t>
      </w:r>
      <w:r w:rsidRPr="00742744">
        <w:rPr>
          <w:rFonts w:ascii="Angsana New" w:hAnsi="Angsana New" w:cs="Angsana New" w:hint="cs"/>
          <w:sz w:val="30"/>
          <w:szCs w:val="30"/>
          <w:cs/>
        </w:rPr>
        <w:t>0</w:t>
      </w:r>
      <w:r w:rsidRPr="00742744">
        <w:rPr>
          <w:rFonts w:ascii="Angsana New" w:hAnsi="Angsana New" w:cs="Angsana New"/>
          <w:sz w:val="30"/>
          <w:szCs w:val="30"/>
          <w:cs/>
        </w:rPr>
        <w:t xml:space="preserve"> </w:t>
      </w:r>
      <w:r w:rsidRPr="00742744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Pr="00742744">
        <w:rPr>
          <w:rFonts w:ascii="Angsana New" w:hAnsi="Angsana New" w:cs="Angsana New"/>
          <w:sz w:val="30"/>
          <w:szCs w:val="30"/>
          <w:cs/>
        </w:rPr>
        <w:t>256</w:t>
      </w:r>
      <w:r w:rsidRPr="00742744">
        <w:rPr>
          <w:rFonts w:ascii="Angsana New" w:hAnsi="Angsana New" w:cs="Angsana New" w:hint="cs"/>
          <w:sz w:val="30"/>
          <w:szCs w:val="30"/>
          <w:cs/>
        </w:rPr>
        <w:t>6</w:t>
      </w:r>
      <w:r w:rsidRPr="00742744">
        <w:rPr>
          <w:rFonts w:ascii="Angsana New" w:hAnsi="Angsana New" w:cs="Angsana New"/>
          <w:sz w:val="30"/>
          <w:szCs w:val="30"/>
          <w:cs/>
        </w:rPr>
        <w:t xml:space="preserve"> </w:t>
      </w:r>
      <w:r w:rsidRPr="00742744">
        <w:rPr>
          <w:rFonts w:ascii="Angsana New" w:hAnsi="Angsana New" w:cs="Angsana New" w:hint="cs"/>
          <w:sz w:val="30"/>
          <w:szCs w:val="30"/>
          <w:cs/>
        </w:rPr>
        <w:t>ผู้ถือหุ้นได้อนุมัติการ</w:t>
      </w:r>
      <w:r w:rsidRPr="00742744">
        <w:rPr>
          <w:rFonts w:ascii="Angsana New" w:hAnsi="Angsana New" w:cs="Angsana New"/>
          <w:sz w:val="30"/>
          <w:szCs w:val="30"/>
          <w:cs/>
        </w:rPr>
        <w:t>จ่ายเงินปันผลจากผลการดำเนินงานปี 256</w:t>
      </w:r>
      <w:r w:rsidRPr="00742744">
        <w:rPr>
          <w:rFonts w:ascii="Angsana New" w:hAnsi="Angsana New" w:cs="Angsana New" w:hint="cs"/>
          <w:sz w:val="30"/>
          <w:szCs w:val="30"/>
          <w:cs/>
        </w:rPr>
        <w:t>5</w:t>
      </w:r>
      <w:r w:rsidRPr="00742744">
        <w:rPr>
          <w:rFonts w:ascii="Angsana New" w:hAnsi="Angsana New" w:cs="Angsana New"/>
          <w:sz w:val="30"/>
          <w:szCs w:val="30"/>
          <w:cs/>
        </w:rPr>
        <w:t xml:space="preserve"> ในอัตรา</w:t>
      </w:r>
      <w:r w:rsidRPr="003C283B">
        <w:rPr>
          <w:rFonts w:ascii="Angsana New" w:hAnsi="Angsana New" w:cs="Angsana New"/>
          <w:sz w:val="30"/>
          <w:szCs w:val="30"/>
          <w:cs/>
        </w:rPr>
        <w:t>หุ้นละ</w:t>
      </w:r>
      <w:r w:rsidRPr="003C283B">
        <w:rPr>
          <w:rFonts w:ascii="Angsana New" w:hAnsi="Angsana New" w:cs="Angsana New"/>
          <w:sz w:val="30"/>
          <w:szCs w:val="30"/>
        </w:rPr>
        <w:t xml:space="preserve"> 0.011 </w:t>
      </w:r>
      <w:r w:rsidRPr="003C283B">
        <w:rPr>
          <w:rFonts w:ascii="Angsana New" w:hAnsi="Angsana New" w:cs="Angsana New"/>
          <w:sz w:val="30"/>
          <w:szCs w:val="30"/>
          <w:cs/>
        </w:rPr>
        <w:t>บาท</w:t>
      </w:r>
      <w:r w:rsidRPr="003C283B">
        <w:rPr>
          <w:rFonts w:ascii="Angsana New" w:hAnsi="Angsana New" w:cs="Angsana New" w:hint="cs"/>
          <w:sz w:val="30"/>
          <w:szCs w:val="30"/>
          <w:cs/>
        </w:rPr>
        <w:t xml:space="preserve"> (โดยจ่ายจากกำไรส่วนที่ได้รับการส่งเสริมการลงทุน 0.00</w:t>
      </w:r>
      <w:r w:rsidRPr="003C283B">
        <w:rPr>
          <w:rFonts w:ascii="Angsana New" w:hAnsi="Angsana New" w:cs="Angsana New"/>
          <w:sz w:val="30"/>
          <w:szCs w:val="30"/>
        </w:rPr>
        <w:t>53</w:t>
      </w:r>
      <w:r w:rsidRPr="003C283B">
        <w:rPr>
          <w:rFonts w:ascii="Angsana New" w:hAnsi="Angsana New" w:cs="Angsana New" w:hint="cs"/>
          <w:sz w:val="30"/>
          <w:szCs w:val="30"/>
          <w:cs/>
        </w:rPr>
        <w:t xml:space="preserve"> บาทต่อหุ้นและส่วนที่ไม่ได้รับการส่งเสริมการลงทุน 0.0</w:t>
      </w:r>
      <w:r w:rsidRPr="003C283B">
        <w:rPr>
          <w:rFonts w:ascii="Angsana New" w:hAnsi="Angsana New" w:cs="Angsana New"/>
          <w:sz w:val="30"/>
          <w:szCs w:val="30"/>
        </w:rPr>
        <w:t>057</w:t>
      </w:r>
      <w:r w:rsidRPr="003C283B">
        <w:rPr>
          <w:rFonts w:ascii="Angsana New" w:hAnsi="Angsana New" w:cs="Angsana New" w:hint="cs"/>
          <w:sz w:val="30"/>
          <w:szCs w:val="30"/>
          <w:cs/>
        </w:rPr>
        <w:t xml:space="preserve"> บาทต่อหุ้น) </w:t>
      </w:r>
      <w:r w:rsidRPr="003C283B">
        <w:rPr>
          <w:rFonts w:ascii="Angsana New" w:hAnsi="Angsana New" w:cs="Angsana New"/>
          <w:sz w:val="30"/>
          <w:szCs w:val="30"/>
          <w:cs/>
        </w:rPr>
        <w:t>เป็นเงินรวมประมาณ</w:t>
      </w:r>
      <w:r w:rsidRPr="003C283B">
        <w:rPr>
          <w:rFonts w:ascii="Angsana New" w:hAnsi="Angsana New" w:cs="Angsana New"/>
          <w:sz w:val="30"/>
          <w:szCs w:val="30"/>
        </w:rPr>
        <w:t xml:space="preserve"> 10.55 </w:t>
      </w:r>
      <w:r w:rsidRPr="003C283B">
        <w:rPr>
          <w:rFonts w:ascii="Angsana New" w:hAnsi="Angsana New" w:cs="Angsana New"/>
          <w:sz w:val="30"/>
          <w:szCs w:val="30"/>
          <w:cs/>
        </w:rPr>
        <w:t>ล้านบา</w:t>
      </w:r>
      <w:r w:rsidRPr="003C283B">
        <w:rPr>
          <w:rFonts w:ascii="Angsana New" w:hAnsi="Angsana New" w:cs="Angsana New" w:hint="cs"/>
          <w:sz w:val="30"/>
          <w:szCs w:val="30"/>
          <w:cs/>
        </w:rPr>
        <w:t>ท ให้แก่ผู้ถือหุ้น</w:t>
      </w:r>
      <w:r w:rsidRPr="003C283B">
        <w:rPr>
          <w:rFonts w:ascii="Angsana New" w:hAnsi="Angsana New" w:cs="Angsana New"/>
          <w:sz w:val="30"/>
          <w:szCs w:val="30"/>
          <w:cs/>
        </w:rPr>
        <w:t>โดยกำหนดจ่ายเงินปันผลในวันที</w:t>
      </w:r>
      <w:r w:rsidRPr="003C283B">
        <w:rPr>
          <w:rFonts w:ascii="Angsana New" w:hAnsi="Angsana New" w:cs="Angsana New" w:hint="cs"/>
          <w:sz w:val="30"/>
          <w:szCs w:val="30"/>
          <w:cs/>
        </w:rPr>
        <w:t xml:space="preserve">่ </w:t>
      </w:r>
      <w:r w:rsidRPr="003C283B">
        <w:rPr>
          <w:rFonts w:ascii="Angsana New" w:hAnsi="Angsana New" w:cs="Angsana New"/>
          <w:sz w:val="30"/>
          <w:szCs w:val="30"/>
        </w:rPr>
        <w:t>19</w:t>
      </w:r>
      <w:r w:rsidRPr="003C283B">
        <w:rPr>
          <w:rFonts w:ascii="Angsana New" w:hAnsi="Angsana New" w:cs="Angsana New" w:hint="cs"/>
          <w:sz w:val="30"/>
          <w:szCs w:val="30"/>
          <w:cs/>
        </w:rPr>
        <w:t xml:space="preserve"> พ</w:t>
      </w:r>
      <w:r w:rsidRPr="003C283B">
        <w:rPr>
          <w:rFonts w:ascii="Angsana New" w:hAnsi="Angsana New" w:cs="Angsana New"/>
          <w:sz w:val="30"/>
          <w:szCs w:val="30"/>
          <w:cs/>
        </w:rPr>
        <w:t>ฤษภาคม 256</w:t>
      </w:r>
      <w:r w:rsidRPr="003C283B">
        <w:rPr>
          <w:rFonts w:ascii="Angsana New" w:hAnsi="Angsana New" w:cs="Angsana New"/>
          <w:sz w:val="30"/>
          <w:szCs w:val="30"/>
        </w:rPr>
        <w:t>6</w:t>
      </w:r>
    </w:p>
    <w:p w:rsidR="00FB31A7" w:rsidRPr="00F66962" w:rsidRDefault="00FB31A7" w:rsidP="00FB31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4349EA" w:rsidRDefault="004349EA" w:rsidP="00FB31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ในที่ประชุมสามัญผู้ถือหุ้นเมื่อวันที่ 21 เมษายน 2565 ผู้ถือหุ้นได้อนุมัติการจ่ายเงินปันผลจากผลการดำเนินงานปี 2564 ในอัตราหุ้นละ 0.0157 บาท (โดยจ่ายจากกำไรส่วนที่ได้รับการส่งเสริมการลงทุน 0.0043 บาทต่อหุ้นและส่วนที่ไม่ได้รับการส่งเสริมการลงทุน</w:t>
      </w:r>
      <w:r w:rsidR="006B0FA8">
        <w:rPr>
          <w:rFonts w:ascii="Angsana New" w:hAnsi="Angsana New" w:hint="cs"/>
          <w:sz w:val="30"/>
          <w:szCs w:val="30"/>
          <w:cs/>
        </w:rPr>
        <w:t xml:space="preserve"> 0.0114 บาทต่อหุ้น) เป็นเงินรวมประมาณ 15.064 ล้านบาทให้แก่ผู้ถือหุ้น โดยกำหนดจ่ายเงินปันผลในวันที่ 20 พฤษภาคม 2565</w:t>
      </w:r>
    </w:p>
    <w:p w:rsidR="002E6929" w:rsidRPr="00F66962" w:rsidRDefault="002E6929" w:rsidP="00FB31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C92609" w:rsidRPr="00430075" w:rsidRDefault="00506966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30075">
        <w:rPr>
          <w:rFonts w:ascii="Angsana New" w:hAnsi="Angsana New" w:hint="cs"/>
          <w:b/>
          <w:bCs/>
          <w:sz w:val="30"/>
          <w:szCs w:val="30"/>
          <w:cs/>
        </w:rPr>
        <w:t>อื่น</w:t>
      </w:r>
      <w:r w:rsidR="008A44A1" w:rsidRPr="00430075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430075">
        <w:rPr>
          <w:rFonts w:ascii="Angsana New" w:hAnsi="Angsana New" w:hint="cs"/>
          <w:b/>
          <w:bCs/>
          <w:sz w:val="30"/>
          <w:szCs w:val="30"/>
          <w:cs/>
        </w:rPr>
        <w:t>ๆ</w:t>
      </w:r>
    </w:p>
    <w:p w:rsidR="00C92609" w:rsidRPr="00F66962" w:rsidRDefault="00C92609" w:rsidP="007207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C92609" w:rsidRPr="00430075" w:rsidRDefault="00C92609" w:rsidP="00C92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430075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F02EF7">
        <w:rPr>
          <w:rFonts w:ascii="Angsana New" w:hAnsi="Angsana New" w:hint="cs"/>
          <w:color w:val="000000"/>
          <w:sz w:val="30"/>
          <w:szCs w:val="30"/>
          <w:cs/>
        </w:rPr>
        <w:t>30 มิถุนายน</w:t>
      </w:r>
      <w:r w:rsidR="008436EE">
        <w:rPr>
          <w:rFonts w:ascii="Angsana New" w:hAnsi="Angsana New" w:hint="cs"/>
          <w:color w:val="000000"/>
          <w:sz w:val="30"/>
          <w:szCs w:val="30"/>
          <w:cs/>
        </w:rPr>
        <w:t xml:space="preserve"> 2566</w:t>
      </w:r>
    </w:p>
    <w:p w:rsidR="00C92609" w:rsidRPr="00F66962" w:rsidRDefault="00C92609" w:rsidP="00C92609">
      <w:pPr>
        <w:tabs>
          <w:tab w:val="left" w:pos="540"/>
        </w:tabs>
        <w:jc w:val="thaiDistribute"/>
        <w:rPr>
          <w:rFonts w:ascii="Angsana New" w:hAnsi="Angsana New"/>
          <w:sz w:val="24"/>
          <w:szCs w:val="24"/>
          <w:cs/>
        </w:rPr>
      </w:pPr>
    </w:p>
    <w:p w:rsidR="00044076" w:rsidRPr="00DD0331" w:rsidRDefault="00DD0331" w:rsidP="00EB47C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D14D28">
        <w:rPr>
          <w:rFonts w:ascii="Angsana New" w:hAnsi="Angsana New" w:hint="cs"/>
          <w:color w:val="000000"/>
          <w:sz w:val="30"/>
          <w:szCs w:val="30"/>
          <w:cs/>
        </w:rPr>
        <w:t>บริษัทมีหนังสือค้ำประกันบริษัทซึ่งออกโดยธนาคารในประเทศ</w:t>
      </w:r>
      <w:r w:rsidRPr="00897E82">
        <w:rPr>
          <w:rFonts w:ascii="Angsana New" w:hAnsi="Angsana New" w:hint="cs"/>
          <w:color w:val="000000"/>
          <w:sz w:val="30"/>
          <w:szCs w:val="30"/>
          <w:cs/>
        </w:rPr>
        <w:t>สามแห่ง</w:t>
      </w:r>
      <w:r w:rsidRPr="00D14D28">
        <w:rPr>
          <w:rFonts w:ascii="Angsana New" w:hAnsi="Angsana New" w:hint="cs"/>
          <w:color w:val="000000"/>
          <w:sz w:val="30"/>
          <w:szCs w:val="30"/>
          <w:cs/>
        </w:rPr>
        <w:t>ให้กับบริษัทเอกชน</w:t>
      </w:r>
      <w:r w:rsidRPr="00897E82">
        <w:rPr>
          <w:rFonts w:ascii="Angsana New" w:hAnsi="Angsana New" w:hint="cs"/>
          <w:color w:val="000000"/>
          <w:sz w:val="30"/>
          <w:szCs w:val="30"/>
          <w:cs/>
        </w:rPr>
        <w:t>สี่แห่ง</w:t>
      </w:r>
      <w:r w:rsidRPr="00D14D28">
        <w:rPr>
          <w:rFonts w:ascii="Angsana New" w:hAnsi="Angsana New" w:hint="cs"/>
          <w:color w:val="000000"/>
          <w:sz w:val="30"/>
          <w:szCs w:val="30"/>
          <w:cs/>
        </w:rPr>
        <w:t>และหน่วยงานรัฐบาลแห่งหนึ่ง</w:t>
      </w:r>
      <w:r w:rsidRPr="00D14D28">
        <w:rPr>
          <w:rFonts w:ascii="Angsana New" w:hAnsi="Angsana New"/>
          <w:color w:val="000000"/>
          <w:sz w:val="30"/>
          <w:szCs w:val="30"/>
          <w:cs/>
        </w:rPr>
        <w:t>เป็น</w:t>
      </w:r>
      <w:r w:rsidRPr="00D14D28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D14D28">
        <w:rPr>
          <w:rFonts w:ascii="Angsana New" w:hAnsi="Angsana New"/>
          <w:color w:val="000000"/>
          <w:sz w:val="30"/>
          <w:szCs w:val="30"/>
          <w:cs/>
        </w:rPr>
        <w:t>เงิน</w:t>
      </w:r>
      <w:r w:rsidRPr="00D14D28">
        <w:rPr>
          <w:rFonts w:ascii="Angsana New" w:hAnsi="Angsana New" w:hint="cs"/>
          <w:color w:val="000000"/>
          <w:sz w:val="30"/>
          <w:szCs w:val="30"/>
          <w:cs/>
        </w:rPr>
        <w:t>รวม</w:t>
      </w:r>
      <w:r w:rsidRPr="00F02EF7">
        <w:rPr>
          <w:rFonts w:ascii="Angsana New" w:hAnsi="Angsana New" w:hint="cs"/>
          <w:color w:val="000000"/>
          <w:sz w:val="30"/>
          <w:szCs w:val="30"/>
          <w:cs/>
        </w:rPr>
        <w:t xml:space="preserve">ประมาณ </w:t>
      </w:r>
      <w:r w:rsidR="00897E82" w:rsidRPr="00F02EF7">
        <w:rPr>
          <w:rFonts w:ascii="Angsana New" w:hAnsi="Angsana New" w:hint="cs"/>
          <w:color w:val="000000"/>
          <w:sz w:val="30"/>
          <w:szCs w:val="30"/>
          <w:cs/>
        </w:rPr>
        <w:t>58</w:t>
      </w:r>
      <w:r w:rsidRPr="00F02EF7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CC3F6C" w:rsidRPr="00F02EF7">
        <w:rPr>
          <w:rFonts w:ascii="Angsana New" w:hAnsi="Angsana New"/>
          <w:color w:val="000000"/>
          <w:sz w:val="30"/>
          <w:szCs w:val="30"/>
        </w:rPr>
        <w:t>8</w:t>
      </w:r>
      <w:r w:rsidRPr="00D14D28">
        <w:rPr>
          <w:rFonts w:ascii="Angsana New" w:hAnsi="Angsana New"/>
          <w:color w:val="000000"/>
          <w:sz w:val="30"/>
          <w:szCs w:val="30"/>
        </w:rPr>
        <w:t xml:space="preserve"> </w:t>
      </w:r>
      <w:r w:rsidRPr="00D14D28">
        <w:rPr>
          <w:rFonts w:ascii="Angsana New" w:hAnsi="Angsana New" w:hint="cs"/>
          <w:color w:val="000000"/>
          <w:sz w:val="30"/>
          <w:szCs w:val="30"/>
          <w:cs/>
        </w:rPr>
        <w:t>ล้</w:t>
      </w:r>
      <w:r w:rsidRPr="00D14D28">
        <w:rPr>
          <w:rFonts w:ascii="Angsana New" w:hAnsi="Angsana New"/>
          <w:color w:val="000000"/>
          <w:sz w:val="30"/>
          <w:szCs w:val="30"/>
          <w:cs/>
        </w:rPr>
        <w:t>านบาท</w:t>
      </w:r>
    </w:p>
    <w:p w:rsidR="00044076" w:rsidRPr="00F66962" w:rsidRDefault="00044076" w:rsidP="0004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C92609" w:rsidRPr="00DD0331" w:rsidRDefault="00DD0331" w:rsidP="00EB47C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D14D28">
        <w:rPr>
          <w:rFonts w:ascii="Angsana New" w:hAnsi="Angsana New" w:hint="cs"/>
          <w:color w:val="000000"/>
          <w:sz w:val="30"/>
          <w:szCs w:val="30"/>
          <w:cs/>
        </w:rPr>
        <w:lastRenderedPageBreak/>
        <w:t>บริษัทมีภาระผูกพันจากการ</w:t>
      </w:r>
      <w:r w:rsidR="00CC3F6C" w:rsidRPr="00D14D28">
        <w:rPr>
          <w:rFonts w:ascii="Angsana New" w:hAnsi="Angsana New" w:hint="cs"/>
          <w:color w:val="000000"/>
          <w:sz w:val="30"/>
          <w:szCs w:val="30"/>
          <w:cs/>
        </w:rPr>
        <w:t>ก่อสร้าง</w:t>
      </w:r>
      <w:r w:rsidR="008F150E">
        <w:rPr>
          <w:rFonts w:ascii="Angsana New" w:hAnsi="Angsana New" w:hint="cs"/>
          <w:color w:val="000000"/>
          <w:sz w:val="30"/>
          <w:szCs w:val="30"/>
          <w:cs/>
        </w:rPr>
        <w:t>อาคารสำนักงาน</w:t>
      </w:r>
      <w:r w:rsidRPr="00D14D2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707B02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8F150E" w:rsidRPr="00D14D28">
        <w:rPr>
          <w:rFonts w:ascii="Angsana New" w:hAnsi="Angsana New" w:hint="cs"/>
          <w:color w:val="000000"/>
          <w:sz w:val="30"/>
          <w:szCs w:val="30"/>
          <w:cs/>
        </w:rPr>
        <w:t>งานปรับปรุงระบบโครงสร้างพื้นฐานและระบบโรงงาน</w:t>
      </w:r>
      <w:r w:rsidR="008F150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D14D28">
        <w:rPr>
          <w:rFonts w:ascii="Angsana New" w:hAnsi="Angsana New" w:hint="cs"/>
          <w:color w:val="000000"/>
          <w:sz w:val="30"/>
          <w:szCs w:val="30"/>
          <w:cs/>
        </w:rPr>
        <w:t>เป็นจำนวนเงิน</w:t>
      </w:r>
      <w:r w:rsidR="009E4F8C">
        <w:rPr>
          <w:rFonts w:ascii="Angsana New" w:hAnsi="Angsana New" w:hint="cs"/>
          <w:color w:val="000000"/>
          <w:sz w:val="30"/>
          <w:szCs w:val="30"/>
          <w:cs/>
        </w:rPr>
        <w:t>ประมาณ 54.0</w:t>
      </w:r>
      <w:r w:rsidRPr="009E4F8C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</w:t>
      </w:r>
      <w:r w:rsidR="009E4F8C">
        <w:rPr>
          <w:rFonts w:ascii="Angsana New" w:hAnsi="Angsana New"/>
          <w:color w:val="000000"/>
          <w:sz w:val="30"/>
          <w:szCs w:val="30"/>
        </w:rPr>
        <w:t xml:space="preserve"> </w:t>
      </w:r>
      <w:r w:rsidR="00361D42" w:rsidRPr="009E4F8C">
        <w:rPr>
          <w:rFonts w:ascii="Angsana New" w:hAnsi="Angsana New" w:hint="cs"/>
          <w:sz w:val="30"/>
          <w:szCs w:val="30"/>
          <w:cs/>
        </w:rPr>
        <w:t>และ</w:t>
      </w:r>
      <w:r w:rsidRPr="009E4F8C">
        <w:rPr>
          <w:rFonts w:ascii="Angsana New" w:hAnsi="Angsana New" w:hint="cs"/>
          <w:sz w:val="30"/>
          <w:szCs w:val="30"/>
          <w:cs/>
        </w:rPr>
        <w:t xml:space="preserve"> </w:t>
      </w:r>
      <w:r w:rsidR="009E4F8C">
        <w:rPr>
          <w:rFonts w:ascii="Angsana New" w:hAnsi="Angsana New"/>
          <w:sz w:val="30"/>
          <w:szCs w:val="30"/>
        </w:rPr>
        <w:t xml:space="preserve">9.2 </w:t>
      </w:r>
      <w:r w:rsidRPr="009E4F8C">
        <w:rPr>
          <w:rFonts w:ascii="Angsana New" w:hAnsi="Angsana New" w:hint="cs"/>
          <w:sz w:val="30"/>
          <w:szCs w:val="30"/>
          <w:cs/>
        </w:rPr>
        <w:t>ล้านบาท</w:t>
      </w:r>
      <w:r w:rsidRPr="00D14D28"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:rsidR="00627CBB" w:rsidRPr="004E66FB" w:rsidRDefault="00627CBB" w:rsidP="006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C92609" w:rsidRPr="003B6358" w:rsidRDefault="00926342" w:rsidP="00EB47C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3B6358">
        <w:rPr>
          <w:rFonts w:ascii="Angsana New" w:hAnsi="Angsana New" w:hint="cs"/>
          <w:color w:val="000000"/>
          <w:sz w:val="30"/>
          <w:szCs w:val="30"/>
          <w:cs/>
        </w:rPr>
        <w:t>บริษัทมีเงินจ่ายล่วงหน้าจำนวน</w:t>
      </w:r>
      <w:r w:rsidRPr="003B635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B6358" w:rsidRPr="003B6358">
        <w:rPr>
          <w:rFonts w:ascii="Angsana New" w:hAnsi="Angsana New" w:hint="cs"/>
          <w:color w:val="000000"/>
          <w:sz w:val="30"/>
          <w:szCs w:val="30"/>
          <w:cs/>
        </w:rPr>
        <w:t>33.4</w:t>
      </w:r>
      <w:r w:rsidRPr="003B635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B6358">
        <w:rPr>
          <w:rFonts w:ascii="Angsana New" w:hAnsi="Angsana New" w:hint="cs"/>
          <w:color w:val="000000"/>
          <w:sz w:val="30"/>
          <w:szCs w:val="30"/>
          <w:cs/>
        </w:rPr>
        <w:t>ล้านบาทเพื่อซื้อเงินลงทุนในหุ้นทุนของบริษัทในประเทศแห่งหนึ่งซึ่งดำเนินธุรกิจด้านการผลิตกระแสไฟฟ้าจากพลังงานลมโดยซื้อจากผู้ถือหุ้นของบริษัทดังกล่าวซึ่งเป็นบุคคลที่ไม่เกี่ยวข้องกันกับบริษัท</w:t>
      </w:r>
      <w:r w:rsidRPr="003B635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B6358">
        <w:rPr>
          <w:rFonts w:ascii="Angsana New" w:hAnsi="Angsana New" w:hint="cs"/>
          <w:color w:val="000000"/>
          <w:sz w:val="30"/>
          <w:szCs w:val="30"/>
          <w:cs/>
        </w:rPr>
        <w:t>ทั้งนี้</w:t>
      </w:r>
      <w:r w:rsidRPr="003B635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B6358">
        <w:rPr>
          <w:rFonts w:ascii="Angsana New" w:hAnsi="Angsana New" w:hint="cs"/>
          <w:color w:val="000000"/>
          <w:sz w:val="30"/>
          <w:szCs w:val="30"/>
          <w:cs/>
        </w:rPr>
        <w:t>การซื้อเงินลงทุนดังกล่าวข้างต้นได้รับการอนุมัติในที่ประชุมคณะกรรมการบริษัทเมื่อวันที่</w:t>
      </w:r>
      <w:r w:rsidRPr="003B6358">
        <w:rPr>
          <w:rFonts w:ascii="Angsana New" w:hAnsi="Angsana New"/>
          <w:color w:val="000000"/>
          <w:sz w:val="30"/>
          <w:szCs w:val="30"/>
          <w:cs/>
        </w:rPr>
        <w:t xml:space="preserve"> 10 </w:t>
      </w:r>
      <w:r w:rsidRPr="003B6358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Pr="003B6358">
        <w:rPr>
          <w:rFonts w:ascii="Angsana New" w:hAnsi="Angsana New"/>
          <w:color w:val="000000"/>
          <w:sz w:val="30"/>
          <w:szCs w:val="30"/>
          <w:cs/>
        </w:rPr>
        <w:t xml:space="preserve"> 2562 </w:t>
      </w:r>
      <w:r w:rsidRPr="003B6358">
        <w:rPr>
          <w:rFonts w:ascii="Angsana New" w:hAnsi="Angsana New" w:hint="cs"/>
          <w:color w:val="000000"/>
          <w:sz w:val="30"/>
          <w:szCs w:val="30"/>
          <w:cs/>
        </w:rPr>
        <w:t>ในวงเงินจ่ายซื้อรวมประมาณ</w:t>
      </w:r>
      <w:r w:rsidRPr="003B6358">
        <w:rPr>
          <w:rFonts w:ascii="Angsana New" w:hAnsi="Angsana New"/>
          <w:color w:val="000000"/>
          <w:sz w:val="30"/>
          <w:szCs w:val="30"/>
          <w:cs/>
        </w:rPr>
        <w:t xml:space="preserve"> 200.0 </w:t>
      </w:r>
      <w:r w:rsidRPr="003B6358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:rsidR="00063901" w:rsidRPr="004E66FB" w:rsidRDefault="00063901" w:rsidP="00501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0912E5" w:rsidRPr="00063901" w:rsidRDefault="00063901" w:rsidP="00063901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063901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DA226C">
        <w:rPr>
          <w:rFonts w:ascii="Angsana New" w:hAnsi="Angsana New" w:hint="cs"/>
          <w:sz w:val="30"/>
          <w:szCs w:val="30"/>
          <w:cs/>
        </w:rPr>
        <w:t>หก</w:t>
      </w:r>
      <w:r w:rsidRPr="00063901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063901">
        <w:rPr>
          <w:rFonts w:ascii="Angsana New" w:hAnsi="Angsana New"/>
          <w:sz w:val="30"/>
          <w:szCs w:val="30"/>
          <w:cs/>
        </w:rPr>
        <w:t xml:space="preserve"> </w:t>
      </w:r>
      <w:r w:rsidR="00DA226C">
        <w:rPr>
          <w:rFonts w:ascii="Angsana New" w:hAnsi="Angsana New" w:hint="cs"/>
          <w:sz w:val="30"/>
          <w:szCs w:val="30"/>
          <w:cs/>
        </w:rPr>
        <w:t>30 มิถุนายน</w:t>
      </w:r>
      <w:r w:rsidRPr="00063901">
        <w:rPr>
          <w:rFonts w:ascii="Angsana New" w:hAnsi="Angsana New"/>
          <w:sz w:val="30"/>
          <w:szCs w:val="30"/>
          <w:cs/>
        </w:rPr>
        <w:t xml:space="preserve"> 2566 </w:t>
      </w:r>
      <w:r w:rsidRPr="00063901">
        <w:rPr>
          <w:rFonts w:ascii="Angsana New" w:hAnsi="Angsana New" w:hint="cs"/>
          <w:sz w:val="30"/>
          <w:szCs w:val="30"/>
          <w:cs/>
        </w:rPr>
        <w:t>บริษัทได้รับวงเงินสินเชื่อเพิ่มเติมจากธนาคารในประเทศสองแห่ง</w:t>
      </w:r>
      <w:r w:rsidRPr="00063901">
        <w:rPr>
          <w:rFonts w:ascii="Angsana New" w:hAnsi="Angsana New"/>
          <w:sz w:val="30"/>
          <w:szCs w:val="30"/>
          <w:cs/>
        </w:rPr>
        <w:t xml:space="preserve"> </w:t>
      </w:r>
      <w:r w:rsidRPr="00063901">
        <w:rPr>
          <w:rFonts w:ascii="Angsana New" w:hAnsi="Angsana New" w:hint="cs"/>
          <w:sz w:val="30"/>
          <w:szCs w:val="30"/>
          <w:cs/>
        </w:rPr>
        <w:t>โดยเป็นวงเงินกู้ยืมระยะสั้นประเภทขาย</w:t>
      </w:r>
      <w:r w:rsidR="0087246B">
        <w:rPr>
          <w:rFonts w:ascii="Angsana New" w:hAnsi="Angsana New" w:hint="cs"/>
          <w:sz w:val="30"/>
          <w:szCs w:val="30"/>
          <w:cs/>
        </w:rPr>
        <w:t>สิทธิเรียกร้องใน</w:t>
      </w:r>
      <w:r w:rsidRPr="00063901">
        <w:rPr>
          <w:rFonts w:ascii="Angsana New" w:hAnsi="Angsana New" w:hint="cs"/>
          <w:sz w:val="30"/>
          <w:szCs w:val="30"/>
          <w:cs/>
        </w:rPr>
        <w:t>ลูกหนี้การค้าจากธนาคารแห่งที่หนึ่งจำนวน</w:t>
      </w:r>
      <w:r w:rsidRPr="00063901">
        <w:rPr>
          <w:rFonts w:ascii="Angsana New" w:hAnsi="Angsana New"/>
          <w:sz w:val="30"/>
          <w:szCs w:val="30"/>
          <w:cs/>
        </w:rPr>
        <w:t xml:space="preserve"> 60 </w:t>
      </w:r>
      <w:r w:rsidRPr="00063901">
        <w:rPr>
          <w:rFonts w:ascii="Angsana New" w:hAnsi="Angsana New" w:hint="cs"/>
          <w:sz w:val="30"/>
          <w:szCs w:val="30"/>
          <w:cs/>
        </w:rPr>
        <w:t>ล้านบาท</w:t>
      </w:r>
      <w:r w:rsidRPr="00063901">
        <w:rPr>
          <w:rFonts w:ascii="Angsana New" w:hAnsi="Angsana New"/>
          <w:sz w:val="30"/>
          <w:szCs w:val="30"/>
          <w:cs/>
        </w:rPr>
        <w:t xml:space="preserve"> </w:t>
      </w:r>
      <w:r w:rsidRPr="00063901">
        <w:rPr>
          <w:rFonts w:ascii="Angsana New" w:hAnsi="Angsana New" w:hint="cs"/>
          <w:sz w:val="30"/>
          <w:szCs w:val="30"/>
          <w:cs/>
        </w:rPr>
        <w:t>และวงเงินกู้ยืมระยะยาวจำนวน</w:t>
      </w:r>
      <w:r w:rsidR="0087246B">
        <w:rPr>
          <w:rFonts w:ascii="Angsana New" w:hAnsi="Angsana New"/>
          <w:sz w:val="30"/>
          <w:szCs w:val="30"/>
          <w:cs/>
        </w:rPr>
        <w:t xml:space="preserve"> </w:t>
      </w:r>
      <w:r w:rsidR="005C4ECB">
        <w:rPr>
          <w:rFonts w:ascii="Angsana New" w:hAnsi="Angsana New" w:hint="cs"/>
          <w:sz w:val="30"/>
          <w:szCs w:val="30"/>
          <w:cs/>
        </w:rPr>
        <w:t>2</w:t>
      </w:r>
      <w:r w:rsidR="0087246B">
        <w:rPr>
          <w:rFonts w:ascii="Angsana New" w:hAnsi="Angsana New" w:hint="cs"/>
          <w:sz w:val="30"/>
          <w:szCs w:val="30"/>
          <w:cs/>
        </w:rPr>
        <w:t>5</w:t>
      </w:r>
      <w:r w:rsidRPr="00063901">
        <w:rPr>
          <w:rFonts w:ascii="Angsana New" w:hAnsi="Angsana New"/>
          <w:sz w:val="30"/>
          <w:szCs w:val="30"/>
          <w:cs/>
        </w:rPr>
        <w:t xml:space="preserve"> </w:t>
      </w:r>
      <w:r w:rsidRPr="00063901">
        <w:rPr>
          <w:rFonts w:ascii="Angsana New" w:hAnsi="Angsana New" w:hint="cs"/>
          <w:sz w:val="30"/>
          <w:szCs w:val="30"/>
          <w:cs/>
        </w:rPr>
        <w:t>ล้านบาทจากธนาคารแห่งที่สองโดยบริษัทได้เบิกเงินกู้ยืมนี้แล้วจำนวน</w:t>
      </w:r>
      <w:r w:rsidRPr="00063901">
        <w:rPr>
          <w:rFonts w:ascii="Angsana New" w:hAnsi="Angsana New"/>
          <w:sz w:val="30"/>
          <w:szCs w:val="30"/>
          <w:cs/>
        </w:rPr>
        <w:t xml:space="preserve"> 19.7 </w:t>
      </w:r>
      <w:r w:rsidRPr="00063901">
        <w:rPr>
          <w:rFonts w:ascii="Angsana New" w:hAnsi="Angsana New" w:hint="cs"/>
          <w:sz w:val="30"/>
          <w:szCs w:val="30"/>
          <w:cs/>
        </w:rPr>
        <w:t>ล้านบาท</w:t>
      </w:r>
      <w:r w:rsidRPr="00063901">
        <w:rPr>
          <w:rFonts w:ascii="Angsana New" w:hAnsi="Angsana New"/>
          <w:sz w:val="30"/>
          <w:szCs w:val="30"/>
          <w:cs/>
        </w:rPr>
        <w:t xml:space="preserve"> </w:t>
      </w:r>
      <w:r w:rsidRPr="00063901">
        <w:rPr>
          <w:rFonts w:ascii="Angsana New" w:hAnsi="Angsana New" w:hint="cs"/>
          <w:sz w:val="30"/>
          <w:szCs w:val="30"/>
          <w:cs/>
        </w:rPr>
        <w:t>เงินกู้ยืมระยะยาวนี้มีอัตราดอกเบี้ยอ้างอิง</w:t>
      </w:r>
      <w:r w:rsidRPr="00063901">
        <w:rPr>
          <w:rFonts w:ascii="Angsana New" w:hAnsi="Angsana New"/>
          <w:sz w:val="30"/>
          <w:szCs w:val="30"/>
          <w:cs/>
        </w:rPr>
        <w:t xml:space="preserve"> </w:t>
      </w:r>
      <w:r w:rsidRPr="00063901">
        <w:rPr>
          <w:rFonts w:ascii="Angsana New" w:hAnsi="Angsana New"/>
          <w:sz w:val="30"/>
          <w:szCs w:val="30"/>
        </w:rPr>
        <w:t xml:space="preserve">MLR </w:t>
      </w:r>
      <w:r w:rsidRPr="00063901">
        <w:rPr>
          <w:rFonts w:ascii="Angsana New" w:hAnsi="Angsana New" w:hint="cs"/>
          <w:sz w:val="30"/>
          <w:szCs w:val="30"/>
          <w:cs/>
        </w:rPr>
        <w:t>โดยครบกำหนดชำระเป็นรายเดือนเดือนละประมาณ</w:t>
      </w:r>
      <w:r w:rsidRPr="00063901">
        <w:rPr>
          <w:rFonts w:ascii="Angsana New" w:hAnsi="Angsana New"/>
          <w:sz w:val="30"/>
          <w:szCs w:val="30"/>
          <w:cs/>
        </w:rPr>
        <w:t xml:space="preserve"> 0.4 </w:t>
      </w:r>
      <w:r w:rsidRPr="00063901">
        <w:rPr>
          <w:rFonts w:ascii="Angsana New" w:hAnsi="Angsana New" w:hint="cs"/>
          <w:sz w:val="30"/>
          <w:szCs w:val="30"/>
          <w:cs/>
        </w:rPr>
        <w:t>ล้านบาทและครบกำหนดงวดสุดท้ายในเดือนธันวาคม</w:t>
      </w:r>
      <w:r w:rsidRPr="00063901">
        <w:rPr>
          <w:rFonts w:ascii="Angsana New" w:hAnsi="Angsana New"/>
          <w:sz w:val="30"/>
          <w:szCs w:val="30"/>
          <w:cs/>
        </w:rPr>
        <w:t xml:space="preserve"> 2570 </w:t>
      </w:r>
      <w:r w:rsidRPr="00063901">
        <w:rPr>
          <w:rFonts w:ascii="Angsana New" w:hAnsi="Angsana New" w:hint="cs"/>
          <w:sz w:val="30"/>
          <w:szCs w:val="30"/>
          <w:cs/>
        </w:rPr>
        <w:t>เงินกู้ยืมนี้มีหลักประกันเป็น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63901">
        <w:rPr>
          <w:rFonts w:ascii="Angsana New" w:hAnsi="Angsana New"/>
          <w:sz w:val="30"/>
          <w:szCs w:val="30"/>
          <w:cs/>
        </w:rPr>
        <w:t xml:space="preserve">(1) </w:t>
      </w:r>
      <w:r w:rsidRPr="00063901">
        <w:rPr>
          <w:rFonts w:ascii="Angsana New" w:hAnsi="Angsana New" w:hint="cs"/>
          <w:sz w:val="30"/>
          <w:szCs w:val="30"/>
          <w:cs/>
        </w:rPr>
        <w:t>ที่ดินและสิ่งปลูกสร้างของกรรมการบางท่านและของบริษัท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63901">
        <w:rPr>
          <w:rFonts w:ascii="Angsana New" w:hAnsi="Angsana New"/>
          <w:sz w:val="30"/>
          <w:szCs w:val="30"/>
          <w:cs/>
        </w:rPr>
        <w:t xml:space="preserve">(2) </w:t>
      </w:r>
      <w:r w:rsidRPr="00063901">
        <w:rPr>
          <w:rFonts w:ascii="Angsana New" w:hAnsi="Angsana New" w:hint="cs"/>
          <w:sz w:val="30"/>
          <w:szCs w:val="30"/>
          <w:cs/>
        </w:rPr>
        <w:t>การค้ำประกันโดยกรรมการบางท่านของบริษัท</w:t>
      </w:r>
      <w:r w:rsidR="0087246B">
        <w:rPr>
          <w:rFonts w:ascii="Angsana New" w:hAnsi="Angsana New"/>
          <w:sz w:val="30"/>
          <w:szCs w:val="30"/>
        </w:rPr>
        <w:t xml:space="preserve"> </w:t>
      </w:r>
      <w:r w:rsidR="0087246B">
        <w:rPr>
          <w:rFonts w:ascii="Angsana New" w:hAnsi="Angsana New" w:hint="cs"/>
          <w:sz w:val="30"/>
          <w:szCs w:val="30"/>
          <w:cs/>
        </w:rPr>
        <w:t>นอกจากนี้ ยังมีเงื่อนไขเกี่ยวกับอัตราส่วนทางการเงินที่บริษัทต้องปฏิบัติตาม</w:t>
      </w:r>
    </w:p>
    <w:p w:rsidR="00B27E9C" w:rsidRPr="004E66FB" w:rsidRDefault="00B27E9C" w:rsidP="006B49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92609" w:rsidRPr="00DD0331" w:rsidRDefault="00CC3F6C" w:rsidP="00EB47C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81469C">
        <w:rPr>
          <w:rFonts w:ascii="Angsana New" w:hAnsi="Angsana New"/>
          <w:color w:val="000000"/>
          <w:sz w:val="30"/>
          <w:szCs w:val="30"/>
          <w:cs/>
        </w:rPr>
        <w:t>บริษัทอยู่ระหว่างการศึกษาความเป็นไปได้ในโครงการลงทุนที่เกี่ยวข้องกับโรงไฟฟ้าจากพลังงานชีวมวลซึ่งอยู่ในจังหวัดซางะ (</w:t>
      </w:r>
      <w:r w:rsidRPr="0081469C">
        <w:rPr>
          <w:rFonts w:ascii="Angsana New" w:hAnsi="Angsana New"/>
          <w:color w:val="000000"/>
          <w:sz w:val="30"/>
          <w:szCs w:val="30"/>
        </w:rPr>
        <w:t xml:space="preserve">Saga) </w:t>
      </w:r>
      <w:r w:rsidRPr="0081469C">
        <w:rPr>
          <w:rFonts w:ascii="Angsana New" w:hAnsi="Angsana New"/>
          <w:color w:val="000000"/>
          <w:sz w:val="30"/>
          <w:szCs w:val="30"/>
          <w:cs/>
        </w:rPr>
        <w:t>ของประเทศญี่ปุ่นโดยมีเงื่อนไขที่จะต้องจ่ายชำระเงินมัดจำที่สามารถเรียกคืนได้จำนวน 100 ล้านบาทให้แก่เจ้าของโครงการซึ่งถือเป็นส่วนหนึ่งของกระบวนการสำหรับการศึกษาความเป็นไปได้ดังกล่าวโดยบริษัทหรือกลุ่มบริษัทจะเรียกคืนเงินมัดจำดังกล่าวหากในท้ายที่สุดตัดสินใจที่จะไม่ลงทุนในโครงการ ซึ่งในปี 2561 และ 2562 บริษัทได้จ่ายเงินมัดจำดังกล่าวแล้วจำนวน 75 ล้านบาทและ 25 ล้านบาท ตามลำดับ (รวม 100 ล้านบาท)</w:t>
      </w:r>
    </w:p>
    <w:p w:rsidR="003D69A9" w:rsidRPr="004E66FB" w:rsidRDefault="003D69A9" w:rsidP="002D14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D69A9" w:rsidRPr="00A42971" w:rsidRDefault="004E66FB" w:rsidP="004E66FB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A42971">
        <w:rPr>
          <w:rFonts w:ascii="Angsana New" w:hAnsi="Angsana New"/>
          <w:sz w:val="30"/>
          <w:szCs w:val="30"/>
          <w:cs/>
        </w:rPr>
        <w:t>บริษัทมีเลตเตอร์ออฟเครดิตที่ยังไม่ได้ใช้กับธนาคารในประเทศแห่งหนึ่งเป็นจำนวนเงินประมาณ</w:t>
      </w:r>
      <w:r w:rsidRPr="00A42971">
        <w:rPr>
          <w:rFonts w:ascii="Angsana New" w:hAnsi="Angsana New" w:hint="cs"/>
          <w:sz w:val="30"/>
          <w:szCs w:val="30"/>
          <w:cs/>
        </w:rPr>
        <w:t xml:space="preserve"> </w:t>
      </w:r>
      <w:r w:rsidRPr="00A42971">
        <w:rPr>
          <w:rFonts w:ascii="Angsana New" w:hAnsi="Angsana New"/>
          <w:sz w:val="30"/>
          <w:szCs w:val="30"/>
        </w:rPr>
        <w:t xml:space="preserve">2.2 </w:t>
      </w:r>
      <w:r w:rsidRPr="00A42971">
        <w:rPr>
          <w:rFonts w:ascii="Angsana New" w:hAnsi="Angsana New"/>
          <w:sz w:val="30"/>
          <w:szCs w:val="30"/>
          <w:cs/>
        </w:rPr>
        <w:t>ล้านบาท</w:t>
      </w:r>
    </w:p>
    <w:p w:rsidR="002E6929" w:rsidRDefault="002E6929" w:rsidP="002E6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E6929" w:rsidRDefault="002E6929" w:rsidP="002E6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E6929" w:rsidRDefault="002E6929" w:rsidP="002E6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E6929" w:rsidRDefault="002E6929" w:rsidP="002E6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E6929" w:rsidRDefault="002E6929" w:rsidP="002E6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E6929" w:rsidRDefault="002E6929" w:rsidP="002E6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E6929" w:rsidRPr="004E66FB" w:rsidRDefault="002E6929" w:rsidP="002E6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463967" w:rsidRPr="00F5575F" w:rsidRDefault="00F5575F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ค่าใช้จ่ายอื่น - ขาดทุนจากอัคคีภัย</w:t>
      </w:r>
    </w:p>
    <w:p w:rsidR="00F66962" w:rsidRPr="00F5575F" w:rsidRDefault="00F66962" w:rsidP="00F557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highlight w:val="yellow"/>
        </w:rPr>
      </w:pPr>
    </w:p>
    <w:p w:rsidR="00E916EF" w:rsidRDefault="00F5575F" w:rsidP="00A657B3">
      <w:pPr>
        <w:pStyle w:val="NoSpacing"/>
        <w:jc w:val="thaiDistribute"/>
        <w:rPr>
          <w:rFonts w:asciiTheme="majorBidi" w:hAnsiTheme="majorBidi" w:cstheme="majorBidi"/>
          <w:sz w:val="30"/>
          <w:szCs w:val="30"/>
        </w:rPr>
      </w:pPr>
      <w:r w:rsidRPr="006571AF">
        <w:rPr>
          <w:rFonts w:asciiTheme="majorBidi" w:hAnsiTheme="majorBidi" w:cstheme="majorBidi"/>
          <w:sz w:val="30"/>
          <w:szCs w:val="30"/>
          <w:cs/>
        </w:rPr>
        <w:t>เมื่อวันที่ 7 เมษายน 2566 ได้เกิดเหตุเพลิงไหม้บางส่วนของพื้นที่โรงงานในส่วนของการผลิต (พื้นที่การพ่นสี) ซึ่งเป็นส่วนของการผลิตเฟอร์นิเจอร์ไม้ยางพารา ณ สำนักงานสาขา 1 อำเภอวังจันทร์ จังหวัดระยอง ทั้งนี้ ผลเสียหายจากเหตุเพลิงไหม้ดังกล่าวในเบื้องต้น</w:t>
      </w:r>
      <w:r w:rsidR="00443BFB">
        <w:rPr>
          <w:rFonts w:asciiTheme="majorBidi" w:hAnsiTheme="majorBidi" w:cstheme="majorBidi" w:hint="cs"/>
          <w:sz w:val="30"/>
          <w:szCs w:val="30"/>
          <w:cs/>
        </w:rPr>
        <w:t>ส่วนใหญ่</w:t>
      </w:r>
      <w:r w:rsidRPr="006571AF">
        <w:rPr>
          <w:rFonts w:asciiTheme="majorBidi" w:hAnsiTheme="majorBidi" w:cstheme="majorBidi"/>
          <w:sz w:val="30"/>
          <w:szCs w:val="30"/>
          <w:cs/>
        </w:rPr>
        <w:t>ประกอบด้วย</w:t>
      </w:r>
      <w:r w:rsidR="00443BFB">
        <w:rPr>
          <w:rFonts w:asciiTheme="majorBidi" w:hAnsiTheme="majorBidi" w:cstheme="majorBidi" w:hint="cs"/>
          <w:sz w:val="30"/>
          <w:szCs w:val="30"/>
          <w:cs/>
        </w:rPr>
        <w:t xml:space="preserve"> (1) </w:t>
      </w:r>
      <w:r w:rsidRPr="006571AF">
        <w:rPr>
          <w:rFonts w:asciiTheme="majorBidi" w:hAnsiTheme="majorBidi" w:cstheme="majorBidi"/>
          <w:sz w:val="30"/>
          <w:szCs w:val="30"/>
          <w:cs/>
        </w:rPr>
        <w:t>สินค</w:t>
      </w:r>
      <w:r>
        <w:rPr>
          <w:rFonts w:asciiTheme="majorBidi" w:hAnsiTheme="majorBidi" w:cstheme="majorBidi"/>
          <w:sz w:val="30"/>
          <w:szCs w:val="30"/>
          <w:cs/>
        </w:rPr>
        <w:t>้าคงเหลือ</w:t>
      </w:r>
      <w:r w:rsidR="00443BFB">
        <w:rPr>
          <w:rFonts w:asciiTheme="majorBidi" w:hAnsiTheme="majorBidi" w:cstheme="majorBidi" w:hint="cs"/>
          <w:sz w:val="30"/>
          <w:szCs w:val="30"/>
          <w:cs/>
        </w:rPr>
        <w:t xml:space="preserve">และ (2) </w:t>
      </w:r>
      <w:r>
        <w:rPr>
          <w:rFonts w:asciiTheme="majorBidi" w:hAnsiTheme="majorBidi" w:cstheme="majorBidi"/>
          <w:sz w:val="30"/>
          <w:szCs w:val="30"/>
          <w:cs/>
        </w:rPr>
        <w:t>อาคารและ</w:t>
      </w:r>
      <w:r w:rsidRPr="006571AF">
        <w:rPr>
          <w:rFonts w:asciiTheme="majorBidi" w:hAnsiTheme="majorBidi" w:cstheme="majorBidi"/>
          <w:sz w:val="30"/>
          <w:szCs w:val="30"/>
          <w:cs/>
        </w:rPr>
        <w:t xml:space="preserve">อุปกรณ์ซึ่งมีราคาตามบัญชีเป็นจำนวนเงินประมาณ </w:t>
      </w:r>
      <w:r>
        <w:rPr>
          <w:rFonts w:asciiTheme="majorBidi" w:hAnsiTheme="majorBidi" w:cstheme="majorBidi" w:hint="cs"/>
          <w:sz w:val="30"/>
          <w:szCs w:val="30"/>
          <w:cs/>
        </w:rPr>
        <w:t>77.</w:t>
      </w:r>
      <w:r w:rsidR="00443BFB">
        <w:rPr>
          <w:rFonts w:asciiTheme="majorBidi" w:hAnsiTheme="majorBidi" w:cstheme="majorBidi" w:hint="cs"/>
          <w:sz w:val="30"/>
          <w:szCs w:val="30"/>
          <w:cs/>
        </w:rPr>
        <w:t>92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334EE1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43BFB">
        <w:rPr>
          <w:rFonts w:asciiTheme="majorBidi" w:hAnsiTheme="majorBidi" w:cstheme="majorBidi" w:hint="cs"/>
          <w:sz w:val="30"/>
          <w:szCs w:val="30"/>
          <w:cs/>
        </w:rPr>
        <w:t>30.63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571AF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(รวมประมาณ </w:t>
      </w:r>
      <w:r>
        <w:rPr>
          <w:rFonts w:asciiTheme="majorBidi" w:hAnsiTheme="majorBidi" w:cstheme="majorBidi" w:hint="cs"/>
          <w:sz w:val="30"/>
          <w:szCs w:val="30"/>
          <w:cs/>
        </w:rPr>
        <w:t>108.</w:t>
      </w:r>
      <w:r w:rsidR="00443BFB">
        <w:rPr>
          <w:rFonts w:asciiTheme="majorBidi" w:hAnsiTheme="majorBidi" w:cstheme="majorBidi" w:hint="cs"/>
          <w:sz w:val="30"/>
          <w:szCs w:val="30"/>
          <w:cs/>
        </w:rPr>
        <w:t>55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571AF">
        <w:rPr>
          <w:rFonts w:asciiTheme="majorBidi" w:hAnsiTheme="majorBidi" w:cstheme="majorBidi"/>
          <w:sz w:val="30"/>
          <w:szCs w:val="30"/>
          <w:cs/>
        </w:rPr>
        <w:t xml:space="preserve">ล้านบาท) โดยบริษัทได้ทำกรมธรรม์ประกันอัคคีภัยไว้กับบริษัทประกันภัยในประเทศแห่งหนึ่งภายใต้วงเงินเอาประกันภัยตามกรมธรรม์จำนวน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546.0 </w:t>
      </w:r>
      <w:r w:rsidRPr="006571A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B030E6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6571AF">
        <w:rPr>
          <w:rFonts w:asciiTheme="majorBidi" w:hAnsiTheme="majorBidi" w:cstheme="majorBidi"/>
          <w:sz w:val="30"/>
          <w:szCs w:val="30"/>
          <w:cs/>
        </w:rPr>
        <w:t>จำนวนเงินที่แน่นอนซึ่งบริษัทจะสามารถเคลมได้</w:t>
      </w:r>
      <w:r w:rsidR="00B030E6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Pr="006571AF">
        <w:rPr>
          <w:rFonts w:asciiTheme="majorBidi" w:hAnsiTheme="majorBidi" w:cstheme="majorBidi"/>
          <w:sz w:val="30"/>
          <w:szCs w:val="30"/>
          <w:cs/>
        </w:rPr>
        <w:t>บริษัทประกันภัย</w:t>
      </w:r>
      <w:r w:rsidR="00B030E6">
        <w:rPr>
          <w:rFonts w:asciiTheme="majorBidi" w:hAnsiTheme="majorBidi" w:cstheme="majorBidi" w:hint="cs"/>
          <w:sz w:val="30"/>
          <w:szCs w:val="30"/>
          <w:cs/>
        </w:rPr>
        <w:t>นั้น</w:t>
      </w:r>
      <w:r w:rsidRPr="006571AF">
        <w:rPr>
          <w:rFonts w:asciiTheme="majorBidi" w:hAnsiTheme="majorBidi" w:cstheme="majorBidi"/>
          <w:sz w:val="30"/>
          <w:szCs w:val="30"/>
          <w:cs/>
        </w:rPr>
        <w:t>ยังอยู่ระหว่างการประเมิน</w:t>
      </w:r>
      <w:r w:rsidR="00B030E6">
        <w:rPr>
          <w:rFonts w:asciiTheme="majorBidi" w:hAnsiTheme="majorBidi" w:cstheme="majorBidi" w:hint="cs"/>
          <w:sz w:val="30"/>
          <w:szCs w:val="30"/>
          <w:cs/>
        </w:rPr>
        <w:t>และสรุปผล</w:t>
      </w:r>
      <w:r w:rsidRPr="006571AF">
        <w:rPr>
          <w:rFonts w:asciiTheme="majorBidi" w:hAnsiTheme="majorBidi" w:cstheme="majorBidi"/>
          <w:sz w:val="30"/>
          <w:szCs w:val="30"/>
          <w:cs/>
        </w:rPr>
        <w:t>โดยบริษัทประกันภัยซึ่งบริษัทยังไม่สามารถคาดการณ์หรือประมาณการได้ ณ ขณะนี้</w:t>
      </w:r>
      <w:r w:rsidR="00443BF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9475B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443BFB">
        <w:rPr>
          <w:rFonts w:asciiTheme="majorBidi" w:hAnsiTheme="majorBidi" w:cstheme="majorBidi" w:hint="cs"/>
          <w:sz w:val="30"/>
          <w:szCs w:val="30"/>
          <w:cs/>
        </w:rPr>
        <w:t>จึงยังไม่สามารถรับรู้รายการ</w:t>
      </w:r>
      <w:r w:rsidR="00FB79C9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="00443BFB">
        <w:rPr>
          <w:rFonts w:asciiTheme="majorBidi" w:hAnsiTheme="majorBidi" w:cstheme="majorBidi" w:hint="cs"/>
          <w:sz w:val="30"/>
          <w:szCs w:val="30"/>
          <w:cs/>
        </w:rPr>
        <w:t>ส่วนนี้</w:t>
      </w:r>
      <w:r w:rsidR="0039475B">
        <w:rPr>
          <w:rFonts w:asciiTheme="majorBidi" w:hAnsiTheme="majorBidi" w:cstheme="majorBidi" w:hint="cs"/>
          <w:sz w:val="30"/>
          <w:szCs w:val="30"/>
          <w:cs/>
        </w:rPr>
        <w:t>เพื่อมาชดเชยกับผลเสียหายข้างต้น</w:t>
      </w:r>
      <w:r w:rsidR="00FB79C9">
        <w:rPr>
          <w:rFonts w:asciiTheme="majorBidi" w:hAnsiTheme="majorBidi" w:cstheme="majorBidi" w:hint="cs"/>
          <w:sz w:val="30"/>
          <w:szCs w:val="30"/>
          <w:cs/>
        </w:rPr>
        <w:t>ในงบการเงิน</w:t>
      </w:r>
      <w:r w:rsidR="00443BFB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="00FB79C9">
        <w:rPr>
          <w:rFonts w:asciiTheme="majorBidi" w:hAnsiTheme="majorBidi" w:cstheme="majorBidi"/>
          <w:sz w:val="30"/>
          <w:szCs w:val="30"/>
        </w:rPr>
        <w:t xml:space="preserve"> </w:t>
      </w:r>
      <w:r w:rsidR="00FB79C9">
        <w:rPr>
          <w:rFonts w:asciiTheme="majorBidi" w:hAnsiTheme="majorBidi" w:cstheme="majorBidi" w:hint="cs"/>
          <w:sz w:val="30"/>
          <w:szCs w:val="30"/>
          <w:cs/>
        </w:rPr>
        <w:t>ณ ขณะนี้</w:t>
      </w:r>
      <w:r w:rsidR="00443BF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030E6">
        <w:rPr>
          <w:rFonts w:asciiTheme="majorBidi" w:hAnsiTheme="majorBidi" w:cstheme="majorBidi" w:hint="cs"/>
          <w:sz w:val="30"/>
          <w:szCs w:val="30"/>
          <w:cs/>
        </w:rPr>
        <w:t>ทั้งนี้ บริษัทได้รับรู้ผลขาดทุนจากการตัดจำหน่ายสินทรัพย์ที่เกี่ยวข้อ</w:t>
      </w:r>
      <w:r w:rsidR="00443BFB">
        <w:rPr>
          <w:rFonts w:asciiTheme="majorBidi" w:hAnsiTheme="majorBidi" w:cstheme="majorBidi" w:hint="cs"/>
          <w:sz w:val="30"/>
          <w:szCs w:val="30"/>
          <w:cs/>
        </w:rPr>
        <w:t>งข้างต้นรวมจำนวนเงินประมาณ 108.55</w:t>
      </w:r>
      <w:r w:rsidR="00B030E6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  <w:r w:rsidR="00603ADE">
        <w:rPr>
          <w:rFonts w:asciiTheme="majorBidi" w:hAnsiTheme="majorBidi" w:cstheme="majorBidi" w:hint="cs"/>
          <w:sz w:val="30"/>
          <w:szCs w:val="30"/>
          <w:cs/>
        </w:rPr>
        <w:t>และแสดงรายการ</w:t>
      </w:r>
      <w:r w:rsidR="00B030E6">
        <w:rPr>
          <w:rFonts w:asciiTheme="majorBidi" w:hAnsiTheme="majorBidi" w:cstheme="majorBidi" w:hint="cs"/>
          <w:sz w:val="30"/>
          <w:szCs w:val="30"/>
          <w:cs/>
        </w:rPr>
        <w:t xml:space="preserve">เป็น </w:t>
      </w:r>
      <w:r w:rsidR="00B030E6">
        <w:rPr>
          <w:rFonts w:asciiTheme="majorBidi" w:hAnsiTheme="majorBidi" w:cstheme="majorBidi"/>
          <w:sz w:val="30"/>
          <w:szCs w:val="30"/>
        </w:rPr>
        <w:t>“</w:t>
      </w:r>
      <w:r w:rsidR="00B030E6">
        <w:rPr>
          <w:rFonts w:asciiTheme="majorBidi" w:hAnsiTheme="majorBidi" w:cstheme="majorBidi" w:hint="cs"/>
          <w:sz w:val="30"/>
          <w:szCs w:val="30"/>
          <w:cs/>
        </w:rPr>
        <w:t>ค่าใช้จ่ายอื่น</w:t>
      </w:r>
      <w:r w:rsidR="0039475B">
        <w:rPr>
          <w:rFonts w:asciiTheme="majorBidi" w:hAnsiTheme="majorBidi" w:cstheme="majorBidi" w:hint="cs"/>
          <w:sz w:val="30"/>
          <w:szCs w:val="30"/>
          <w:cs/>
        </w:rPr>
        <w:t xml:space="preserve"> - ขาดทุนจากอัคคีภัย</w:t>
      </w:r>
      <w:r w:rsidR="00B030E6">
        <w:rPr>
          <w:rFonts w:asciiTheme="majorBidi" w:hAnsiTheme="majorBidi" w:cstheme="majorBidi"/>
          <w:sz w:val="30"/>
          <w:szCs w:val="30"/>
        </w:rPr>
        <w:t>”</w:t>
      </w:r>
      <w:r w:rsidR="00B030E6">
        <w:rPr>
          <w:rFonts w:asciiTheme="majorBidi" w:hAnsiTheme="majorBidi" w:cstheme="majorBidi" w:hint="cs"/>
          <w:sz w:val="30"/>
          <w:szCs w:val="30"/>
          <w:cs/>
        </w:rPr>
        <w:t xml:space="preserve"> ในงบกำไรขาดทุน</w:t>
      </w:r>
      <w:r w:rsidR="00BA4926">
        <w:rPr>
          <w:rFonts w:asciiTheme="majorBidi" w:hAnsiTheme="majorBidi" w:cstheme="majorBidi" w:hint="cs"/>
          <w:sz w:val="30"/>
          <w:szCs w:val="30"/>
          <w:cs/>
        </w:rPr>
        <w:t>เบ็ดเสร็จรวมและเฉพาะกิจการ</w:t>
      </w:r>
      <w:r w:rsidR="00B030E6">
        <w:rPr>
          <w:rFonts w:asciiTheme="majorBidi" w:hAnsiTheme="majorBidi" w:cstheme="majorBidi" w:hint="cs"/>
          <w:sz w:val="30"/>
          <w:szCs w:val="30"/>
          <w:cs/>
        </w:rPr>
        <w:t>สำหรับงวดสามเดือนและหกเดือนสิ้นสุดวันที่ 30 มิถุนายน 2566</w:t>
      </w:r>
    </w:p>
    <w:p w:rsidR="00F5575F" w:rsidRPr="00F66962" w:rsidRDefault="00F5575F" w:rsidP="00A657B3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8E3F0C" w:rsidRDefault="008E3F0C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8E3F0C" w:rsidRPr="008E3F0C" w:rsidRDefault="008E3F0C" w:rsidP="008E3F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:rsidR="008E3F0C" w:rsidRPr="008E3F0C" w:rsidRDefault="008E3F0C" w:rsidP="008E3F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เมื่อวันที่ </w:t>
      </w:r>
      <w:r w:rsidR="00443BFB">
        <w:rPr>
          <w:rFonts w:asciiTheme="majorBidi" w:eastAsia="Calibri" w:hAnsiTheme="majorBidi" w:cstheme="majorBidi" w:hint="cs"/>
          <w:sz w:val="30"/>
          <w:szCs w:val="30"/>
          <w:cs/>
        </w:rPr>
        <w:t>27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 กรกฎาคม 2566 บริษัท อีซีเอฟ ดีไซน์ จำกัด</w:t>
      </w:r>
      <w:r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4131DA">
        <w:rPr>
          <w:rFonts w:asciiTheme="majorBidi" w:eastAsia="Calibri" w:hAnsiTheme="majorBidi" w:cstheme="majorBidi"/>
          <w:sz w:val="30"/>
          <w:szCs w:val="30"/>
        </w:rPr>
        <w:t xml:space="preserve">(“ECFD”) 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ได้ถูกจดทะเบียนจัดตั้งขึ้นซึ่ง</w:t>
      </w:r>
      <w:r w:rsidR="004131DA">
        <w:rPr>
          <w:rFonts w:asciiTheme="majorBidi" w:eastAsia="Calibri" w:hAnsiTheme="majorBidi" w:cstheme="majorBidi"/>
          <w:sz w:val="30"/>
          <w:szCs w:val="30"/>
        </w:rPr>
        <w:t xml:space="preserve"> ECFD 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เป็น</w:t>
      </w:r>
      <w:r w:rsidRPr="008E3F0C">
        <w:rPr>
          <w:rFonts w:asciiTheme="majorBidi" w:eastAsia="Calibri" w:hAnsiTheme="majorBidi" w:cstheme="majorBidi" w:hint="cs"/>
          <w:sz w:val="30"/>
          <w:szCs w:val="30"/>
          <w:cs/>
        </w:rPr>
        <w:t>บริษัทร่วมทุนในลักษณะของการร่วมค้า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ระหว่างบริษัท (ลงทุนในสัดส่วนร้อยละ 51) กับ</w:t>
      </w:r>
      <w:r w:rsidRPr="008E3F0C">
        <w:rPr>
          <w:rFonts w:asciiTheme="majorBidi" w:eastAsia="Calibri" w:hAnsiTheme="majorBidi" w:cstheme="majorBidi" w:hint="cs"/>
          <w:sz w:val="30"/>
          <w:szCs w:val="30"/>
          <w:cs/>
        </w:rPr>
        <w:t>พันธมิตรทางธุรกิจ</w:t>
      </w:r>
      <w:r w:rsidR="00B030E6">
        <w:rPr>
          <w:rFonts w:asciiTheme="majorBidi" w:eastAsia="Calibri" w:hAnsiTheme="majorBidi" w:cstheme="majorBidi" w:hint="cs"/>
          <w:sz w:val="30"/>
          <w:szCs w:val="30"/>
          <w:cs/>
        </w:rPr>
        <w:t>ซึ่งเป็นบริษัท</w:t>
      </w:r>
      <w:r w:rsidR="003F727A">
        <w:rPr>
          <w:rFonts w:asciiTheme="majorBidi" w:eastAsia="Calibri" w:hAnsiTheme="majorBidi" w:cstheme="majorBidi" w:hint="cs"/>
          <w:sz w:val="30"/>
          <w:szCs w:val="30"/>
          <w:cs/>
        </w:rPr>
        <w:t>เอกชน</w:t>
      </w:r>
      <w:r w:rsidRPr="008E3F0C">
        <w:rPr>
          <w:rFonts w:asciiTheme="majorBidi" w:eastAsia="Calibri" w:hAnsiTheme="majorBidi" w:cstheme="majorBidi" w:hint="cs"/>
          <w:sz w:val="30"/>
          <w:szCs w:val="30"/>
          <w:cs/>
        </w:rPr>
        <w:t>แห่งหนึ่งจากประเทศจีน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 (ลง</w:t>
      </w:r>
      <w:r w:rsidR="00B030E6">
        <w:rPr>
          <w:rFonts w:asciiTheme="majorBidi" w:eastAsia="Calibri" w:hAnsiTheme="majorBidi" w:cstheme="majorBidi" w:hint="cs"/>
          <w:sz w:val="30"/>
          <w:szCs w:val="30"/>
          <w:cs/>
        </w:rPr>
        <w:t>ทุน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ในสัดส่วนร้อยละ 49) </w:t>
      </w:r>
      <w:r w:rsidR="00C977EF">
        <w:rPr>
          <w:rFonts w:asciiTheme="majorBidi" w:eastAsia="Calibri" w:hAnsiTheme="majorBidi" w:cstheme="majorBidi" w:hint="cs"/>
          <w:sz w:val="30"/>
          <w:szCs w:val="30"/>
          <w:cs/>
        </w:rPr>
        <w:t>ด้วยทุน</w:t>
      </w:r>
      <w:r w:rsidR="007B0AF9">
        <w:rPr>
          <w:rFonts w:asciiTheme="majorBidi" w:eastAsia="Calibri" w:hAnsiTheme="majorBidi" w:cstheme="majorBidi" w:hint="cs"/>
          <w:sz w:val="30"/>
          <w:szCs w:val="30"/>
          <w:cs/>
        </w:rPr>
        <w:t>จดทะเบียนจำนวน 7 ล้านบาท</w:t>
      </w:r>
      <w:r w:rsidRPr="008E3F0C">
        <w:rPr>
          <w:rFonts w:asciiTheme="majorBidi" w:eastAsia="Calibri" w:hAnsiTheme="majorBidi" w:cstheme="majorBidi" w:hint="cs"/>
          <w:sz w:val="30"/>
          <w:szCs w:val="30"/>
          <w:cs/>
        </w:rPr>
        <w:t>เพื่อ</w:t>
      </w:r>
      <w:r w:rsidR="004131DA">
        <w:rPr>
          <w:rFonts w:asciiTheme="majorBidi" w:eastAsia="Calibri" w:hAnsiTheme="majorBidi" w:cstheme="majorBidi" w:hint="cs"/>
          <w:sz w:val="30"/>
          <w:szCs w:val="30"/>
          <w:cs/>
        </w:rPr>
        <w:t>ดำเนินธุรกิจเกี่ยวกับการ</w:t>
      </w:r>
      <w:r w:rsidR="00B030E6">
        <w:rPr>
          <w:rFonts w:asciiTheme="majorBidi" w:eastAsia="Calibri" w:hAnsiTheme="majorBidi" w:cstheme="majorBidi" w:hint="cs"/>
          <w:sz w:val="30"/>
          <w:szCs w:val="30"/>
          <w:cs/>
        </w:rPr>
        <w:t>ซื้อสินค้าประเภท</w:t>
      </w:r>
      <w:r w:rsidR="00B030E6" w:rsidRPr="008E3F0C">
        <w:rPr>
          <w:rFonts w:asciiTheme="majorBidi" w:eastAsia="Calibri" w:hAnsiTheme="majorBidi" w:cstheme="majorBidi" w:hint="cs"/>
          <w:sz w:val="30"/>
          <w:szCs w:val="30"/>
          <w:cs/>
        </w:rPr>
        <w:t>เฟอร์นิเจอร์</w:t>
      </w:r>
      <w:r w:rsidR="00B030E6">
        <w:rPr>
          <w:rFonts w:asciiTheme="majorBidi" w:eastAsia="Calibri" w:hAnsiTheme="majorBidi" w:cstheme="majorBidi" w:hint="cs"/>
          <w:sz w:val="30"/>
          <w:szCs w:val="30"/>
          <w:cs/>
        </w:rPr>
        <w:t>จากบริษัทและ</w:t>
      </w:r>
      <w:r w:rsidR="004131DA">
        <w:rPr>
          <w:rFonts w:asciiTheme="majorBidi" w:eastAsia="Calibri" w:hAnsiTheme="majorBidi" w:cstheme="majorBidi" w:hint="cs"/>
          <w:sz w:val="30"/>
          <w:szCs w:val="30"/>
          <w:cs/>
        </w:rPr>
        <w:t xml:space="preserve">ส่งออกเพื่อขายในตลาดต่างประเทศ 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ทั้งนี้ การร่วมค้าดังกล่าวได้รับอนุมัติใน</w:t>
      </w:r>
      <w:r w:rsidRPr="008E3F0C">
        <w:rPr>
          <w:rFonts w:asciiTheme="majorBidi" w:eastAsia="Calibri" w:hAnsiTheme="majorBidi" w:cstheme="majorBidi" w:hint="cs"/>
          <w:sz w:val="30"/>
          <w:szCs w:val="30"/>
          <w:cs/>
        </w:rPr>
        <w:t>ที่ประชุมคณะกรรมการบริษัทเมื่อวันที่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8E3F0C">
        <w:rPr>
          <w:rFonts w:asciiTheme="majorBidi" w:eastAsia="Calibri" w:hAnsiTheme="majorBidi" w:cstheme="majorBidi"/>
          <w:sz w:val="30"/>
          <w:szCs w:val="30"/>
        </w:rPr>
        <w:t>7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8E3F0C">
        <w:rPr>
          <w:rFonts w:asciiTheme="majorBidi" w:eastAsia="Calibri" w:hAnsiTheme="majorBidi" w:cstheme="majorBidi" w:hint="cs"/>
          <w:sz w:val="30"/>
          <w:szCs w:val="30"/>
          <w:cs/>
        </w:rPr>
        <w:t>เมษายน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8E3F0C">
        <w:rPr>
          <w:rFonts w:asciiTheme="majorBidi" w:eastAsia="Calibri" w:hAnsiTheme="majorBidi" w:cstheme="majorBidi"/>
          <w:sz w:val="30"/>
          <w:szCs w:val="30"/>
        </w:rPr>
        <w:t>2566</w:t>
      </w:r>
    </w:p>
    <w:p w:rsidR="008E3F0C" w:rsidRPr="004131DA" w:rsidRDefault="008E3F0C" w:rsidP="008E3F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:rsidR="009609FC" w:rsidRPr="0048209B" w:rsidRDefault="009609FC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8209B">
        <w:rPr>
          <w:rFonts w:ascii="Angsana New" w:hAnsi="Angsana New" w:hint="cs"/>
          <w:b/>
          <w:bCs/>
          <w:sz w:val="30"/>
          <w:szCs w:val="30"/>
          <w:cs/>
        </w:rPr>
        <w:t>การอนุมัติข้อมูลทางการเงินระหว่างกาล</w:t>
      </w:r>
    </w:p>
    <w:p w:rsidR="00660749" w:rsidRPr="00F66962" w:rsidRDefault="00660749" w:rsidP="00660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22462" w:rsidRPr="0048209B" w:rsidRDefault="00222462" w:rsidP="00D22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 w:rsidRPr="0048209B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ข้อมูลทางการเงินระหว่างกาลนี้ได้รับอนุมัติ</w:t>
      </w:r>
      <w:r w:rsidR="00792514" w:rsidRPr="0048209B">
        <w:rPr>
          <w:rFonts w:ascii="Angsana New" w:hAnsi="Angsana New"/>
          <w:sz w:val="30"/>
          <w:szCs w:val="30"/>
          <w:cs/>
        </w:rPr>
        <w:t>ให้ออกโดยที่ประชุมคณะกรรมการบริษัท</w:t>
      </w:r>
      <w:r w:rsidRPr="0048209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F35838">
        <w:rPr>
          <w:rFonts w:ascii="Angsana New" w:hAnsi="Angsana New" w:hint="cs"/>
          <w:sz w:val="30"/>
          <w:szCs w:val="30"/>
          <w:cs/>
        </w:rPr>
        <w:t>14</w:t>
      </w:r>
      <w:r w:rsidR="0067593C" w:rsidRPr="0048209B">
        <w:rPr>
          <w:rFonts w:ascii="Angsana New" w:hAnsi="Angsana New"/>
          <w:sz w:val="30"/>
          <w:szCs w:val="30"/>
        </w:rPr>
        <w:t xml:space="preserve"> </w:t>
      </w:r>
      <w:r w:rsidR="006B0FA8">
        <w:rPr>
          <w:rFonts w:ascii="Angsana New" w:hAnsi="Angsana New" w:hint="cs"/>
          <w:sz w:val="30"/>
          <w:szCs w:val="30"/>
          <w:cs/>
        </w:rPr>
        <w:t>สิงหาคม</w:t>
      </w:r>
      <w:r w:rsidR="00B74C64" w:rsidRPr="0048209B">
        <w:rPr>
          <w:rFonts w:ascii="Angsana New" w:hAnsi="Angsana New" w:hint="cs"/>
          <w:sz w:val="30"/>
          <w:szCs w:val="30"/>
          <w:cs/>
        </w:rPr>
        <w:t xml:space="preserve"> </w:t>
      </w:r>
      <w:r w:rsidR="005A5561" w:rsidRPr="0048209B">
        <w:rPr>
          <w:rFonts w:ascii="Angsana New" w:hAnsi="Angsana New"/>
          <w:sz w:val="30"/>
          <w:szCs w:val="30"/>
          <w:cs/>
        </w:rPr>
        <w:t>25</w:t>
      </w:r>
      <w:r w:rsidR="005A5561" w:rsidRPr="0048209B">
        <w:rPr>
          <w:rFonts w:ascii="Angsana New" w:hAnsi="Angsana New"/>
          <w:sz w:val="30"/>
          <w:szCs w:val="30"/>
        </w:rPr>
        <w:t>6</w:t>
      </w:r>
      <w:r w:rsidR="00CC3F6C">
        <w:rPr>
          <w:rFonts w:ascii="Angsana New" w:hAnsi="Angsana New"/>
          <w:sz w:val="30"/>
          <w:szCs w:val="30"/>
        </w:rPr>
        <w:t>6</w:t>
      </w:r>
    </w:p>
    <w:sectPr w:rsidR="00222462" w:rsidRPr="0048209B" w:rsidSect="004E3748">
      <w:footerReference w:type="first" r:id="rId14"/>
      <w:pgSz w:w="11909" w:h="16834" w:code="9"/>
      <w:pgMar w:top="1219" w:right="1134" w:bottom="567" w:left="1440" w:header="992" w:footer="411" w:gutter="0"/>
      <w:pgNumType w:start="20" w:chapStyle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26AE" w:rsidRDefault="00A626AE">
      <w:r>
        <w:separator/>
      </w:r>
    </w:p>
  </w:endnote>
  <w:endnote w:type="continuationSeparator" w:id="0">
    <w:p w:rsidR="00A626AE" w:rsidRDefault="00A62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6AE" w:rsidRDefault="00A40A7E" w:rsidP="006737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626A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626AE" w:rsidRDefault="00A626AE" w:rsidP="00082BE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6AE" w:rsidRDefault="00A626AE" w:rsidP="006737A8">
    <w:pPr>
      <w:pStyle w:val="Footer"/>
      <w:framePr w:wrap="around" w:vAnchor="text" w:hAnchor="margin" w:xAlign="right" w:y="1"/>
      <w:rPr>
        <w:rStyle w:val="PageNumber"/>
      </w:rPr>
    </w:pPr>
  </w:p>
  <w:p w:rsidR="00A626AE" w:rsidRDefault="00A626AE" w:rsidP="001113D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Style w:val="PageNumber"/>
        <w:rFonts w:ascii="Angsana New" w:hAnsi="Angsana New"/>
        <w:sz w:val="30"/>
        <w:szCs w:val="30"/>
      </w:rPr>
    </w:pPr>
    <w:r>
      <w:rPr>
        <w:rStyle w:val="PageNumber"/>
      </w:rPr>
      <w:tab/>
    </w:r>
    <w:r w:rsidR="00A40A7E" w:rsidRPr="006F44F4">
      <w:rPr>
        <w:rStyle w:val="PageNumber"/>
        <w:rFonts w:ascii="Angsana New" w:hAnsi="Angsana New"/>
        <w:sz w:val="30"/>
        <w:szCs w:val="30"/>
      </w:rPr>
      <w:fldChar w:fldCharType="begin"/>
    </w:r>
    <w:r w:rsidRPr="006F44F4">
      <w:rPr>
        <w:rStyle w:val="PageNumber"/>
        <w:rFonts w:ascii="Angsana New" w:hAnsi="Angsana New"/>
        <w:sz w:val="30"/>
        <w:szCs w:val="30"/>
      </w:rPr>
      <w:instrText xml:space="preserve"> PAGE </w:instrText>
    </w:r>
    <w:r w:rsidR="00A40A7E" w:rsidRPr="006F44F4">
      <w:rPr>
        <w:rStyle w:val="PageNumber"/>
        <w:rFonts w:ascii="Angsana New" w:hAnsi="Angsana New"/>
        <w:sz w:val="30"/>
        <w:szCs w:val="30"/>
      </w:rPr>
      <w:fldChar w:fldCharType="separate"/>
    </w:r>
    <w:r w:rsidR="00334EE1">
      <w:rPr>
        <w:rStyle w:val="PageNumber"/>
        <w:rFonts w:ascii="Angsana New" w:hAnsi="Angsana New"/>
        <w:noProof/>
        <w:sz w:val="30"/>
        <w:szCs w:val="30"/>
      </w:rPr>
      <w:t>33</w:t>
    </w:r>
    <w:r w:rsidR="00A40A7E" w:rsidRPr="006F44F4">
      <w:rPr>
        <w:rStyle w:val="PageNumber"/>
        <w:rFonts w:ascii="Angsana New" w:hAnsi="Angsana New"/>
        <w:sz w:val="30"/>
        <w:szCs w:val="30"/>
      </w:rPr>
      <w:fldChar w:fldCharType="end"/>
    </w:r>
  </w:p>
  <w:p w:rsidR="00A626AE" w:rsidRPr="006F7758" w:rsidRDefault="00A626AE" w:rsidP="001113D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Style w:val="PageNumber"/>
        <w:rFonts w:ascii="Angsana New" w:hAnsi="Angsana New"/>
        <w:sz w:val="16"/>
        <w:szCs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6AE" w:rsidRDefault="00A40A7E">
    <w:pPr>
      <w:pStyle w:val="Footer"/>
      <w:jc w:val="right"/>
      <w:rPr>
        <w:rFonts w:ascii="Angsana New" w:hAnsi="Angsana New"/>
        <w:sz w:val="30"/>
        <w:szCs w:val="30"/>
      </w:rPr>
    </w:pPr>
    <w:r w:rsidRPr="001A527B">
      <w:rPr>
        <w:rFonts w:ascii="Angsana New" w:hAnsi="Angsana New"/>
        <w:sz w:val="30"/>
        <w:szCs w:val="30"/>
      </w:rPr>
      <w:fldChar w:fldCharType="begin"/>
    </w:r>
    <w:r w:rsidR="00A626AE" w:rsidRPr="001A527B">
      <w:rPr>
        <w:rFonts w:ascii="Angsana New" w:hAnsi="Angsana New"/>
        <w:sz w:val="30"/>
        <w:szCs w:val="30"/>
      </w:rPr>
      <w:instrText xml:space="preserve"> PAGE   \* MERGEFORMAT </w:instrText>
    </w:r>
    <w:r w:rsidRPr="001A527B">
      <w:rPr>
        <w:rFonts w:ascii="Angsana New" w:hAnsi="Angsana New"/>
        <w:sz w:val="30"/>
        <w:szCs w:val="30"/>
      </w:rPr>
      <w:fldChar w:fldCharType="separate"/>
    </w:r>
    <w:r w:rsidR="00334EE1">
      <w:rPr>
        <w:rFonts w:ascii="Angsana New" w:hAnsi="Angsana New"/>
        <w:noProof/>
        <w:sz w:val="30"/>
        <w:szCs w:val="30"/>
      </w:rPr>
      <w:t>11</w:t>
    </w:r>
    <w:r w:rsidRPr="001A527B">
      <w:rPr>
        <w:rFonts w:ascii="Angsana New" w:hAnsi="Angsana New"/>
        <w:sz w:val="30"/>
        <w:szCs w:val="30"/>
      </w:rPr>
      <w:fldChar w:fldCharType="end"/>
    </w:r>
  </w:p>
  <w:p w:rsidR="00A626AE" w:rsidRPr="00A71887" w:rsidRDefault="00A626AE">
    <w:pPr>
      <w:pStyle w:val="Footer"/>
      <w:jc w:val="right"/>
      <w:rPr>
        <w:rFonts w:ascii="Angsana New" w:hAnsi="Angsana New"/>
        <w:sz w:val="16"/>
        <w:szCs w:val="16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49157764"/>
      <w:docPartObj>
        <w:docPartGallery w:val="Page Numbers (Bottom of Page)"/>
        <w:docPartUnique/>
      </w:docPartObj>
    </w:sdtPr>
    <w:sdtContent>
      <w:p w:rsidR="00A626AE" w:rsidRDefault="00A40A7E">
        <w:pPr>
          <w:pStyle w:val="Footer"/>
          <w:jc w:val="right"/>
        </w:pPr>
        <w:r w:rsidRPr="00A71887">
          <w:rPr>
            <w:rStyle w:val="PageNumber"/>
            <w:rFonts w:ascii="Angsana New" w:hAnsi="Angsana New"/>
            <w:sz w:val="30"/>
            <w:szCs w:val="30"/>
          </w:rPr>
          <w:fldChar w:fldCharType="begin"/>
        </w:r>
        <w:r w:rsidR="00A626AE" w:rsidRPr="00A71887">
          <w:rPr>
            <w:rStyle w:val="PageNumber"/>
            <w:rFonts w:ascii="Angsana New" w:hAnsi="Angsana New"/>
            <w:sz w:val="30"/>
            <w:szCs w:val="30"/>
          </w:rPr>
          <w:instrText xml:space="preserve"> PAGE   \* MERGEFORMAT </w:instrText>
        </w:r>
        <w:r w:rsidRPr="00A71887">
          <w:rPr>
            <w:rStyle w:val="PageNumber"/>
            <w:rFonts w:ascii="Angsana New" w:hAnsi="Angsana New"/>
            <w:sz w:val="30"/>
            <w:szCs w:val="30"/>
          </w:rPr>
          <w:fldChar w:fldCharType="separate"/>
        </w:r>
        <w:r w:rsidR="00334EE1">
          <w:rPr>
            <w:rStyle w:val="PageNumber"/>
            <w:rFonts w:ascii="Angsana New" w:hAnsi="Angsana New"/>
            <w:noProof/>
            <w:sz w:val="30"/>
            <w:szCs w:val="30"/>
          </w:rPr>
          <w:t>19</w:t>
        </w:r>
        <w:r w:rsidRPr="00A71887">
          <w:rPr>
            <w:rStyle w:val="PageNumber"/>
            <w:rFonts w:ascii="Angsana New" w:hAnsi="Angsana New"/>
            <w:sz w:val="30"/>
            <w:szCs w:val="30"/>
          </w:rPr>
          <w:fldChar w:fldCharType="end"/>
        </w:r>
      </w:p>
    </w:sdtContent>
  </w:sdt>
  <w:p w:rsidR="00A626AE" w:rsidRPr="00A71887" w:rsidRDefault="00A626AE" w:rsidP="00D149B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jc w:val="right"/>
      <w:rPr>
        <w:rStyle w:val="PageNumber"/>
        <w:rFonts w:ascii="Angsana New" w:hAnsi="Angsana New"/>
        <w:sz w:val="16"/>
        <w:szCs w:val="16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6AE" w:rsidRDefault="00A40A7E">
    <w:pPr>
      <w:pStyle w:val="Footer"/>
      <w:jc w:val="right"/>
      <w:rPr>
        <w:rFonts w:ascii="Angsana New" w:hAnsi="Angsana New"/>
        <w:sz w:val="30"/>
        <w:szCs w:val="30"/>
      </w:rPr>
    </w:pPr>
    <w:r w:rsidRPr="005071D9">
      <w:rPr>
        <w:rFonts w:ascii="Angsana New" w:hAnsi="Angsana New"/>
        <w:sz w:val="30"/>
        <w:szCs w:val="30"/>
      </w:rPr>
      <w:fldChar w:fldCharType="begin"/>
    </w:r>
    <w:r w:rsidR="00A626AE" w:rsidRPr="005071D9">
      <w:rPr>
        <w:rFonts w:ascii="Angsana New" w:hAnsi="Angsana New"/>
        <w:sz w:val="30"/>
        <w:szCs w:val="30"/>
      </w:rPr>
      <w:instrText xml:space="preserve"> PAGE   \* MERGEFORMAT </w:instrText>
    </w:r>
    <w:r w:rsidRPr="005071D9">
      <w:rPr>
        <w:rFonts w:ascii="Angsana New" w:hAnsi="Angsana New"/>
        <w:sz w:val="30"/>
        <w:szCs w:val="30"/>
      </w:rPr>
      <w:fldChar w:fldCharType="separate"/>
    </w:r>
    <w:r w:rsidR="00334EE1">
      <w:rPr>
        <w:rFonts w:ascii="Angsana New" w:hAnsi="Angsana New"/>
        <w:noProof/>
        <w:sz w:val="30"/>
        <w:szCs w:val="30"/>
      </w:rPr>
      <w:t>20</w:t>
    </w:r>
    <w:r w:rsidRPr="005071D9">
      <w:rPr>
        <w:rFonts w:ascii="Angsana New" w:hAnsi="Angsana New"/>
        <w:sz w:val="30"/>
        <w:szCs w:val="30"/>
      </w:rPr>
      <w:fldChar w:fldCharType="end"/>
    </w:r>
  </w:p>
  <w:p w:rsidR="00A626AE" w:rsidRPr="000A0B3D" w:rsidRDefault="00A626AE">
    <w:pPr>
      <w:pStyle w:val="Footer"/>
      <w:jc w:val="right"/>
      <w:rPr>
        <w:rFonts w:ascii="Angsana New" w:hAnsi="Angsana New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26AE" w:rsidRDefault="00A626AE">
      <w:r>
        <w:separator/>
      </w:r>
    </w:p>
  </w:footnote>
  <w:footnote w:type="continuationSeparator" w:id="0">
    <w:p w:rsidR="00A626AE" w:rsidRDefault="00A626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6AE" w:rsidRPr="005875F9" w:rsidRDefault="00A626AE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875F9">
      <w:rPr>
        <w:rFonts w:ascii="Angsana New" w:hAnsi="Angsana New"/>
        <w:b/>
        <w:bCs/>
        <w:sz w:val="32"/>
        <w:szCs w:val="32"/>
        <w:cs/>
      </w:rPr>
      <w:t>อีสต์โคสท์เฟอร์นิเทค จำกัด</w:t>
    </w:r>
    <w:r w:rsidRPr="005875F9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 w:rsidRPr="005875F9">
      <w:rPr>
        <w:rFonts w:ascii="Angsana New" w:hAnsi="Angsana New"/>
        <w:b/>
        <w:bCs/>
        <w:sz w:val="32"/>
        <w:szCs w:val="32"/>
        <w:cs/>
      </w:rPr>
      <w:tab/>
    </w:r>
  </w:p>
  <w:p w:rsidR="00A626AE" w:rsidRDefault="00A626AE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:rsidR="00A626AE" w:rsidRDefault="00A626AE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มิถุนายน 256</w:t>
    </w:r>
    <w:r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และ 256</w:t>
    </w:r>
    <w:r>
      <w:rPr>
        <w:rFonts w:ascii="Angsana New" w:hAnsi="Angsana New"/>
        <w:b/>
        <w:bCs/>
        <w:sz w:val="32"/>
        <w:szCs w:val="32"/>
      </w:rPr>
      <w:t xml:space="preserve">5 </w:t>
    </w:r>
    <w:r>
      <w:rPr>
        <w:rFonts w:ascii="Angsana New" w:hAnsi="Angsana New" w:hint="cs"/>
        <w:b/>
        <w:bCs/>
        <w:sz w:val="32"/>
        <w:szCs w:val="32"/>
        <w:cs/>
      </w:rPr>
      <w:t>(ยังไม่ได้ตรวจสอบ)</w:t>
    </w:r>
    <w:r w:rsidRPr="00D03286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สอบทานแล้ว</w:t>
    </w:r>
    <w:r>
      <w:rPr>
        <w:rFonts w:ascii="Angsana New" w:hAnsi="Angsana New"/>
        <w:b/>
        <w:bCs/>
        <w:sz w:val="32"/>
        <w:szCs w:val="32"/>
      </w:rPr>
      <w:t>)</w:t>
    </w:r>
  </w:p>
  <w:p w:rsidR="00A626AE" w:rsidRDefault="00A626AE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0"/>
        <w:szCs w:val="30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 256</w:t>
    </w:r>
    <w:r>
      <w:rPr>
        <w:rFonts w:ascii="Angsana New" w:hAnsi="Angsana New"/>
        <w:b/>
        <w:bCs/>
        <w:sz w:val="32"/>
        <w:szCs w:val="32"/>
      </w:rPr>
      <w:t>5 (</w:t>
    </w:r>
    <w:r>
      <w:rPr>
        <w:rFonts w:ascii="Angsana New" w:hAnsi="Angsana New" w:hint="cs"/>
        <w:b/>
        <w:bCs/>
        <w:sz w:val="32"/>
        <w:szCs w:val="32"/>
        <w:cs/>
      </w:rPr>
      <w:t>ตรวจสอบ</w:t>
    </w:r>
    <w:r>
      <w:rPr>
        <w:rFonts w:ascii="Angsana New" w:hAnsi="Angsana New"/>
        <w:b/>
        <w:bCs/>
        <w:sz w:val="32"/>
        <w:szCs w:val="32"/>
        <w:cs/>
      </w:rPr>
      <w:t>แล้ว</w:t>
    </w:r>
    <w:r>
      <w:rPr>
        <w:rFonts w:ascii="Angsana New" w:hAnsi="Angsana New"/>
        <w:b/>
        <w:bCs/>
        <w:sz w:val="32"/>
        <w:szCs w:val="32"/>
      </w:rPr>
      <w:t>)</w:t>
    </w:r>
  </w:p>
  <w:p w:rsidR="00A626AE" w:rsidRPr="007A1795" w:rsidRDefault="00A626AE" w:rsidP="007A1795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6AE" w:rsidRPr="005875F9" w:rsidRDefault="00A626AE" w:rsidP="005875F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875F9">
      <w:rPr>
        <w:rFonts w:ascii="Angsana New" w:hAnsi="Angsana New"/>
        <w:b/>
        <w:bCs/>
        <w:sz w:val="32"/>
        <w:szCs w:val="32"/>
        <w:cs/>
      </w:rPr>
      <w:t>อีสต์โคสท์เฟอร์นิเทค จำกัด</w:t>
    </w:r>
    <w:r w:rsidRPr="005875F9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 w:rsidRPr="005875F9">
      <w:rPr>
        <w:rFonts w:ascii="Angsana New" w:hAnsi="Angsana New"/>
        <w:b/>
        <w:bCs/>
        <w:sz w:val="32"/>
        <w:szCs w:val="32"/>
        <w:cs/>
      </w:rPr>
      <w:tab/>
    </w:r>
  </w:p>
  <w:p w:rsidR="00A626AE" w:rsidRPr="00672E23" w:rsidRDefault="00A626AE" w:rsidP="005C53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</w:t>
    </w:r>
    <w:r w:rsidRPr="00672E23">
      <w:rPr>
        <w:rFonts w:ascii="Angsana New" w:hAnsi="Angsana New" w:hint="cs"/>
        <w:b/>
        <w:bCs/>
        <w:sz w:val="32"/>
        <w:szCs w:val="32"/>
        <w:cs/>
      </w:rPr>
      <w:t>ย่อ (ต่อ)</w:t>
    </w:r>
  </w:p>
  <w:p w:rsidR="00A626AE" w:rsidRPr="00D03286" w:rsidRDefault="00A626AE" w:rsidP="00A405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มิถุนายน 256</w:t>
    </w:r>
    <w:r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และ 256</w:t>
    </w:r>
    <w:r>
      <w:rPr>
        <w:rFonts w:ascii="Angsana New" w:hAnsi="Angsana New"/>
        <w:b/>
        <w:bCs/>
        <w:sz w:val="32"/>
        <w:szCs w:val="32"/>
      </w:rPr>
      <w:t>5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(ยังไม่ได้ตรวจสอบ)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สอบทานแล้ว</w:t>
    </w:r>
    <w:r>
      <w:rPr>
        <w:rFonts w:ascii="Angsana New" w:hAnsi="Angsana New"/>
        <w:b/>
        <w:bCs/>
        <w:sz w:val="32"/>
        <w:szCs w:val="32"/>
      </w:rPr>
      <w:t>)</w:t>
    </w:r>
  </w:p>
  <w:p w:rsidR="00A626AE" w:rsidRDefault="00A626AE" w:rsidP="00A405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 256</w:t>
    </w:r>
    <w:r>
      <w:rPr>
        <w:rFonts w:ascii="Angsana New" w:hAnsi="Angsana New"/>
        <w:b/>
        <w:bCs/>
        <w:sz w:val="32"/>
        <w:szCs w:val="32"/>
      </w:rPr>
      <w:t>5 (</w:t>
    </w:r>
    <w:r>
      <w:rPr>
        <w:rFonts w:ascii="Angsana New" w:hAnsi="Angsana New" w:hint="cs"/>
        <w:b/>
        <w:bCs/>
        <w:sz w:val="32"/>
        <w:szCs w:val="32"/>
        <w:cs/>
      </w:rPr>
      <w:t>ตรวจสอบ</w:t>
    </w:r>
    <w:r>
      <w:rPr>
        <w:rFonts w:ascii="Angsana New" w:hAnsi="Angsana New"/>
        <w:b/>
        <w:bCs/>
        <w:sz w:val="32"/>
        <w:szCs w:val="32"/>
        <w:cs/>
      </w:rPr>
      <w:t>แล้ว</w:t>
    </w:r>
    <w:r>
      <w:rPr>
        <w:rFonts w:ascii="Angsana New" w:hAnsi="Angsana New"/>
        <w:b/>
        <w:bCs/>
        <w:sz w:val="32"/>
        <w:szCs w:val="32"/>
      </w:rPr>
      <w:t>)</w:t>
    </w:r>
  </w:p>
  <w:p w:rsidR="00A626AE" w:rsidRPr="00F11938" w:rsidRDefault="00A626AE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1860678"/>
    <w:multiLevelType w:val="hybridMultilevel"/>
    <w:tmpl w:val="F1280DEC"/>
    <w:lvl w:ilvl="0" w:tplc="87D457FA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>
    <w:nsid w:val="26A362EF"/>
    <w:multiLevelType w:val="hybridMultilevel"/>
    <w:tmpl w:val="62303A88"/>
    <w:lvl w:ilvl="0" w:tplc="438CCFE0">
      <w:start w:val="6"/>
      <w:numFmt w:val="decimal"/>
      <w:lvlText w:val="%1."/>
      <w:lvlJc w:val="left"/>
      <w:pPr>
        <w:ind w:left="900" w:hanging="360"/>
      </w:pPr>
      <w:rPr>
        <w:rFonts w:hint="default"/>
        <w:b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BA3350"/>
    <w:multiLevelType w:val="hybridMultilevel"/>
    <w:tmpl w:val="5186F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185A90"/>
    <w:multiLevelType w:val="hybridMultilevel"/>
    <w:tmpl w:val="02B658FE"/>
    <w:lvl w:ilvl="0" w:tplc="31C6D74C">
      <w:start w:val="1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1">
    <w:nsid w:val="41923F52"/>
    <w:multiLevelType w:val="hybridMultilevel"/>
    <w:tmpl w:val="39107416"/>
    <w:lvl w:ilvl="0" w:tplc="7FE01206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28FA7EB6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8E6788"/>
    <w:multiLevelType w:val="hybridMultilevel"/>
    <w:tmpl w:val="D5F818EA"/>
    <w:lvl w:ilvl="0" w:tplc="41D27778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3AB53FB"/>
    <w:multiLevelType w:val="hybridMultilevel"/>
    <w:tmpl w:val="B5343C0A"/>
    <w:lvl w:ilvl="0" w:tplc="5F3012C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7F6A52C2"/>
    <w:multiLevelType w:val="hybridMultilevel"/>
    <w:tmpl w:val="FE023D94"/>
    <w:lvl w:ilvl="0" w:tplc="8302687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3"/>
  </w:num>
  <w:num w:numId="13">
    <w:abstractNumId w:val="24"/>
  </w:num>
  <w:num w:numId="14">
    <w:abstractNumId w:val="18"/>
  </w:num>
  <w:num w:numId="15">
    <w:abstractNumId w:val="20"/>
  </w:num>
  <w:num w:numId="16">
    <w:abstractNumId w:val="17"/>
  </w:num>
  <w:num w:numId="17">
    <w:abstractNumId w:val="21"/>
  </w:num>
  <w:num w:numId="18">
    <w:abstractNumId w:val="16"/>
  </w:num>
  <w:num w:numId="19">
    <w:abstractNumId w:val="11"/>
  </w:num>
  <w:num w:numId="20">
    <w:abstractNumId w:val="12"/>
  </w:num>
  <w:num w:numId="21">
    <w:abstractNumId w:val="25"/>
  </w:num>
  <w:num w:numId="22">
    <w:abstractNumId w:val="10"/>
  </w:num>
  <w:num w:numId="23">
    <w:abstractNumId w:val="14"/>
  </w:num>
  <w:num w:numId="24">
    <w:abstractNumId w:val="15"/>
  </w:num>
  <w:num w:numId="25">
    <w:abstractNumId w:val="26"/>
  </w:num>
  <w:num w:numId="26">
    <w:abstractNumId w:val="22"/>
  </w:num>
  <w:num w:numId="27">
    <w:abstractNumId w:val="22"/>
  </w:num>
  <w:num w:numId="28">
    <w:abstractNumId w:val="23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grammar="clean"/>
  <w:attachedTemplate r:id="rId1"/>
  <w:stylePaneFormatFilter w:val="3F01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60801" fill="f" fillcolor="#f49100" strokecolor="#f49100">
      <v:fill color="#f49100" on="f"/>
      <v:stroke color="#f49100"/>
      <o:colormru v:ext="edit" colors="#f49100,#8f9286"/>
      <o:colormenu v:ext="edit" fillcolor="none [3212]" strokecolor="none [3213]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6066E6"/>
    <w:rsid w:val="0000002A"/>
    <w:rsid w:val="00000058"/>
    <w:rsid w:val="0000017D"/>
    <w:rsid w:val="00000299"/>
    <w:rsid w:val="000004E4"/>
    <w:rsid w:val="0000075D"/>
    <w:rsid w:val="00000B21"/>
    <w:rsid w:val="00000EAE"/>
    <w:rsid w:val="00001190"/>
    <w:rsid w:val="00001229"/>
    <w:rsid w:val="00001519"/>
    <w:rsid w:val="00001D69"/>
    <w:rsid w:val="00002652"/>
    <w:rsid w:val="00002734"/>
    <w:rsid w:val="00002809"/>
    <w:rsid w:val="00003153"/>
    <w:rsid w:val="000032E3"/>
    <w:rsid w:val="000034BC"/>
    <w:rsid w:val="0000354F"/>
    <w:rsid w:val="000039E8"/>
    <w:rsid w:val="00003B0F"/>
    <w:rsid w:val="00003DA8"/>
    <w:rsid w:val="00003E02"/>
    <w:rsid w:val="00003EED"/>
    <w:rsid w:val="00003F17"/>
    <w:rsid w:val="000044B2"/>
    <w:rsid w:val="00004A97"/>
    <w:rsid w:val="00004DC8"/>
    <w:rsid w:val="00004F5B"/>
    <w:rsid w:val="00004FDB"/>
    <w:rsid w:val="000050AD"/>
    <w:rsid w:val="00005243"/>
    <w:rsid w:val="000054E3"/>
    <w:rsid w:val="000059C1"/>
    <w:rsid w:val="00005A69"/>
    <w:rsid w:val="00005D11"/>
    <w:rsid w:val="00005E61"/>
    <w:rsid w:val="00006828"/>
    <w:rsid w:val="00006EA2"/>
    <w:rsid w:val="000070C2"/>
    <w:rsid w:val="000071BA"/>
    <w:rsid w:val="000077B5"/>
    <w:rsid w:val="000078D2"/>
    <w:rsid w:val="0001012F"/>
    <w:rsid w:val="0001076F"/>
    <w:rsid w:val="00010C82"/>
    <w:rsid w:val="00010FA5"/>
    <w:rsid w:val="00011207"/>
    <w:rsid w:val="000112AA"/>
    <w:rsid w:val="00011478"/>
    <w:rsid w:val="0001154B"/>
    <w:rsid w:val="000117B0"/>
    <w:rsid w:val="00011B30"/>
    <w:rsid w:val="000121E1"/>
    <w:rsid w:val="00012443"/>
    <w:rsid w:val="000124DA"/>
    <w:rsid w:val="000125C1"/>
    <w:rsid w:val="000125FC"/>
    <w:rsid w:val="000126BD"/>
    <w:rsid w:val="000128F2"/>
    <w:rsid w:val="00012BAA"/>
    <w:rsid w:val="00012CBB"/>
    <w:rsid w:val="00012D63"/>
    <w:rsid w:val="00013D53"/>
    <w:rsid w:val="00013FAF"/>
    <w:rsid w:val="00014372"/>
    <w:rsid w:val="000143F4"/>
    <w:rsid w:val="00014405"/>
    <w:rsid w:val="000144A9"/>
    <w:rsid w:val="000144D8"/>
    <w:rsid w:val="0001490A"/>
    <w:rsid w:val="000149FF"/>
    <w:rsid w:val="00014A87"/>
    <w:rsid w:val="00014BDD"/>
    <w:rsid w:val="00014D05"/>
    <w:rsid w:val="000150AB"/>
    <w:rsid w:val="000153D9"/>
    <w:rsid w:val="00015934"/>
    <w:rsid w:val="00015B07"/>
    <w:rsid w:val="000164A4"/>
    <w:rsid w:val="000164F1"/>
    <w:rsid w:val="0001683E"/>
    <w:rsid w:val="0001729A"/>
    <w:rsid w:val="0001767E"/>
    <w:rsid w:val="000177B6"/>
    <w:rsid w:val="00017848"/>
    <w:rsid w:val="0001785A"/>
    <w:rsid w:val="00017C09"/>
    <w:rsid w:val="00017CB8"/>
    <w:rsid w:val="00017DD9"/>
    <w:rsid w:val="00017F82"/>
    <w:rsid w:val="0002004E"/>
    <w:rsid w:val="000207A6"/>
    <w:rsid w:val="00021844"/>
    <w:rsid w:val="00021D86"/>
    <w:rsid w:val="000226ED"/>
    <w:rsid w:val="0002271E"/>
    <w:rsid w:val="00022750"/>
    <w:rsid w:val="00022E8D"/>
    <w:rsid w:val="00023069"/>
    <w:rsid w:val="000237D8"/>
    <w:rsid w:val="00023913"/>
    <w:rsid w:val="00023A7C"/>
    <w:rsid w:val="00023C49"/>
    <w:rsid w:val="00023CF9"/>
    <w:rsid w:val="00023D13"/>
    <w:rsid w:val="00024209"/>
    <w:rsid w:val="00024305"/>
    <w:rsid w:val="00024A16"/>
    <w:rsid w:val="00024BD4"/>
    <w:rsid w:val="00024EFF"/>
    <w:rsid w:val="000252D0"/>
    <w:rsid w:val="000253B8"/>
    <w:rsid w:val="00025A51"/>
    <w:rsid w:val="00025A8E"/>
    <w:rsid w:val="000264A4"/>
    <w:rsid w:val="00026738"/>
    <w:rsid w:val="00026870"/>
    <w:rsid w:val="00026909"/>
    <w:rsid w:val="00026E8D"/>
    <w:rsid w:val="00026F94"/>
    <w:rsid w:val="000274CE"/>
    <w:rsid w:val="000276DF"/>
    <w:rsid w:val="000277C1"/>
    <w:rsid w:val="00027DC9"/>
    <w:rsid w:val="00030053"/>
    <w:rsid w:val="000308E5"/>
    <w:rsid w:val="0003094C"/>
    <w:rsid w:val="00030A7C"/>
    <w:rsid w:val="00030FB1"/>
    <w:rsid w:val="00031ABD"/>
    <w:rsid w:val="00031CA1"/>
    <w:rsid w:val="0003266C"/>
    <w:rsid w:val="000329E7"/>
    <w:rsid w:val="00032A9F"/>
    <w:rsid w:val="00032C27"/>
    <w:rsid w:val="00032DC4"/>
    <w:rsid w:val="00032EC8"/>
    <w:rsid w:val="00032FC8"/>
    <w:rsid w:val="0003331A"/>
    <w:rsid w:val="00033716"/>
    <w:rsid w:val="00033D0F"/>
    <w:rsid w:val="00033EF0"/>
    <w:rsid w:val="00034050"/>
    <w:rsid w:val="00034E04"/>
    <w:rsid w:val="00034E11"/>
    <w:rsid w:val="00035262"/>
    <w:rsid w:val="000354D7"/>
    <w:rsid w:val="0003570B"/>
    <w:rsid w:val="00035763"/>
    <w:rsid w:val="000357EB"/>
    <w:rsid w:val="00035AE8"/>
    <w:rsid w:val="00035C76"/>
    <w:rsid w:val="00035DD8"/>
    <w:rsid w:val="00035E0D"/>
    <w:rsid w:val="0003634F"/>
    <w:rsid w:val="0003638F"/>
    <w:rsid w:val="000365DB"/>
    <w:rsid w:val="000366F1"/>
    <w:rsid w:val="0003706F"/>
    <w:rsid w:val="00040147"/>
    <w:rsid w:val="0004072C"/>
    <w:rsid w:val="00040A5F"/>
    <w:rsid w:val="00041702"/>
    <w:rsid w:val="00041B6F"/>
    <w:rsid w:val="00041E5E"/>
    <w:rsid w:val="000422F5"/>
    <w:rsid w:val="00042576"/>
    <w:rsid w:val="0004260D"/>
    <w:rsid w:val="0004299F"/>
    <w:rsid w:val="000429AD"/>
    <w:rsid w:val="00042A04"/>
    <w:rsid w:val="00043139"/>
    <w:rsid w:val="0004323B"/>
    <w:rsid w:val="00043259"/>
    <w:rsid w:val="00043785"/>
    <w:rsid w:val="00043BB8"/>
    <w:rsid w:val="00044076"/>
    <w:rsid w:val="000440D0"/>
    <w:rsid w:val="00044319"/>
    <w:rsid w:val="00044797"/>
    <w:rsid w:val="00044968"/>
    <w:rsid w:val="000449C5"/>
    <w:rsid w:val="00044BD2"/>
    <w:rsid w:val="00044DDC"/>
    <w:rsid w:val="00044E7B"/>
    <w:rsid w:val="00044F27"/>
    <w:rsid w:val="00045029"/>
    <w:rsid w:val="000457FF"/>
    <w:rsid w:val="0004622E"/>
    <w:rsid w:val="000463CC"/>
    <w:rsid w:val="00046FBF"/>
    <w:rsid w:val="000472ED"/>
    <w:rsid w:val="00047489"/>
    <w:rsid w:val="0004774E"/>
    <w:rsid w:val="00047ABE"/>
    <w:rsid w:val="00047C63"/>
    <w:rsid w:val="00047CBC"/>
    <w:rsid w:val="000504D0"/>
    <w:rsid w:val="000505AE"/>
    <w:rsid w:val="000507C7"/>
    <w:rsid w:val="00050B9C"/>
    <w:rsid w:val="00050E6B"/>
    <w:rsid w:val="00051A69"/>
    <w:rsid w:val="00051B88"/>
    <w:rsid w:val="00051D0D"/>
    <w:rsid w:val="00051FC5"/>
    <w:rsid w:val="00052A19"/>
    <w:rsid w:val="00052C85"/>
    <w:rsid w:val="00052E57"/>
    <w:rsid w:val="00052FD8"/>
    <w:rsid w:val="000538C2"/>
    <w:rsid w:val="00053F46"/>
    <w:rsid w:val="00054051"/>
    <w:rsid w:val="0005434C"/>
    <w:rsid w:val="000544A6"/>
    <w:rsid w:val="00054911"/>
    <w:rsid w:val="000549A8"/>
    <w:rsid w:val="0005510D"/>
    <w:rsid w:val="0005516E"/>
    <w:rsid w:val="00055EDE"/>
    <w:rsid w:val="00055FAA"/>
    <w:rsid w:val="0005608B"/>
    <w:rsid w:val="000564CD"/>
    <w:rsid w:val="00056598"/>
    <w:rsid w:val="00056664"/>
    <w:rsid w:val="000566BA"/>
    <w:rsid w:val="0005692F"/>
    <w:rsid w:val="00056A47"/>
    <w:rsid w:val="00056D20"/>
    <w:rsid w:val="00056DB4"/>
    <w:rsid w:val="000575F8"/>
    <w:rsid w:val="00057813"/>
    <w:rsid w:val="00057863"/>
    <w:rsid w:val="00057A8B"/>
    <w:rsid w:val="00057C59"/>
    <w:rsid w:val="00057CA6"/>
    <w:rsid w:val="00057D94"/>
    <w:rsid w:val="000602BA"/>
    <w:rsid w:val="0006052B"/>
    <w:rsid w:val="00060D9F"/>
    <w:rsid w:val="00060DF2"/>
    <w:rsid w:val="00060F4C"/>
    <w:rsid w:val="0006177A"/>
    <w:rsid w:val="00061853"/>
    <w:rsid w:val="00061CAE"/>
    <w:rsid w:val="00061D13"/>
    <w:rsid w:val="00061DC6"/>
    <w:rsid w:val="00061F15"/>
    <w:rsid w:val="000624A8"/>
    <w:rsid w:val="00062595"/>
    <w:rsid w:val="00062DAD"/>
    <w:rsid w:val="0006352C"/>
    <w:rsid w:val="000638B5"/>
    <w:rsid w:val="00063901"/>
    <w:rsid w:val="00063A01"/>
    <w:rsid w:val="00063C0E"/>
    <w:rsid w:val="00064528"/>
    <w:rsid w:val="0006477F"/>
    <w:rsid w:val="00064C89"/>
    <w:rsid w:val="0006547B"/>
    <w:rsid w:val="000654FC"/>
    <w:rsid w:val="000657C0"/>
    <w:rsid w:val="000659C3"/>
    <w:rsid w:val="00065D3E"/>
    <w:rsid w:val="00065EB1"/>
    <w:rsid w:val="0006604C"/>
    <w:rsid w:val="00066286"/>
    <w:rsid w:val="0006669A"/>
    <w:rsid w:val="00066962"/>
    <w:rsid w:val="00066AFE"/>
    <w:rsid w:val="00067110"/>
    <w:rsid w:val="0006740B"/>
    <w:rsid w:val="00067741"/>
    <w:rsid w:val="000677D7"/>
    <w:rsid w:val="00067ACF"/>
    <w:rsid w:val="00067B49"/>
    <w:rsid w:val="00067CA4"/>
    <w:rsid w:val="00070014"/>
    <w:rsid w:val="00070140"/>
    <w:rsid w:val="00070D35"/>
    <w:rsid w:val="00071174"/>
    <w:rsid w:val="00071716"/>
    <w:rsid w:val="000719E3"/>
    <w:rsid w:val="00071BA6"/>
    <w:rsid w:val="00071D05"/>
    <w:rsid w:val="00071D5B"/>
    <w:rsid w:val="00071FBE"/>
    <w:rsid w:val="00072163"/>
    <w:rsid w:val="00072839"/>
    <w:rsid w:val="00072EBB"/>
    <w:rsid w:val="00072F7D"/>
    <w:rsid w:val="00073C4A"/>
    <w:rsid w:val="00074681"/>
    <w:rsid w:val="00074C09"/>
    <w:rsid w:val="00074C2B"/>
    <w:rsid w:val="00074C3C"/>
    <w:rsid w:val="0007532D"/>
    <w:rsid w:val="000759FD"/>
    <w:rsid w:val="00075B2B"/>
    <w:rsid w:val="00075C77"/>
    <w:rsid w:val="00075D9F"/>
    <w:rsid w:val="00075EAA"/>
    <w:rsid w:val="00075F32"/>
    <w:rsid w:val="00076109"/>
    <w:rsid w:val="000764CE"/>
    <w:rsid w:val="00076777"/>
    <w:rsid w:val="00076EBA"/>
    <w:rsid w:val="00077196"/>
    <w:rsid w:val="000776F9"/>
    <w:rsid w:val="00077AA7"/>
    <w:rsid w:val="00077D25"/>
    <w:rsid w:val="00077D95"/>
    <w:rsid w:val="00080361"/>
    <w:rsid w:val="0008056D"/>
    <w:rsid w:val="00080A5A"/>
    <w:rsid w:val="00080C67"/>
    <w:rsid w:val="00080DB7"/>
    <w:rsid w:val="00080FC4"/>
    <w:rsid w:val="00081567"/>
    <w:rsid w:val="000818E3"/>
    <w:rsid w:val="0008191F"/>
    <w:rsid w:val="00081B15"/>
    <w:rsid w:val="00081B55"/>
    <w:rsid w:val="00081F14"/>
    <w:rsid w:val="000823A9"/>
    <w:rsid w:val="00082435"/>
    <w:rsid w:val="00082690"/>
    <w:rsid w:val="000828DD"/>
    <w:rsid w:val="00082A63"/>
    <w:rsid w:val="00082B78"/>
    <w:rsid w:val="00082BEB"/>
    <w:rsid w:val="00082C49"/>
    <w:rsid w:val="00082E15"/>
    <w:rsid w:val="00082F8D"/>
    <w:rsid w:val="000834EE"/>
    <w:rsid w:val="00083ABC"/>
    <w:rsid w:val="00084153"/>
    <w:rsid w:val="000841C6"/>
    <w:rsid w:val="00084220"/>
    <w:rsid w:val="000843D8"/>
    <w:rsid w:val="00084564"/>
    <w:rsid w:val="00085083"/>
    <w:rsid w:val="00085585"/>
    <w:rsid w:val="00085A7A"/>
    <w:rsid w:val="00085AD8"/>
    <w:rsid w:val="00085D4A"/>
    <w:rsid w:val="00085F25"/>
    <w:rsid w:val="0008617D"/>
    <w:rsid w:val="00086431"/>
    <w:rsid w:val="0008649F"/>
    <w:rsid w:val="000864EC"/>
    <w:rsid w:val="0008662E"/>
    <w:rsid w:val="00086DE0"/>
    <w:rsid w:val="00087928"/>
    <w:rsid w:val="00087D90"/>
    <w:rsid w:val="00090340"/>
    <w:rsid w:val="0009076C"/>
    <w:rsid w:val="00090969"/>
    <w:rsid w:val="00090FDB"/>
    <w:rsid w:val="00090FDC"/>
    <w:rsid w:val="000912E5"/>
    <w:rsid w:val="0009145B"/>
    <w:rsid w:val="0009180B"/>
    <w:rsid w:val="0009197F"/>
    <w:rsid w:val="00091EDF"/>
    <w:rsid w:val="0009208F"/>
    <w:rsid w:val="000921AB"/>
    <w:rsid w:val="00092637"/>
    <w:rsid w:val="0009274F"/>
    <w:rsid w:val="000929EE"/>
    <w:rsid w:val="000929F3"/>
    <w:rsid w:val="00092A04"/>
    <w:rsid w:val="00092B7E"/>
    <w:rsid w:val="00092DA5"/>
    <w:rsid w:val="000932BD"/>
    <w:rsid w:val="00093584"/>
    <w:rsid w:val="00093755"/>
    <w:rsid w:val="00093871"/>
    <w:rsid w:val="000938B5"/>
    <w:rsid w:val="0009392C"/>
    <w:rsid w:val="00093A6D"/>
    <w:rsid w:val="00093AA7"/>
    <w:rsid w:val="00093BAB"/>
    <w:rsid w:val="00093E78"/>
    <w:rsid w:val="000940D8"/>
    <w:rsid w:val="0009411E"/>
    <w:rsid w:val="000945E6"/>
    <w:rsid w:val="0009464B"/>
    <w:rsid w:val="00094A14"/>
    <w:rsid w:val="00096176"/>
    <w:rsid w:val="00096914"/>
    <w:rsid w:val="00096B04"/>
    <w:rsid w:val="00097350"/>
    <w:rsid w:val="00097488"/>
    <w:rsid w:val="000974BC"/>
    <w:rsid w:val="0009782E"/>
    <w:rsid w:val="000979EA"/>
    <w:rsid w:val="00097E04"/>
    <w:rsid w:val="000A039A"/>
    <w:rsid w:val="000A051B"/>
    <w:rsid w:val="000A0B3D"/>
    <w:rsid w:val="000A0E31"/>
    <w:rsid w:val="000A0F32"/>
    <w:rsid w:val="000A154F"/>
    <w:rsid w:val="000A1842"/>
    <w:rsid w:val="000A1C7F"/>
    <w:rsid w:val="000A2064"/>
    <w:rsid w:val="000A2FA8"/>
    <w:rsid w:val="000A35B4"/>
    <w:rsid w:val="000A3A08"/>
    <w:rsid w:val="000A3CC9"/>
    <w:rsid w:val="000A3D0E"/>
    <w:rsid w:val="000A3E25"/>
    <w:rsid w:val="000A3E7C"/>
    <w:rsid w:val="000A4008"/>
    <w:rsid w:val="000A4251"/>
    <w:rsid w:val="000A441E"/>
    <w:rsid w:val="000A44F9"/>
    <w:rsid w:val="000A46F5"/>
    <w:rsid w:val="000A523D"/>
    <w:rsid w:val="000A54AF"/>
    <w:rsid w:val="000A5956"/>
    <w:rsid w:val="000A5EA3"/>
    <w:rsid w:val="000A5EEE"/>
    <w:rsid w:val="000A5FD9"/>
    <w:rsid w:val="000A60B6"/>
    <w:rsid w:val="000A6168"/>
    <w:rsid w:val="000A629D"/>
    <w:rsid w:val="000A6909"/>
    <w:rsid w:val="000A6AA2"/>
    <w:rsid w:val="000A6BC9"/>
    <w:rsid w:val="000A6EEB"/>
    <w:rsid w:val="000A7098"/>
    <w:rsid w:val="000A7A78"/>
    <w:rsid w:val="000A7D9D"/>
    <w:rsid w:val="000A7F79"/>
    <w:rsid w:val="000B0000"/>
    <w:rsid w:val="000B0C5A"/>
    <w:rsid w:val="000B15D8"/>
    <w:rsid w:val="000B1652"/>
    <w:rsid w:val="000B169D"/>
    <w:rsid w:val="000B1E10"/>
    <w:rsid w:val="000B1F05"/>
    <w:rsid w:val="000B24FF"/>
    <w:rsid w:val="000B2516"/>
    <w:rsid w:val="000B25D6"/>
    <w:rsid w:val="000B28FA"/>
    <w:rsid w:val="000B2F14"/>
    <w:rsid w:val="000B3456"/>
    <w:rsid w:val="000B360B"/>
    <w:rsid w:val="000B377A"/>
    <w:rsid w:val="000B3A7F"/>
    <w:rsid w:val="000B4308"/>
    <w:rsid w:val="000B43A8"/>
    <w:rsid w:val="000B43BF"/>
    <w:rsid w:val="000B468D"/>
    <w:rsid w:val="000B469E"/>
    <w:rsid w:val="000B4711"/>
    <w:rsid w:val="000B490D"/>
    <w:rsid w:val="000B55DA"/>
    <w:rsid w:val="000B5663"/>
    <w:rsid w:val="000B5CBC"/>
    <w:rsid w:val="000B5F7A"/>
    <w:rsid w:val="000B602E"/>
    <w:rsid w:val="000B62EC"/>
    <w:rsid w:val="000B6314"/>
    <w:rsid w:val="000B650F"/>
    <w:rsid w:val="000B66CC"/>
    <w:rsid w:val="000B6CC0"/>
    <w:rsid w:val="000B73D7"/>
    <w:rsid w:val="000B7798"/>
    <w:rsid w:val="000B7A52"/>
    <w:rsid w:val="000B7E12"/>
    <w:rsid w:val="000C0381"/>
    <w:rsid w:val="000C04E1"/>
    <w:rsid w:val="000C0605"/>
    <w:rsid w:val="000C0733"/>
    <w:rsid w:val="000C0A6A"/>
    <w:rsid w:val="000C0BD3"/>
    <w:rsid w:val="000C0CAD"/>
    <w:rsid w:val="000C0DEA"/>
    <w:rsid w:val="000C0FE9"/>
    <w:rsid w:val="000C16AE"/>
    <w:rsid w:val="000C1864"/>
    <w:rsid w:val="000C1A21"/>
    <w:rsid w:val="000C1DDA"/>
    <w:rsid w:val="000C21E0"/>
    <w:rsid w:val="000C30C6"/>
    <w:rsid w:val="000C3EA4"/>
    <w:rsid w:val="000C4350"/>
    <w:rsid w:val="000C4970"/>
    <w:rsid w:val="000C4E01"/>
    <w:rsid w:val="000C502A"/>
    <w:rsid w:val="000C517E"/>
    <w:rsid w:val="000C52D7"/>
    <w:rsid w:val="000C5862"/>
    <w:rsid w:val="000C5B47"/>
    <w:rsid w:val="000C61A5"/>
    <w:rsid w:val="000C6680"/>
    <w:rsid w:val="000C6B1B"/>
    <w:rsid w:val="000C6B21"/>
    <w:rsid w:val="000C6B32"/>
    <w:rsid w:val="000C6F0E"/>
    <w:rsid w:val="000C6FF2"/>
    <w:rsid w:val="000C7522"/>
    <w:rsid w:val="000C7652"/>
    <w:rsid w:val="000D00C7"/>
    <w:rsid w:val="000D00F9"/>
    <w:rsid w:val="000D06C0"/>
    <w:rsid w:val="000D072F"/>
    <w:rsid w:val="000D0914"/>
    <w:rsid w:val="000D0E23"/>
    <w:rsid w:val="000D0EB4"/>
    <w:rsid w:val="000D1580"/>
    <w:rsid w:val="000D1591"/>
    <w:rsid w:val="000D1E5D"/>
    <w:rsid w:val="000D254F"/>
    <w:rsid w:val="000D2938"/>
    <w:rsid w:val="000D2AA7"/>
    <w:rsid w:val="000D300A"/>
    <w:rsid w:val="000D337D"/>
    <w:rsid w:val="000D35F0"/>
    <w:rsid w:val="000D392A"/>
    <w:rsid w:val="000D3977"/>
    <w:rsid w:val="000D3BE1"/>
    <w:rsid w:val="000D3D40"/>
    <w:rsid w:val="000D3EAB"/>
    <w:rsid w:val="000D3ED5"/>
    <w:rsid w:val="000D4081"/>
    <w:rsid w:val="000D4420"/>
    <w:rsid w:val="000D4471"/>
    <w:rsid w:val="000D4E25"/>
    <w:rsid w:val="000D4F25"/>
    <w:rsid w:val="000D5139"/>
    <w:rsid w:val="000D558D"/>
    <w:rsid w:val="000D5745"/>
    <w:rsid w:val="000D5793"/>
    <w:rsid w:val="000D5A16"/>
    <w:rsid w:val="000D5C7D"/>
    <w:rsid w:val="000D5F88"/>
    <w:rsid w:val="000D6030"/>
    <w:rsid w:val="000D6382"/>
    <w:rsid w:val="000D6434"/>
    <w:rsid w:val="000D64C9"/>
    <w:rsid w:val="000D661E"/>
    <w:rsid w:val="000D6721"/>
    <w:rsid w:val="000D6856"/>
    <w:rsid w:val="000D6BA8"/>
    <w:rsid w:val="000D6CAD"/>
    <w:rsid w:val="000D7100"/>
    <w:rsid w:val="000D7450"/>
    <w:rsid w:val="000D77B8"/>
    <w:rsid w:val="000D7821"/>
    <w:rsid w:val="000D786B"/>
    <w:rsid w:val="000D78FE"/>
    <w:rsid w:val="000D7B32"/>
    <w:rsid w:val="000E0048"/>
    <w:rsid w:val="000E01BB"/>
    <w:rsid w:val="000E02EA"/>
    <w:rsid w:val="000E0379"/>
    <w:rsid w:val="000E0649"/>
    <w:rsid w:val="000E0F64"/>
    <w:rsid w:val="000E13A5"/>
    <w:rsid w:val="000E149A"/>
    <w:rsid w:val="000E164C"/>
    <w:rsid w:val="000E18C5"/>
    <w:rsid w:val="000E1B19"/>
    <w:rsid w:val="000E1B6B"/>
    <w:rsid w:val="000E1FCD"/>
    <w:rsid w:val="000E206A"/>
    <w:rsid w:val="000E227D"/>
    <w:rsid w:val="000E22BB"/>
    <w:rsid w:val="000E292D"/>
    <w:rsid w:val="000E2FA4"/>
    <w:rsid w:val="000E33EB"/>
    <w:rsid w:val="000E3490"/>
    <w:rsid w:val="000E35FA"/>
    <w:rsid w:val="000E42A9"/>
    <w:rsid w:val="000E5128"/>
    <w:rsid w:val="000E5452"/>
    <w:rsid w:val="000E6089"/>
    <w:rsid w:val="000E612B"/>
    <w:rsid w:val="000E6269"/>
    <w:rsid w:val="000E63F6"/>
    <w:rsid w:val="000E64BF"/>
    <w:rsid w:val="000E64CF"/>
    <w:rsid w:val="000E69A8"/>
    <w:rsid w:val="000E6E65"/>
    <w:rsid w:val="000E7516"/>
    <w:rsid w:val="000E7AF1"/>
    <w:rsid w:val="000E7DCE"/>
    <w:rsid w:val="000F00B6"/>
    <w:rsid w:val="000F050E"/>
    <w:rsid w:val="000F0557"/>
    <w:rsid w:val="000F0E3E"/>
    <w:rsid w:val="000F1304"/>
    <w:rsid w:val="000F146E"/>
    <w:rsid w:val="000F18BF"/>
    <w:rsid w:val="000F1BB0"/>
    <w:rsid w:val="000F1CAE"/>
    <w:rsid w:val="000F25FC"/>
    <w:rsid w:val="000F27FC"/>
    <w:rsid w:val="000F34E1"/>
    <w:rsid w:val="000F3AA4"/>
    <w:rsid w:val="000F3C83"/>
    <w:rsid w:val="000F3CBF"/>
    <w:rsid w:val="000F3D48"/>
    <w:rsid w:val="000F49DE"/>
    <w:rsid w:val="000F4AA0"/>
    <w:rsid w:val="000F4AE9"/>
    <w:rsid w:val="000F4DD3"/>
    <w:rsid w:val="000F4E91"/>
    <w:rsid w:val="000F4FFE"/>
    <w:rsid w:val="000F5B96"/>
    <w:rsid w:val="000F5CA8"/>
    <w:rsid w:val="000F5DCC"/>
    <w:rsid w:val="000F5E6F"/>
    <w:rsid w:val="000F609B"/>
    <w:rsid w:val="000F65AC"/>
    <w:rsid w:val="000F6740"/>
    <w:rsid w:val="000F6A7A"/>
    <w:rsid w:val="000F7077"/>
    <w:rsid w:val="000F7081"/>
    <w:rsid w:val="000F71CD"/>
    <w:rsid w:val="000F7803"/>
    <w:rsid w:val="000F7AA5"/>
    <w:rsid w:val="00100ABC"/>
    <w:rsid w:val="00100EE1"/>
    <w:rsid w:val="00100F0B"/>
    <w:rsid w:val="00101689"/>
    <w:rsid w:val="00102390"/>
    <w:rsid w:val="00102631"/>
    <w:rsid w:val="00102806"/>
    <w:rsid w:val="00103431"/>
    <w:rsid w:val="00103600"/>
    <w:rsid w:val="00103976"/>
    <w:rsid w:val="00103ABE"/>
    <w:rsid w:val="00103B5B"/>
    <w:rsid w:val="00103BE2"/>
    <w:rsid w:val="00103DD1"/>
    <w:rsid w:val="001041DF"/>
    <w:rsid w:val="0010440D"/>
    <w:rsid w:val="00104854"/>
    <w:rsid w:val="00104D50"/>
    <w:rsid w:val="00104E88"/>
    <w:rsid w:val="00105409"/>
    <w:rsid w:val="00105AB7"/>
    <w:rsid w:val="00105C38"/>
    <w:rsid w:val="00105FEF"/>
    <w:rsid w:val="001065B3"/>
    <w:rsid w:val="00106773"/>
    <w:rsid w:val="00106941"/>
    <w:rsid w:val="00106B2C"/>
    <w:rsid w:val="00106D04"/>
    <w:rsid w:val="00106FC2"/>
    <w:rsid w:val="001075A6"/>
    <w:rsid w:val="0010784B"/>
    <w:rsid w:val="00107A0A"/>
    <w:rsid w:val="00107B81"/>
    <w:rsid w:val="00107E30"/>
    <w:rsid w:val="00107EDE"/>
    <w:rsid w:val="00107F28"/>
    <w:rsid w:val="00107F52"/>
    <w:rsid w:val="00110845"/>
    <w:rsid w:val="00111250"/>
    <w:rsid w:val="001113D1"/>
    <w:rsid w:val="00111843"/>
    <w:rsid w:val="00111ADC"/>
    <w:rsid w:val="00111C41"/>
    <w:rsid w:val="00111CDF"/>
    <w:rsid w:val="00111E11"/>
    <w:rsid w:val="0011210F"/>
    <w:rsid w:val="001125DD"/>
    <w:rsid w:val="00112617"/>
    <w:rsid w:val="00112C9D"/>
    <w:rsid w:val="00112DA3"/>
    <w:rsid w:val="001130D2"/>
    <w:rsid w:val="0011330D"/>
    <w:rsid w:val="00113586"/>
    <w:rsid w:val="001137AD"/>
    <w:rsid w:val="0011383B"/>
    <w:rsid w:val="001138CF"/>
    <w:rsid w:val="00113992"/>
    <w:rsid w:val="001139A0"/>
    <w:rsid w:val="00113FC3"/>
    <w:rsid w:val="001142DA"/>
    <w:rsid w:val="00114361"/>
    <w:rsid w:val="001146C0"/>
    <w:rsid w:val="001148F9"/>
    <w:rsid w:val="001149B3"/>
    <w:rsid w:val="00114A5E"/>
    <w:rsid w:val="0011510F"/>
    <w:rsid w:val="001153E9"/>
    <w:rsid w:val="0011548B"/>
    <w:rsid w:val="00115598"/>
    <w:rsid w:val="001159E9"/>
    <w:rsid w:val="0011635A"/>
    <w:rsid w:val="0011636B"/>
    <w:rsid w:val="001163BA"/>
    <w:rsid w:val="00116525"/>
    <w:rsid w:val="001165FA"/>
    <w:rsid w:val="00116BD2"/>
    <w:rsid w:val="00117644"/>
    <w:rsid w:val="00117C1C"/>
    <w:rsid w:val="001202C3"/>
    <w:rsid w:val="0012086A"/>
    <w:rsid w:val="00120B1A"/>
    <w:rsid w:val="0012100B"/>
    <w:rsid w:val="00121678"/>
    <w:rsid w:val="00121944"/>
    <w:rsid w:val="0012218F"/>
    <w:rsid w:val="001224CF"/>
    <w:rsid w:val="00122D45"/>
    <w:rsid w:val="00122D5F"/>
    <w:rsid w:val="00122DD2"/>
    <w:rsid w:val="001230EE"/>
    <w:rsid w:val="001233D9"/>
    <w:rsid w:val="00123564"/>
    <w:rsid w:val="00123A19"/>
    <w:rsid w:val="00123CAD"/>
    <w:rsid w:val="00123CD0"/>
    <w:rsid w:val="00123D6D"/>
    <w:rsid w:val="00123F52"/>
    <w:rsid w:val="00124021"/>
    <w:rsid w:val="0012480F"/>
    <w:rsid w:val="00124ABB"/>
    <w:rsid w:val="00124BB8"/>
    <w:rsid w:val="00124DD4"/>
    <w:rsid w:val="00124FA2"/>
    <w:rsid w:val="0012505E"/>
    <w:rsid w:val="001252F0"/>
    <w:rsid w:val="0012597F"/>
    <w:rsid w:val="00126252"/>
    <w:rsid w:val="00126624"/>
    <w:rsid w:val="00126648"/>
    <w:rsid w:val="00126C19"/>
    <w:rsid w:val="00126C78"/>
    <w:rsid w:val="00126CA8"/>
    <w:rsid w:val="00126D8B"/>
    <w:rsid w:val="001271EF"/>
    <w:rsid w:val="001273A6"/>
    <w:rsid w:val="00127470"/>
    <w:rsid w:val="001279C0"/>
    <w:rsid w:val="00127BD9"/>
    <w:rsid w:val="00127BE2"/>
    <w:rsid w:val="00127C4C"/>
    <w:rsid w:val="00130070"/>
    <w:rsid w:val="0013014B"/>
    <w:rsid w:val="001305B3"/>
    <w:rsid w:val="001305CC"/>
    <w:rsid w:val="0013077C"/>
    <w:rsid w:val="001313FF"/>
    <w:rsid w:val="00131943"/>
    <w:rsid w:val="00131ADB"/>
    <w:rsid w:val="00132278"/>
    <w:rsid w:val="0013245C"/>
    <w:rsid w:val="00132480"/>
    <w:rsid w:val="0013275E"/>
    <w:rsid w:val="00132D01"/>
    <w:rsid w:val="00133575"/>
    <w:rsid w:val="001338F1"/>
    <w:rsid w:val="00133A29"/>
    <w:rsid w:val="00133AF4"/>
    <w:rsid w:val="00133CEB"/>
    <w:rsid w:val="00133F11"/>
    <w:rsid w:val="001349F1"/>
    <w:rsid w:val="00134CC4"/>
    <w:rsid w:val="001353BA"/>
    <w:rsid w:val="001354B8"/>
    <w:rsid w:val="00135CD9"/>
    <w:rsid w:val="00136374"/>
    <w:rsid w:val="0013637C"/>
    <w:rsid w:val="0013684F"/>
    <w:rsid w:val="001369DD"/>
    <w:rsid w:val="00136A93"/>
    <w:rsid w:val="00136BC1"/>
    <w:rsid w:val="00136CCA"/>
    <w:rsid w:val="00136F7E"/>
    <w:rsid w:val="0013721B"/>
    <w:rsid w:val="0013723E"/>
    <w:rsid w:val="00137433"/>
    <w:rsid w:val="00137484"/>
    <w:rsid w:val="00137983"/>
    <w:rsid w:val="001379B0"/>
    <w:rsid w:val="00137E5F"/>
    <w:rsid w:val="001403B1"/>
    <w:rsid w:val="001407FE"/>
    <w:rsid w:val="00140AB9"/>
    <w:rsid w:val="00140AE6"/>
    <w:rsid w:val="00140D1E"/>
    <w:rsid w:val="00140D21"/>
    <w:rsid w:val="00141043"/>
    <w:rsid w:val="0014123F"/>
    <w:rsid w:val="001415C0"/>
    <w:rsid w:val="00141CFB"/>
    <w:rsid w:val="00142016"/>
    <w:rsid w:val="0014201F"/>
    <w:rsid w:val="001420F3"/>
    <w:rsid w:val="00142212"/>
    <w:rsid w:val="001423C8"/>
    <w:rsid w:val="00142534"/>
    <w:rsid w:val="00142DEF"/>
    <w:rsid w:val="001432B9"/>
    <w:rsid w:val="001439DE"/>
    <w:rsid w:val="00143B90"/>
    <w:rsid w:val="00143E8E"/>
    <w:rsid w:val="001443F3"/>
    <w:rsid w:val="001444B8"/>
    <w:rsid w:val="00144B58"/>
    <w:rsid w:val="001451C4"/>
    <w:rsid w:val="00145421"/>
    <w:rsid w:val="001456A7"/>
    <w:rsid w:val="00145797"/>
    <w:rsid w:val="00145864"/>
    <w:rsid w:val="001458A5"/>
    <w:rsid w:val="00145C41"/>
    <w:rsid w:val="00145D60"/>
    <w:rsid w:val="00145F03"/>
    <w:rsid w:val="00146AA8"/>
    <w:rsid w:val="00146AF7"/>
    <w:rsid w:val="00146E81"/>
    <w:rsid w:val="00146F61"/>
    <w:rsid w:val="00147387"/>
    <w:rsid w:val="00147553"/>
    <w:rsid w:val="00147AD6"/>
    <w:rsid w:val="00147ADF"/>
    <w:rsid w:val="00147C77"/>
    <w:rsid w:val="00147D79"/>
    <w:rsid w:val="00147E15"/>
    <w:rsid w:val="00150272"/>
    <w:rsid w:val="00150623"/>
    <w:rsid w:val="001506E9"/>
    <w:rsid w:val="00150D8D"/>
    <w:rsid w:val="00151123"/>
    <w:rsid w:val="0015186F"/>
    <w:rsid w:val="00151EB0"/>
    <w:rsid w:val="00151FE7"/>
    <w:rsid w:val="00152151"/>
    <w:rsid w:val="001524CE"/>
    <w:rsid w:val="00152645"/>
    <w:rsid w:val="00152E8A"/>
    <w:rsid w:val="001530A0"/>
    <w:rsid w:val="00153196"/>
    <w:rsid w:val="00153909"/>
    <w:rsid w:val="00153F9F"/>
    <w:rsid w:val="00154159"/>
    <w:rsid w:val="00154D88"/>
    <w:rsid w:val="00154DAA"/>
    <w:rsid w:val="00154DBB"/>
    <w:rsid w:val="001550FE"/>
    <w:rsid w:val="001553B8"/>
    <w:rsid w:val="001553FD"/>
    <w:rsid w:val="00155428"/>
    <w:rsid w:val="00155479"/>
    <w:rsid w:val="00155623"/>
    <w:rsid w:val="00155E78"/>
    <w:rsid w:val="001563AA"/>
    <w:rsid w:val="00156479"/>
    <w:rsid w:val="00156520"/>
    <w:rsid w:val="0015657B"/>
    <w:rsid w:val="00156A24"/>
    <w:rsid w:val="00156A93"/>
    <w:rsid w:val="00157136"/>
    <w:rsid w:val="0015719D"/>
    <w:rsid w:val="00157206"/>
    <w:rsid w:val="00157F34"/>
    <w:rsid w:val="001603DB"/>
    <w:rsid w:val="00160768"/>
    <w:rsid w:val="00160CEE"/>
    <w:rsid w:val="001611C1"/>
    <w:rsid w:val="00161371"/>
    <w:rsid w:val="0016161B"/>
    <w:rsid w:val="0016177E"/>
    <w:rsid w:val="00161D7B"/>
    <w:rsid w:val="00162114"/>
    <w:rsid w:val="00162C1C"/>
    <w:rsid w:val="00163046"/>
    <w:rsid w:val="001630FD"/>
    <w:rsid w:val="00163C1C"/>
    <w:rsid w:val="00164116"/>
    <w:rsid w:val="001648EA"/>
    <w:rsid w:val="00164979"/>
    <w:rsid w:val="001649A9"/>
    <w:rsid w:val="001649DD"/>
    <w:rsid w:val="00164AE4"/>
    <w:rsid w:val="00164B55"/>
    <w:rsid w:val="001653BB"/>
    <w:rsid w:val="001656EB"/>
    <w:rsid w:val="00166786"/>
    <w:rsid w:val="0016691D"/>
    <w:rsid w:val="00166CAB"/>
    <w:rsid w:val="00166F03"/>
    <w:rsid w:val="001671F5"/>
    <w:rsid w:val="001672A9"/>
    <w:rsid w:val="00167493"/>
    <w:rsid w:val="00167538"/>
    <w:rsid w:val="0016756B"/>
    <w:rsid w:val="001676AD"/>
    <w:rsid w:val="00167B54"/>
    <w:rsid w:val="00167ED0"/>
    <w:rsid w:val="00170F5E"/>
    <w:rsid w:val="00171263"/>
    <w:rsid w:val="001714CB"/>
    <w:rsid w:val="001718DE"/>
    <w:rsid w:val="00171A46"/>
    <w:rsid w:val="0017262B"/>
    <w:rsid w:val="00172A7C"/>
    <w:rsid w:val="00172B8D"/>
    <w:rsid w:val="00172CFB"/>
    <w:rsid w:val="00173096"/>
    <w:rsid w:val="0017319C"/>
    <w:rsid w:val="001732A2"/>
    <w:rsid w:val="001734B6"/>
    <w:rsid w:val="00173751"/>
    <w:rsid w:val="001741DF"/>
    <w:rsid w:val="001744D9"/>
    <w:rsid w:val="00174695"/>
    <w:rsid w:val="00174DA4"/>
    <w:rsid w:val="00174DF4"/>
    <w:rsid w:val="001750B6"/>
    <w:rsid w:val="00175BAF"/>
    <w:rsid w:val="00175CC4"/>
    <w:rsid w:val="00176316"/>
    <w:rsid w:val="001763B3"/>
    <w:rsid w:val="00176407"/>
    <w:rsid w:val="00176882"/>
    <w:rsid w:val="00176E2C"/>
    <w:rsid w:val="00176E76"/>
    <w:rsid w:val="00176EFA"/>
    <w:rsid w:val="00177361"/>
    <w:rsid w:val="001773E5"/>
    <w:rsid w:val="00177A35"/>
    <w:rsid w:val="00177BEA"/>
    <w:rsid w:val="00177EFE"/>
    <w:rsid w:val="00180441"/>
    <w:rsid w:val="001809E1"/>
    <w:rsid w:val="00180A49"/>
    <w:rsid w:val="00180C10"/>
    <w:rsid w:val="00180D69"/>
    <w:rsid w:val="00181226"/>
    <w:rsid w:val="00181AC5"/>
    <w:rsid w:val="00181D6B"/>
    <w:rsid w:val="0018230B"/>
    <w:rsid w:val="0018357F"/>
    <w:rsid w:val="0018391F"/>
    <w:rsid w:val="00183A6B"/>
    <w:rsid w:val="00183EB9"/>
    <w:rsid w:val="00183F90"/>
    <w:rsid w:val="00185029"/>
    <w:rsid w:val="0018530D"/>
    <w:rsid w:val="001855A8"/>
    <w:rsid w:val="00185621"/>
    <w:rsid w:val="001858D5"/>
    <w:rsid w:val="00185A27"/>
    <w:rsid w:val="00185AFB"/>
    <w:rsid w:val="00185C54"/>
    <w:rsid w:val="00185E19"/>
    <w:rsid w:val="0018636C"/>
    <w:rsid w:val="00186398"/>
    <w:rsid w:val="001865F1"/>
    <w:rsid w:val="0018663C"/>
    <w:rsid w:val="001866D9"/>
    <w:rsid w:val="00186B70"/>
    <w:rsid w:val="00186B9E"/>
    <w:rsid w:val="0018749D"/>
    <w:rsid w:val="00187A49"/>
    <w:rsid w:val="0019014C"/>
    <w:rsid w:val="00190642"/>
    <w:rsid w:val="0019064E"/>
    <w:rsid w:val="0019074F"/>
    <w:rsid w:val="001915C2"/>
    <w:rsid w:val="0019164C"/>
    <w:rsid w:val="00191B15"/>
    <w:rsid w:val="0019202E"/>
    <w:rsid w:val="001935F0"/>
    <w:rsid w:val="001937FC"/>
    <w:rsid w:val="00193960"/>
    <w:rsid w:val="00193991"/>
    <w:rsid w:val="00193B7F"/>
    <w:rsid w:val="00193F2E"/>
    <w:rsid w:val="00193FE3"/>
    <w:rsid w:val="001942B2"/>
    <w:rsid w:val="001944A1"/>
    <w:rsid w:val="00194696"/>
    <w:rsid w:val="00194702"/>
    <w:rsid w:val="00194841"/>
    <w:rsid w:val="00194AEA"/>
    <w:rsid w:val="0019521A"/>
    <w:rsid w:val="00195641"/>
    <w:rsid w:val="00195695"/>
    <w:rsid w:val="0019626A"/>
    <w:rsid w:val="001967A2"/>
    <w:rsid w:val="001974E1"/>
    <w:rsid w:val="001975F1"/>
    <w:rsid w:val="00197804"/>
    <w:rsid w:val="00197819"/>
    <w:rsid w:val="00197964"/>
    <w:rsid w:val="00197A5E"/>
    <w:rsid w:val="00197E1B"/>
    <w:rsid w:val="001A075B"/>
    <w:rsid w:val="001A0C77"/>
    <w:rsid w:val="001A0CEB"/>
    <w:rsid w:val="001A0DFD"/>
    <w:rsid w:val="001A0FE8"/>
    <w:rsid w:val="001A14B7"/>
    <w:rsid w:val="001A1A85"/>
    <w:rsid w:val="001A219E"/>
    <w:rsid w:val="001A29AC"/>
    <w:rsid w:val="001A2CCA"/>
    <w:rsid w:val="001A2D71"/>
    <w:rsid w:val="001A2FF1"/>
    <w:rsid w:val="001A3160"/>
    <w:rsid w:val="001A34B5"/>
    <w:rsid w:val="001A36A1"/>
    <w:rsid w:val="001A3F4B"/>
    <w:rsid w:val="001A4AA7"/>
    <w:rsid w:val="001A4EB7"/>
    <w:rsid w:val="001A527B"/>
    <w:rsid w:val="001A5955"/>
    <w:rsid w:val="001A5A47"/>
    <w:rsid w:val="001A5B54"/>
    <w:rsid w:val="001A6603"/>
    <w:rsid w:val="001A6612"/>
    <w:rsid w:val="001A6886"/>
    <w:rsid w:val="001A69FC"/>
    <w:rsid w:val="001A6BC7"/>
    <w:rsid w:val="001A79C7"/>
    <w:rsid w:val="001A7C9C"/>
    <w:rsid w:val="001A7CCD"/>
    <w:rsid w:val="001A7F10"/>
    <w:rsid w:val="001B030E"/>
    <w:rsid w:val="001B06CB"/>
    <w:rsid w:val="001B0F4E"/>
    <w:rsid w:val="001B1785"/>
    <w:rsid w:val="001B1967"/>
    <w:rsid w:val="001B1E5F"/>
    <w:rsid w:val="001B23C9"/>
    <w:rsid w:val="001B2C21"/>
    <w:rsid w:val="001B2DE7"/>
    <w:rsid w:val="001B2F4B"/>
    <w:rsid w:val="001B3637"/>
    <w:rsid w:val="001B3AA3"/>
    <w:rsid w:val="001B3E2A"/>
    <w:rsid w:val="001B42A5"/>
    <w:rsid w:val="001B4365"/>
    <w:rsid w:val="001B468B"/>
    <w:rsid w:val="001B4702"/>
    <w:rsid w:val="001B5468"/>
    <w:rsid w:val="001B5527"/>
    <w:rsid w:val="001B623B"/>
    <w:rsid w:val="001B6728"/>
    <w:rsid w:val="001B6738"/>
    <w:rsid w:val="001B6B80"/>
    <w:rsid w:val="001B6DED"/>
    <w:rsid w:val="001B7015"/>
    <w:rsid w:val="001B7173"/>
    <w:rsid w:val="001B73A0"/>
    <w:rsid w:val="001B7747"/>
    <w:rsid w:val="001B79CD"/>
    <w:rsid w:val="001B7CB1"/>
    <w:rsid w:val="001C0020"/>
    <w:rsid w:val="001C0A1B"/>
    <w:rsid w:val="001C11D2"/>
    <w:rsid w:val="001C124D"/>
    <w:rsid w:val="001C19D9"/>
    <w:rsid w:val="001C2171"/>
    <w:rsid w:val="001C272F"/>
    <w:rsid w:val="001C2B4D"/>
    <w:rsid w:val="001C2CE7"/>
    <w:rsid w:val="001C3145"/>
    <w:rsid w:val="001C31E6"/>
    <w:rsid w:val="001C31EE"/>
    <w:rsid w:val="001C34DB"/>
    <w:rsid w:val="001C382D"/>
    <w:rsid w:val="001C39F3"/>
    <w:rsid w:val="001C3EDB"/>
    <w:rsid w:val="001C3FCF"/>
    <w:rsid w:val="001C40A6"/>
    <w:rsid w:val="001C4144"/>
    <w:rsid w:val="001C4536"/>
    <w:rsid w:val="001C4538"/>
    <w:rsid w:val="001C4920"/>
    <w:rsid w:val="001C4F24"/>
    <w:rsid w:val="001C52C6"/>
    <w:rsid w:val="001C530E"/>
    <w:rsid w:val="001C5691"/>
    <w:rsid w:val="001C5821"/>
    <w:rsid w:val="001C5C19"/>
    <w:rsid w:val="001C5CC5"/>
    <w:rsid w:val="001C5D40"/>
    <w:rsid w:val="001C635C"/>
    <w:rsid w:val="001C6716"/>
    <w:rsid w:val="001C697A"/>
    <w:rsid w:val="001C6AC6"/>
    <w:rsid w:val="001C6C11"/>
    <w:rsid w:val="001C7002"/>
    <w:rsid w:val="001C73F8"/>
    <w:rsid w:val="001D01CB"/>
    <w:rsid w:val="001D093A"/>
    <w:rsid w:val="001D0AA4"/>
    <w:rsid w:val="001D0B06"/>
    <w:rsid w:val="001D0DA9"/>
    <w:rsid w:val="001D0E66"/>
    <w:rsid w:val="001D0FB9"/>
    <w:rsid w:val="001D1372"/>
    <w:rsid w:val="001D1426"/>
    <w:rsid w:val="001D1578"/>
    <w:rsid w:val="001D19A2"/>
    <w:rsid w:val="001D1B3B"/>
    <w:rsid w:val="001D213C"/>
    <w:rsid w:val="001D22B0"/>
    <w:rsid w:val="001D2787"/>
    <w:rsid w:val="001D2C61"/>
    <w:rsid w:val="001D2DA6"/>
    <w:rsid w:val="001D327C"/>
    <w:rsid w:val="001D3399"/>
    <w:rsid w:val="001D363F"/>
    <w:rsid w:val="001D3A62"/>
    <w:rsid w:val="001D3ADC"/>
    <w:rsid w:val="001D3E2C"/>
    <w:rsid w:val="001D4430"/>
    <w:rsid w:val="001D444A"/>
    <w:rsid w:val="001D484F"/>
    <w:rsid w:val="001D4979"/>
    <w:rsid w:val="001D4C5D"/>
    <w:rsid w:val="001D4DF5"/>
    <w:rsid w:val="001D54E6"/>
    <w:rsid w:val="001D58D3"/>
    <w:rsid w:val="001D60D0"/>
    <w:rsid w:val="001D69B6"/>
    <w:rsid w:val="001D72F6"/>
    <w:rsid w:val="001D73E2"/>
    <w:rsid w:val="001D7592"/>
    <w:rsid w:val="001D76BC"/>
    <w:rsid w:val="001E00A7"/>
    <w:rsid w:val="001E0486"/>
    <w:rsid w:val="001E096C"/>
    <w:rsid w:val="001E10B3"/>
    <w:rsid w:val="001E1122"/>
    <w:rsid w:val="001E1174"/>
    <w:rsid w:val="001E118A"/>
    <w:rsid w:val="001E118D"/>
    <w:rsid w:val="001E172E"/>
    <w:rsid w:val="001E1F4F"/>
    <w:rsid w:val="001E20D1"/>
    <w:rsid w:val="001E21FE"/>
    <w:rsid w:val="001E24CF"/>
    <w:rsid w:val="001E2696"/>
    <w:rsid w:val="001E2A9F"/>
    <w:rsid w:val="001E2CD3"/>
    <w:rsid w:val="001E3518"/>
    <w:rsid w:val="001E3950"/>
    <w:rsid w:val="001E39A7"/>
    <w:rsid w:val="001E3B3B"/>
    <w:rsid w:val="001E4020"/>
    <w:rsid w:val="001E46D2"/>
    <w:rsid w:val="001E4874"/>
    <w:rsid w:val="001E5576"/>
    <w:rsid w:val="001E56C8"/>
    <w:rsid w:val="001E5E49"/>
    <w:rsid w:val="001E62D4"/>
    <w:rsid w:val="001E6544"/>
    <w:rsid w:val="001E665F"/>
    <w:rsid w:val="001E66B4"/>
    <w:rsid w:val="001E6A5C"/>
    <w:rsid w:val="001E6EBD"/>
    <w:rsid w:val="001E6FAB"/>
    <w:rsid w:val="001E72E7"/>
    <w:rsid w:val="001E7444"/>
    <w:rsid w:val="001E79DE"/>
    <w:rsid w:val="001E7AFA"/>
    <w:rsid w:val="001E7D9B"/>
    <w:rsid w:val="001E7F51"/>
    <w:rsid w:val="001F02C4"/>
    <w:rsid w:val="001F1219"/>
    <w:rsid w:val="001F17E8"/>
    <w:rsid w:val="001F2295"/>
    <w:rsid w:val="001F2318"/>
    <w:rsid w:val="001F2422"/>
    <w:rsid w:val="001F25A9"/>
    <w:rsid w:val="001F2959"/>
    <w:rsid w:val="001F2F7A"/>
    <w:rsid w:val="001F3491"/>
    <w:rsid w:val="001F368C"/>
    <w:rsid w:val="001F38C5"/>
    <w:rsid w:val="001F3913"/>
    <w:rsid w:val="001F3DA9"/>
    <w:rsid w:val="001F427A"/>
    <w:rsid w:val="001F4716"/>
    <w:rsid w:val="001F4844"/>
    <w:rsid w:val="001F4EBE"/>
    <w:rsid w:val="001F5F1F"/>
    <w:rsid w:val="001F5F2E"/>
    <w:rsid w:val="001F656F"/>
    <w:rsid w:val="001F68D1"/>
    <w:rsid w:val="001F6C28"/>
    <w:rsid w:val="001F6C4C"/>
    <w:rsid w:val="001F72E3"/>
    <w:rsid w:val="001F7432"/>
    <w:rsid w:val="0020009C"/>
    <w:rsid w:val="00200A11"/>
    <w:rsid w:val="00200BAF"/>
    <w:rsid w:val="00200CA5"/>
    <w:rsid w:val="00201AD1"/>
    <w:rsid w:val="002028DC"/>
    <w:rsid w:val="00202928"/>
    <w:rsid w:val="00202936"/>
    <w:rsid w:val="00203093"/>
    <w:rsid w:val="0020311C"/>
    <w:rsid w:val="00204026"/>
    <w:rsid w:val="0020466C"/>
    <w:rsid w:val="00204715"/>
    <w:rsid w:val="00204D8E"/>
    <w:rsid w:val="00204D98"/>
    <w:rsid w:val="00204ECB"/>
    <w:rsid w:val="00204EDB"/>
    <w:rsid w:val="00204F6F"/>
    <w:rsid w:val="00205033"/>
    <w:rsid w:val="0020505A"/>
    <w:rsid w:val="002054B6"/>
    <w:rsid w:val="00205AB7"/>
    <w:rsid w:val="00205B67"/>
    <w:rsid w:val="0020607D"/>
    <w:rsid w:val="002060DD"/>
    <w:rsid w:val="002065BE"/>
    <w:rsid w:val="00206A2F"/>
    <w:rsid w:val="00206AD5"/>
    <w:rsid w:val="00206B69"/>
    <w:rsid w:val="00206E18"/>
    <w:rsid w:val="00207349"/>
    <w:rsid w:val="002073BA"/>
    <w:rsid w:val="00207778"/>
    <w:rsid w:val="00207D5D"/>
    <w:rsid w:val="0021007B"/>
    <w:rsid w:val="002104CF"/>
    <w:rsid w:val="002107F3"/>
    <w:rsid w:val="00211217"/>
    <w:rsid w:val="00211708"/>
    <w:rsid w:val="0021193E"/>
    <w:rsid w:val="00211B08"/>
    <w:rsid w:val="00211D5D"/>
    <w:rsid w:val="00211D62"/>
    <w:rsid w:val="00211F4D"/>
    <w:rsid w:val="00212491"/>
    <w:rsid w:val="00212706"/>
    <w:rsid w:val="002127C8"/>
    <w:rsid w:val="00212E52"/>
    <w:rsid w:val="00212F29"/>
    <w:rsid w:val="0021325D"/>
    <w:rsid w:val="002132D5"/>
    <w:rsid w:val="00213D21"/>
    <w:rsid w:val="00213D93"/>
    <w:rsid w:val="00213E42"/>
    <w:rsid w:val="00214065"/>
    <w:rsid w:val="002144DB"/>
    <w:rsid w:val="00214655"/>
    <w:rsid w:val="00214907"/>
    <w:rsid w:val="00215510"/>
    <w:rsid w:val="00215639"/>
    <w:rsid w:val="002161C2"/>
    <w:rsid w:val="002163F4"/>
    <w:rsid w:val="002166A6"/>
    <w:rsid w:val="00216B05"/>
    <w:rsid w:val="00216CC6"/>
    <w:rsid w:val="00217391"/>
    <w:rsid w:val="00217913"/>
    <w:rsid w:val="00217D46"/>
    <w:rsid w:val="00220928"/>
    <w:rsid w:val="00220AF0"/>
    <w:rsid w:val="00221333"/>
    <w:rsid w:val="0022168B"/>
    <w:rsid w:val="002216F9"/>
    <w:rsid w:val="00221778"/>
    <w:rsid w:val="0022180A"/>
    <w:rsid w:val="00221E75"/>
    <w:rsid w:val="00222462"/>
    <w:rsid w:val="0022266A"/>
    <w:rsid w:val="0022269A"/>
    <w:rsid w:val="00222E6B"/>
    <w:rsid w:val="00222EB0"/>
    <w:rsid w:val="00222F4D"/>
    <w:rsid w:val="00223ABA"/>
    <w:rsid w:val="00223FE5"/>
    <w:rsid w:val="002248F4"/>
    <w:rsid w:val="00224AD5"/>
    <w:rsid w:val="00224B03"/>
    <w:rsid w:val="00224F82"/>
    <w:rsid w:val="0022523F"/>
    <w:rsid w:val="0022594B"/>
    <w:rsid w:val="00225C61"/>
    <w:rsid w:val="00226304"/>
    <w:rsid w:val="00226370"/>
    <w:rsid w:val="00226534"/>
    <w:rsid w:val="002269CA"/>
    <w:rsid w:val="00227A04"/>
    <w:rsid w:val="00227A2B"/>
    <w:rsid w:val="00227BE8"/>
    <w:rsid w:val="0023010C"/>
    <w:rsid w:val="0023031C"/>
    <w:rsid w:val="00230702"/>
    <w:rsid w:val="0023073A"/>
    <w:rsid w:val="00230CDE"/>
    <w:rsid w:val="00230E74"/>
    <w:rsid w:val="00230F80"/>
    <w:rsid w:val="0023120E"/>
    <w:rsid w:val="002313F3"/>
    <w:rsid w:val="00231813"/>
    <w:rsid w:val="00231A19"/>
    <w:rsid w:val="00231E67"/>
    <w:rsid w:val="00231F8E"/>
    <w:rsid w:val="00232101"/>
    <w:rsid w:val="002321B2"/>
    <w:rsid w:val="002325CD"/>
    <w:rsid w:val="00232B12"/>
    <w:rsid w:val="00232BC3"/>
    <w:rsid w:val="002331E4"/>
    <w:rsid w:val="002339B0"/>
    <w:rsid w:val="00233A9E"/>
    <w:rsid w:val="00233EAD"/>
    <w:rsid w:val="00234002"/>
    <w:rsid w:val="0023491C"/>
    <w:rsid w:val="00234D3F"/>
    <w:rsid w:val="00235344"/>
    <w:rsid w:val="00235555"/>
    <w:rsid w:val="002361B9"/>
    <w:rsid w:val="0023624D"/>
    <w:rsid w:val="00236365"/>
    <w:rsid w:val="002364CA"/>
    <w:rsid w:val="002365D7"/>
    <w:rsid w:val="002365E2"/>
    <w:rsid w:val="00236C58"/>
    <w:rsid w:val="0023711C"/>
    <w:rsid w:val="0023724F"/>
    <w:rsid w:val="0023741C"/>
    <w:rsid w:val="002379E4"/>
    <w:rsid w:val="00237BDE"/>
    <w:rsid w:val="002404B3"/>
    <w:rsid w:val="002407C4"/>
    <w:rsid w:val="00240C81"/>
    <w:rsid w:val="00240C96"/>
    <w:rsid w:val="0024114D"/>
    <w:rsid w:val="00241268"/>
    <w:rsid w:val="0024182E"/>
    <w:rsid w:val="00241930"/>
    <w:rsid w:val="00241F21"/>
    <w:rsid w:val="002421B9"/>
    <w:rsid w:val="0024245B"/>
    <w:rsid w:val="00242CED"/>
    <w:rsid w:val="00242DA6"/>
    <w:rsid w:val="00242DD8"/>
    <w:rsid w:val="002431A9"/>
    <w:rsid w:val="002437FC"/>
    <w:rsid w:val="002439DE"/>
    <w:rsid w:val="00243F3C"/>
    <w:rsid w:val="002442D2"/>
    <w:rsid w:val="00244938"/>
    <w:rsid w:val="00244961"/>
    <w:rsid w:val="00245690"/>
    <w:rsid w:val="00245836"/>
    <w:rsid w:val="00245CAE"/>
    <w:rsid w:val="00246183"/>
    <w:rsid w:val="00246499"/>
    <w:rsid w:val="0024657B"/>
    <w:rsid w:val="0024681B"/>
    <w:rsid w:val="00246935"/>
    <w:rsid w:val="002469F0"/>
    <w:rsid w:val="0024703F"/>
    <w:rsid w:val="00247365"/>
    <w:rsid w:val="0024798F"/>
    <w:rsid w:val="00247C11"/>
    <w:rsid w:val="00247F8D"/>
    <w:rsid w:val="00250000"/>
    <w:rsid w:val="002503B9"/>
    <w:rsid w:val="0025067C"/>
    <w:rsid w:val="00250980"/>
    <w:rsid w:val="00250B0F"/>
    <w:rsid w:val="00250ED1"/>
    <w:rsid w:val="0025108D"/>
    <w:rsid w:val="0025120C"/>
    <w:rsid w:val="0025155F"/>
    <w:rsid w:val="00251C70"/>
    <w:rsid w:val="00252435"/>
    <w:rsid w:val="0025289A"/>
    <w:rsid w:val="00253598"/>
    <w:rsid w:val="002538DA"/>
    <w:rsid w:val="00253C46"/>
    <w:rsid w:val="00253C70"/>
    <w:rsid w:val="002548CA"/>
    <w:rsid w:val="00254943"/>
    <w:rsid w:val="00254B73"/>
    <w:rsid w:val="00254BA2"/>
    <w:rsid w:val="00254BEF"/>
    <w:rsid w:val="00254DFA"/>
    <w:rsid w:val="00254F9F"/>
    <w:rsid w:val="00255184"/>
    <w:rsid w:val="00255399"/>
    <w:rsid w:val="002557BC"/>
    <w:rsid w:val="00255AF3"/>
    <w:rsid w:val="00255DD5"/>
    <w:rsid w:val="002560D6"/>
    <w:rsid w:val="0025651B"/>
    <w:rsid w:val="00256E1F"/>
    <w:rsid w:val="00257357"/>
    <w:rsid w:val="00257A1A"/>
    <w:rsid w:val="00257E7F"/>
    <w:rsid w:val="002605AE"/>
    <w:rsid w:val="00260C3F"/>
    <w:rsid w:val="00260E28"/>
    <w:rsid w:val="00260FB7"/>
    <w:rsid w:val="0026142E"/>
    <w:rsid w:val="002615A1"/>
    <w:rsid w:val="0026167F"/>
    <w:rsid w:val="00261701"/>
    <w:rsid w:val="00261F2A"/>
    <w:rsid w:val="00262A47"/>
    <w:rsid w:val="00262DFE"/>
    <w:rsid w:val="002630A4"/>
    <w:rsid w:val="00263F45"/>
    <w:rsid w:val="002640E4"/>
    <w:rsid w:val="0026416B"/>
    <w:rsid w:val="00264716"/>
    <w:rsid w:val="00264E85"/>
    <w:rsid w:val="00264EF4"/>
    <w:rsid w:val="00265361"/>
    <w:rsid w:val="002655A5"/>
    <w:rsid w:val="002655B0"/>
    <w:rsid w:val="0026590C"/>
    <w:rsid w:val="00265D16"/>
    <w:rsid w:val="00265F26"/>
    <w:rsid w:val="00266057"/>
    <w:rsid w:val="00266096"/>
    <w:rsid w:val="00266307"/>
    <w:rsid w:val="00266317"/>
    <w:rsid w:val="002665AB"/>
    <w:rsid w:val="002666CC"/>
    <w:rsid w:val="00266ABE"/>
    <w:rsid w:val="00266F3A"/>
    <w:rsid w:val="00267210"/>
    <w:rsid w:val="002673E6"/>
    <w:rsid w:val="00267612"/>
    <w:rsid w:val="00267753"/>
    <w:rsid w:val="00267A92"/>
    <w:rsid w:val="00267C5A"/>
    <w:rsid w:val="00267EDF"/>
    <w:rsid w:val="00267FC2"/>
    <w:rsid w:val="0027010C"/>
    <w:rsid w:val="0027010E"/>
    <w:rsid w:val="00270126"/>
    <w:rsid w:val="00270206"/>
    <w:rsid w:val="0027029E"/>
    <w:rsid w:val="00270703"/>
    <w:rsid w:val="002707B7"/>
    <w:rsid w:val="00270B4A"/>
    <w:rsid w:val="00270EBC"/>
    <w:rsid w:val="0027121C"/>
    <w:rsid w:val="002715A5"/>
    <w:rsid w:val="00271732"/>
    <w:rsid w:val="00271A7A"/>
    <w:rsid w:val="0027206C"/>
    <w:rsid w:val="002722F8"/>
    <w:rsid w:val="0027239E"/>
    <w:rsid w:val="0027272A"/>
    <w:rsid w:val="00273267"/>
    <w:rsid w:val="002732DE"/>
    <w:rsid w:val="00273A0F"/>
    <w:rsid w:val="00273AED"/>
    <w:rsid w:val="00273DC3"/>
    <w:rsid w:val="00273FB0"/>
    <w:rsid w:val="0027463F"/>
    <w:rsid w:val="00274C6F"/>
    <w:rsid w:val="00274D83"/>
    <w:rsid w:val="00274DE4"/>
    <w:rsid w:val="00274E4D"/>
    <w:rsid w:val="002753CA"/>
    <w:rsid w:val="00275BAD"/>
    <w:rsid w:val="00275BF8"/>
    <w:rsid w:val="002761C8"/>
    <w:rsid w:val="0027649A"/>
    <w:rsid w:val="002765B4"/>
    <w:rsid w:val="00276A30"/>
    <w:rsid w:val="00276B12"/>
    <w:rsid w:val="00276C68"/>
    <w:rsid w:val="00277166"/>
    <w:rsid w:val="00277C5A"/>
    <w:rsid w:val="00280010"/>
    <w:rsid w:val="002806D9"/>
    <w:rsid w:val="00280C98"/>
    <w:rsid w:val="00281240"/>
    <w:rsid w:val="0028152D"/>
    <w:rsid w:val="00281725"/>
    <w:rsid w:val="00281F55"/>
    <w:rsid w:val="002822CA"/>
    <w:rsid w:val="002827A7"/>
    <w:rsid w:val="0028282E"/>
    <w:rsid w:val="00282933"/>
    <w:rsid w:val="0028293F"/>
    <w:rsid w:val="00282BD7"/>
    <w:rsid w:val="00282F75"/>
    <w:rsid w:val="00283232"/>
    <w:rsid w:val="00283DF4"/>
    <w:rsid w:val="00284027"/>
    <w:rsid w:val="002843B1"/>
    <w:rsid w:val="002844EF"/>
    <w:rsid w:val="00284779"/>
    <w:rsid w:val="00284C1A"/>
    <w:rsid w:val="0028538F"/>
    <w:rsid w:val="00285643"/>
    <w:rsid w:val="0028582A"/>
    <w:rsid w:val="00285910"/>
    <w:rsid w:val="00285912"/>
    <w:rsid w:val="00285B25"/>
    <w:rsid w:val="00285FBF"/>
    <w:rsid w:val="0028697F"/>
    <w:rsid w:val="00286BA1"/>
    <w:rsid w:val="00286CB3"/>
    <w:rsid w:val="0028778A"/>
    <w:rsid w:val="00287B06"/>
    <w:rsid w:val="00290119"/>
    <w:rsid w:val="00290797"/>
    <w:rsid w:val="002907CD"/>
    <w:rsid w:val="00290CF3"/>
    <w:rsid w:val="00290D95"/>
    <w:rsid w:val="0029129C"/>
    <w:rsid w:val="002915FA"/>
    <w:rsid w:val="00291722"/>
    <w:rsid w:val="00292157"/>
    <w:rsid w:val="00292261"/>
    <w:rsid w:val="002924D9"/>
    <w:rsid w:val="002926D8"/>
    <w:rsid w:val="00293150"/>
    <w:rsid w:val="00293227"/>
    <w:rsid w:val="00293301"/>
    <w:rsid w:val="002933D3"/>
    <w:rsid w:val="0029364A"/>
    <w:rsid w:val="00293F4C"/>
    <w:rsid w:val="002947B7"/>
    <w:rsid w:val="002947CF"/>
    <w:rsid w:val="00294A6F"/>
    <w:rsid w:val="00294FB5"/>
    <w:rsid w:val="0029502C"/>
    <w:rsid w:val="00295412"/>
    <w:rsid w:val="00295BE7"/>
    <w:rsid w:val="00295DFA"/>
    <w:rsid w:val="0029607B"/>
    <w:rsid w:val="00296124"/>
    <w:rsid w:val="0029624C"/>
    <w:rsid w:val="00296537"/>
    <w:rsid w:val="00296781"/>
    <w:rsid w:val="002970B6"/>
    <w:rsid w:val="0029726B"/>
    <w:rsid w:val="0029739F"/>
    <w:rsid w:val="002978EF"/>
    <w:rsid w:val="0029791A"/>
    <w:rsid w:val="00297B74"/>
    <w:rsid w:val="002A0365"/>
    <w:rsid w:val="002A0386"/>
    <w:rsid w:val="002A0823"/>
    <w:rsid w:val="002A0A87"/>
    <w:rsid w:val="002A0F00"/>
    <w:rsid w:val="002A15D8"/>
    <w:rsid w:val="002A17C4"/>
    <w:rsid w:val="002A18B5"/>
    <w:rsid w:val="002A1A25"/>
    <w:rsid w:val="002A1A7A"/>
    <w:rsid w:val="002A2327"/>
    <w:rsid w:val="002A2410"/>
    <w:rsid w:val="002A26A9"/>
    <w:rsid w:val="002A2A78"/>
    <w:rsid w:val="002A2CA5"/>
    <w:rsid w:val="002A3128"/>
    <w:rsid w:val="002A315A"/>
    <w:rsid w:val="002A350B"/>
    <w:rsid w:val="002A3966"/>
    <w:rsid w:val="002A3A5F"/>
    <w:rsid w:val="002A3F8F"/>
    <w:rsid w:val="002A407A"/>
    <w:rsid w:val="002A4153"/>
    <w:rsid w:val="002A429D"/>
    <w:rsid w:val="002A4905"/>
    <w:rsid w:val="002A4CFE"/>
    <w:rsid w:val="002A4D0D"/>
    <w:rsid w:val="002A5376"/>
    <w:rsid w:val="002A54A3"/>
    <w:rsid w:val="002A58AC"/>
    <w:rsid w:val="002A5AA3"/>
    <w:rsid w:val="002A5C91"/>
    <w:rsid w:val="002A6284"/>
    <w:rsid w:val="002A7042"/>
    <w:rsid w:val="002A7191"/>
    <w:rsid w:val="002A72EA"/>
    <w:rsid w:val="002A7401"/>
    <w:rsid w:val="002A74DA"/>
    <w:rsid w:val="002A7686"/>
    <w:rsid w:val="002A7D4F"/>
    <w:rsid w:val="002A7D95"/>
    <w:rsid w:val="002B01D2"/>
    <w:rsid w:val="002B0D84"/>
    <w:rsid w:val="002B0FCF"/>
    <w:rsid w:val="002B0FED"/>
    <w:rsid w:val="002B132D"/>
    <w:rsid w:val="002B17C4"/>
    <w:rsid w:val="002B2039"/>
    <w:rsid w:val="002B2585"/>
    <w:rsid w:val="002B2816"/>
    <w:rsid w:val="002B28F2"/>
    <w:rsid w:val="002B290B"/>
    <w:rsid w:val="002B298D"/>
    <w:rsid w:val="002B2AAC"/>
    <w:rsid w:val="002B2C39"/>
    <w:rsid w:val="002B2DB2"/>
    <w:rsid w:val="002B2E2C"/>
    <w:rsid w:val="002B30AC"/>
    <w:rsid w:val="002B30D5"/>
    <w:rsid w:val="002B32EE"/>
    <w:rsid w:val="002B3607"/>
    <w:rsid w:val="002B3FDC"/>
    <w:rsid w:val="002B4326"/>
    <w:rsid w:val="002B48AC"/>
    <w:rsid w:val="002B4B69"/>
    <w:rsid w:val="002B5089"/>
    <w:rsid w:val="002B554A"/>
    <w:rsid w:val="002B5C03"/>
    <w:rsid w:val="002B5F34"/>
    <w:rsid w:val="002B5F7A"/>
    <w:rsid w:val="002B6046"/>
    <w:rsid w:val="002B6663"/>
    <w:rsid w:val="002B700D"/>
    <w:rsid w:val="002B7702"/>
    <w:rsid w:val="002B79CF"/>
    <w:rsid w:val="002B7CED"/>
    <w:rsid w:val="002C044F"/>
    <w:rsid w:val="002C0536"/>
    <w:rsid w:val="002C08B3"/>
    <w:rsid w:val="002C0C1A"/>
    <w:rsid w:val="002C0C7B"/>
    <w:rsid w:val="002C0C9C"/>
    <w:rsid w:val="002C0E41"/>
    <w:rsid w:val="002C10D9"/>
    <w:rsid w:val="002C1921"/>
    <w:rsid w:val="002C1FF4"/>
    <w:rsid w:val="002C215C"/>
    <w:rsid w:val="002C2534"/>
    <w:rsid w:val="002C255C"/>
    <w:rsid w:val="002C27ED"/>
    <w:rsid w:val="002C27F9"/>
    <w:rsid w:val="002C2AF8"/>
    <w:rsid w:val="002C2B89"/>
    <w:rsid w:val="002C2EA7"/>
    <w:rsid w:val="002C2F89"/>
    <w:rsid w:val="002C359F"/>
    <w:rsid w:val="002C38E3"/>
    <w:rsid w:val="002C3CD4"/>
    <w:rsid w:val="002C3F80"/>
    <w:rsid w:val="002C43D7"/>
    <w:rsid w:val="002C4916"/>
    <w:rsid w:val="002C4A82"/>
    <w:rsid w:val="002C4B49"/>
    <w:rsid w:val="002C51FB"/>
    <w:rsid w:val="002C5609"/>
    <w:rsid w:val="002C58F3"/>
    <w:rsid w:val="002C5A4D"/>
    <w:rsid w:val="002C5DCE"/>
    <w:rsid w:val="002C5F71"/>
    <w:rsid w:val="002C6202"/>
    <w:rsid w:val="002C6470"/>
    <w:rsid w:val="002C6EB8"/>
    <w:rsid w:val="002C6FA4"/>
    <w:rsid w:val="002C7113"/>
    <w:rsid w:val="002C76F9"/>
    <w:rsid w:val="002C7847"/>
    <w:rsid w:val="002C79AE"/>
    <w:rsid w:val="002C7A09"/>
    <w:rsid w:val="002C7C7E"/>
    <w:rsid w:val="002D03E8"/>
    <w:rsid w:val="002D08A9"/>
    <w:rsid w:val="002D0DEF"/>
    <w:rsid w:val="002D129D"/>
    <w:rsid w:val="002D146E"/>
    <w:rsid w:val="002D1485"/>
    <w:rsid w:val="002D1623"/>
    <w:rsid w:val="002D2034"/>
    <w:rsid w:val="002D20EE"/>
    <w:rsid w:val="002D23A8"/>
    <w:rsid w:val="002D27D8"/>
    <w:rsid w:val="002D2E14"/>
    <w:rsid w:val="002D2E7E"/>
    <w:rsid w:val="002D3D89"/>
    <w:rsid w:val="002D3E4B"/>
    <w:rsid w:val="002D482A"/>
    <w:rsid w:val="002D49DA"/>
    <w:rsid w:val="002D57FB"/>
    <w:rsid w:val="002D58CF"/>
    <w:rsid w:val="002D5D26"/>
    <w:rsid w:val="002D5E38"/>
    <w:rsid w:val="002D5F7B"/>
    <w:rsid w:val="002D66EF"/>
    <w:rsid w:val="002D6825"/>
    <w:rsid w:val="002D6990"/>
    <w:rsid w:val="002D6C0B"/>
    <w:rsid w:val="002D6CAD"/>
    <w:rsid w:val="002D73A6"/>
    <w:rsid w:val="002D7555"/>
    <w:rsid w:val="002D75AD"/>
    <w:rsid w:val="002D762D"/>
    <w:rsid w:val="002E01C4"/>
    <w:rsid w:val="002E04A2"/>
    <w:rsid w:val="002E0678"/>
    <w:rsid w:val="002E0BB1"/>
    <w:rsid w:val="002E0CD2"/>
    <w:rsid w:val="002E1120"/>
    <w:rsid w:val="002E11F2"/>
    <w:rsid w:val="002E1381"/>
    <w:rsid w:val="002E1721"/>
    <w:rsid w:val="002E1FD6"/>
    <w:rsid w:val="002E21FC"/>
    <w:rsid w:val="002E2335"/>
    <w:rsid w:val="002E24DE"/>
    <w:rsid w:val="002E25A5"/>
    <w:rsid w:val="002E2781"/>
    <w:rsid w:val="002E308F"/>
    <w:rsid w:val="002E367F"/>
    <w:rsid w:val="002E370D"/>
    <w:rsid w:val="002E37FC"/>
    <w:rsid w:val="002E3A5E"/>
    <w:rsid w:val="002E3ACD"/>
    <w:rsid w:val="002E3B56"/>
    <w:rsid w:val="002E3EED"/>
    <w:rsid w:val="002E44F9"/>
    <w:rsid w:val="002E499F"/>
    <w:rsid w:val="002E50EC"/>
    <w:rsid w:val="002E554B"/>
    <w:rsid w:val="002E5595"/>
    <w:rsid w:val="002E56E5"/>
    <w:rsid w:val="002E6929"/>
    <w:rsid w:val="002E6A13"/>
    <w:rsid w:val="002E6DF0"/>
    <w:rsid w:val="002E6FAE"/>
    <w:rsid w:val="002E715B"/>
    <w:rsid w:val="002E7AE4"/>
    <w:rsid w:val="002E7EDE"/>
    <w:rsid w:val="002F01EF"/>
    <w:rsid w:val="002F04D1"/>
    <w:rsid w:val="002F06ED"/>
    <w:rsid w:val="002F0760"/>
    <w:rsid w:val="002F0808"/>
    <w:rsid w:val="002F0AC5"/>
    <w:rsid w:val="002F0F1D"/>
    <w:rsid w:val="002F1136"/>
    <w:rsid w:val="002F1370"/>
    <w:rsid w:val="002F144C"/>
    <w:rsid w:val="002F15C8"/>
    <w:rsid w:val="002F1C95"/>
    <w:rsid w:val="002F1FCF"/>
    <w:rsid w:val="002F215A"/>
    <w:rsid w:val="002F25BB"/>
    <w:rsid w:val="002F25C3"/>
    <w:rsid w:val="002F2A8C"/>
    <w:rsid w:val="002F2B91"/>
    <w:rsid w:val="002F2BF4"/>
    <w:rsid w:val="002F2CA5"/>
    <w:rsid w:val="002F2D47"/>
    <w:rsid w:val="002F2E12"/>
    <w:rsid w:val="002F2EA6"/>
    <w:rsid w:val="002F3B00"/>
    <w:rsid w:val="002F40C8"/>
    <w:rsid w:val="002F44CB"/>
    <w:rsid w:val="002F4611"/>
    <w:rsid w:val="002F4778"/>
    <w:rsid w:val="002F4806"/>
    <w:rsid w:val="002F5ED1"/>
    <w:rsid w:val="002F60EA"/>
    <w:rsid w:val="002F639F"/>
    <w:rsid w:val="002F6783"/>
    <w:rsid w:val="002F6913"/>
    <w:rsid w:val="002F6DAF"/>
    <w:rsid w:val="002F6E2B"/>
    <w:rsid w:val="002F73D1"/>
    <w:rsid w:val="002F7412"/>
    <w:rsid w:val="002F76BA"/>
    <w:rsid w:val="002F7C34"/>
    <w:rsid w:val="002F7D09"/>
    <w:rsid w:val="0030006F"/>
    <w:rsid w:val="00300392"/>
    <w:rsid w:val="00300620"/>
    <w:rsid w:val="00300875"/>
    <w:rsid w:val="003009F2"/>
    <w:rsid w:val="00300B41"/>
    <w:rsid w:val="00300CB7"/>
    <w:rsid w:val="0030100F"/>
    <w:rsid w:val="00301611"/>
    <w:rsid w:val="00301676"/>
    <w:rsid w:val="003016E8"/>
    <w:rsid w:val="00301BDC"/>
    <w:rsid w:val="003022B5"/>
    <w:rsid w:val="003024BF"/>
    <w:rsid w:val="00302CA0"/>
    <w:rsid w:val="003036FE"/>
    <w:rsid w:val="00303774"/>
    <w:rsid w:val="0030378D"/>
    <w:rsid w:val="00303798"/>
    <w:rsid w:val="00303DEE"/>
    <w:rsid w:val="003042F7"/>
    <w:rsid w:val="003044CD"/>
    <w:rsid w:val="00304738"/>
    <w:rsid w:val="00304753"/>
    <w:rsid w:val="003047F0"/>
    <w:rsid w:val="0030480E"/>
    <w:rsid w:val="0030490C"/>
    <w:rsid w:val="003050E0"/>
    <w:rsid w:val="003050E3"/>
    <w:rsid w:val="003058EC"/>
    <w:rsid w:val="00305C32"/>
    <w:rsid w:val="00305EDD"/>
    <w:rsid w:val="00305EFD"/>
    <w:rsid w:val="003060BE"/>
    <w:rsid w:val="0030696F"/>
    <w:rsid w:val="00306D30"/>
    <w:rsid w:val="00306F15"/>
    <w:rsid w:val="00306F19"/>
    <w:rsid w:val="00307B6F"/>
    <w:rsid w:val="00307C24"/>
    <w:rsid w:val="00307D8A"/>
    <w:rsid w:val="00310253"/>
    <w:rsid w:val="00310362"/>
    <w:rsid w:val="00310643"/>
    <w:rsid w:val="003114FF"/>
    <w:rsid w:val="003115B4"/>
    <w:rsid w:val="003115EF"/>
    <w:rsid w:val="00311705"/>
    <w:rsid w:val="00311AD1"/>
    <w:rsid w:val="00311BE6"/>
    <w:rsid w:val="00311E42"/>
    <w:rsid w:val="00311EED"/>
    <w:rsid w:val="0031215A"/>
    <w:rsid w:val="0031235A"/>
    <w:rsid w:val="003123D8"/>
    <w:rsid w:val="00312B38"/>
    <w:rsid w:val="0031342C"/>
    <w:rsid w:val="00313D97"/>
    <w:rsid w:val="003148A9"/>
    <w:rsid w:val="00314DAE"/>
    <w:rsid w:val="00314DE2"/>
    <w:rsid w:val="0031516A"/>
    <w:rsid w:val="003153D4"/>
    <w:rsid w:val="003156DC"/>
    <w:rsid w:val="00315E04"/>
    <w:rsid w:val="00316028"/>
    <w:rsid w:val="00316340"/>
    <w:rsid w:val="003169FF"/>
    <w:rsid w:val="00316DFD"/>
    <w:rsid w:val="00316E98"/>
    <w:rsid w:val="0031741C"/>
    <w:rsid w:val="00317666"/>
    <w:rsid w:val="00317764"/>
    <w:rsid w:val="00317901"/>
    <w:rsid w:val="00320365"/>
    <w:rsid w:val="00320BC9"/>
    <w:rsid w:val="00320F7D"/>
    <w:rsid w:val="00321164"/>
    <w:rsid w:val="0032161E"/>
    <w:rsid w:val="0032185F"/>
    <w:rsid w:val="00321981"/>
    <w:rsid w:val="00321D38"/>
    <w:rsid w:val="0032209E"/>
    <w:rsid w:val="003220BB"/>
    <w:rsid w:val="003220DC"/>
    <w:rsid w:val="00322134"/>
    <w:rsid w:val="00322470"/>
    <w:rsid w:val="00322890"/>
    <w:rsid w:val="00322A3C"/>
    <w:rsid w:val="00322E48"/>
    <w:rsid w:val="00322EB8"/>
    <w:rsid w:val="0032319D"/>
    <w:rsid w:val="003234BD"/>
    <w:rsid w:val="00323860"/>
    <w:rsid w:val="00323FF3"/>
    <w:rsid w:val="00324345"/>
    <w:rsid w:val="0032444E"/>
    <w:rsid w:val="0032463D"/>
    <w:rsid w:val="00324AF8"/>
    <w:rsid w:val="00324FA5"/>
    <w:rsid w:val="0032522E"/>
    <w:rsid w:val="00325578"/>
    <w:rsid w:val="003259AA"/>
    <w:rsid w:val="003260BB"/>
    <w:rsid w:val="003260FE"/>
    <w:rsid w:val="003262D4"/>
    <w:rsid w:val="00326454"/>
    <w:rsid w:val="00326548"/>
    <w:rsid w:val="0032671C"/>
    <w:rsid w:val="00326872"/>
    <w:rsid w:val="0032712A"/>
    <w:rsid w:val="003274BE"/>
    <w:rsid w:val="00327747"/>
    <w:rsid w:val="00327C8F"/>
    <w:rsid w:val="00327C9E"/>
    <w:rsid w:val="003306E5"/>
    <w:rsid w:val="003307AA"/>
    <w:rsid w:val="00330CFA"/>
    <w:rsid w:val="003311E9"/>
    <w:rsid w:val="00331DF6"/>
    <w:rsid w:val="00331E3B"/>
    <w:rsid w:val="00331F73"/>
    <w:rsid w:val="003321A9"/>
    <w:rsid w:val="003326AC"/>
    <w:rsid w:val="00332721"/>
    <w:rsid w:val="0033296A"/>
    <w:rsid w:val="00332A30"/>
    <w:rsid w:val="00332CCE"/>
    <w:rsid w:val="003330CA"/>
    <w:rsid w:val="003333C0"/>
    <w:rsid w:val="00333A16"/>
    <w:rsid w:val="00333AE4"/>
    <w:rsid w:val="00333CA6"/>
    <w:rsid w:val="00334376"/>
    <w:rsid w:val="00334412"/>
    <w:rsid w:val="0033468B"/>
    <w:rsid w:val="0033482D"/>
    <w:rsid w:val="00334A37"/>
    <w:rsid w:val="00334EE1"/>
    <w:rsid w:val="00334FF2"/>
    <w:rsid w:val="003354FF"/>
    <w:rsid w:val="00335716"/>
    <w:rsid w:val="00335B7C"/>
    <w:rsid w:val="00336486"/>
    <w:rsid w:val="003364CD"/>
    <w:rsid w:val="00336503"/>
    <w:rsid w:val="00336A2B"/>
    <w:rsid w:val="00336B9C"/>
    <w:rsid w:val="00336CA6"/>
    <w:rsid w:val="00336F3C"/>
    <w:rsid w:val="00337172"/>
    <w:rsid w:val="00337375"/>
    <w:rsid w:val="00337EBD"/>
    <w:rsid w:val="00337FDF"/>
    <w:rsid w:val="00340A0C"/>
    <w:rsid w:val="00340B5F"/>
    <w:rsid w:val="00340B85"/>
    <w:rsid w:val="00340BE2"/>
    <w:rsid w:val="0034110E"/>
    <w:rsid w:val="003411BB"/>
    <w:rsid w:val="003411F8"/>
    <w:rsid w:val="00341831"/>
    <w:rsid w:val="00341BD4"/>
    <w:rsid w:val="00341C26"/>
    <w:rsid w:val="00341DA2"/>
    <w:rsid w:val="00341F55"/>
    <w:rsid w:val="003420F7"/>
    <w:rsid w:val="00342AA1"/>
    <w:rsid w:val="00343117"/>
    <w:rsid w:val="0034317A"/>
    <w:rsid w:val="0034327A"/>
    <w:rsid w:val="00343DA5"/>
    <w:rsid w:val="00343E38"/>
    <w:rsid w:val="00344273"/>
    <w:rsid w:val="0034447C"/>
    <w:rsid w:val="00344A56"/>
    <w:rsid w:val="00344AB0"/>
    <w:rsid w:val="00345147"/>
    <w:rsid w:val="00345182"/>
    <w:rsid w:val="003454C8"/>
    <w:rsid w:val="00345BCB"/>
    <w:rsid w:val="00345E8B"/>
    <w:rsid w:val="00346091"/>
    <w:rsid w:val="0034624B"/>
    <w:rsid w:val="003462F7"/>
    <w:rsid w:val="0034698B"/>
    <w:rsid w:val="003469D9"/>
    <w:rsid w:val="00346C3C"/>
    <w:rsid w:val="00346C78"/>
    <w:rsid w:val="00346DCB"/>
    <w:rsid w:val="003472F4"/>
    <w:rsid w:val="00347592"/>
    <w:rsid w:val="00347812"/>
    <w:rsid w:val="0034799E"/>
    <w:rsid w:val="00347BA2"/>
    <w:rsid w:val="00347F5F"/>
    <w:rsid w:val="00350D0B"/>
    <w:rsid w:val="00350F0D"/>
    <w:rsid w:val="00351312"/>
    <w:rsid w:val="003514B9"/>
    <w:rsid w:val="003514C5"/>
    <w:rsid w:val="00351AC5"/>
    <w:rsid w:val="00352543"/>
    <w:rsid w:val="00352E2E"/>
    <w:rsid w:val="00352E82"/>
    <w:rsid w:val="00353528"/>
    <w:rsid w:val="003535C3"/>
    <w:rsid w:val="00353605"/>
    <w:rsid w:val="00353841"/>
    <w:rsid w:val="003538A4"/>
    <w:rsid w:val="003538F3"/>
    <w:rsid w:val="00353FC6"/>
    <w:rsid w:val="003540C3"/>
    <w:rsid w:val="00354573"/>
    <w:rsid w:val="00354CE2"/>
    <w:rsid w:val="00355306"/>
    <w:rsid w:val="003558A9"/>
    <w:rsid w:val="003559B0"/>
    <w:rsid w:val="00355A9C"/>
    <w:rsid w:val="00355D99"/>
    <w:rsid w:val="00355DE4"/>
    <w:rsid w:val="00355E0C"/>
    <w:rsid w:val="00355EF6"/>
    <w:rsid w:val="00355F21"/>
    <w:rsid w:val="00356067"/>
    <w:rsid w:val="00356261"/>
    <w:rsid w:val="00356678"/>
    <w:rsid w:val="00356C1A"/>
    <w:rsid w:val="003572A7"/>
    <w:rsid w:val="003572A8"/>
    <w:rsid w:val="00357389"/>
    <w:rsid w:val="0035744C"/>
    <w:rsid w:val="00357BD9"/>
    <w:rsid w:val="00360285"/>
    <w:rsid w:val="003603C6"/>
    <w:rsid w:val="00360429"/>
    <w:rsid w:val="00360851"/>
    <w:rsid w:val="00360992"/>
    <w:rsid w:val="00360AC4"/>
    <w:rsid w:val="00360CFF"/>
    <w:rsid w:val="003612DC"/>
    <w:rsid w:val="00361597"/>
    <w:rsid w:val="003617CD"/>
    <w:rsid w:val="00361C19"/>
    <w:rsid w:val="00361D42"/>
    <w:rsid w:val="0036213E"/>
    <w:rsid w:val="00362313"/>
    <w:rsid w:val="00362458"/>
    <w:rsid w:val="00362675"/>
    <w:rsid w:val="00362708"/>
    <w:rsid w:val="003643B5"/>
    <w:rsid w:val="003646F7"/>
    <w:rsid w:val="00364B2E"/>
    <w:rsid w:val="00364CE1"/>
    <w:rsid w:val="00364CFA"/>
    <w:rsid w:val="0036504B"/>
    <w:rsid w:val="00365451"/>
    <w:rsid w:val="003654E4"/>
    <w:rsid w:val="00365D3C"/>
    <w:rsid w:val="003663A1"/>
    <w:rsid w:val="0036696F"/>
    <w:rsid w:val="00366A3A"/>
    <w:rsid w:val="00366CA5"/>
    <w:rsid w:val="00367521"/>
    <w:rsid w:val="00367B3A"/>
    <w:rsid w:val="00367D2F"/>
    <w:rsid w:val="00367EFE"/>
    <w:rsid w:val="00370763"/>
    <w:rsid w:val="00370850"/>
    <w:rsid w:val="00370856"/>
    <w:rsid w:val="0037085D"/>
    <w:rsid w:val="00370996"/>
    <w:rsid w:val="003710A4"/>
    <w:rsid w:val="003712B6"/>
    <w:rsid w:val="003719E5"/>
    <w:rsid w:val="00371A56"/>
    <w:rsid w:val="00371C20"/>
    <w:rsid w:val="00371D6B"/>
    <w:rsid w:val="00371F64"/>
    <w:rsid w:val="0037207C"/>
    <w:rsid w:val="00372393"/>
    <w:rsid w:val="00372495"/>
    <w:rsid w:val="0037268A"/>
    <w:rsid w:val="00372937"/>
    <w:rsid w:val="00372C8C"/>
    <w:rsid w:val="00373332"/>
    <w:rsid w:val="003737BF"/>
    <w:rsid w:val="003737D0"/>
    <w:rsid w:val="00373943"/>
    <w:rsid w:val="00373EFC"/>
    <w:rsid w:val="00374726"/>
    <w:rsid w:val="00374C95"/>
    <w:rsid w:val="00374F61"/>
    <w:rsid w:val="00374FC2"/>
    <w:rsid w:val="0037559E"/>
    <w:rsid w:val="003755D2"/>
    <w:rsid w:val="00375859"/>
    <w:rsid w:val="003758E2"/>
    <w:rsid w:val="0037620F"/>
    <w:rsid w:val="0037629E"/>
    <w:rsid w:val="00376378"/>
    <w:rsid w:val="0037670C"/>
    <w:rsid w:val="003771E0"/>
    <w:rsid w:val="00377335"/>
    <w:rsid w:val="0037734F"/>
    <w:rsid w:val="00377799"/>
    <w:rsid w:val="00377891"/>
    <w:rsid w:val="00377EAE"/>
    <w:rsid w:val="0038007F"/>
    <w:rsid w:val="003800AE"/>
    <w:rsid w:val="00380618"/>
    <w:rsid w:val="00380824"/>
    <w:rsid w:val="00380A6C"/>
    <w:rsid w:val="00381BD1"/>
    <w:rsid w:val="00381BDD"/>
    <w:rsid w:val="00381BF9"/>
    <w:rsid w:val="0038200A"/>
    <w:rsid w:val="00382069"/>
    <w:rsid w:val="003820DE"/>
    <w:rsid w:val="00382242"/>
    <w:rsid w:val="0038231D"/>
    <w:rsid w:val="003829CF"/>
    <w:rsid w:val="00382BD3"/>
    <w:rsid w:val="003832F1"/>
    <w:rsid w:val="003832FB"/>
    <w:rsid w:val="00383319"/>
    <w:rsid w:val="003833D6"/>
    <w:rsid w:val="0038375D"/>
    <w:rsid w:val="00383B40"/>
    <w:rsid w:val="00384397"/>
    <w:rsid w:val="0038467B"/>
    <w:rsid w:val="003846B2"/>
    <w:rsid w:val="00384752"/>
    <w:rsid w:val="0038492D"/>
    <w:rsid w:val="00384B06"/>
    <w:rsid w:val="00384BCC"/>
    <w:rsid w:val="00384C2A"/>
    <w:rsid w:val="003855BF"/>
    <w:rsid w:val="0038565F"/>
    <w:rsid w:val="00385EDE"/>
    <w:rsid w:val="0038601E"/>
    <w:rsid w:val="00386285"/>
    <w:rsid w:val="00386A87"/>
    <w:rsid w:val="00386BB7"/>
    <w:rsid w:val="00386C41"/>
    <w:rsid w:val="00386DC8"/>
    <w:rsid w:val="0038721A"/>
    <w:rsid w:val="0038729B"/>
    <w:rsid w:val="00387603"/>
    <w:rsid w:val="00387635"/>
    <w:rsid w:val="00387663"/>
    <w:rsid w:val="00387720"/>
    <w:rsid w:val="00387CBA"/>
    <w:rsid w:val="00387D7A"/>
    <w:rsid w:val="0039037A"/>
    <w:rsid w:val="003906BD"/>
    <w:rsid w:val="003911D7"/>
    <w:rsid w:val="003911FD"/>
    <w:rsid w:val="003916BB"/>
    <w:rsid w:val="003918D2"/>
    <w:rsid w:val="00391F85"/>
    <w:rsid w:val="0039202C"/>
    <w:rsid w:val="00392121"/>
    <w:rsid w:val="00392175"/>
    <w:rsid w:val="003924F4"/>
    <w:rsid w:val="0039289D"/>
    <w:rsid w:val="00392984"/>
    <w:rsid w:val="00392D36"/>
    <w:rsid w:val="0039364D"/>
    <w:rsid w:val="00393F8C"/>
    <w:rsid w:val="00394322"/>
    <w:rsid w:val="00394450"/>
    <w:rsid w:val="00394601"/>
    <w:rsid w:val="0039475B"/>
    <w:rsid w:val="00394878"/>
    <w:rsid w:val="003949ED"/>
    <w:rsid w:val="00394FFD"/>
    <w:rsid w:val="00395260"/>
    <w:rsid w:val="00395509"/>
    <w:rsid w:val="00395638"/>
    <w:rsid w:val="003959E5"/>
    <w:rsid w:val="00395B80"/>
    <w:rsid w:val="00395CCB"/>
    <w:rsid w:val="00396415"/>
    <w:rsid w:val="00396ADF"/>
    <w:rsid w:val="00396FD8"/>
    <w:rsid w:val="003971B4"/>
    <w:rsid w:val="00397304"/>
    <w:rsid w:val="0039757C"/>
    <w:rsid w:val="0039784F"/>
    <w:rsid w:val="00397DC9"/>
    <w:rsid w:val="003A017C"/>
    <w:rsid w:val="003A0184"/>
    <w:rsid w:val="003A0A48"/>
    <w:rsid w:val="003A11F9"/>
    <w:rsid w:val="003A13D8"/>
    <w:rsid w:val="003A1B45"/>
    <w:rsid w:val="003A1C4D"/>
    <w:rsid w:val="003A1D75"/>
    <w:rsid w:val="003A2145"/>
    <w:rsid w:val="003A2405"/>
    <w:rsid w:val="003A28F5"/>
    <w:rsid w:val="003A2AC7"/>
    <w:rsid w:val="003A2C30"/>
    <w:rsid w:val="003A336A"/>
    <w:rsid w:val="003A3B27"/>
    <w:rsid w:val="003A3DA0"/>
    <w:rsid w:val="003A3FBC"/>
    <w:rsid w:val="003A43A9"/>
    <w:rsid w:val="003A4734"/>
    <w:rsid w:val="003A4D0B"/>
    <w:rsid w:val="003A4D6B"/>
    <w:rsid w:val="003A4E8E"/>
    <w:rsid w:val="003A4EC6"/>
    <w:rsid w:val="003A4FFD"/>
    <w:rsid w:val="003A5048"/>
    <w:rsid w:val="003A5155"/>
    <w:rsid w:val="003A53E4"/>
    <w:rsid w:val="003A62A4"/>
    <w:rsid w:val="003A6B3A"/>
    <w:rsid w:val="003A6D91"/>
    <w:rsid w:val="003A79A0"/>
    <w:rsid w:val="003B0970"/>
    <w:rsid w:val="003B09F8"/>
    <w:rsid w:val="003B0A8E"/>
    <w:rsid w:val="003B0D6B"/>
    <w:rsid w:val="003B1873"/>
    <w:rsid w:val="003B1CF5"/>
    <w:rsid w:val="003B1EE6"/>
    <w:rsid w:val="003B1F21"/>
    <w:rsid w:val="003B233A"/>
    <w:rsid w:val="003B289C"/>
    <w:rsid w:val="003B3779"/>
    <w:rsid w:val="003B37FD"/>
    <w:rsid w:val="003B3ED9"/>
    <w:rsid w:val="003B40B5"/>
    <w:rsid w:val="003B4200"/>
    <w:rsid w:val="003B448D"/>
    <w:rsid w:val="003B4644"/>
    <w:rsid w:val="003B465B"/>
    <w:rsid w:val="003B49D6"/>
    <w:rsid w:val="003B4AA2"/>
    <w:rsid w:val="003B4B0F"/>
    <w:rsid w:val="003B50FF"/>
    <w:rsid w:val="003B5103"/>
    <w:rsid w:val="003B51D5"/>
    <w:rsid w:val="003B536E"/>
    <w:rsid w:val="003B5E01"/>
    <w:rsid w:val="003B5EBA"/>
    <w:rsid w:val="003B62B7"/>
    <w:rsid w:val="003B6358"/>
    <w:rsid w:val="003B6860"/>
    <w:rsid w:val="003B74BC"/>
    <w:rsid w:val="003B77CC"/>
    <w:rsid w:val="003B77D3"/>
    <w:rsid w:val="003B790B"/>
    <w:rsid w:val="003B7CCA"/>
    <w:rsid w:val="003B7D0B"/>
    <w:rsid w:val="003C0257"/>
    <w:rsid w:val="003C0333"/>
    <w:rsid w:val="003C05A0"/>
    <w:rsid w:val="003C0BD9"/>
    <w:rsid w:val="003C0EAE"/>
    <w:rsid w:val="003C0FB9"/>
    <w:rsid w:val="003C1245"/>
    <w:rsid w:val="003C1B74"/>
    <w:rsid w:val="003C283B"/>
    <w:rsid w:val="003C3239"/>
    <w:rsid w:val="003C32A6"/>
    <w:rsid w:val="003C34C8"/>
    <w:rsid w:val="003C38E9"/>
    <w:rsid w:val="003C4099"/>
    <w:rsid w:val="003C42BC"/>
    <w:rsid w:val="003C4323"/>
    <w:rsid w:val="003C471F"/>
    <w:rsid w:val="003C4880"/>
    <w:rsid w:val="003C4A2F"/>
    <w:rsid w:val="003C50FE"/>
    <w:rsid w:val="003C53EE"/>
    <w:rsid w:val="003C5AB5"/>
    <w:rsid w:val="003C768E"/>
    <w:rsid w:val="003C7853"/>
    <w:rsid w:val="003C7BA2"/>
    <w:rsid w:val="003C7D10"/>
    <w:rsid w:val="003D0302"/>
    <w:rsid w:val="003D065D"/>
    <w:rsid w:val="003D0760"/>
    <w:rsid w:val="003D0E4C"/>
    <w:rsid w:val="003D121F"/>
    <w:rsid w:val="003D123E"/>
    <w:rsid w:val="003D1D0A"/>
    <w:rsid w:val="003D1D0E"/>
    <w:rsid w:val="003D2337"/>
    <w:rsid w:val="003D25DB"/>
    <w:rsid w:val="003D2A89"/>
    <w:rsid w:val="003D3571"/>
    <w:rsid w:val="003D3AF7"/>
    <w:rsid w:val="003D3ED3"/>
    <w:rsid w:val="003D47C3"/>
    <w:rsid w:val="003D4886"/>
    <w:rsid w:val="003D4916"/>
    <w:rsid w:val="003D4A0D"/>
    <w:rsid w:val="003D4AB9"/>
    <w:rsid w:val="003D4D49"/>
    <w:rsid w:val="003D4F85"/>
    <w:rsid w:val="003D4FAC"/>
    <w:rsid w:val="003D4FBF"/>
    <w:rsid w:val="003D520A"/>
    <w:rsid w:val="003D530A"/>
    <w:rsid w:val="003D57C4"/>
    <w:rsid w:val="003D5C50"/>
    <w:rsid w:val="003D5E4B"/>
    <w:rsid w:val="003D69A9"/>
    <w:rsid w:val="003D6BB9"/>
    <w:rsid w:val="003D71B5"/>
    <w:rsid w:val="003D740D"/>
    <w:rsid w:val="003D7712"/>
    <w:rsid w:val="003D7935"/>
    <w:rsid w:val="003D7981"/>
    <w:rsid w:val="003D7AF6"/>
    <w:rsid w:val="003D7BDE"/>
    <w:rsid w:val="003D7D14"/>
    <w:rsid w:val="003E046C"/>
    <w:rsid w:val="003E0828"/>
    <w:rsid w:val="003E08E9"/>
    <w:rsid w:val="003E0A0F"/>
    <w:rsid w:val="003E0F00"/>
    <w:rsid w:val="003E1183"/>
    <w:rsid w:val="003E118C"/>
    <w:rsid w:val="003E1218"/>
    <w:rsid w:val="003E13B0"/>
    <w:rsid w:val="003E217B"/>
    <w:rsid w:val="003E2980"/>
    <w:rsid w:val="003E2ADB"/>
    <w:rsid w:val="003E32F1"/>
    <w:rsid w:val="003E375B"/>
    <w:rsid w:val="003E4102"/>
    <w:rsid w:val="003E417D"/>
    <w:rsid w:val="003E4490"/>
    <w:rsid w:val="003E4651"/>
    <w:rsid w:val="003E481E"/>
    <w:rsid w:val="003E4825"/>
    <w:rsid w:val="003E52A3"/>
    <w:rsid w:val="003E536D"/>
    <w:rsid w:val="003E5434"/>
    <w:rsid w:val="003E5E0B"/>
    <w:rsid w:val="003E62FD"/>
    <w:rsid w:val="003E637B"/>
    <w:rsid w:val="003E65AC"/>
    <w:rsid w:val="003E65E1"/>
    <w:rsid w:val="003E671F"/>
    <w:rsid w:val="003E6CDC"/>
    <w:rsid w:val="003E6E4D"/>
    <w:rsid w:val="003E6F70"/>
    <w:rsid w:val="003E6FE0"/>
    <w:rsid w:val="003E7266"/>
    <w:rsid w:val="003E74FC"/>
    <w:rsid w:val="003E75E2"/>
    <w:rsid w:val="003E76DD"/>
    <w:rsid w:val="003E7938"/>
    <w:rsid w:val="003E7986"/>
    <w:rsid w:val="003E7B6C"/>
    <w:rsid w:val="003F01AD"/>
    <w:rsid w:val="003F05A8"/>
    <w:rsid w:val="003F11BA"/>
    <w:rsid w:val="003F11BD"/>
    <w:rsid w:val="003F1305"/>
    <w:rsid w:val="003F179C"/>
    <w:rsid w:val="003F19DB"/>
    <w:rsid w:val="003F27AC"/>
    <w:rsid w:val="003F2933"/>
    <w:rsid w:val="003F2C91"/>
    <w:rsid w:val="003F2D17"/>
    <w:rsid w:val="003F2D7F"/>
    <w:rsid w:val="003F2FE1"/>
    <w:rsid w:val="003F3994"/>
    <w:rsid w:val="003F3F87"/>
    <w:rsid w:val="003F45D1"/>
    <w:rsid w:val="003F4A30"/>
    <w:rsid w:val="003F4A31"/>
    <w:rsid w:val="003F4C8B"/>
    <w:rsid w:val="003F4E22"/>
    <w:rsid w:val="003F57DB"/>
    <w:rsid w:val="003F597E"/>
    <w:rsid w:val="003F5E4B"/>
    <w:rsid w:val="003F60BF"/>
    <w:rsid w:val="003F63FC"/>
    <w:rsid w:val="003F677F"/>
    <w:rsid w:val="003F6D0F"/>
    <w:rsid w:val="003F6D2B"/>
    <w:rsid w:val="003F6DA5"/>
    <w:rsid w:val="003F6FCA"/>
    <w:rsid w:val="003F727A"/>
    <w:rsid w:val="003F728B"/>
    <w:rsid w:val="003F7389"/>
    <w:rsid w:val="003F74BB"/>
    <w:rsid w:val="003F76E9"/>
    <w:rsid w:val="003F78B3"/>
    <w:rsid w:val="003F7ADC"/>
    <w:rsid w:val="00400336"/>
    <w:rsid w:val="00400580"/>
    <w:rsid w:val="00400D09"/>
    <w:rsid w:val="004011AA"/>
    <w:rsid w:val="0040137B"/>
    <w:rsid w:val="00401454"/>
    <w:rsid w:val="00401509"/>
    <w:rsid w:val="0040184B"/>
    <w:rsid w:val="00401922"/>
    <w:rsid w:val="00401CB8"/>
    <w:rsid w:val="00402055"/>
    <w:rsid w:val="004022C0"/>
    <w:rsid w:val="0040257C"/>
    <w:rsid w:val="00402D8D"/>
    <w:rsid w:val="00402F8F"/>
    <w:rsid w:val="00403006"/>
    <w:rsid w:val="00403799"/>
    <w:rsid w:val="00403807"/>
    <w:rsid w:val="004038C8"/>
    <w:rsid w:val="00403A64"/>
    <w:rsid w:val="00403FA2"/>
    <w:rsid w:val="0040406B"/>
    <w:rsid w:val="004040FC"/>
    <w:rsid w:val="004041AC"/>
    <w:rsid w:val="0040427E"/>
    <w:rsid w:val="00404336"/>
    <w:rsid w:val="00404514"/>
    <w:rsid w:val="00404BB9"/>
    <w:rsid w:val="00404D72"/>
    <w:rsid w:val="004050D2"/>
    <w:rsid w:val="00405144"/>
    <w:rsid w:val="0040540C"/>
    <w:rsid w:val="0040561C"/>
    <w:rsid w:val="00405991"/>
    <w:rsid w:val="00405FA4"/>
    <w:rsid w:val="00406946"/>
    <w:rsid w:val="00406DDD"/>
    <w:rsid w:val="00406EBD"/>
    <w:rsid w:val="00407AC8"/>
    <w:rsid w:val="00407B1E"/>
    <w:rsid w:val="00407D4D"/>
    <w:rsid w:val="004102B4"/>
    <w:rsid w:val="004102ED"/>
    <w:rsid w:val="00410392"/>
    <w:rsid w:val="004108C4"/>
    <w:rsid w:val="00410BCF"/>
    <w:rsid w:val="00411443"/>
    <w:rsid w:val="00411870"/>
    <w:rsid w:val="00411CC2"/>
    <w:rsid w:val="00411CFD"/>
    <w:rsid w:val="00411E69"/>
    <w:rsid w:val="00411EA3"/>
    <w:rsid w:val="0041254C"/>
    <w:rsid w:val="00412794"/>
    <w:rsid w:val="00412F86"/>
    <w:rsid w:val="004131DA"/>
    <w:rsid w:val="004137EC"/>
    <w:rsid w:val="00413BAB"/>
    <w:rsid w:val="00413C41"/>
    <w:rsid w:val="004140CA"/>
    <w:rsid w:val="004145F5"/>
    <w:rsid w:val="004146F7"/>
    <w:rsid w:val="00414952"/>
    <w:rsid w:val="00415613"/>
    <w:rsid w:val="00415764"/>
    <w:rsid w:val="00415C09"/>
    <w:rsid w:val="00415C12"/>
    <w:rsid w:val="00415EF3"/>
    <w:rsid w:val="00415F7B"/>
    <w:rsid w:val="004163EF"/>
    <w:rsid w:val="004164F0"/>
    <w:rsid w:val="004166F4"/>
    <w:rsid w:val="00416805"/>
    <w:rsid w:val="00416B60"/>
    <w:rsid w:val="00416ED6"/>
    <w:rsid w:val="00417103"/>
    <w:rsid w:val="004171BF"/>
    <w:rsid w:val="004178DD"/>
    <w:rsid w:val="00417962"/>
    <w:rsid w:val="00417FAD"/>
    <w:rsid w:val="0042016B"/>
    <w:rsid w:val="0042024F"/>
    <w:rsid w:val="004203A6"/>
    <w:rsid w:val="004206DF"/>
    <w:rsid w:val="004209DB"/>
    <w:rsid w:val="004218AD"/>
    <w:rsid w:val="00421F00"/>
    <w:rsid w:val="00421F37"/>
    <w:rsid w:val="004221EF"/>
    <w:rsid w:val="0042223B"/>
    <w:rsid w:val="004224F0"/>
    <w:rsid w:val="004224FC"/>
    <w:rsid w:val="00422AC3"/>
    <w:rsid w:val="00422ADF"/>
    <w:rsid w:val="00422BBC"/>
    <w:rsid w:val="00422C5F"/>
    <w:rsid w:val="00422C68"/>
    <w:rsid w:val="00422CA0"/>
    <w:rsid w:val="00422E4D"/>
    <w:rsid w:val="00423B0A"/>
    <w:rsid w:val="00423D73"/>
    <w:rsid w:val="0042406F"/>
    <w:rsid w:val="0042419B"/>
    <w:rsid w:val="00424254"/>
    <w:rsid w:val="0042443D"/>
    <w:rsid w:val="00424748"/>
    <w:rsid w:val="00424D0C"/>
    <w:rsid w:val="00425554"/>
    <w:rsid w:val="0042575B"/>
    <w:rsid w:val="004259EA"/>
    <w:rsid w:val="00425A4E"/>
    <w:rsid w:val="004261BA"/>
    <w:rsid w:val="00426A50"/>
    <w:rsid w:val="00426C66"/>
    <w:rsid w:val="00426DB9"/>
    <w:rsid w:val="00426FF9"/>
    <w:rsid w:val="004270A2"/>
    <w:rsid w:val="004277E4"/>
    <w:rsid w:val="004278A7"/>
    <w:rsid w:val="00427CCD"/>
    <w:rsid w:val="00427D4F"/>
    <w:rsid w:val="00427D80"/>
    <w:rsid w:val="00430075"/>
    <w:rsid w:val="004304D1"/>
    <w:rsid w:val="004306BA"/>
    <w:rsid w:val="004306D3"/>
    <w:rsid w:val="00430996"/>
    <w:rsid w:val="00430C58"/>
    <w:rsid w:val="00431024"/>
    <w:rsid w:val="00431D50"/>
    <w:rsid w:val="00431D66"/>
    <w:rsid w:val="0043212C"/>
    <w:rsid w:val="0043236C"/>
    <w:rsid w:val="0043237B"/>
    <w:rsid w:val="004326F6"/>
    <w:rsid w:val="004328D9"/>
    <w:rsid w:val="0043329E"/>
    <w:rsid w:val="00433846"/>
    <w:rsid w:val="0043432E"/>
    <w:rsid w:val="00434555"/>
    <w:rsid w:val="004345EE"/>
    <w:rsid w:val="004349EA"/>
    <w:rsid w:val="00434A23"/>
    <w:rsid w:val="00434B9C"/>
    <w:rsid w:val="00434BF1"/>
    <w:rsid w:val="00434C07"/>
    <w:rsid w:val="00434DCA"/>
    <w:rsid w:val="00434E1F"/>
    <w:rsid w:val="00434F02"/>
    <w:rsid w:val="00435097"/>
    <w:rsid w:val="004359E2"/>
    <w:rsid w:val="00435C51"/>
    <w:rsid w:val="00435CE1"/>
    <w:rsid w:val="00435F35"/>
    <w:rsid w:val="00435FD6"/>
    <w:rsid w:val="00436345"/>
    <w:rsid w:val="004366A9"/>
    <w:rsid w:val="004368DA"/>
    <w:rsid w:val="00436929"/>
    <w:rsid w:val="0043695F"/>
    <w:rsid w:val="00436AA0"/>
    <w:rsid w:val="00436AD4"/>
    <w:rsid w:val="00436EB5"/>
    <w:rsid w:val="00436EF8"/>
    <w:rsid w:val="00436EFC"/>
    <w:rsid w:val="004371A1"/>
    <w:rsid w:val="00437475"/>
    <w:rsid w:val="00437671"/>
    <w:rsid w:val="00437841"/>
    <w:rsid w:val="004379C9"/>
    <w:rsid w:val="004379DE"/>
    <w:rsid w:val="00437B39"/>
    <w:rsid w:val="00437BA4"/>
    <w:rsid w:val="00437CC7"/>
    <w:rsid w:val="00440140"/>
    <w:rsid w:val="00440192"/>
    <w:rsid w:val="00440341"/>
    <w:rsid w:val="00440599"/>
    <w:rsid w:val="0044071D"/>
    <w:rsid w:val="004408D0"/>
    <w:rsid w:val="00440DA6"/>
    <w:rsid w:val="00441A33"/>
    <w:rsid w:val="00441D20"/>
    <w:rsid w:val="00441DE8"/>
    <w:rsid w:val="004421B5"/>
    <w:rsid w:val="004422A8"/>
    <w:rsid w:val="00442413"/>
    <w:rsid w:val="004427BE"/>
    <w:rsid w:val="00442C23"/>
    <w:rsid w:val="00442D18"/>
    <w:rsid w:val="00443577"/>
    <w:rsid w:val="00443643"/>
    <w:rsid w:val="00443BFB"/>
    <w:rsid w:val="00443DFD"/>
    <w:rsid w:val="00443E44"/>
    <w:rsid w:val="00444551"/>
    <w:rsid w:val="00444DB6"/>
    <w:rsid w:val="00444E0F"/>
    <w:rsid w:val="004453F0"/>
    <w:rsid w:val="00445675"/>
    <w:rsid w:val="004456A4"/>
    <w:rsid w:val="004459C8"/>
    <w:rsid w:val="00445EBC"/>
    <w:rsid w:val="00445F80"/>
    <w:rsid w:val="0044610E"/>
    <w:rsid w:val="004461FA"/>
    <w:rsid w:val="004464A1"/>
    <w:rsid w:val="00446D7E"/>
    <w:rsid w:val="00447717"/>
    <w:rsid w:val="00447860"/>
    <w:rsid w:val="00447918"/>
    <w:rsid w:val="00447A30"/>
    <w:rsid w:val="004501EB"/>
    <w:rsid w:val="004506AF"/>
    <w:rsid w:val="004506C9"/>
    <w:rsid w:val="004507D9"/>
    <w:rsid w:val="00450809"/>
    <w:rsid w:val="0045170A"/>
    <w:rsid w:val="004519D0"/>
    <w:rsid w:val="00451B24"/>
    <w:rsid w:val="00451C38"/>
    <w:rsid w:val="00451C5E"/>
    <w:rsid w:val="00451D4C"/>
    <w:rsid w:val="00451F5D"/>
    <w:rsid w:val="004523D0"/>
    <w:rsid w:val="00452977"/>
    <w:rsid w:val="00452C1B"/>
    <w:rsid w:val="0045300A"/>
    <w:rsid w:val="004532F4"/>
    <w:rsid w:val="004533B7"/>
    <w:rsid w:val="0045342B"/>
    <w:rsid w:val="00453DAE"/>
    <w:rsid w:val="00454176"/>
    <w:rsid w:val="004545C8"/>
    <w:rsid w:val="00454C2E"/>
    <w:rsid w:val="00454E0D"/>
    <w:rsid w:val="0045542B"/>
    <w:rsid w:val="00455447"/>
    <w:rsid w:val="00455DD2"/>
    <w:rsid w:val="00455EFE"/>
    <w:rsid w:val="0045600F"/>
    <w:rsid w:val="0045642F"/>
    <w:rsid w:val="00456671"/>
    <w:rsid w:val="00456DE6"/>
    <w:rsid w:val="00456EEF"/>
    <w:rsid w:val="00456F7F"/>
    <w:rsid w:val="004575CD"/>
    <w:rsid w:val="0045775F"/>
    <w:rsid w:val="00457AD5"/>
    <w:rsid w:val="004604F3"/>
    <w:rsid w:val="0046054A"/>
    <w:rsid w:val="00460667"/>
    <w:rsid w:val="00460F34"/>
    <w:rsid w:val="0046143E"/>
    <w:rsid w:val="004617CD"/>
    <w:rsid w:val="00461FCE"/>
    <w:rsid w:val="00462628"/>
    <w:rsid w:val="0046268C"/>
    <w:rsid w:val="004628CE"/>
    <w:rsid w:val="0046299B"/>
    <w:rsid w:val="0046361E"/>
    <w:rsid w:val="0046370B"/>
    <w:rsid w:val="00463967"/>
    <w:rsid w:val="00463BA6"/>
    <w:rsid w:val="00463D4A"/>
    <w:rsid w:val="004641EA"/>
    <w:rsid w:val="004642CC"/>
    <w:rsid w:val="004642F6"/>
    <w:rsid w:val="00464A56"/>
    <w:rsid w:val="00464B35"/>
    <w:rsid w:val="004650C7"/>
    <w:rsid w:val="004654F4"/>
    <w:rsid w:val="00465766"/>
    <w:rsid w:val="004663C7"/>
    <w:rsid w:val="004663CB"/>
    <w:rsid w:val="00466422"/>
    <w:rsid w:val="004664EB"/>
    <w:rsid w:val="00466512"/>
    <w:rsid w:val="00466A94"/>
    <w:rsid w:val="004671DC"/>
    <w:rsid w:val="004672EA"/>
    <w:rsid w:val="004673E9"/>
    <w:rsid w:val="004679F1"/>
    <w:rsid w:val="00467C9F"/>
    <w:rsid w:val="00467FA6"/>
    <w:rsid w:val="00467FF3"/>
    <w:rsid w:val="00470110"/>
    <w:rsid w:val="0047042B"/>
    <w:rsid w:val="004708EE"/>
    <w:rsid w:val="00470D01"/>
    <w:rsid w:val="00470DA1"/>
    <w:rsid w:val="004710E7"/>
    <w:rsid w:val="00471213"/>
    <w:rsid w:val="00471339"/>
    <w:rsid w:val="00471477"/>
    <w:rsid w:val="004714CD"/>
    <w:rsid w:val="004719C9"/>
    <w:rsid w:val="00471DFD"/>
    <w:rsid w:val="00471EB2"/>
    <w:rsid w:val="0047210B"/>
    <w:rsid w:val="00472469"/>
    <w:rsid w:val="00472513"/>
    <w:rsid w:val="0047295A"/>
    <w:rsid w:val="00472B4A"/>
    <w:rsid w:val="004730FD"/>
    <w:rsid w:val="00473D20"/>
    <w:rsid w:val="00473D43"/>
    <w:rsid w:val="00474387"/>
    <w:rsid w:val="00474502"/>
    <w:rsid w:val="00474616"/>
    <w:rsid w:val="00474C6C"/>
    <w:rsid w:val="00474FCD"/>
    <w:rsid w:val="00475349"/>
    <w:rsid w:val="004753B8"/>
    <w:rsid w:val="004756C7"/>
    <w:rsid w:val="004756EF"/>
    <w:rsid w:val="0047593D"/>
    <w:rsid w:val="004759BB"/>
    <w:rsid w:val="00475AFE"/>
    <w:rsid w:val="00475E53"/>
    <w:rsid w:val="00475F76"/>
    <w:rsid w:val="00476292"/>
    <w:rsid w:val="004767E4"/>
    <w:rsid w:val="0047692B"/>
    <w:rsid w:val="00476EF0"/>
    <w:rsid w:val="00476FAB"/>
    <w:rsid w:val="00477615"/>
    <w:rsid w:val="00477697"/>
    <w:rsid w:val="00477709"/>
    <w:rsid w:val="0047782F"/>
    <w:rsid w:val="004778B4"/>
    <w:rsid w:val="00477900"/>
    <w:rsid w:val="00477BED"/>
    <w:rsid w:val="00477C59"/>
    <w:rsid w:val="00477F35"/>
    <w:rsid w:val="004809A7"/>
    <w:rsid w:val="00480CA2"/>
    <w:rsid w:val="0048109F"/>
    <w:rsid w:val="00481773"/>
    <w:rsid w:val="004819DC"/>
    <w:rsid w:val="00481A79"/>
    <w:rsid w:val="00481FCA"/>
    <w:rsid w:val="0048209B"/>
    <w:rsid w:val="004822DD"/>
    <w:rsid w:val="004826B3"/>
    <w:rsid w:val="004827AE"/>
    <w:rsid w:val="00482A3C"/>
    <w:rsid w:val="0048360F"/>
    <w:rsid w:val="00483982"/>
    <w:rsid w:val="00483DD8"/>
    <w:rsid w:val="00484216"/>
    <w:rsid w:val="004848C3"/>
    <w:rsid w:val="00484FB8"/>
    <w:rsid w:val="0048506B"/>
    <w:rsid w:val="0048507B"/>
    <w:rsid w:val="004855FC"/>
    <w:rsid w:val="00485F8B"/>
    <w:rsid w:val="00486227"/>
    <w:rsid w:val="004864E4"/>
    <w:rsid w:val="0048664A"/>
    <w:rsid w:val="004866C1"/>
    <w:rsid w:val="00486768"/>
    <w:rsid w:val="00486B35"/>
    <w:rsid w:val="0048700A"/>
    <w:rsid w:val="00487447"/>
    <w:rsid w:val="00487BD7"/>
    <w:rsid w:val="00487C4F"/>
    <w:rsid w:val="00490243"/>
    <w:rsid w:val="0049054C"/>
    <w:rsid w:val="0049096E"/>
    <w:rsid w:val="00490997"/>
    <w:rsid w:val="00490E95"/>
    <w:rsid w:val="00491097"/>
    <w:rsid w:val="004913BB"/>
    <w:rsid w:val="00491443"/>
    <w:rsid w:val="00491B4B"/>
    <w:rsid w:val="00491CB1"/>
    <w:rsid w:val="004926C9"/>
    <w:rsid w:val="0049273B"/>
    <w:rsid w:val="00492BB4"/>
    <w:rsid w:val="00493168"/>
    <w:rsid w:val="0049367A"/>
    <w:rsid w:val="00493824"/>
    <w:rsid w:val="004939BC"/>
    <w:rsid w:val="0049412E"/>
    <w:rsid w:val="00494138"/>
    <w:rsid w:val="00494953"/>
    <w:rsid w:val="004949CE"/>
    <w:rsid w:val="004949E2"/>
    <w:rsid w:val="004951B3"/>
    <w:rsid w:val="004954EC"/>
    <w:rsid w:val="00495C27"/>
    <w:rsid w:val="00496138"/>
    <w:rsid w:val="00496897"/>
    <w:rsid w:val="00496E36"/>
    <w:rsid w:val="00497159"/>
    <w:rsid w:val="004972B1"/>
    <w:rsid w:val="004973DE"/>
    <w:rsid w:val="0049765E"/>
    <w:rsid w:val="00497906"/>
    <w:rsid w:val="00497991"/>
    <w:rsid w:val="00497FA0"/>
    <w:rsid w:val="004A01EE"/>
    <w:rsid w:val="004A0682"/>
    <w:rsid w:val="004A1778"/>
    <w:rsid w:val="004A1A52"/>
    <w:rsid w:val="004A1E93"/>
    <w:rsid w:val="004A20EA"/>
    <w:rsid w:val="004A245E"/>
    <w:rsid w:val="004A2B5B"/>
    <w:rsid w:val="004A33D3"/>
    <w:rsid w:val="004A3718"/>
    <w:rsid w:val="004A3AAE"/>
    <w:rsid w:val="004A3C05"/>
    <w:rsid w:val="004A3CE3"/>
    <w:rsid w:val="004A3E19"/>
    <w:rsid w:val="004A3E9A"/>
    <w:rsid w:val="004A403A"/>
    <w:rsid w:val="004A414A"/>
    <w:rsid w:val="004A4163"/>
    <w:rsid w:val="004A44A1"/>
    <w:rsid w:val="004A4BD4"/>
    <w:rsid w:val="004A5501"/>
    <w:rsid w:val="004A55B1"/>
    <w:rsid w:val="004A5A4C"/>
    <w:rsid w:val="004A5CC3"/>
    <w:rsid w:val="004A5DF1"/>
    <w:rsid w:val="004A5E78"/>
    <w:rsid w:val="004A5E80"/>
    <w:rsid w:val="004A6202"/>
    <w:rsid w:val="004A6205"/>
    <w:rsid w:val="004A63FE"/>
    <w:rsid w:val="004A6AF1"/>
    <w:rsid w:val="004A6D61"/>
    <w:rsid w:val="004A6F59"/>
    <w:rsid w:val="004A7452"/>
    <w:rsid w:val="004A74A1"/>
    <w:rsid w:val="004A75BF"/>
    <w:rsid w:val="004A7633"/>
    <w:rsid w:val="004A7D19"/>
    <w:rsid w:val="004A7D39"/>
    <w:rsid w:val="004A7D6C"/>
    <w:rsid w:val="004B0013"/>
    <w:rsid w:val="004B0303"/>
    <w:rsid w:val="004B0927"/>
    <w:rsid w:val="004B0FEA"/>
    <w:rsid w:val="004B10F7"/>
    <w:rsid w:val="004B12B9"/>
    <w:rsid w:val="004B13D3"/>
    <w:rsid w:val="004B1A31"/>
    <w:rsid w:val="004B1B58"/>
    <w:rsid w:val="004B1C04"/>
    <w:rsid w:val="004B1DA5"/>
    <w:rsid w:val="004B1ECF"/>
    <w:rsid w:val="004B22D8"/>
    <w:rsid w:val="004B243F"/>
    <w:rsid w:val="004B250A"/>
    <w:rsid w:val="004B284D"/>
    <w:rsid w:val="004B2D2A"/>
    <w:rsid w:val="004B2E9B"/>
    <w:rsid w:val="004B3100"/>
    <w:rsid w:val="004B3221"/>
    <w:rsid w:val="004B340D"/>
    <w:rsid w:val="004B3A3C"/>
    <w:rsid w:val="004B3F28"/>
    <w:rsid w:val="004B40FF"/>
    <w:rsid w:val="004B42A4"/>
    <w:rsid w:val="004B43EE"/>
    <w:rsid w:val="004B4693"/>
    <w:rsid w:val="004B49D9"/>
    <w:rsid w:val="004B534E"/>
    <w:rsid w:val="004B53FE"/>
    <w:rsid w:val="004B5530"/>
    <w:rsid w:val="004B5656"/>
    <w:rsid w:val="004B56FA"/>
    <w:rsid w:val="004B57DC"/>
    <w:rsid w:val="004B5892"/>
    <w:rsid w:val="004B5CC2"/>
    <w:rsid w:val="004B61BC"/>
    <w:rsid w:val="004B65B1"/>
    <w:rsid w:val="004B66C1"/>
    <w:rsid w:val="004B67D6"/>
    <w:rsid w:val="004B6C5B"/>
    <w:rsid w:val="004B6D58"/>
    <w:rsid w:val="004B72E0"/>
    <w:rsid w:val="004B736B"/>
    <w:rsid w:val="004B787D"/>
    <w:rsid w:val="004B7D4B"/>
    <w:rsid w:val="004B7F62"/>
    <w:rsid w:val="004C00AB"/>
    <w:rsid w:val="004C03AB"/>
    <w:rsid w:val="004C132F"/>
    <w:rsid w:val="004C1782"/>
    <w:rsid w:val="004C1AD7"/>
    <w:rsid w:val="004C1C1B"/>
    <w:rsid w:val="004C2E43"/>
    <w:rsid w:val="004C36E4"/>
    <w:rsid w:val="004C448D"/>
    <w:rsid w:val="004C4557"/>
    <w:rsid w:val="004C4A05"/>
    <w:rsid w:val="004C4D03"/>
    <w:rsid w:val="004C4D33"/>
    <w:rsid w:val="004C4E9F"/>
    <w:rsid w:val="004C501D"/>
    <w:rsid w:val="004C5797"/>
    <w:rsid w:val="004C5895"/>
    <w:rsid w:val="004C5B9A"/>
    <w:rsid w:val="004C5C56"/>
    <w:rsid w:val="004C6883"/>
    <w:rsid w:val="004C6FC0"/>
    <w:rsid w:val="004C6FE3"/>
    <w:rsid w:val="004C700F"/>
    <w:rsid w:val="004C7343"/>
    <w:rsid w:val="004C7ED6"/>
    <w:rsid w:val="004D0924"/>
    <w:rsid w:val="004D0C68"/>
    <w:rsid w:val="004D0D24"/>
    <w:rsid w:val="004D0F41"/>
    <w:rsid w:val="004D11ED"/>
    <w:rsid w:val="004D1340"/>
    <w:rsid w:val="004D13AC"/>
    <w:rsid w:val="004D1B11"/>
    <w:rsid w:val="004D1B68"/>
    <w:rsid w:val="004D1C59"/>
    <w:rsid w:val="004D20D6"/>
    <w:rsid w:val="004D2C03"/>
    <w:rsid w:val="004D2D80"/>
    <w:rsid w:val="004D3069"/>
    <w:rsid w:val="004D309F"/>
    <w:rsid w:val="004D3578"/>
    <w:rsid w:val="004D3A25"/>
    <w:rsid w:val="004D3FE9"/>
    <w:rsid w:val="004D4ABD"/>
    <w:rsid w:val="004D4CE5"/>
    <w:rsid w:val="004D4DA7"/>
    <w:rsid w:val="004D5227"/>
    <w:rsid w:val="004D5310"/>
    <w:rsid w:val="004D53FD"/>
    <w:rsid w:val="004D5990"/>
    <w:rsid w:val="004D66B1"/>
    <w:rsid w:val="004D6986"/>
    <w:rsid w:val="004D6DF9"/>
    <w:rsid w:val="004D7A48"/>
    <w:rsid w:val="004D7ADA"/>
    <w:rsid w:val="004D7BBA"/>
    <w:rsid w:val="004D7D21"/>
    <w:rsid w:val="004E01CE"/>
    <w:rsid w:val="004E062C"/>
    <w:rsid w:val="004E0BFC"/>
    <w:rsid w:val="004E0D37"/>
    <w:rsid w:val="004E1106"/>
    <w:rsid w:val="004E11C8"/>
    <w:rsid w:val="004E1713"/>
    <w:rsid w:val="004E1898"/>
    <w:rsid w:val="004E267F"/>
    <w:rsid w:val="004E2685"/>
    <w:rsid w:val="004E2750"/>
    <w:rsid w:val="004E291C"/>
    <w:rsid w:val="004E2B4F"/>
    <w:rsid w:val="004E33AC"/>
    <w:rsid w:val="004E3601"/>
    <w:rsid w:val="004E3748"/>
    <w:rsid w:val="004E37A4"/>
    <w:rsid w:val="004E3E5F"/>
    <w:rsid w:val="004E40DA"/>
    <w:rsid w:val="004E4268"/>
    <w:rsid w:val="004E4653"/>
    <w:rsid w:val="004E4658"/>
    <w:rsid w:val="004E4794"/>
    <w:rsid w:val="004E49DF"/>
    <w:rsid w:val="004E4A53"/>
    <w:rsid w:val="004E4DAB"/>
    <w:rsid w:val="004E4F97"/>
    <w:rsid w:val="004E5447"/>
    <w:rsid w:val="004E588B"/>
    <w:rsid w:val="004E5915"/>
    <w:rsid w:val="004E5E0D"/>
    <w:rsid w:val="004E61D7"/>
    <w:rsid w:val="004E6375"/>
    <w:rsid w:val="004E63DB"/>
    <w:rsid w:val="004E6541"/>
    <w:rsid w:val="004E65C7"/>
    <w:rsid w:val="004E66FB"/>
    <w:rsid w:val="004E68F7"/>
    <w:rsid w:val="004E69D9"/>
    <w:rsid w:val="004E6D95"/>
    <w:rsid w:val="004E6F7F"/>
    <w:rsid w:val="004E702A"/>
    <w:rsid w:val="004E7069"/>
    <w:rsid w:val="004F01CE"/>
    <w:rsid w:val="004F0295"/>
    <w:rsid w:val="004F0C0B"/>
    <w:rsid w:val="004F0F44"/>
    <w:rsid w:val="004F1338"/>
    <w:rsid w:val="004F1905"/>
    <w:rsid w:val="004F1A67"/>
    <w:rsid w:val="004F1EB7"/>
    <w:rsid w:val="004F22DA"/>
    <w:rsid w:val="004F2AEE"/>
    <w:rsid w:val="004F2B65"/>
    <w:rsid w:val="004F3371"/>
    <w:rsid w:val="004F3A3A"/>
    <w:rsid w:val="004F3E74"/>
    <w:rsid w:val="004F43CD"/>
    <w:rsid w:val="004F4C52"/>
    <w:rsid w:val="004F4D67"/>
    <w:rsid w:val="004F5042"/>
    <w:rsid w:val="004F5177"/>
    <w:rsid w:val="004F5771"/>
    <w:rsid w:val="004F57C9"/>
    <w:rsid w:val="004F57E8"/>
    <w:rsid w:val="004F643B"/>
    <w:rsid w:val="004F669F"/>
    <w:rsid w:val="004F68DC"/>
    <w:rsid w:val="004F6923"/>
    <w:rsid w:val="004F7C03"/>
    <w:rsid w:val="004F7D21"/>
    <w:rsid w:val="0050038C"/>
    <w:rsid w:val="005003DF"/>
    <w:rsid w:val="0050059A"/>
    <w:rsid w:val="005005D3"/>
    <w:rsid w:val="0050087C"/>
    <w:rsid w:val="005017B1"/>
    <w:rsid w:val="0050182C"/>
    <w:rsid w:val="00501855"/>
    <w:rsid w:val="00501C1E"/>
    <w:rsid w:val="00501E8D"/>
    <w:rsid w:val="00502100"/>
    <w:rsid w:val="00502132"/>
    <w:rsid w:val="005023B4"/>
    <w:rsid w:val="005026F3"/>
    <w:rsid w:val="00502726"/>
    <w:rsid w:val="00502E19"/>
    <w:rsid w:val="00502F79"/>
    <w:rsid w:val="005035A3"/>
    <w:rsid w:val="00503789"/>
    <w:rsid w:val="00503904"/>
    <w:rsid w:val="005040E6"/>
    <w:rsid w:val="005041DB"/>
    <w:rsid w:val="005042DF"/>
    <w:rsid w:val="00504660"/>
    <w:rsid w:val="00504A06"/>
    <w:rsid w:val="00504BE4"/>
    <w:rsid w:val="005060CD"/>
    <w:rsid w:val="00506523"/>
    <w:rsid w:val="0050666A"/>
    <w:rsid w:val="00506966"/>
    <w:rsid w:val="00506CBD"/>
    <w:rsid w:val="00506E05"/>
    <w:rsid w:val="005071D9"/>
    <w:rsid w:val="0050782C"/>
    <w:rsid w:val="00507BEC"/>
    <w:rsid w:val="00507FFB"/>
    <w:rsid w:val="00510469"/>
    <w:rsid w:val="0051062B"/>
    <w:rsid w:val="0051076F"/>
    <w:rsid w:val="00510B04"/>
    <w:rsid w:val="00510E44"/>
    <w:rsid w:val="00511016"/>
    <w:rsid w:val="00511025"/>
    <w:rsid w:val="00511999"/>
    <w:rsid w:val="00511A76"/>
    <w:rsid w:val="00511E5E"/>
    <w:rsid w:val="00511F3E"/>
    <w:rsid w:val="0051228B"/>
    <w:rsid w:val="00512408"/>
    <w:rsid w:val="005127BD"/>
    <w:rsid w:val="00512C60"/>
    <w:rsid w:val="00512CD3"/>
    <w:rsid w:val="00512D74"/>
    <w:rsid w:val="0051347F"/>
    <w:rsid w:val="005135B1"/>
    <w:rsid w:val="00513CF6"/>
    <w:rsid w:val="00513D16"/>
    <w:rsid w:val="00513D81"/>
    <w:rsid w:val="00513FBA"/>
    <w:rsid w:val="00514101"/>
    <w:rsid w:val="00514201"/>
    <w:rsid w:val="005146A2"/>
    <w:rsid w:val="00514F51"/>
    <w:rsid w:val="00515106"/>
    <w:rsid w:val="00515921"/>
    <w:rsid w:val="00515EA4"/>
    <w:rsid w:val="00516130"/>
    <w:rsid w:val="0051632D"/>
    <w:rsid w:val="005165C7"/>
    <w:rsid w:val="00516C5B"/>
    <w:rsid w:val="0051707D"/>
    <w:rsid w:val="005174D7"/>
    <w:rsid w:val="0051769F"/>
    <w:rsid w:val="005178FD"/>
    <w:rsid w:val="00517EF3"/>
    <w:rsid w:val="0052058D"/>
    <w:rsid w:val="00520610"/>
    <w:rsid w:val="00520CF6"/>
    <w:rsid w:val="00521151"/>
    <w:rsid w:val="005213D5"/>
    <w:rsid w:val="005214A8"/>
    <w:rsid w:val="00521D80"/>
    <w:rsid w:val="00521E1F"/>
    <w:rsid w:val="005220F3"/>
    <w:rsid w:val="005220FF"/>
    <w:rsid w:val="00522D30"/>
    <w:rsid w:val="00522EC8"/>
    <w:rsid w:val="0052344F"/>
    <w:rsid w:val="00523542"/>
    <w:rsid w:val="005236FF"/>
    <w:rsid w:val="00523947"/>
    <w:rsid w:val="0052401C"/>
    <w:rsid w:val="00524090"/>
    <w:rsid w:val="00524323"/>
    <w:rsid w:val="005243D5"/>
    <w:rsid w:val="00524A72"/>
    <w:rsid w:val="00525193"/>
    <w:rsid w:val="00525836"/>
    <w:rsid w:val="005258E1"/>
    <w:rsid w:val="0052590B"/>
    <w:rsid w:val="00525A33"/>
    <w:rsid w:val="00525ADF"/>
    <w:rsid w:val="00525C12"/>
    <w:rsid w:val="00525C41"/>
    <w:rsid w:val="005263E1"/>
    <w:rsid w:val="0052684C"/>
    <w:rsid w:val="00526913"/>
    <w:rsid w:val="00526CCE"/>
    <w:rsid w:val="00526E2C"/>
    <w:rsid w:val="00526EFB"/>
    <w:rsid w:val="00526F8D"/>
    <w:rsid w:val="00526FD7"/>
    <w:rsid w:val="0052789D"/>
    <w:rsid w:val="00530052"/>
    <w:rsid w:val="005303C2"/>
    <w:rsid w:val="005306AF"/>
    <w:rsid w:val="005309C6"/>
    <w:rsid w:val="005309DD"/>
    <w:rsid w:val="00530B5D"/>
    <w:rsid w:val="00530FE5"/>
    <w:rsid w:val="00531D7F"/>
    <w:rsid w:val="0053218E"/>
    <w:rsid w:val="005324A0"/>
    <w:rsid w:val="00532581"/>
    <w:rsid w:val="0053276E"/>
    <w:rsid w:val="00532786"/>
    <w:rsid w:val="005329CC"/>
    <w:rsid w:val="00532CB8"/>
    <w:rsid w:val="00532E61"/>
    <w:rsid w:val="005334BE"/>
    <w:rsid w:val="005336D6"/>
    <w:rsid w:val="005338BC"/>
    <w:rsid w:val="00533925"/>
    <w:rsid w:val="00533B1F"/>
    <w:rsid w:val="00533B9E"/>
    <w:rsid w:val="00534275"/>
    <w:rsid w:val="00534B82"/>
    <w:rsid w:val="00534D3B"/>
    <w:rsid w:val="0053556F"/>
    <w:rsid w:val="00535978"/>
    <w:rsid w:val="0053611B"/>
    <w:rsid w:val="00536659"/>
    <w:rsid w:val="00536A41"/>
    <w:rsid w:val="00536A81"/>
    <w:rsid w:val="00537745"/>
    <w:rsid w:val="00540202"/>
    <w:rsid w:val="00540347"/>
    <w:rsid w:val="005404EF"/>
    <w:rsid w:val="00540B54"/>
    <w:rsid w:val="00540B78"/>
    <w:rsid w:val="00540BF2"/>
    <w:rsid w:val="0054139C"/>
    <w:rsid w:val="005413B9"/>
    <w:rsid w:val="005415B8"/>
    <w:rsid w:val="00541DCD"/>
    <w:rsid w:val="00541F69"/>
    <w:rsid w:val="005422DF"/>
    <w:rsid w:val="005423E1"/>
    <w:rsid w:val="00542635"/>
    <w:rsid w:val="005427BF"/>
    <w:rsid w:val="00542A61"/>
    <w:rsid w:val="00542C05"/>
    <w:rsid w:val="00542F86"/>
    <w:rsid w:val="005435BA"/>
    <w:rsid w:val="005444C3"/>
    <w:rsid w:val="00544E08"/>
    <w:rsid w:val="00545141"/>
    <w:rsid w:val="005452AE"/>
    <w:rsid w:val="005456CC"/>
    <w:rsid w:val="005458B8"/>
    <w:rsid w:val="00545A37"/>
    <w:rsid w:val="0054601A"/>
    <w:rsid w:val="00546702"/>
    <w:rsid w:val="0054674E"/>
    <w:rsid w:val="00546BCF"/>
    <w:rsid w:val="00546C7D"/>
    <w:rsid w:val="00546C98"/>
    <w:rsid w:val="00546D76"/>
    <w:rsid w:val="00546DFF"/>
    <w:rsid w:val="00546FC5"/>
    <w:rsid w:val="005471C4"/>
    <w:rsid w:val="005471ED"/>
    <w:rsid w:val="00547351"/>
    <w:rsid w:val="00547CB4"/>
    <w:rsid w:val="00547FCD"/>
    <w:rsid w:val="00550234"/>
    <w:rsid w:val="00550549"/>
    <w:rsid w:val="00550886"/>
    <w:rsid w:val="0055090F"/>
    <w:rsid w:val="00550EB1"/>
    <w:rsid w:val="0055156A"/>
    <w:rsid w:val="005517DD"/>
    <w:rsid w:val="005518EA"/>
    <w:rsid w:val="00551909"/>
    <w:rsid w:val="00551E9F"/>
    <w:rsid w:val="00552222"/>
    <w:rsid w:val="00552309"/>
    <w:rsid w:val="00552638"/>
    <w:rsid w:val="00552D8E"/>
    <w:rsid w:val="0055329A"/>
    <w:rsid w:val="005534B8"/>
    <w:rsid w:val="0055379B"/>
    <w:rsid w:val="00553CC8"/>
    <w:rsid w:val="00553EF6"/>
    <w:rsid w:val="00554733"/>
    <w:rsid w:val="0055473A"/>
    <w:rsid w:val="005559A6"/>
    <w:rsid w:val="00555A76"/>
    <w:rsid w:val="00555D80"/>
    <w:rsid w:val="00555E7E"/>
    <w:rsid w:val="00556106"/>
    <w:rsid w:val="0055611F"/>
    <w:rsid w:val="005563C8"/>
    <w:rsid w:val="0055682E"/>
    <w:rsid w:val="00557733"/>
    <w:rsid w:val="00557755"/>
    <w:rsid w:val="00557891"/>
    <w:rsid w:val="00557987"/>
    <w:rsid w:val="005579C0"/>
    <w:rsid w:val="00557BCC"/>
    <w:rsid w:val="00557CB3"/>
    <w:rsid w:val="005602B5"/>
    <w:rsid w:val="00560CFD"/>
    <w:rsid w:val="00560D12"/>
    <w:rsid w:val="00561249"/>
    <w:rsid w:val="0056125A"/>
    <w:rsid w:val="00561E5E"/>
    <w:rsid w:val="005622C2"/>
    <w:rsid w:val="00562393"/>
    <w:rsid w:val="00562AB9"/>
    <w:rsid w:val="00563310"/>
    <w:rsid w:val="00563340"/>
    <w:rsid w:val="00563A1C"/>
    <w:rsid w:val="00563FA8"/>
    <w:rsid w:val="005644A5"/>
    <w:rsid w:val="00564664"/>
    <w:rsid w:val="005647FA"/>
    <w:rsid w:val="00564811"/>
    <w:rsid w:val="00564AE7"/>
    <w:rsid w:val="00564F17"/>
    <w:rsid w:val="00564FF0"/>
    <w:rsid w:val="00565006"/>
    <w:rsid w:val="0056527D"/>
    <w:rsid w:val="005653BD"/>
    <w:rsid w:val="00565679"/>
    <w:rsid w:val="00565864"/>
    <w:rsid w:val="00565910"/>
    <w:rsid w:val="00565A43"/>
    <w:rsid w:val="00565D74"/>
    <w:rsid w:val="00565F84"/>
    <w:rsid w:val="00565FDA"/>
    <w:rsid w:val="005661FB"/>
    <w:rsid w:val="00566345"/>
    <w:rsid w:val="005663ED"/>
    <w:rsid w:val="00566AA0"/>
    <w:rsid w:val="00566E18"/>
    <w:rsid w:val="00566F73"/>
    <w:rsid w:val="00567446"/>
    <w:rsid w:val="0056778A"/>
    <w:rsid w:val="005702BC"/>
    <w:rsid w:val="0057037D"/>
    <w:rsid w:val="00570466"/>
    <w:rsid w:val="005709A9"/>
    <w:rsid w:val="00570AA8"/>
    <w:rsid w:val="00570DA4"/>
    <w:rsid w:val="00570F67"/>
    <w:rsid w:val="00571134"/>
    <w:rsid w:val="0057147F"/>
    <w:rsid w:val="00571605"/>
    <w:rsid w:val="005717B4"/>
    <w:rsid w:val="005719CB"/>
    <w:rsid w:val="005720A5"/>
    <w:rsid w:val="00572394"/>
    <w:rsid w:val="0057239F"/>
    <w:rsid w:val="00572861"/>
    <w:rsid w:val="00572B0A"/>
    <w:rsid w:val="00572C08"/>
    <w:rsid w:val="00572D47"/>
    <w:rsid w:val="00572F99"/>
    <w:rsid w:val="00573059"/>
    <w:rsid w:val="00573C1C"/>
    <w:rsid w:val="00573D44"/>
    <w:rsid w:val="00573DBF"/>
    <w:rsid w:val="00573DF2"/>
    <w:rsid w:val="00574182"/>
    <w:rsid w:val="0057449E"/>
    <w:rsid w:val="0057473F"/>
    <w:rsid w:val="005750F0"/>
    <w:rsid w:val="005751E0"/>
    <w:rsid w:val="00575334"/>
    <w:rsid w:val="00575914"/>
    <w:rsid w:val="005761B2"/>
    <w:rsid w:val="00576375"/>
    <w:rsid w:val="005768D4"/>
    <w:rsid w:val="0057717A"/>
    <w:rsid w:val="0057740D"/>
    <w:rsid w:val="005774BF"/>
    <w:rsid w:val="005776DF"/>
    <w:rsid w:val="0057787F"/>
    <w:rsid w:val="0057795E"/>
    <w:rsid w:val="00577D70"/>
    <w:rsid w:val="0058046D"/>
    <w:rsid w:val="00580486"/>
    <w:rsid w:val="005804A1"/>
    <w:rsid w:val="00580747"/>
    <w:rsid w:val="00580CEB"/>
    <w:rsid w:val="00581213"/>
    <w:rsid w:val="0058132B"/>
    <w:rsid w:val="00581472"/>
    <w:rsid w:val="005819D5"/>
    <w:rsid w:val="00581DC7"/>
    <w:rsid w:val="005828F3"/>
    <w:rsid w:val="00582AF2"/>
    <w:rsid w:val="00582FC4"/>
    <w:rsid w:val="00583496"/>
    <w:rsid w:val="005834C1"/>
    <w:rsid w:val="0058378B"/>
    <w:rsid w:val="00583978"/>
    <w:rsid w:val="00583EF8"/>
    <w:rsid w:val="00584030"/>
    <w:rsid w:val="00584449"/>
    <w:rsid w:val="00584526"/>
    <w:rsid w:val="005848A7"/>
    <w:rsid w:val="005851C5"/>
    <w:rsid w:val="005855EC"/>
    <w:rsid w:val="00585DCD"/>
    <w:rsid w:val="005860AD"/>
    <w:rsid w:val="005865B4"/>
    <w:rsid w:val="00586A4C"/>
    <w:rsid w:val="00586C94"/>
    <w:rsid w:val="00586F8D"/>
    <w:rsid w:val="005875F9"/>
    <w:rsid w:val="005879B7"/>
    <w:rsid w:val="0059002C"/>
    <w:rsid w:val="005900A6"/>
    <w:rsid w:val="0059036E"/>
    <w:rsid w:val="00590438"/>
    <w:rsid w:val="00590473"/>
    <w:rsid w:val="00590588"/>
    <w:rsid w:val="00590722"/>
    <w:rsid w:val="00590802"/>
    <w:rsid w:val="00590B26"/>
    <w:rsid w:val="00590D6B"/>
    <w:rsid w:val="00590F7F"/>
    <w:rsid w:val="00590FE8"/>
    <w:rsid w:val="00591635"/>
    <w:rsid w:val="00591779"/>
    <w:rsid w:val="0059196E"/>
    <w:rsid w:val="00591C8C"/>
    <w:rsid w:val="00592122"/>
    <w:rsid w:val="005926F1"/>
    <w:rsid w:val="00592859"/>
    <w:rsid w:val="00592931"/>
    <w:rsid w:val="00592984"/>
    <w:rsid w:val="00592987"/>
    <w:rsid w:val="005929CF"/>
    <w:rsid w:val="00592D82"/>
    <w:rsid w:val="00593139"/>
    <w:rsid w:val="00593183"/>
    <w:rsid w:val="00593187"/>
    <w:rsid w:val="0059380B"/>
    <w:rsid w:val="00593E3A"/>
    <w:rsid w:val="005940A1"/>
    <w:rsid w:val="00594B36"/>
    <w:rsid w:val="00594EC3"/>
    <w:rsid w:val="00595026"/>
    <w:rsid w:val="00595069"/>
    <w:rsid w:val="0059512E"/>
    <w:rsid w:val="00595879"/>
    <w:rsid w:val="00595DD1"/>
    <w:rsid w:val="005968E3"/>
    <w:rsid w:val="005970AD"/>
    <w:rsid w:val="005970E2"/>
    <w:rsid w:val="00597AA4"/>
    <w:rsid w:val="00597B37"/>
    <w:rsid w:val="00597C1A"/>
    <w:rsid w:val="00597DE3"/>
    <w:rsid w:val="00597E62"/>
    <w:rsid w:val="00597FF4"/>
    <w:rsid w:val="005A0CA7"/>
    <w:rsid w:val="005A113F"/>
    <w:rsid w:val="005A1392"/>
    <w:rsid w:val="005A14C4"/>
    <w:rsid w:val="005A1856"/>
    <w:rsid w:val="005A1B18"/>
    <w:rsid w:val="005A2156"/>
    <w:rsid w:val="005A22D3"/>
    <w:rsid w:val="005A23F0"/>
    <w:rsid w:val="005A2456"/>
    <w:rsid w:val="005A260C"/>
    <w:rsid w:val="005A2829"/>
    <w:rsid w:val="005A2B41"/>
    <w:rsid w:val="005A2BCA"/>
    <w:rsid w:val="005A2E37"/>
    <w:rsid w:val="005A3329"/>
    <w:rsid w:val="005A3712"/>
    <w:rsid w:val="005A387C"/>
    <w:rsid w:val="005A38A0"/>
    <w:rsid w:val="005A38B5"/>
    <w:rsid w:val="005A3A18"/>
    <w:rsid w:val="005A3E91"/>
    <w:rsid w:val="005A3EC5"/>
    <w:rsid w:val="005A4455"/>
    <w:rsid w:val="005A45C5"/>
    <w:rsid w:val="005A54D2"/>
    <w:rsid w:val="005A54F7"/>
    <w:rsid w:val="005A5561"/>
    <w:rsid w:val="005A5B67"/>
    <w:rsid w:val="005A5F58"/>
    <w:rsid w:val="005A61A5"/>
    <w:rsid w:val="005A65F8"/>
    <w:rsid w:val="005A679E"/>
    <w:rsid w:val="005A6A91"/>
    <w:rsid w:val="005A6E81"/>
    <w:rsid w:val="005A7063"/>
    <w:rsid w:val="005A74CB"/>
    <w:rsid w:val="005A7BF4"/>
    <w:rsid w:val="005B0125"/>
    <w:rsid w:val="005B0730"/>
    <w:rsid w:val="005B0D02"/>
    <w:rsid w:val="005B13FF"/>
    <w:rsid w:val="005B1607"/>
    <w:rsid w:val="005B1621"/>
    <w:rsid w:val="005B16EE"/>
    <w:rsid w:val="005B17C3"/>
    <w:rsid w:val="005B219C"/>
    <w:rsid w:val="005B2383"/>
    <w:rsid w:val="005B2391"/>
    <w:rsid w:val="005B26F2"/>
    <w:rsid w:val="005B2A50"/>
    <w:rsid w:val="005B30DB"/>
    <w:rsid w:val="005B34E4"/>
    <w:rsid w:val="005B3691"/>
    <w:rsid w:val="005B36A2"/>
    <w:rsid w:val="005B39DB"/>
    <w:rsid w:val="005B4875"/>
    <w:rsid w:val="005B48DE"/>
    <w:rsid w:val="005B50DF"/>
    <w:rsid w:val="005B5436"/>
    <w:rsid w:val="005B59F2"/>
    <w:rsid w:val="005B5B99"/>
    <w:rsid w:val="005B5E4C"/>
    <w:rsid w:val="005B5F7D"/>
    <w:rsid w:val="005B6137"/>
    <w:rsid w:val="005B64BA"/>
    <w:rsid w:val="005B6549"/>
    <w:rsid w:val="005B6A86"/>
    <w:rsid w:val="005B7575"/>
    <w:rsid w:val="005B7A79"/>
    <w:rsid w:val="005B7DA4"/>
    <w:rsid w:val="005C0006"/>
    <w:rsid w:val="005C040B"/>
    <w:rsid w:val="005C0C5F"/>
    <w:rsid w:val="005C0F70"/>
    <w:rsid w:val="005C1392"/>
    <w:rsid w:val="005C183D"/>
    <w:rsid w:val="005C20BF"/>
    <w:rsid w:val="005C215A"/>
    <w:rsid w:val="005C2294"/>
    <w:rsid w:val="005C2400"/>
    <w:rsid w:val="005C2CF9"/>
    <w:rsid w:val="005C36C0"/>
    <w:rsid w:val="005C370F"/>
    <w:rsid w:val="005C3DBB"/>
    <w:rsid w:val="005C429C"/>
    <w:rsid w:val="005C47CC"/>
    <w:rsid w:val="005C484C"/>
    <w:rsid w:val="005C4AD7"/>
    <w:rsid w:val="005C4BC4"/>
    <w:rsid w:val="005C4BDD"/>
    <w:rsid w:val="005C4D54"/>
    <w:rsid w:val="005C4E29"/>
    <w:rsid w:val="005C4EC5"/>
    <w:rsid w:val="005C4ECB"/>
    <w:rsid w:val="005C4F9E"/>
    <w:rsid w:val="005C53D4"/>
    <w:rsid w:val="005C5890"/>
    <w:rsid w:val="005C5A17"/>
    <w:rsid w:val="005C5D66"/>
    <w:rsid w:val="005C5F39"/>
    <w:rsid w:val="005C603F"/>
    <w:rsid w:val="005C6202"/>
    <w:rsid w:val="005C6522"/>
    <w:rsid w:val="005C6A83"/>
    <w:rsid w:val="005C6DC7"/>
    <w:rsid w:val="005C6E10"/>
    <w:rsid w:val="005C6F02"/>
    <w:rsid w:val="005C7139"/>
    <w:rsid w:val="005C714B"/>
    <w:rsid w:val="005C794C"/>
    <w:rsid w:val="005C7F3D"/>
    <w:rsid w:val="005D0160"/>
    <w:rsid w:val="005D0377"/>
    <w:rsid w:val="005D0450"/>
    <w:rsid w:val="005D0745"/>
    <w:rsid w:val="005D101F"/>
    <w:rsid w:val="005D128A"/>
    <w:rsid w:val="005D1447"/>
    <w:rsid w:val="005D159C"/>
    <w:rsid w:val="005D1E58"/>
    <w:rsid w:val="005D1E73"/>
    <w:rsid w:val="005D2071"/>
    <w:rsid w:val="005D247B"/>
    <w:rsid w:val="005D2A92"/>
    <w:rsid w:val="005D2C7B"/>
    <w:rsid w:val="005D2CC6"/>
    <w:rsid w:val="005D2D37"/>
    <w:rsid w:val="005D2F99"/>
    <w:rsid w:val="005D34BB"/>
    <w:rsid w:val="005D3574"/>
    <w:rsid w:val="005D4397"/>
    <w:rsid w:val="005D4420"/>
    <w:rsid w:val="005D477A"/>
    <w:rsid w:val="005D4D00"/>
    <w:rsid w:val="005D56B4"/>
    <w:rsid w:val="005D5B34"/>
    <w:rsid w:val="005D647D"/>
    <w:rsid w:val="005D6912"/>
    <w:rsid w:val="005D6949"/>
    <w:rsid w:val="005D6964"/>
    <w:rsid w:val="005D6CDD"/>
    <w:rsid w:val="005D7094"/>
    <w:rsid w:val="005D7BCE"/>
    <w:rsid w:val="005E086D"/>
    <w:rsid w:val="005E0E44"/>
    <w:rsid w:val="005E0F73"/>
    <w:rsid w:val="005E121B"/>
    <w:rsid w:val="005E167A"/>
    <w:rsid w:val="005E16EF"/>
    <w:rsid w:val="005E24EC"/>
    <w:rsid w:val="005E2537"/>
    <w:rsid w:val="005E27DE"/>
    <w:rsid w:val="005E2808"/>
    <w:rsid w:val="005E288C"/>
    <w:rsid w:val="005E2DFF"/>
    <w:rsid w:val="005E2E70"/>
    <w:rsid w:val="005E3030"/>
    <w:rsid w:val="005E3839"/>
    <w:rsid w:val="005E38F0"/>
    <w:rsid w:val="005E3A9E"/>
    <w:rsid w:val="005E46C7"/>
    <w:rsid w:val="005E46D2"/>
    <w:rsid w:val="005E4760"/>
    <w:rsid w:val="005E478A"/>
    <w:rsid w:val="005E4969"/>
    <w:rsid w:val="005E4A9D"/>
    <w:rsid w:val="005E4B3A"/>
    <w:rsid w:val="005E538C"/>
    <w:rsid w:val="005E58B8"/>
    <w:rsid w:val="005E5D1C"/>
    <w:rsid w:val="005E6259"/>
    <w:rsid w:val="005E63AC"/>
    <w:rsid w:val="005E6787"/>
    <w:rsid w:val="005E6E56"/>
    <w:rsid w:val="005E73B1"/>
    <w:rsid w:val="005E7795"/>
    <w:rsid w:val="005E79FD"/>
    <w:rsid w:val="005E7DAD"/>
    <w:rsid w:val="005F0419"/>
    <w:rsid w:val="005F0D36"/>
    <w:rsid w:val="005F0E95"/>
    <w:rsid w:val="005F1559"/>
    <w:rsid w:val="005F1C49"/>
    <w:rsid w:val="005F1D96"/>
    <w:rsid w:val="005F1EB1"/>
    <w:rsid w:val="005F29CB"/>
    <w:rsid w:val="005F30DC"/>
    <w:rsid w:val="005F3308"/>
    <w:rsid w:val="005F3616"/>
    <w:rsid w:val="005F3E6F"/>
    <w:rsid w:val="005F408A"/>
    <w:rsid w:val="005F40D9"/>
    <w:rsid w:val="005F45A5"/>
    <w:rsid w:val="005F4617"/>
    <w:rsid w:val="005F4B93"/>
    <w:rsid w:val="005F4DB8"/>
    <w:rsid w:val="005F4F96"/>
    <w:rsid w:val="005F5041"/>
    <w:rsid w:val="005F52B7"/>
    <w:rsid w:val="005F53B1"/>
    <w:rsid w:val="005F5A3E"/>
    <w:rsid w:val="005F5D65"/>
    <w:rsid w:val="005F5E3F"/>
    <w:rsid w:val="005F61A9"/>
    <w:rsid w:val="005F62A3"/>
    <w:rsid w:val="005F69A7"/>
    <w:rsid w:val="005F6FE8"/>
    <w:rsid w:val="005F71FC"/>
    <w:rsid w:val="005F7B9D"/>
    <w:rsid w:val="005F7C42"/>
    <w:rsid w:val="005F7D1E"/>
    <w:rsid w:val="005F7DCD"/>
    <w:rsid w:val="005F7E20"/>
    <w:rsid w:val="006001CC"/>
    <w:rsid w:val="0060033A"/>
    <w:rsid w:val="00600724"/>
    <w:rsid w:val="00600CF8"/>
    <w:rsid w:val="006010BD"/>
    <w:rsid w:val="00601296"/>
    <w:rsid w:val="006018BE"/>
    <w:rsid w:val="00601B7C"/>
    <w:rsid w:val="00601C49"/>
    <w:rsid w:val="006020AE"/>
    <w:rsid w:val="006021AD"/>
    <w:rsid w:val="0060234A"/>
    <w:rsid w:val="00602850"/>
    <w:rsid w:val="00602BE5"/>
    <w:rsid w:val="0060384C"/>
    <w:rsid w:val="00603876"/>
    <w:rsid w:val="00603ADE"/>
    <w:rsid w:val="00603B2D"/>
    <w:rsid w:val="00603B92"/>
    <w:rsid w:val="00603BB7"/>
    <w:rsid w:val="00603EF2"/>
    <w:rsid w:val="006040C7"/>
    <w:rsid w:val="00604749"/>
    <w:rsid w:val="00604ABF"/>
    <w:rsid w:val="00604D14"/>
    <w:rsid w:val="00604DE3"/>
    <w:rsid w:val="00604E4A"/>
    <w:rsid w:val="00605261"/>
    <w:rsid w:val="00605433"/>
    <w:rsid w:val="00605574"/>
    <w:rsid w:val="00605809"/>
    <w:rsid w:val="00605C47"/>
    <w:rsid w:val="00605DC3"/>
    <w:rsid w:val="006066E6"/>
    <w:rsid w:val="0060694E"/>
    <w:rsid w:val="00606FDA"/>
    <w:rsid w:val="006071B9"/>
    <w:rsid w:val="006072C1"/>
    <w:rsid w:val="00607645"/>
    <w:rsid w:val="006077B9"/>
    <w:rsid w:val="006077D4"/>
    <w:rsid w:val="0060795A"/>
    <w:rsid w:val="00607988"/>
    <w:rsid w:val="00607A80"/>
    <w:rsid w:val="0061026B"/>
    <w:rsid w:val="006105F0"/>
    <w:rsid w:val="00610762"/>
    <w:rsid w:val="0061112B"/>
    <w:rsid w:val="00611394"/>
    <w:rsid w:val="00612020"/>
    <w:rsid w:val="00612308"/>
    <w:rsid w:val="00612333"/>
    <w:rsid w:val="0061251C"/>
    <w:rsid w:val="006127C3"/>
    <w:rsid w:val="006129B7"/>
    <w:rsid w:val="00612A05"/>
    <w:rsid w:val="00612A0B"/>
    <w:rsid w:val="0061334B"/>
    <w:rsid w:val="00613521"/>
    <w:rsid w:val="0061377B"/>
    <w:rsid w:val="00614082"/>
    <w:rsid w:val="006146CE"/>
    <w:rsid w:val="00614882"/>
    <w:rsid w:val="00614CA1"/>
    <w:rsid w:val="00614CE1"/>
    <w:rsid w:val="00614EC8"/>
    <w:rsid w:val="00615139"/>
    <w:rsid w:val="00615334"/>
    <w:rsid w:val="00615531"/>
    <w:rsid w:val="0061554D"/>
    <w:rsid w:val="006159FB"/>
    <w:rsid w:val="00615CB8"/>
    <w:rsid w:val="006164F1"/>
    <w:rsid w:val="00616CFA"/>
    <w:rsid w:val="00616FD4"/>
    <w:rsid w:val="006173DE"/>
    <w:rsid w:val="006178D6"/>
    <w:rsid w:val="00617E2C"/>
    <w:rsid w:val="006200AE"/>
    <w:rsid w:val="00620237"/>
    <w:rsid w:val="00620D7C"/>
    <w:rsid w:val="00621717"/>
    <w:rsid w:val="006218A4"/>
    <w:rsid w:val="006218DE"/>
    <w:rsid w:val="0062190E"/>
    <w:rsid w:val="00622675"/>
    <w:rsid w:val="00622762"/>
    <w:rsid w:val="00622816"/>
    <w:rsid w:val="00622DD3"/>
    <w:rsid w:val="0062305A"/>
    <w:rsid w:val="00623590"/>
    <w:rsid w:val="00623A5B"/>
    <w:rsid w:val="0062418D"/>
    <w:rsid w:val="00624369"/>
    <w:rsid w:val="0062456E"/>
    <w:rsid w:val="00624696"/>
    <w:rsid w:val="006247F3"/>
    <w:rsid w:val="00624D1B"/>
    <w:rsid w:val="00624DB9"/>
    <w:rsid w:val="006253C1"/>
    <w:rsid w:val="006254D6"/>
    <w:rsid w:val="006259E1"/>
    <w:rsid w:val="00626107"/>
    <w:rsid w:val="006270B5"/>
    <w:rsid w:val="006273C9"/>
    <w:rsid w:val="0062799A"/>
    <w:rsid w:val="006279B8"/>
    <w:rsid w:val="00627AFC"/>
    <w:rsid w:val="00627CB6"/>
    <w:rsid w:val="00627CBB"/>
    <w:rsid w:val="00627E7E"/>
    <w:rsid w:val="00627F36"/>
    <w:rsid w:val="00630003"/>
    <w:rsid w:val="006300EE"/>
    <w:rsid w:val="0063049F"/>
    <w:rsid w:val="00630BAB"/>
    <w:rsid w:val="006315C8"/>
    <w:rsid w:val="00631A48"/>
    <w:rsid w:val="0063220D"/>
    <w:rsid w:val="00632259"/>
    <w:rsid w:val="006322A6"/>
    <w:rsid w:val="0063257D"/>
    <w:rsid w:val="006325D5"/>
    <w:rsid w:val="00632698"/>
    <w:rsid w:val="006328EF"/>
    <w:rsid w:val="00632AB9"/>
    <w:rsid w:val="00632C23"/>
    <w:rsid w:val="00632C48"/>
    <w:rsid w:val="00632ED2"/>
    <w:rsid w:val="00632F06"/>
    <w:rsid w:val="0063321D"/>
    <w:rsid w:val="00633487"/>
    <w:rsid w:val="006334E6"/>
    <w:rsid w:val="0063398E"/>
    <w:rsid w:val="006339A2"/>
    <w:rsid w:val="00633A73"/>
    <w:rsid w:val="00633C92"/>
    <w:rsid w:val="00633FCB"/>
    <w:rsid w:val="006342DC"/>
    <w:rsid w:val="006342E0"/>
    <w:rsid w:val="006343F3"/>
    <w:rsid w:val="0063484E"/>
    <w:rsid w:val="0063490C"/>
    <w:rsid w:val="006349CB"/>
    <w:rsid w:val="00634C19"/>
    <w:rsid w:val="00635047"/>
    <w:rsid w:val="00635118"/>
    <w:rsid w:val="0063540F"/>
    <w:rsid w:val="006356D4"/>
    <w:rsid w:val="00635EC5"/>
    <w:rsid w:val="00636C43"/>
    <w:rsid w:val="00636F45"/>
    <w:rsid w:val="006376A6"/>
    <w:rsid w:val="00637B00"/>
    <w:rsid w:val="00637F55"/>
    <w:rsid w:val="00640887"/>
    <w:rsid w:val="006408A6"/>
    <w:rsid w:val="00640CB9"/>
    <w:rsid w:val="00640D56"/>
    <w:rsid w:val="00640ED8"/>
    <w:rsid w:val="00641060"/>
    <w:rsid w:val="0064152A"/>
    <w:rsid w:val="00641CD9"/>
    <w:rsid w:val="00642018"/>
    <w:rsid w:val="00642627"/>
    <w:rsid w:val="00642DBF"/>
    <w:rsid w:val="00642EC7"/>
    <w:rsid w:val="00643407"/>
    <w:rsid w:val="0064350F"/>
    <w:rsid w:val="00643A97"/>
    <w:rsid w:val="00644215"/>
    <w:rsid w:val="00644CD9"/>
    <w:rsid w:val="00645001"/>
    <w:rsid w:val="006450C1"/>
    <w:rsid w:val="006451EF"/>
    <w:rsid w:val="006451F6"/>
    <w:rsid w:val="006452DC"/>
    <w:rsid w:val="00645377"/>
    <w:rsid w:val="00645455"/>
    <w:rsid w:val="0064583C"/>
    <w:rsid w:val="00645845"/>
    <w:rsid w:val="00645AA8"/>
    <w:rsid w:val="00645DA4"/>
    <w:rsid w:val="0064617F"/>
    <w:rsid w:val="0064638B"/>
    <w:rsid w:val="00646C02"/>
    <w:rsid w:val="00646C2A"/>
    <w:rsid w:val="00646C57"/>
    <w:rsid w:val="00647190"/>
    <w:rsid w:val="0064736A"/>
    <w:rsid w:val="0064787E"/>
    <w:rsid w:val="006479AF"/>
    <w:rsid w:val="00647B23"/>
    <w:rsid w:val="00647D07"/>
    <w:rsid w:val="0065051E"/>
    <w:rsid w:val="00650641"/>
    <w:rsid w:val="00650871"/>
    <w:rsid w:val="00650FA6"/>
    <w:rsid w:val="0065132C"/>
    <w:rsid w:val="0065143B"/>
    <w:rsid w:val="00651746"/>
    <w:rsid w:val="0065186F"/>
    <w:rsid w:val="00651CBD"/>
    <w:rsid w:val="0065215E"/>
    <w:rsid w:val="006521EE"/>
    <w:rsid w:val="00652363"/>
    <w:rsid w:val="00652442"/>
    <w:rsid w:val="00652496"/>
    <w:rsid w:val="00652525"/>
    <w:rsid w:val="00652554"/>
    <w:rsid w:val="0065260D"/>
    <w:rsid w:val="00652FDA"/>
    <w:rsid w:val="00653602"/>
    <w:rsid w:val="006537BD"/>
    <w:rsid w:val="006537C6"/>
    <w:rsid w:val="00653B5A"/>
    <w:rsid w:val="00653E49"/>
    <w:rsid w:val="006545FB"/>
    <w:rsid w:val="006549E8"/>
    <w:rsid w:val="0065503C"/>
    <w:rsid w:val="006551DE"/>
    <w:rsid w:val="006555D3"/>
    <w:rsid w:val="00655739"/>
    <w:rsid w:val="00655CF1"/>
    <w:rsid w:val="006560A1"/>
    <w:rsid w:val="006560B8"/>
    <w:rsid w:val="00656281"/>
    <w:rsid w:val="0065631C"/>
    <w:rsid w:val="00656D2A"/>
    <w:rsid w:val="00657278"/>
    <w:rsid w:val="006574B2"/>
    <w:rsid w:val="006578AE"/>
    <w:rsid w:val="00657996"/>
    <w:rsid w:val="00657A44"/>
    <w:rsid w:val="00657B13"/>
    <w:rsid w:val="0066021C"/>
    <w:rsid w:val="006602A5"/>
    <w:rsid w:val="00660749"/>
    <w:rsid w:val="00660885"/>
    <w:rsid w:val="00661138"/>
    <w:rsid w:val="00661474"/>
    <w:rsid w:val="00661B07"/>
    <w:rsid w:val="006621CA"/>
    <w:rsid w:val="006621DB"/>
    <w:rsid w:val="0066258F"/>
    <w:rsid w:val="00662B73"/>
    <w:rsid w:val="00662D02"/>
    <w:rsid w:val="00663032"/>
    <w:rsid w:val="00663480"/>
    <w:rsid w:val="006634C7"/>
    <w:rsid w:val="00663A38"/>
    <w:rsid w:val="00663E9F"/>
    <w:rsid w:val="0066428F"/>
    <w:rsid w:val="00664663"/>
    <w:rsid w:val="00664959"/>
    <w:rsid w:val="00664AEF"/>
    <w:rsid w:val="00664B7D"/>
    <w:rsid w:val="00664DAD"/>
    <w:rsid w:val="00664E5D"/>
    <w:rsid w:val="00665939"/>
    <w:rsid w:val="00665F9C"/>
    <w:rsid w:val="006667E1"/>
    <w:rsid w:val="00666E0E"/>
    <w:rsid w:val="00667417"/>
    <w:rsid w:val="0066741A"/>
    <w:rsid w:val="006674AA"/>
    <w:rsid w:val="00667546"/>
    <w:rsid w:val="006676F5"/>
    <w:rsid w:val="00667AAD"/>
    <w:rsid w:val="00667E84"/>
    <w:rsid w:val="0067047D"/>
    <w:rsid w:val="00670E7B"/>
    <w:rsid w:val="00670EE9"/>
    <w:rsid w:val="006712D0"/>
    <w:rsid w:val="00671462"/>
    <w:rsid w:val="00671528"/>
    <w:rsid w:val="006719CF"/>
    <w:rsid w:val="00671B48"/>
    <w:rsid w:val="0067247A"/>
    <w:rsid w:val="00672513"/>
    <w:rsid w:val="006726AD"/>
    <w:rsid w:val="00672D63"/>
    <w:rsid w:val="00672E23"/>
    <w:rsid w:val="00672F19"/>
    <w:rsid w:val="00673090"/>
    <w:rsid w:val="00673688"/>
    <w:rsid w:val="006737A8"/>
    <w:rsid w:val="00674232"/>
    <w:rsid w:val="006744D9"/>
    <w:rsid w:val="00674529"/>
    <w:rsid w:val="006747F5"/>
    <w:rsid w:val="00674A82"/>
    <w:rsid w:val="00675031"/>
    <w:rsid w:val="00675417"/>
    <w:rsid w:val="0067578E"/>
    <w:rsid w:val="006757F9"/>
    <w:rsid w:val="0067593C"/>
    <w:rsid w:val="006765BB"/>
    <w:rsid w:val="0067669D"/>
    <w:rsid w:val="00676E92"/>
    <w:rsid w:val="00677082"/>
    <w:rsid w:val="00677317"/>
    <w:rsid w:val="0067757A"/>
    <w:rsid w:val="00677A41"/>
    <w:rsid w:val="00677A7C"/>
    <w:rsid w:val="00677BC3"/>
    <w:rsid w:val="00677D8A"/>
    <w:rsid w:val="006807BF"/>
    <w:rsid w:val="00680A79"/>
    <w:rsid w:val="00680B4A"/>
    <w:rsid w:val="006810C5"/>
    <w:rsid w:val="006818DA"/>
    <w:rsid w:val="00681B2B"/>
    <w:rsid w:val="00681C80"/>
    <w:rsid w:val="00682183"/>
    <w:rsid w:val="00682374"/>
    <w:rsid w:val="0068252F"/>
    <w:rsid w:val="00682898"/>
    <w:rsid w:val="00682B99"/>
    <w:rsid w:val="00682CBA"/>
    <w:rsid w:val="00682E0B"/>
    <w:rsid w:val="00682FB2"/>
    <w:rsid w:val="00683056"/>
    <w:rsid w:val="00683507"/>
    <w:rsid w:val="006838DF"/>
    <w:rsid w:val="00683B8C"/>
    <w:rsid w:val="00684093"/>
    <w:rsid w:val="006843EA"/>
    <w:rsid w:val="006847BB"/>
    <w:rsid w:val="00684851"/>
    <w:rsid w:val="00684AEE"/>
    <w:rsid w:val="00684CCC"/>
    <w:rsid w:val="00684E33"/>
    <w:rsid w:val="00685081"/>
    <w:rsid w:val="006851E3"/>
    <w:rsid w:val="00685470"/>
    <w:rsid w:val="00685D66"/>
    <w:rsid w:val="006861EB"/>
    <w:rsid w:val="006865F4"/>
    <w:rsid w:val="00686691"/>
    <w:rsid w:val="00686C73"/>
    <w:rsid w:val="00686D98"/>
    <w:rsid w:val="00686E8B"/>
    <w:rsid w:val="0068702E"/>
    <w:rsid w:val="0068706C"/>
    <w:rsid w:val="006871B8"/>
    <w:rsid w:val="006873AA"/>
    <w:rsid w:val="00687682"/>
    <w:rsid w:val="00687C36"/>
    <w:rsid w:val="00687C92"/>
    <w:rsid w:val="00687FE9"/>
    <w:rsid w:val="0069088E"/>
    <w:rsid w:val="00690CD7"/>
    <w:rsid w:val="00690D78"/>
    <w:rsid w:val="0069163C"/>
    <w:rsid w:val="00691C51"/>
    <w:rsid w:val="00691F46"/>
    <w:rsid w:val="00692BA9"/>
    <w:rsid w:val="00692BC7"/>
    <w:rsid w:val="00692C3F"/>
    <w:rsid w:val="00692D71"/>
    <w:rsid w:val="00692E97"/>
    <w:rsid w:val="0069305C"/>
    <w:rsid w:val="0069310C"/>
    <w:rsid w:val="00693136"/>
    <w:rsid w:val="00693A27"/>
    <w:rsid w:val="00693D78"/>
    <w:rsid w:val="00694312"/>
    <w:rsid w:val="0069441E"/>
    <w:rsid w:val="00694756"/>
    <w:rsid w:val="00694CD4"/>
    <w:rsid w:val="00694EC8"/>
    <w:rsid w:val="006952A8"/>
    <w:rsid w:val="00695302"/>
    <w:rsid w:val="0069547C"/>
    <w:rsid w:val="00695498"/>
    <w:rsid w:val="00695505"/>
    <w:rsid w:val="0069553D"/>
    <w:rsid w:val="00695B3E"/>
    <w:rsid w:val="00695FBE"/>
    <w:rsid w:val="00696000"/>
    <w:rsid w:val="00696050"/>
    <w:rsid w:val="00696083"/>
    <w:rsid w:val="006964E9"/>
    <w:rsid w:val="00696CB3"/>
    <w:rsid w:val="00696D36"/>
    <w:rsid w:val="00697229"/>
    <w:rsid w:val="0069778F"/>
    <w:rsid w:val="00697891"/>
    <w:rsid w:val="00697A0A"/>
    <w:rsid w:val="00697C7E"/>
    <w:rsid w:val="00697D1E"/>
    <w:rsid w:val="006A1312"/>
    <w:rsid w:val="006A1516"/>
    <w:rsid w:val="006A1799"/>
    <w:rsid w:val="006A2182"/>
    <w:rsid w:val="006A2906"/>
    <w:rsid w:val="006A2996"/>
    <w:rsid w:val="006A2BCC"/>
    <w:rsid w:val="006A3194"/>
    <w:rsid w:val="006A36D4"/>
    <w:rsid w:val="006A36ED"/>
    <w:rsid w:val="006A3990"/>
    <w:rsid w:val="006A39CA"/>
    <w:rsid w:val="006A3D77"/>
    <w:rsid w:val="006A3E3D"/>
    <w:rsid w:val="006A3EB0"/>
    <w:rsid w:val="006A40F0"/>
    <w:rsid w:val="006A46A7"/>
    <w:rsid w:val="006A4710"/>
    <w:rsid w:val="006A483C"/>
    <w:rsid w:val="006A4F8C"/>
    <w:rsid w:val="006A578E"/>
    <w:rsid w:val="006A5903"/>
    <w:rsid w:val="006A5DD1"/>
    <w:rsid w:val="006A6476"/>
    <w:rsid w:val="006A674C"/>
    <w:rsid w:val="006A681F"/>
    <w:rsid w:val="006A6A80"/>
    <w:rsid w:val="006A6C80"/>
    <w:rsid w:val="006A700C"/>
    <w:rsid w:val="006A708C"/>
    <w:rsid w:val="006A7338"/>
    <w:rsid w:val="006A73C2"/>
    <w:rsid w:val="006A73FC"/>
    <w:rsid w:val="006A7570"/>
    <w:rsid w:val="006A75FB"/>
    <w:rsid w:val="006A7633"/>
    <w:rsid w:val="006A77A2"/>
    <w:rsid w:val="006A7AED"/>
    <w:rsid w:val="006A7B00"/>
    <w:rsid w:val="006A7B02"/>
    <w:rsid w:val="006B008E"/>
    <w:rsid w:val="006B01D8"/>
    <w:rsid w:val="006B07BF"/>
    <w:rsid w:val="006B09C1"/>
    <w:rsid w:val="006B0D3C"/>
    <w:rsid w:val="006B0FA8"/>
    <w:rsid w:val="006B13E1"/>
    <w:rsid w:val="006B16A0"/>
    <w:rsid w:val="006B1C8F"/>
    <w:rsid w:val="006B1E33"/>
    <w:rsid w:val="006B244A"/>
    <w:rsid w:val="006B2674"/>
    <w:rsid w:val="006B279F"/>
    <w:rsid w:val="006B2F5F"/>
    <w:rsid w:val="006B33FD"/>
    <w:rsid w:val="006B3647"/>
    <w:rsid w:val="006B3863"/>
    <w:rsid w:val="006B3A32"/>
    <w:rsid w:val="006B3B38"/>
    <w:rsid w:val="006B3EAB"/>
    <w:rsid w:val="006B3FB9"/>
    <w:rsid w:val="006B4103"/>
    <w:rsid w:val="006B4149"/>
    <w:rsid w:val="006B415B"/>
    <w:rsid w:val="006B43C7"/>
    <w:rsid w:val="006B453B"/>
    <w:rsid w:val="006B475A"/>
    <w:rsid w:val="006B493F"/>
    <w:rsid w:val="006B4A3D"/>
    <w:rsid w:val="006B4B11"/>
    <w:rsid w:val="006B4EC9"/>
    <w:rsid w:val="006B51E3"/>
    <w:rsid w:val="006B5233"/>
    <w:rsid w:val="006B5338"/>
    <w:rsid w:val="006B572E"/>
    <w:rsid w:val="006B64C3"/>
    <w:rsid w:val="006B718A"/>
    <w:rsid w:val="006B72E2"/>
    <w:rsid w:val="006B78F1"/>
    <w:rsid w:val="006B7CA2"/>
    <w:rsid w:val="006B7CC8"/>
    <w:rsid w:val="006B7D3D"/>
    <w:rsid w:val="006B7ECC"/>
    <w:rsid w:val="006C0551"/>
    <w:rsid w:val="006C0787"/>
    <w:rsid w:val="006C0901"/>
    <w:rsid w:val="006C0C5E"/>
    <w:rsid w:val="006C0CB6"/>
    <w:rsid w:val="006C1C4F"/>
    <w:rsid w:val="006C2136"/>
    <w:rsid w:val="006C23E7"/>
    <w:rsid w:val="006C2FE7"/>
    <w:rsid w:val="006C356A"/>
    <w:rsid w:val="006C3621"/>
    <w:rsid w:val="006C39B8"/>
    <w:rsid w:val="006C3EB7"/>
    <w:rsid w:val="006C3EF0"/>
    <w:rsid w:val="006C4099"/>
    <w:rsid w:val="006C47F8"/>
    <w:rsid w:val="006C4A28"/>
    <w:rsid w:val="006C4C21"/>
    <w:rsid w:val="006C5060"/>
    <w:rsid w:val="006C5092"/>
    <w:rsid w:val="006C5177"/>
    <w:rsid w:val="006C54E7"/>
    <w:rsid w:val="006C5D92"/>
    <w:rsid w:val="006C5E54"/>
    <w:rsid w:val="006C6491"/>
    <w:rsid w:val="006C689B"/>
    <w:rsid w:val="006C69B6"/>
    <w:rsid w:val="006C7211"/>
    <w:rsid w:val="006C7664"/>
    <w:rsid w:val="006C7A64"/>
    <w:rsid w:val="006D0ACA"/>
    <w:rsid w:val="006D114B"/>
    <w:rsid w:val="006D129B"/>
    <w:rsid w:val="006D1601"/>
    <w:rsid w:val="006D179C"/>
    <w:rsid w:val="006D2521"/>
    <w:rsid w:val="006D26E5"/>
    <w:rsid w:val="006D282A"/>
    <w:rsid w:val="006D2F2A"/>
    <w:rsid w:val="006D3066"/>
    <w:rsid w:val="006D31F0"/>
    <w:rsid w:val="006D321D"/>
    <w:rsid w:val="006D3604"/>
    <w:rsid w:val="006D3F6E"/>
    <w:rsid w:val="006D41A6"/>
    <w:rsid w:val="006D41D0"/>
    <w:rsid w:val="006D46BB"/>
    <w:rsid w:val="006D4A29"/>
    <w:rsid w:val="006D4BED"/>
    <w:rsid w:val="006D52E6"/>
    <w:rsid w:val="006D531D"/>
    <w:rsid w:val="006D56CD"/>
    <w:rsid w:val="006D5CA6"/>
    <w:rsid w:val="006D61A5"/>
    <w:rsid w:val="006D6378"/>
    <w:rsid w:val="006D6613"/>
    <w:rsid w:val="006D684B"/>
    <w:rsid w:val="006D69DD"/>
    <w:rsid w:val="006D6A20"/>
    <w:rsid w:val="006D6E34"/>
    <w:rsid w:val="006D7E07"/>
    <w:rsid w:val="006E03F6"/>
    <w:rsid w:val="006E045C"/>
    <w:rsid w:val="006E048B"/>
    <w:rsid w:val="006E0910"/>
    <w:rsid w:val="006E1074"/>
    <w:rsid w:val="006E1417"/>
    <w:rsid w:val="006E174E"/>
    <w:rsid w:val="006E17D3"/>
    <w:rsid w:val="006E1F0C"/>
    <w:rsid w:val="006E222F"/>
    <w:rsid w:val="006E22DA"/>
    <w:rsid w:val="006E24CD"/>
    <w:rsid w:val="006E35E8"/>
    <w:rsid w:val="006E3821"/>
    <w:rsid w:val="006E385F"/>
    <w:rsid w:val="006E47FF"/>
    <w:rsid w:val="006E4CCC"/>
    <w:rsid w:val="006E4DF1"/>
    <w:rsid w:val="006E4E0C"/>
    <w:rsid w:val="006E5254"/>
    <w:rsid w:val="006E52E8"/>
    <w:rsid w:val="006E53DE"/>
    <w:rsid w:val="006E5CC6"/>
    <w:rsid w:val="006E5E4A"/>
    <w:rsid w:val="006E6083"/>
    <w:rsid w:val="006E63D4"/>
    <w:rsid w:val="006E6749"/>
    <w:rsid w:val="006E6972"/>
    <w:rsid w:val="006E6D1F"/>
    <w:rsid w:val="006E7D8C"/>
    <w:rsid w:val="006E7DB8"/>
    <w:rsid w:val="006E7E26"/>
    <w:rsid w:val="006E7F9E"/>
    <w:rsid w:val="006F0139"/>
    <w:rsid w:val="006F0208"/>
    <w:rsid w:val="006F0430"/>
    <w:rsid w:val="006F0876"/>
    <w:rsid w:val="006F0944"/>
    <w:rsid w:val="006F0E7D"/>
    <w:rsid w:val="006F20C6"/>
    <w:rsid w:val="006F20F7"/>
    <w:rsid w:val="006F241F"/>
    <w:rsid w:val="006F2429"/>
    <w:rsid w:val="006F296F"/>
    <w:rsid w:val="006F3585"/>
    <w:rsid w:val="006F3741"/>
    <w:rsid w:val="006F39B9"/>
    <w:rsid w:val="006F3E36"/>
    <w:rsid w:val="006F437E"/>
    <w:rsid w:val="006F448E"/>
    <w:rsid w:val="006F44F1"/>
    <w:rsid w:val="006F44F4"/>
    <w:rsid w:val="006F4523"/>
    <w:rsid w:val="006F48B8"/>
    <w:rsid w:val="006F5475"/>
    <w:rsid w:val="006F59CD"/>
    <w:rsid w:val="006F5B5C"/>
    <w:rsid w:val="006F6660"/>
    <w:rsid w:val="006F6A30"/>
    <w:rsid w:val="006F6A85"/>
    <w:rsid w:val="006F6D09"/>
    <w:rsid w:val="006F7491"/>
    <w:rsid w:val="006F7758"/>
    <w:rsid w:val="006F78EB"/>
    <w:rsid w:val="006F7E30"/>
    <w:rsid w:val="00700206"/>
    <w:rsid w:val="007003BF"/>
    <w:rsid w:val="0070048C"/>
    <w:rsid w:val="00700522"/>
    <w:rsid w:val="00700990"/>
    <w:rsid w:val="00701647"/>
    <w:rsid w:val="007016BD"/>
    <w:rsid w:val="00701BFD"/>
    <w:rsid w:val="007024AE"/>
    <w:rsid w:val="00702746"/>
    <w:rsid w:val="00702976"/>
    <w:rsid w:val="00702ADF"/>
    <w:rsid w:val="00702D61"/>
    <w:rsid w:val="00702D90"/>
    <w:rsid w:val="007032BC"/>
    <w:rsid w:val="007033C2"/>
    <w:rsid w:val="007033D4"/>
    <w:rsid w:val="007037C8"/>
    <w:rsid w:val="007041BB"/>
    <w:rsid w:val="0070439B"/>
    <w:rsid w:val="00704573"/>
    <w:rsid w:val="0070469D"/>
    <w:rsid w:val="00704803"/>
    <w:rsid w:val="00704874"/>
    <w:rsid w:val="00704A5A"/>
    <w:rsid w:val="00704A90"/>
    <w:rsid w:val="00704B86"/>
    <w:rsid w:val="00704BCB"/>
    <w:rsid w:val="00704CF4"/>
    <w:rsid w:val="00704E9D"/>
    <w:rsid w:val="00704F62"/>
    <w:rsid w:val="0070518A"/>
    <w:rsid w:val="007051FB"/>
    <w:rsid w:val="007056EE"/>
    <w:rsid w:val="00705BAD"/>
    <w:rsid w:val="00705CE2"/>
    <w:rsid w:val="0070617E"/>
    <w:rsid w:val="00706389"/>
    <w:rsid w:val="007064CD"/>
    <w:rsid w:val="00706C69"/>
    <w:rsid w:val="007071E0"/>
    <w:rsid w:val="00707311"/>
    <w:rsid w:val="00707B02"/>
    <w:rsid w:val="00707CF1"/>
    <w:rsid w:val="007104EF"/>
    <w:rsid w:val="007105D4"/>
    <w:rsid w:val="007107FE"/>
    <w:rsid w:val="00710B50"/>
    <w:rsid w:val="007111A3"/>
    <w:rsid w:val="00711449"/>
    <w:rsid w:val="00711FD7"/>
    <w:rsid w:val="00712248"/>
    <w:rsid w:val="00712252"/>
    <w:rsid w:val="00712FD2"/>
    <w:rsid w:val="0071399C"/>
    <w:rsid w:val="00713EDF"/>
    <w:rsid w:val="0071460B"/>
    <w:rsid w:val="00714D2C"/>
    <w:rsid w:val="00714FBD"/>
    <w:rsid w:val="0071540F"/>
    <w:rsid w:val="00715863"/>
    <w:rsid w:val="00715BF9"/>
    <w:rsid w:val="00715F65"/>
    <w:rsid w:val="00716130"/>
    <w:rsid w:val="00716589"/>
    <w:rsid w:val="007165F2"/>
    <w:rsid w:val="00716D92"/>
    <w:rsid w:val="00716E8C"/>
    <w:rsid w:val="00716FC9"/>
    <w:rsid w:val="00717442"/>
    <w:rsid w:val="0071799C"/>
    <w:rsid w:val="00717EB8"/>
    <w:rsid w:val="00720266"/>
    <w:rsid w:val="00720308"/>
    <w:rsid w:val="0072035E"/>
    <w:rsid w:val="0072055C"/>
    <w:rsid w:val="0072065A"/>
    <w:rsid w:val="00720764"/>
    <w:rsid w:val="007207E9"/>
    <w:rsid w:val="007207F5"/>
    <w:rsid w:val="0072092D"/>
    <w:rsid w:val="00720954"/>
    <w:rsid w:val="00721396"/>
    <w:rsid w:val="0072163B"/>
    <w:rsid w:val="00721895"/>
    <w:rsid w:val="00721B7A"/>
    <w:rsid w:val="00721F37"/>
    <w:rsid w:val="00722737"/>
    <w:rsid w:val="00722ACB"/>
    <w:rsid w:val="00722C6E"/>
    <w:rsid w:val="00723307"/>
    <w:rsid w:val="00723490"/>
    <w:rsid w:val="00723757"/>
    <w:rsid w:val="0072376E"/>
    <w:rsid w:val="00723942"/>
    <w:rsid w:val="00723A43"/>
    <w:rsid w:val="00723B71"/>
    <w:rsid w:val="00723EDB"/>
    <w:rsid w:val="0072456B"/>
    <w:rsid w:val="007247D3"/>
    <w:rsid w:val="0072529F"/>
    <w:rsid w:val="007254D7"/>
    <w:rsid w:val="00725795"/>
    <w:rsid w:val="007258AD"/>
    <w:rsid w:val="00725B45"/>
    <w:rsid w:val="00726053"/>
    <w:rsid w:val="00726216"/>
    <w:rsid w:val="00726298"/>
    <w:rsid w:val="007264F8"/>
    <w:rsid w:val="007266B5"/>
    <w:rsid w:val="00726918"/>
    <w:rsid w:val="00726B1D"/>
    <w:rsid w:val="00727175"/>
    <w:rsid w:val="00727488"/>
    <w:rsid w:val="007275A0"/>
    <w:rsid w:val="007275A9"/>
    <w:rsid w:val="00727E82"/>
    <w:rsid w:val="00727EC4"/>
    <w:rsid w:val="007300E9"/>
    <w:rsid w:val="00730465"/>
    <w:rsid w:val="00730C02"/>
    <w:rsid w:val="00730D48"/>
    <w:rsid w:val="00730EC5"/>
    <w:rsid w:val="00731DE3"/>
    <w:rsid w:val="00732134"/>
    <w:rsid w:val="007321DF"/>
    <w:rsid w:val="0073296C"/>
    <w:rsid w:val="00732CBD"/>
    <w:rsid w:val="00732E46"/>
    <w:rsid w:val="00732F2A"/>
    <w:rsid w:val="0073317B"/>
    <w:rsid w:val="007331B5"/>
    <w:rsid w:val="0073327A"/>
    <w:rsid w:val="0073342E"/>
    <w:rsid w:val="00733538"/>
    <w:rsid w:val="00733E98"/>
    <w:rsid w:val="00733F39"/>
    <w:rsid w:val="007340DE"/>
    <w:rsid w:val="00735064"/>
    <w:rsid w:val="007353D5"/>
    <w:rsid w:val="00735C14"/>
    <w:rsid w:val="00735FD3"/>
    <w:rsid w:val="00736434"/>
    <w:rsid w:val="00736466"/>
    <w:rsid w:val="00736500"/>
    <w:rsid w:val="00736523"/>
    <w:rsid w:val="007369D9"/>
    <w:rsid w:val="00736B53"/>
    <w:rsid w:val="007375CB"/>
    <w:rsid w:val="00737795"/>
    <w:rsid w:val="00737B8F"/>
    <w:rsid w:val="00737BB0"/>
    <w:rsid w:val="00737C0D"/>
    <w:rsid w:val="00737C2B"/>
    <w:rsid w:val="00737D89"/>
    <w:rsid w:val="007408D6"/>
    <w:rsid w:val="007411A2"/>
    <w:rsid w:val="0074122B"/>
    <w:rsid w:val="00741479"/>
    <w:rsid w:val="007414A2"/>
    <w:rsid w:val="00741772"/>
    <w:rsid w:val="00741DFF"/>
    <w:rsid w:val="00742744"/>
    <w:rsid w:val="007428EB"/>
    <w:rsid w:val="0074297F"/>
    <w:rsid w:val="00742BB5"/>
    <w:rsid w:val="00742F22"/>
    <w:rsid w:val="007430AA"/>
    <w:rsid w:val="007432EB"/>
    <w:rsid w:val="00743995"/>
    <w:rsid w:val="00743CA3"/>
    <w:rsid w:val="00743E4B"/>
    <w:rsid w:val="00744066"/>
    <w:rsid w:val="007440C5"/>
    <w:rsid w:val="00744248"/>
    <w:rsid w:val="00744261"/>
    <w:rsid w:val="00744360"/>
    <w:rsid w:val="0074480E"/>
    <w:rsid w:val="00744D86"/>
    <w:rsid w:val="00744ED0"/>
    <w:rsid w:val="007459B4"/>
    <w:rsid w:val="007459E0"/>
    <w:rsid w:val="00745CE0"/>
    <w:rsid w:val="00745EAC"/>
    <w:rsid w:val="0074605F"/>
    <w:rsid w:val="00746105"/>
    <w:rsid w:val="0074615E"/>
    <w:rsid w:val="007463D8"/>
    <w:rsid w:val="00746891"/>
    <w:rsid w:val="00746A21"/>
    <w:rsid w:val="00746D9E"/>
    <w:rsid w:val="00747096"/>
    <w:rsid w:val="00747563"/>
    <w:rsid w:val="007476F7"/>
    <w:rsid w:val="00747837"/>
    <w:rsid w:val="00750091"/>
    <w:rsid w:val="007502F2"/>
    <w:rsid w:val="0075084B"/>
    <w:rsid w:val="00751A24"/>
    <w:rsid w:val="00751F19"/>
    <w:rsid w:val="00752155"/>
    <w:rsid w:val="0075296D"/>
    <w:rsid w:val="00753296"/>
    <w:rsid w:val="00753645"/>
    <w:rsid w:val="007537AF"/>
    <w:rsid w:val="0075381F"/>
    <w:rsid w:val="00753F4A"/>
    <w:rsid w:val="0075407E"/>
    <w:rsid w:val="00754138"/>
    <w:rsid w:val="0075431B"/>
    <w:rsid w:val="00754B44"/>
    <w:rsid w:val="00754C61"/>
    <w:rsid w:val="00754D78"/>
    <w:rsid w:val="00754EAF"/>
    <w:rsid w:val="0075541E"/>
    <w:rsid w:val="007555AA"/>
    <w:rsid w:val="00755654"/>
    <w:rsid w:val="0075572F"/>
    <w:rsid w:val="00755A54"/>
    <w:rsid w:val="00755C49"/>
    <w:rsid w:val="00755F94"/>
    <w:rsid w:val="0075621A"/>
    <w:rsid w:val="0075647A"/>
    <w:rsid w:val="00756568"/>
    <w:rsid w:val="0075686E"/>
    <w:rsid w:val="007570CE"/>
    <w:rsid w:val="007575A6"/>
    <w:rsid w:val="00757880"/>
    <w:rsid w:val="007578EE"/>
    <w:rsid w:val="00757D7D"/>
    <w:rsid w:val="00757E59"/>
    <w:rsid w:val="00757E6D"/>
    <w:rsid w:val="00760245"/>
    <w:rsid w:val="00760345"/>
    <w:rsid w:val="0076042C"/>
    <w:rsid w:val="00760797"/>
    <w:rsid w:val="007609CB"/>
    <w:rsid w:val="0076103D"/>
    <w:rsid w:val="007611DC"/>
    <w:rsid w:val="0076123D"/>
    <w:rsid w:val="007613A8"/>
    <w:rsid w:val="0076156F"/>
    <w:rsid w:val="00761A7D"/>
    <w:rsid w:val="00761AD1"/>
    <w:rsid w:val="00761FC7"/>
    <w:rsid w:val="007620E3"/>
    <w:rsid w:val="0076226B"/>
    <w:rsid w:val="00762A09"/>
    <w:rsid w:val="0076369F"/>
    <w:rsid w:val="00763A56"/>
    <w:rsid w:val="00764184"/>
    <w:rsid w:val="00764332"/>
    <w:rsid w:val="007644BC"/>
    <w:rsid w:val="00764B12"/>
    <w:rsid w:val="00764C23"/>
    <w:rsid w:val="007651D5"/>
    <w:rsid w:val="007655AA"/>
    <w:rsid w:val="007656C2"/>
    <w:rsid w:val="007657C3"/>
    <w:rsid w:val="00766041"/>
    <w:rsid w:val="00766221"/>
    <w:rsid w:val="0076642F"/>
    <w:rsid w:val="00766481"/>
    <w:rsid w:val="00766993"/>
    <w:rsid w:val="007669DC"/>
    <w:rsid w:val="00766B0F"/>
    <w:rsid w:val="00766D1B"/>
    <w:rsid w:val="00767751"/>
    <w:rsid w:val="00767752"/>
    <w:rsid w:val="007677EC"/>
    <w:rsid w:val="00767B0D"/>
    <w:rsid w:val="00767D2C"/>
    <w:rsid w:val="007703A4"/>
    <w:rsid w:val="007704D8"/>
    <w:rsid w:val="00771022"/>
    <w:rsid w:val="007717F1"/>
    <w:rsid w:val="0077197B"/>
    <w:rsid w:val="00771AF2"/>
    <w:rsid w:val="00771F13"/>
    <w:rsid w:val="0077219C"/>
    <w:rsid w:val="00772802"/>
    <w:rsid w:val="00772C94"/>
    <w:rsid w:val="00773625"/>
    <w:rsid w:val="007736B3"/>
    <w:rsid w:val="00773969"/>
    <w:rsid w:val="00773A13"/>
    <w:rsid w:val="00773CA7"/>
    <w:rsid w:val="00774009"/>
    <w:rsid w:val="007746D2"/>
    <w:rsid w:val="00774B90"/>
    <w:rsid w:val="00774E50"/>
    <w:rsid w:val="007752A9"/>
    <w:rsid w:val="00775F95"/>
    <w:rsid w:val="00776650"/>
    <w:rsid w:val="007766C7"/>
    <w:rsid w:val="0077673C"/>
    <w:rsid w:val="00776A11"/>
    <w:rsid w:val="00776BB3"/>
    <w:rsid w:val="00776D83"/>
    <w:rsid w:val="00776D9C"/>
    <w:rsid w:val="00776DFE"/>
    <w:rsid w:val="00777395"/>
    <w:rsid w:val="007774F8"/>
    <w:rsid w:val="0077750D"/>
    <w:rsid w:val="00777D11"/>
    <w:rsid w:val="00780771"/>
    <w:rsid w:val="00780906"/>
    <w:rsid w:val="00780F0E"/>
    <w:rsid w:val="00780FCD"/>
    <w:rsid w:val="00781033"/>
    <w:rsid w:val="007812D4"/>
    <w:rsid w:val="00781399"/>
    <w:rsid w:val="0078154C"/>
    <w:rsid w:val="007817E1"/>
    <w:rsid w:val="00781C0C"/>
    <w:rsid w:val="00781CA8"/>
    <w:rsid w:val="00781DA9"/>
    <w:rsid w:val="00781DB9"/>
    <w:rsid w:val="00781F4B"/>
    <w:rsid w:val="00782115"/>
    <w:rsid w:val="00782675"/>
    <w:rsid w:val="0078390D"/>
    <w:rsid w:val="00784476"/>
    <w:rsid w:val="0078481A"/>
    <w:rsid w:val="0078490F"/>
    <w:rsid w:val="00784EEF"/>
    <w:rsid w:val="00785520"/>
    <w:rsid w:val="0078565E"/>
    <w:rsid w:val="007856CA"/>
    <w:rsid w:val="007858C3"/>
    <w:rsid w:val="00785AAC"/>
    <w:rsid w:val="00785CBD"/>
    <w:rsid w:val="00785EC8"/>
    <w:rsid w:val="007860F1"/>
    <w:rsid w:val="007863C5"/>
    <w:rsid w:val="00786BB5"/>
    <w:rsid w:val="00786DE1"/>
    <w:rsid w:val="0078718C"/>
    <w:rsid w:val="00787641"/>
    <w:rsid w:val="00790AD8"/>
    <w:rsid w:val="007916BA"/>
    <w:rsid w:val="0079177F"/>
    <w:rsid w:val="007919F5"/>
    <w:rsid w:val="00791A91"/>
    <w:rsid w:val="00791D40"/>
    <w:rsid w:val="0079228A"/>
    <w:rsid w:val="0079232D"/>
    <w:rsid w:val="00792489"/>
    <w:rsid w:val="00792514"/>
    <w:rsid w:val="0079273C"/>
    <w:rsid w:val="007929F3"/>
    <w:rsid w:val="00792CA9"/>
    <w:rsid w:val="00792CE6"/>
    <w:rsid w:val="007931EB"/>
    <w:rsid w:val="00793A27"/>
    <w:rsid w:val="00793A4C"/>
    <w:rsid w:val="00793AA7"/>
    <w:rsid w:val="00793DC5"/>
    <w:rsid w:val="0079415D"/>
    <w:rsid w:val="0079442E"/>
    <w:rsid w:val="007946C0"/>
    <w:rsid w:val="00794D2B"/>
    <w:rsid w:val="0079543A"/>
    <w:rsid w:val="007957D0"/>
    <w:rsid w:val="00795828"/>
    <w:rsid w:val="00795918"/>
    <w:rsid w:val="007959AA"/>
    <w:rsid w:val="00795DC4"/>
    <w:rsid w:val="00795E4B"/>
    <w:rsid w:val="0079625A"/>
    <w:rsid w:val="007962F3"/>
    <w:rsid w:val="00796957"/>
    <w:rsid w:val="00796BD2"/>
    <w:rsid w:val="00796F45"/>
    <w:rsid w:val="00796FCA"/>
    <w:rsid w:val="0079756A"/>
    <w:rsid w:val="0079790E"/>
    <w:rsid w:val="0079798E"/>
    <w:rsid w:val="00797FAE"/>
    <w:rsid w:val="007A03EA"/>
    <w:rsid w:val="007A07CE"/>
    <w:rsid w:val="007A0823"/>
    <w:rsid w:val="007A0828"/>
    <w:rsid w:val="007A0EAA"/>
    <w:rsid w:val="007A1795"/>
    <w:rsid w:val="007A235B"/>
    <w:rsid w:val="007A2578"/>
    <w:rsid w:val="007A26A0"/>
    <w:rsid w:val="007A2864"/>
    <w:rsid w:val="007A28B6"/>
    <w:rsid w:val="007A2DE3"/>
    <w:rsid w:val="007A413E"/>
    <w:rsid w:val="007A4191"/>
    <w:rsid w:val="007A4322"/>
    <w:rsid w:val="007A4688"/>
    <w:rsid w:val="007A4A36"/>
    <w:rsid w:val="007A4FBF"/>
    <w:rsid w:val="007A516C"/>
    <w:rsid w:val="007A559F"/>
    <w:rsid w:val="007A58AD"/>
    <w:rsid w:val="007A5CDB"/>
    <w:rsid w:val="007A64C5"/>
    <w:rsid w:val="007A6745"/>
    <w:rsid w:val="007A6E53"/>
    <w:rsid w:val="007A6E78"/>
    <w:rsid w:val="007A7408"/>
    <w:rsid w:val="007A7B30"/>
    <w:rsid w:val="007B0087"/>
    <w:rsid w:val="007B045A"/>
    <w:rsid w:val="007B0819"/>
    <w:rsid w:val="007B096D"/>
    <w:rsid w:val="007B0AF9"/>
    <w:rsid w:val="007B0FC6"/>
    <w:rsid w:val="007B13FC"/>
    <w:rsid w:val="007B162B"/>
    <w:rsid w:val="007B1711"/>
    <w:rsid w:val="007B1751"/>
    <w:rsid w:val="007B1910"/>
    <w:rsid w:val="007B19BE"/>
    <w:rsid w:val="007B1BD3"/>
    <w:rsid w:val="007B1C50"/>
    <w:rsid w:val="007B1F00"/>
    <w:rsid w:val="007B25AF"/>
    <w:rsid w:val="007B2640"/>
    <w:rsid w:val="007B27A1"/>
    <w:rsid w:val="007B2E08"/>
    <w:rsid w:val="007B2ED6"/>
    <w:rsid w:val="007B33CF"/>
    <w:rsid w:val="007B35BB"/>
    <w:rsid w:val="007B3634"/>
    <w:rsid w:val="007B3A9C"/>
    <w:rsid w:val="007B47B9"/>
    <w:rsid w:val="007B4A1A"/>
    <w:rsid w:val="007B5E83"/>
    <w:rsid w:val="007B60AA"/>
    <w:rsid w:val="007B6181"/>
    <w:rsid w:val="007B6466"/>
    <w:rsid w:val="007B68C6"/>
    <w:rsid w:val="007B68E5"/>
    <w:rsid w:val="007B6A73"/>
    <w:rsid w:val="007B6AC0"/>
    <w:rsid w:val="007B6B44"/>
    <w:rsid w:val="007B725A"/>
    <w:rsid w:val="007B74FF"/>
    <w:rsid w:val="007B7ADB"/>
    <w:rsid w:val="007C017B"/>
    <w:rsid w:val="007C067F"/>
    <w:rsid w:val="007C0B6B"/>
    <w:rsid w:val="007C0C5E"/>
    <w:rsid w:val="007C1CD6"/>
    <w:rsid w:val="007C1F20"/>
    <w:rsid w:val="007C27BC"/>
    <w:rsid w:val="007C2C90"/>
    <w:rsid w:val="007C3085"/>
    <w:rsid w:val="007C30F9"/>
    <w:rsid w:val="007C33ED"/>
    <w:rsid w:val="007C35BB"/>
    <w:rsid w:val="007C386F"/>
    <w:rsid w:val="007C38AE"/>
    <w:rsid w:val="007C4044"/>
    <w:rsid w:val="007C40D1"/>
    <w:rsid w:val="007C46B8"/>
    <w:rsid w:val="007C4DFF"/>
    <w:rsid w:val="007C4ED1"/>
    <w:rsid w:val="007C575D"/>
    <w:rsid w:val="007C58A4"/>
    <w:rsid w:val="007C5AE4"/>
    <w:rsid w:val="007C5B6F"/>
    <w:rsid w:val="007C5BBD"/>
    <w:rsid w:val="007C61A9"/>
    <w:rsid w:val="007C6408"/>
    <w:rsid w:val="007C66B5"/>
    <w:rsid w:val="007C6BB1"/>
    <w:rsid w:val="007C7D29"/>
    <w:rsid w:val="007C7DE0"/>
    <w:rsid w:val="007C7EB5"/>
    <w:rsid w:val="007D0221"/>
    <w:rsid w:val="007D03DF"/>
    <w:rsid w:val="007D044D"/>
    <w:rsid w:val="007D0749"/>
    <w:rsid w:val="007D0966"/>
    <w:rsid w:val="007D0A4B"/>
    <w:rsid w:val="007D143A"/>
    <w:rsid w:val="007D148F"/>
    <w:rsid w:val="007D188F"/>
    <w:rsid w:val="007D1A7C"/>
    <w:rsid w:val="007D1B59"/>
    <w:rsid w:val="007D2255"/>
    <w:rsid w:val="007D2A10"/>
    <w:rsid w:val="007D2A36"/>
    <w:rsid w:val="007D2B9E"/>
    <w:rsid w:val="007D2C71"/>
    <w:rsid w:val="007D3858"/>
    <w:rsid w:val="007D3E2A"/>
    <w:rsid w:val="007D402C"/>
    <w:rsid w:val="007D4084"/>
    <w:rsid w:val="007D4148"/>
    <w:rsid w:val="007D446D"/>
    <w:rsid w:val="007D4471"/>
    <w:rsid w:val="007D47E8"/>
    <w:rsid w:val="007D4AEB"/>
    <w:rsid w:val="007D4C1C"/>
    <w:rsid w:val="007D4EFF"/>
    <w:rsid w:val="007D53D0"/>
    <w:rsid w:val="007D5D88"/>
    <w:rsid w:val="007D5F77"/>
    <w:rsid w:val="007D5FD7"/>
    <w:rsid w:val="007D634C"/>
    <w:rsid w:val="007D6497"/>
    <w:rsid w:val="007D6731"/>
    <w:rsid w:val="007D6820"/>
    <w:rsid w:val="007D6A5D"/>
    <w:rsid w:val="007D6CF9"/>
    <w:rsid w:val="007D6EBD"/>
    <w:rsid w:val="007D727C"/>
    <w:rsid w:val="007D7461"/>
    <w:rsid w:val="007D7693"/>
    <w:rsid w:val="007D7731"/>
    <w:rsid w:val="007D78A0"/>
    <w:rsid w:val="007D790B"/>
    <w:rsid w:val="007D7A81"/>
    <w:rsid w:val="007D7ADF"/>
    <w:rsid w:val="007D7BD8"/>
    <w:rsid w:val="007E00A2"/>
    <w:rsid w:val="007E06D5"/>
    <w:rsid w:val="007E0C0B"/>
    <w:rsid w:val="007E10D3"/>
    <w:rsid w:val="007E11CC"/>
    <w:rsid w:val="007E12F0"/>
    <w:rsid w:val="007E1836"/>
    <w:rsid w:val="007E1F9B"/>
    <w:rsid w:val="007E2136"/>
    <w:rsid w:val="007E23D6"/>
    <w:rsid w:val="007E2551"/>
    <w:rsid w:val="007E2672"/>
    <w:rsid w:val="007E2AD1"/>
    <w:rsid w:val="007E2F67"/>
    <w:rsid w:val="007E3598"/>
    <w:rsid w:val="007E390E"/>
    <w:rsid w:val="007E4652"/>
    <w:rsid w:val="007E4808"/>
    <w:rsid w:val="007E4921"/>
    <w:rsid w:val="007E4BF3"/>
    <w:rsid w:val="007E533C"/>
    <w:rsid w:val="007E5678"/>
    <w:rsid w:val="007E5992"/>
    <w:rsid w:val="007E5C59"/>
    <w:rsid w:val="007E5DC5"/>
    <w:rsid w:val="007E5DFB"/>
    <w:rsid w:val="007E5EC6"/>
    <w:rsid w:val="007E682E"/>
    <w:rsid w:val="007E6DAB"/>
    <w:rsid w:val="007E6F98"/>
    <w:rsid w:val="007E72C7"/>
    <w:rsid w:val="007E78BE"/>
    <w:rsid w:val="007E7A46"/>
    <w:rsid w:val="007E7AC7"/>
    <w:rsid w:val="007E7C88"/>
    <w:rsid w:val="007F0A62"/>
    <w:rsid w:val="007F0BDB"/>
    <w:rsid w:val="007F0BE7"/>
    <w:rsid w:val="007F0C03"/>
    <w:rsid w:val="007F0E6A"/>
    <w:rsid w:val="007F12AB"/>
    <w:rsid w:val="007F12E6"/>
    <w:rsid w:val="007F16C8"/>
    <w:rsid w:val="007F18B5"/>
    <w:rsid w:val="007F1C48"/>
    <w:rsid w:val="007F1C88"/>
    <w:rsid w:val="007F1D39"/>
    <w:rsid w:val="007F1EC1"/>
    <w:rsid w:val="007F1F46"/>
    <w:rsid w:val="007F31B1"/>
    <w:rsid w:val="007F34F1"/>
    <w:rsid w:val="007F410A"/>
    <w:rsid w:val="007F4333"/>
    <w:rsid w:val="007F471C"/>
    <w:rsid w:val="007F4A00"/>
    <w:rsid w:val="007F4B24"/>
    <w:rsid w:val="007F53D5"/>
    <w:rsid w:val="007F5415"/>
    <w:rsid w:val="007F5588"/>
    <w:rsid w:val="007F5EF2"/>
    <w:rsid w:val="007F5FE7"/>
    <w:rsid w:val="007F6CD9"/>
    <w:rsid w:val="007F6D4E"/>
    <w:rsid w:val="007F7ABC"/>
    <w:rsid w:val="008003C5"/>
    <w:rsid w:val="00800945"/>
    <w:rsid w:val="00800B5D"/>
    <w:rsid w:val="00800BD0"/>
    <w:rsid w:val="00800D83"/>
    <w:rsid w:val="00801050"/>
    <w:rsid w:val="00801C97"/>
    <w:rsid w:val="008020CE"/>
    <w:rsid w:val="008025D1"/>
    <w:rsid w:val="008026CB"/>
    <w:rsid w:val="00802898"/>
    <w:rsid w:val="00802BD2"/>
    <w:rsid w:val="00802C3F"/>
    <w:rsid w:val="00802D69"/>
    <w:rsid w:val="00802EC6"/>
    <w:rsid w:val="00802F54"/>
    <w:rsid w:val="00803373"/>
    <w:rsid w:val="008034FF"/>
    <w:rsid w:val="0080365B"/>
    <w:rsid w:val="00804338"/>
    <w:rsid w:val="008046A0"/>
    <w:rsid w:val="00804C4B"/>
    <w:rsid w:val="00804F9D"/>
    <w:rsid w:val="00804FB0"/>
    <w:rsid w:val="00805058"/>
    <w:rsid w:val="0080505E"/>
    <w:rsid w:val="008051FE"/>
    <w:rsid w:val="00805399"/>
    <w:rsid w:val="00805514"/>
    <w:rsid w:val="00805F0C"/>
    <w:rsid w:val="00805FDA"/>
    <w:rsid w:val="0080622D"/>
    <w:rsid w:val="00806257"/>
    <w:rsid w:val="00806277"/>
    <w:rsid w:val="008064BA"/>
    <w:rsid w:val="00806E7D"/>
    <w:rsid w:val="00806EDF"/>
    <w:rsid w:val="00806FC0"/>
    <w:rsid w:val="00807472"/>
    <w:rsid w:val="00807835"/>
    <w:rsid w:val="00807AD5"/>
    <w:rsid w:val="00807C7C"/>
    <w:rsid w:val="00810E0C"/>
    <w:rsid w:val="00810F11"/>
    <w:rsid w:val="00811196"/>
    <w:rsid w:val="0081150B"/>
    <w:rsid w:val="00811651"/>
    <w:rsid w:val="0081172C"/>
    <w:rsid w:val="00811744"/>
    <w:rsid w:val="00811830"/>
    <w:rsid w:val="00811DEB"/>
    <w:rsid w:val="00811EB0"/>
    <w:rsid w:val="00812068"/>
    <w:rsid w:val="008123D3"/>
    <w:rsid w:val="0081248D"/>
    <w:rsid w:val="00812A18"/>
    <w:rsid w:val="00812D70"/>
    <w:rsid w:val="00813468"/>
    <w:rsid w:val="008138BA"/>
    <w:rsid w:val="00813B1A"/>
    <w:rsid w:val="00813E9A"/>
    <w:rsid w:val="00814187"/>
    <w:rsid w:val="008143D4"/>
    <w:rsid w:val="00814542"/>
    <w:rsid w:val="00814A5B"/>
    <w:rsid w:val="00814DEE"/>
    <w:rsid w:val="00814DFB"/>
    <w:rsid w:val="00814F4B"/>
    <w:rsid w:val="008151C0"/>
    <w:rsid w:val="00815209"/>
    <w:rsid w:val="008158B7"/>
    <w:rsid w:val="008159B3"/>
    <w:rsid w:val="00815C49"/>
    <w:rsid w:val="00815C67"/>
    <w:rsid w:val="00815DCF"/>
    <w:rsid w:val="00816319"/>
    <w:rsid w:val="0081632E"/>
    <w:rsid w:val="008167D3"/>
    <w:rsid w:val="00816B23"/>
    <w:rsid w:val="00816D21"/>
    <w:rsid w:val="00816F36"/>
    <w:rsid w:val="00816F5B"/>
    <w:rsid w:val="00816F74"/>
    <w:rsid w:val="008172B4"/>
    <w:rsid w:val="00817481"/>
    <w:rsid w:val="0082024A"/>
    <w:rsid w:val="00820261"/>
    <w:rsid w:val="00820518"/>
    <w:rsid w:val="00820532"/>
    <w:rsid w:val="00820603"/>
    <w:rsid w:val="00820CD6"/>
    <w:rsid w:val="00820CDC"/>
    <w:rsid w:val="00821085"/>
    <w:rsid w:val="00821559"/>
    <w:rsid w:val="00821899"/>
    <w:rsid w:val="0082194A"/>
    <w:rsid w:val="00821BA2"/>
    <w:rsid w:val="00821D1C"/>
    <w:rsid w:val="008225C0"/>
    <w:rsid w:val="0082261B"/>
    <w:rsid w:val="008226B0"/>
    <w:rsid w:val="008226F2"/>
    <w:rsid w:val="0082308E"/>
    <w:rsid w:val="0082330E"/>
    <w:rsid w:val="00823388"/>
    <w:rsid w:val="00823889"/>
    <w:rsid w:val="00823B85"/>
    <w:rsid w:val="00823F38"/>
    <w:rsid w:val="0082401C"/>
    <w:rsid w:val="00824169"/>
    <w:rsid w:val="008242BB"/>
    <w:rsid w:val="00824425"/>
    <w:rsid w:val="0082454E"/>
    <w:rsid w:val="00824728"/>
    <w:rsid w:val="0082499C"/>
    <w:rsid w:val="008249F9"/>
    <w:rsid w:val="00824F1D"/>
    <w:rsid w:val="0082509C"/>
    <w:rsid w:val="008256F2"/>
    <w:rsid w:val="008259F7"/>
    <w:rsid w:val="00825C60"/>
    <w:rsid w:val="00825C82"/>
    <w:rsid w:val="0082619D"/>
    <w:rsid w:val="00826379"/>
    <w:rsid w:val="00826C0D"/>
    <w:rsid w:val="00826F42"/>
    <w:rsid w:val="0082748F"/>
    <w:rsid w:val="008275BA"/>
    <w:rsid w:val="008279BA"/>
    <w:rsid w:val="00827F32"/>
    <w:rsid w:val="00827F81"/>
    <w:rsid w:val="00830542"/>
    <w:rsid w:val="00830547"/>
    <w:rsid w:val="00830D1B"/>
    <w:rsid w:val="00830DAE"/>
    <w:rsid w:val="00830F12"/>
    <w:rsid w:val="00831071"/>
    <w:rsid w:val="008310C2"/>
    <w:rsid w:val="00831B0B"/>
    <w:rsid w:val="00831F5B"/>
    <w:rsid w:val="00831FA9"/>
    <w:rsid w:val="00832789"/>
    <w:rsid w:val="008329DA"/>
    <w:rsid w:val="00832A36"/>
    <w:rsid w:val="00832C24"/>
    <w:rsid w:val="0083341B"/>
    <w:rsid w:val="008335AF"/>
    <w:rsid w:val="00833B4C"/>
    <w:rsid w:val="0083422A"/>
    <w:rsid w:val="00834413"/>
    <w:rsid w:val="00834583"/>
    <w:rsid w:val="008352C2"/>
    <w:rsid w:val="008353BD"/>
    <w:rsid w:val="008355E2"/>
    <w:rsid w:val="00835BD4"/>
    <w:rsid w:val="00835C6E"/>
    <w:rsid w:val="00835D68"/>
    <w:rsid w:val="00835EE9"/>
    <w:rsid w:val="00836553"/>
    <w:rsid w:val="0083674B"/>
    <w:rsid w:val="00836B60"/>
    <w:rsid w:val="00836EE0"/>
    <w:rsid w:val="0083709A"/>
    <w:rsid w:val="008372B2"/>
    <w:rsid w:val="0083736D"/>
    <w:rsid w:val="008377CE"/>
    <w:rsid w:val="00837C8B"/>
    <w:rsid w:val="00837E3B"/>
    <w:rsid w:val="008403CD"/>
    <w:rsid w:val="0084078B"/>
    <w:rsid w:val="00840BCF"/>
    <w:rsid w:val="00841242"/>
    <w:rsid w:val="008415F3"/>
    <w:rsid w:val="00841863"/>
    <w:rsid w:val="008418E1"/>
    <w:rsid w:val="00841C59"/>
    <w:rsid w:val="00841F56"/>
    <w:rsid w:val="00842B2A"/>
    <w:rsid w:val="00842C7D"/>
    <w:rsid w:val="00842D16"/>
    <w:rsid w:val="00842F3E"/>
    <w:rsid w:val="00843342"/>
    <w:rsid w:val="008436EE"/>
    <w:rsid w:val="0084383B"/>
    <w:rsid w:val="00843F5C"/>
    <w:rsid w:val="00844233"/>
    <w:rsid w:val="0084477B"/>
    <w:rsid w:val="00844D6F"/>
    <w:rsid w:val="008450FB"/>
    <w:rsid w:val="00845155"/>
    <w:rsid w:val="00845158"/>
    <w:rsid w:val="008451BC"/>
    <w:rsid w:val="008456AA"/>
    <w:rsid w:val="00846631"/>
    <w:rsid w:val="0084671F"/>
    <w:rsid w:val="00846729"/>
    <w:rsid w:val="008467FD"/>
    <w:rsid w:val="00847156"/>
    <w:rsid w:val="008472F1"/>
    <w:rsid w:val="00847642"/>
    <w:rsid w:val="008478B0"/>
    <w:rsid w:val="008479FF"/>
    <w:rsid w:val="00847C38"/>
    <w:rsid w:val="00847C99"/>
    <w:rsid w:val="00847DE2"/>
    <w:rsid w:val="00847E26"/>
    <w:rsid w:val="00847FA4"/>
    <w:rsid w:val="00850816"/>
    <w:rsid w:val="00850F5D"/>
    <w:rsid w:val="0085118B"/>
    <w:rsid w:val="008512DF"/>
    <w:rsid w:val="00851F07"/>
    <w:rsid w:val="0085298F"/>
    <w:rsid w:val="00852D77"/>
    <w:rsid w:val="008530B4"/>
    <w:rsid w:val="008531EF"/>
    <w:rsid w:val="008538C2"/>
    <w:rsid w:val="00853B32"/>
    <w:rsid w:val="00853BA5"/>
    <w:rsid w:val="00853CE2"/>
    <w:rsid w:val="008543F8"/>
    <w:rsid w:val="00854628"/>
    <w:rsid w:val="00854E64"/>
    <w:rsid w:val="0085504D"/>
    <w:rsid w:val="00855573"/>
    <w:rsid w:val="0085582E"/>
    <w:rsid w:val="00856134"/>
    <w:rsid w:val="00856200"/>
    <w:rsid w:val="0085628B"/>
    <w:rsid w:val="008565AF"/>
    <w:rsid w:val="008569B6"/>
    <w:rsid w:val="00856B89"/>
    <w:rsid w:val="008576A8"/>
    <w:rsid w:val="0085770A"/>
    <w:rsid w:val="00857AFF"/>
    <w:rsid w:val="00857BDB"/>
    <w:rsid w:val="008605C8"/>
    <w:rsid w:val="00860863"/>
    <w:rsid w:val="008608CB"/>
    <w:rsid w:val="00860A3D"/>
    <w:rsid w:val="00860E03"/>
    <w:rsid w:val="00860F70"/>
    <w:rsid w:val="00861D29"/>
    <w:rsid w:val="00861F4C"/>
    <w:rsid w:val="00861F7E"/>
    <w:rsid w:val="0086259E"/>
    <w:rsid w:val="00862C2D"/>
    <w:rsid w:val="008632DA"/>
    <w:rsid w:val="008633F7"/>
    <w:rsid w:val="0086356D"/>
    <w:rsid w:val="008637A0"/>
    <w:rsid w:val="00863815"/>
    <w:rsid w:val="00863B4D"/>
    <w:rsid w:val="00864EB4"/>
    <w:rsid w:val="00864F25"/>
    <w:rsid w:val="0086597A"/>
    <w:rsid w:val="00865C2F"/>
    <w:rsid w:val="00865E27"/>
    <w:rsid w:val="00866181"/>
    <w:rsid w:val="00866D05"/>
    <w:rsid w:val="00866E97"/>
    <w:rsid w:val="00867127"/>
    <w:rsid w:val="00867CC9"/>
    <w:rsid w:val="00867F0B"/>
    <w:rsid w:val="00870D40"/>
    <w:rsid w:val="008710F6"/>
    <w:rsid w:val="008712B7"/>
    <w:rsid w:val="008713C3"/>
    <w:rsid w:val="008713F0"/>
    <w:rsid w:val="00871456"/>
    <w:rsid w:val="00871CB1"/>
    <w:rsid w:val="00872215"/>
    <w:rsid w:val="008722E9"/>
    <w:rsid w:val="0087246B"/>
    <w:rsid w:val="008726AF"/>
    <w:rsid w:val="008729D1"/>
    <w:rsid w:val="00872B3D"/>
    <w:rsid w:val="00872D11"/>
    <w:rsid w:val="0087335A"/>
    <w:rsid w:val="008734BE"/>
    <w:rsid w:val="00873597"/>
    <w:rsid w:val="008737F5"/>
    <w:rsid w:val="00873867"/>
    <w:rsid w:val="00873DE3"/>
    <w:rsid w:val="008743C7"/>
    <w:rsid w:val="00874458"/>
    <w:rsid w:val="00874A46"/>
    <w:rsid w:val="00874CEB"/>
    <w:rsid w:val="008751EB"/>
    <w:rsid w:val="008756E3"/>
    <w:rsid w:val="008757A2"/>
    <w:rsid w:val="00875A6D"/>
    <w:rsid w:val="00875BEF"/>
    <w:rsid w:val="00875C14"/>
    <w:rsid w:val="008763CA"/>
    <w:rsid w:val="00876646"/>
    <w:rsid w:val="00876901"/>
    <w:rsid w:val="00876C39"/>
    <w:rsid w:val="0087741D"/>
    <w:rsid w:val="0087742F"/>
    <w:rsid w:val="008778ED"/>
    <w:rsid w:val="00877A31"/>
    <w:rsid w:val="00877D3E"/>
    <w:rsid w:val="00877E67"/>
    <w:rsid w:val="00880587"/>
    <w:rsid w:val="00880A3C"/>
    <w:rsid w:val="008811FC"/>
    <w:rsid w:val="00881218"/>
    <w:rsid w:val="0088121A"/>
    <w:rsid w:val="0088128B"/>
    <w:rsid w:val="00881346"/>
    <w:rsid w:val="0088146C"/>
    <w:rsid w:val="008819FC"/>
    <w:rsid w:val="00881BE2"/>
    <w:rsid w:val="00881C0C"/>
    <w:rsid w:val="00881C42"/>
    <w:rsid w:val="00881E9E"/>
    <w:rsid w:val="008824CF"/>
    <w:rsid w:val="008826D9"/>
    <w:rsid w:val="008828EC"/>
    <w:rsid w:val="00882D81"/>
    <w:rsid w:val="0088376B"/>
    <w:rsid w:val="00883A09"/>
    <w:rsid w:val="00883EA7"/>
    <w:rsid w:val="0088417C"/>
    <w:rsid w:val="00884264"/>
    <w:rsid w:val="008842F8"/>
    <w:rsid w:val="008844B8"/>
    <w:rsid w:val="00884718"/>
    <w:rsid w:val="0088482B"/>
    <w:rsid w:val="00884A95"/>
    <w:rsid w:val="00884D7F"/>
    <w:rsid w:val="0088589E"/>
    <w:rsid w:val="00885F2C"/>
    <w:rsid w:val="008863A7"/>
    <w:rsid w:val="0088644C"/>
    <w:rsid w:val="0088674E"/>
    <w:rsid w:val="0088685B"/>
    <w:rsid w:val="0088686B"/>
    <w:rsid w:val="00886932"/>
    <w:rsid w:val="008869DC"/>
    <w:rsid w:val="00886BC7"/>
    <w:rsid w:val="008871E0"/>
    <w:rsid w:val="008874A8"/>
    <w:rsid w:val="0088791E"/>
    <w:rsid w:val="00887B44"/>
    <w:rsid w:val="00890576"/>
    <w:rsid w:val="008906CB"/>
    <w:rsid w:val="008906DD"/>
    <w:rsid w:val="00890921"/>
    <w:rsid w:val="008909A1"/>
    <w:rsid w:val="00890F8C"/>
    <w:rsid w:val="00890FAC"/>
    <w:rsid w:val="00891342"/>
    <w:rsid w:val="00891601"/>
    <w:rsid w:val="0089179F"/>
    <w:rsid w:val="00891A32"/>
    <w:rsid w:val="00891AFA"/>
    <w:rsid w:val="00891D95"/>
    <w:rsid w:val="0089222D"/>
    <w:rsid w:val="008922F2"/>
    <w:rsid w:val="00892E83"/>
    <w:rsid w:val="008933A9"/>
    <w:rsid w:val="008935EB"/>
    <w:rsid w:val="00893687"/>
    <w:rsid w:val="008937C7"/>
    <w:rsid w:val="00893F74"/>
    <w:rsid w:val="0089435F"/>
    <w:rsid w:val="00894606"/>
    <w:rsid w:val="00894720"/>
    <w:rsid w:val="00894923"/>
    <w:rsid w:val="00894988"/>
    <w:rsid w:val="00894F6B"/>
    <w:rsid w:val="008953BD"/>
    <w:rsid w:val="008955A8"/>
    <w:rsid w:val="0089562D"/>
    <w:rsid w:val="00895C0D"/>
    <w:rsid w:val="00895E7E"/>
    <w:rsid w:val="00895FB2"/>
    <w:rsid w:val="008962B8"/>
    <w:rsid w:val="00896B68"/>
    <w:rsid w:val="00896BE0"/>
    <w:rsid w:val="00896E9B"/>
    <w:rsid w:val="00896FB0"/>
    <w:rsid w:val="00897124"/>
    <w:rsid w:val="00897500"/>
    <w:rsid w:val="00897B61"/>
    <w:rsid w:val="00897BC4"/>
    <w:rsid w:val="00897E82"/>
    <w:rsid w:val="008A02F9"/>
    <w:rsid w:val="008A0500"/>
    <w:rsid w:val="008A0A37"/>
    <w:rsid w:val="008A0C19"/>
    <w:rsid w:val="008A1536"/>
    <w:rsid w:val="008A1606"/>
    <w:rsid w:val="008A1808"/>
    <w:rsid w:val="008A18F9"/>
    <w:rsid w:val="008A199B"/>
    <w:rsid w:val="008A1D44"/>
    <w:rsid w:val="008A1FD5"/>
    <w:rsid w:val="008A208E"/>
    <w:rsid w:val="008A20FC"/>
    <w:rsid w:val="008A214A"/>
    <w:rsid w:val="008A2653"/>
    <w:rsid w:val="008A2910"/>
    <w:rsid w:val="008A2976"/>
    <w:rsid w:val="008A3E5F"/>
    <w:rsid w:val="008A44A1"/>
    <w:rsid w:val="008A46F5"/>
    <w:rsid w:val="008A47E7"/>
    <w:rsid w:val="008A4BDC"/>
    <w:rsid w:val="008A4ED4"/>
    <w:rsid w:val="008A4F84"/>
    <w:rsid w:val="008A51B8"/>
    <w:rsid w:val="008A543D"/>
    <w:rsid w:val="008A57B2"/>
    <w:rsid w:val="008A57C3"/>
    <w:rsid w:val="008A585D"/>
    <w:rsid w:val="008A5B70"/>
    <w:rsid w:val="008A5BF4"/>
    <w:rsid w:val="008A5C06"/>
    <w:rsid w:val="008A5EA2"/>
    <w:rsid w:val="008A5F9C"/>
    <w:rsid w:val="008A6257"/>
    <w:rsid w:val="008A68A0"/>
    <w:rsid w:val="008A6B55"/>
    <w:rsid w:val="008A6CAB"/>
    <w:rsid w:val="008A71BE"/>
    <w:rsid w:val="008A7E42"/>
    <w:rsid w:val="008A7E44"/>
    <w:rsid w:val="008B00C1"/>
    <w:rsid w:val="008B081B"/>
    <w:rsid w:val="008B0841"/>
    <w:rsid w:val="008B1768"/>
    <w:rsid w:val="008B1BE0"/>
    <w:rsid w:val="008B1C0C"/>
    <w:rsid w:val="008B1EFC"/>
    <w:rsid w:val="008B24D4"/>
    <w:rsid w:val="008B274E"/>
    <w:rsid w:val="008B2CE4"/>
    <w:rsid w:val="008B2F81"/>
    <w:rsid w:val="008B30B6"/>
    <w:rsid w:val="008B356E"/>
    <w:rsid w:val="008B3B46"/>
    <w:rsid w:val="008B3F84"/>
    <w:rsid w:val="008B465A"/>
    <w:rsid w:val="008B467A"/>
    <w:rsid w:val="008B48C1"/>
    <w:rsid w:val="008B4E06"/>
    <w:rsid w:val="008B4FC8"/>
    <w:rsid w:val="008B5601"/>
    <w:rsid w:val="008B5961"/>
    <w:rsid w:val="008B5AAF"/>
    <w:rsid w:val="008B5CF8"/>
    <w:rsid w:val="008B6221"/>
    <w:rsid w:val="008B62CA"/>
    <w:rsid w:val="008B66A9"/>
    <w:rsid w:val="008B6965"/>
    <w:rsid w:val="008B69BD"/>
    <w:rsid w:val="008B69EE"/>
    <w:rsid w:val="008B6D2E"/>
    <w:rsid w:val="008B6D32"/>
    <w:rsid w:val="008B6D8E"/>
    <w:rsid w:val="008B6E0B"/>
    <w:rsid w:val="008B70B2"/>
    <w:rsid w:val="008B7402"/>
    <w:rsid w:val="008B74B0"/>
    <w:rsid w:val="008B74D4"/>
    <w:rsid w:val="008B79CC"/>
    <w:rsid w:val="008B7FB7"/>
    <w:rsid w:val="008C0042"/>
    <w:rsid w:val="008C020E"/>
    <w:rsid w:val="008C02E0"/>
    <w:rsid w:val="008C0502"/>
    <w:rsid w:val="008C0554"/>
    <w:rsid w:val="008C0562"/>
    <w:rsid w:val="008C0A9C"/>
    <w:rsid w:val="008C0ADC"/>
    <w:rsid w:val="008C1048"/>
    <w:rsid w:val="008C126C"/>
    <w:rsid w:val="008C1419"/>
    <w:rsid w:val="008C14C5"/>
    <w:rsid w:val="008C17E7"/>
    <w:rsid w:val="008C186E"/>
    <w:rsid w:val="008C1C0D"/>
    <w:rsid w:val="008C1F76"/>
    <w:rsid w:val="008C2203"/>
    <w:rsid w:val="008C2295"/>
    <w:rsid w:val="008C24CC"/>
    <w:rsid w:val="008C2D8F"/>
    <w:rsid w:val="008C34AB"/>
    <w:rsid w:val="008C370D"/>
    <w:rsid w:val="008C37FF"/>
    <w:rsid w:val="008C3D7B"/>
    <w:rsid w:val="008C3E91"/>
    <w:rsid w:val="008C3F1C"/>
    <w:rsid w:val="008C45F1"/>
    <w:rsid w:val="008C482D"/>
    <w:rsid w:val="008C4FF9"/>
    <w:rsid w:val="008C5494"/>
    <w:rsid w:val="008C562F"/>
    <w:rsid w:val="008C581B"/>
    <w:rsid w:val="008C584E"/>
    <w:rsid w:val="008C646D"/>
    <w:rsid w:val="008C70FB"/>
    <w:rsid w:val="008D017D"/>
    <w:rsid w:val="008D0211"/>
    <w:rsid w:val="008D0B8E"/>
    <w:rsid w:val="008D1027"/>
    <w:rsid w:val="008D1032"/>
    <w:rsid w:val="008D2216"/>
    <w:rsid w:val="008D2296"/>
    <w:rsid w:val="008D22BC"/>
    <w:rsid w:val="008D2411"/>
    <w:rsid w:val="008D2C30"/>
    <w:rsid w:val="008D2C3C"/>
    <w:rsid w:val="008D2D13"/>
    <w:rsid w:val="008D2E38"/>
    <w:rsid w:val="008D378E"/>
    <w:rsid w:val="008D37A8"/>
    <w:rsid w:val="008D3B0C"/>
    <w:rsid w:val="008D3DD7"/>
    <w:rsid w:val="008D3E8A"/>
    <w:rsid w:val="008D4387"/>
    <w:rsid w:val="008D445B"/>
    <w:rsid w:val="008D466A"/>
    <w:rsid w:val="008D4D9F"/>
    <w:rsid w:val="008D5013"/>
    <w:rsid w:val="008D52A8"/>
    <w:rsid w:val="008D5464"/>
    <w:rsid w:val="008D562A"/>
    <w:rsid w:val="008D56DF"/>
    <w:rsid w:val="008D57FA"/>
    <w:rsid w:val="008D6387"/>
    <w:rsid w:val="008D69AE"/>
    <w:rsid w:val="008D6C2C"/>
    <w:rsid w:val="008D70C0"/>
    <w:rsid w:val="008D723C"/>
    <w:rsid w:val="008D75C2"/>
    <w:rsid w:val="008D76B3"/>
    <w:rsid w:val="008D77A5"/>
    <w:rsid w:val="008D77D4"/>
    <w:rsid w:val="008D7990"/>
    <w:rsid w:val="008D7B8C"/>
    <w:rsid w:val="008D7BE2"/>
    <w:rsid w:val="008D7F56"/>
    <w:rsid w:val="008E0187"/>
    <w:rsid w:val="008E0416"/>
    <w:rsid w:val="008E051E"/>
    <w:rsid w:val="008E0981"/>
    <w:rsid w:val="008E0AF5"/>
    <w:rsid w:val="008E0E95"/>
    <w:rsid w:val="008E133C"/>
    <w:rsid w:val="008E14C8"/>
    <w:rsid w:val="008E19EE"/>
    <w:rsid w:val="008E1AEF"/>
    <w:rsid w:val="008E1BB3"/>
    <w:rsid w:val="008E1F24"/>
    <w:rsid w:val="008E2081"/>
    <w:rsid w:val="008E24AA"/>
    <w:rsid w:val="008E290F"/>
    <w:rsid w:val="008E2F4C"/>
    <w:rsid w:val="008E31F3"/>
    <w:rsid w:val="008E3362"/>
    <w:rsid w:val="008E3659"/>
    <w:rsid w:val="008E3F0C"/>
    <w:rsid w:val="008E421B"/>
    <w:rsid w:val="008E426A"/>
    <w:rsid w:val="008E42F7"/>
    <w:rsid w:val="008E4537"/>
    <w:rsid w:val="008E49AF"/>
    <w:rsid w:val="008E4AC2"/>
    <w:rsid w:val="008E4D49"/>
    <w:rsid w:val="008E4E25"/>
    <w:rsid w:val="008E4F51"/>
    <w:rsid w:val="008E5167"/>
    <w:rsid w:val="008E55B9"/>
    <w:rsid w:val="008E5602"/>
    <w:rsid w:val="008E5967"/>
    <w:rsid w:val="008E5B4E"/>
    <w:rsid w:val="008E5F5F"/>
    <w:rsid w:val="008E61C6"/>
    <w:rsid w:val="008E63E9"/>
    <w:rsid w:val="008E6689"/>
    <w:rsid w:val="008E66BE"/>
    <w:rsid w:val="008E67B9"/>
    <w:rsid w:val="008E7694"/>
    <w:rsid w:val="008F0DBC"/>
    <w:rsid w:val="008F150E"/>
    <w:rsid w:val="008F2188"/>
    <w:rsid w:val="008F2215"/>
    <w:rsid w:val="008F2355"/>
    <w:rsid w:val="008F250C"/>
    <w:rsid w:val="008F2748"/>
    <w:rsid w:val="008F2A13"/>
    <w:rsid w:val="008F2D0C"/>
    <w:rsid w:val="008F32DD"/>
    <w:rsid w:val="008F33A1"/>
    <w:rsid w:val="008F35A2"/>
    <w:rsid w:val="008F3C4F"/>
    <w:rsid w:val="008F3E36"/>
    <w:rsid w:val="008F3FB8"/>
    <w:rsid w:val="008F4247"/>
    <w:rsid w:val="008F4686"/>
    <w:rsid w:val="008F4835"/>
    <w:rsid w:val="008F4889"/>
    <w:rsid w:val="008F4BC4"/>
    <w:rsid w:val="008F525D"/>
    <w:rsid w:val="008F6EEF"/>
    <w:rsid w:val="008F7620"/>
    <w:rsid w:val="008F7632"/>
    <w:rsid w:val="008F7AB2"/>
    <w:rsid w:val="0090039C"/>
    <w:rsid w:val="0090041C"/>
    <w:rsid w:val="009008AE"/>
    <w:rsid w:val="009009ED"/>
    <w:rsid w:val="00900BC6"/>
    <w:rsid w:val="00900E79"/>
    <w:rsid w:val="0090132E"/>
    <w:rsid w:val="00901E27"/>
    <w:rsid w:val="00902220"/>
    <w:rsid w:val="00902390"/>
    <w:rsid w:val="009029F7"/>
    <w:rsid w:val="00902A27"/>
    <w:rsid w:val="00902D82"/>
    <w:rsid w:val="009033C7"/>
    <w:rsid w:val="00903443"/>
    <w:rsid w:val="0090376E"/>
    <w:rsid w:val="00903857"/>
    <w:rsid w:val="00903D71"/>
    <w:rsid w:val="00903F32"/>
    <w:rsid w:val="009040B2"/>
    <w:rsid w:val="009045DE"/>
    <w:rsid w:val="00904B1C"/>
    <w:rsid w:val="00904E6A"/>
    <w:rsid w:val="00904F0C"/>
    <w:rsid w:val="00904F50"/>
    <w:rsid w:val="00905690"/>
    <w:rsid w:val="00905928"/>
    <w:rsid w:val="00906047"/>
    <w:rsid w:val="009062CA"/>
    <w:rsid w:val="00906761"/>
    <w:rsid w:val="009070F5"/>
    <w:rsid w:val="00907196"/>
    <w:rsid w:val="0090741A"/>
    <w:rsid w:val="00907CAD"/>
    <w:rsid w:val="0091023B"/>
    <w:rsid w:val="009103BB"/>
    <w:rsid w:val="009105C2"/>
    <w:rsid w:val="00910A71"/>
    <w:rsid w:val="0091186F"/>
    <w:rsid w:val="00911DAC"/>
    <w:rsid w:val="0091245B"/>
    <w:rsid w:val="0091286B"/>
    <w:rsid w:val="00912970"/>
    <w:rsid w:val="00912ED8"/>
    <w:rsid w:val="009130AF"/>
    <w:rsid w:val="0091310F"/>
    <w:rsid w:val="00913458"/>
    <w:rsid w:val="00913603"/>
    <w:rsid w:val="009136EE"/>
    <w:rsid w:val="009137F8"/>
    <w:rsid w:val="00913BFA"/>
    <w:rsid w:val="0091412E"/>
    <w:rsid w:val="0091429A"/>
    <w:rsid w:val="009142F6"/>
    <w:rsid w:val="009145E7"/>
    <w:rsid w:val="009147D6"/>
    <w:rsid w:val="00914831"/>
    <w:rsid w:val="00914975"/>
    <w:rsid w:val="00914F96"/>
    <w:rsid w:val="009153FA"/>
    <w:rsid w:val="009155B8"/>
    <w:rsid w:val="00915864"/>
    <w:rsid w:val="00915B46"/>
    <w:rsid w:val="00915EF7"/>
    <w:rsid w:val="00916034"/>
    <w:rsid w:val="00916068"/>
    <w:rsid w:val="009161F8"/>
    <w:rsid w:val="00916872"/>
    <w:rsid w:val="00916CFB"/>
    <w:rsid w:val="00917BB7"/>
    <w:rsid w:val="00920143"/>
    <w:rsid w:val="0092072C"/>
    <w:rsid w:val="00920B64"/>
    <w:rsid w:val="0092114F"/>
    <w:rsid w:val="009214E8"/>
    <w:rsid w:val="009215D5"/>
    <w:rsid w:val="00921643"/>
    <w:rsid w:val="009216C8"/>
    <w:rsid w:val="009217D8"/>
    <w:rsid w:val="00921D8C"/>
    <w:rsid w:val="00921DA1"/>
    <w:rsid w:val="0092226C"/>
    <w:rsid w:val="00922C0B"/>
    <w:rsid w:val="00922D57"/>
    <w:rsid w:val="00923239"/>
    <w:rsid w:val="00923485"/>
    <w:rsid w:val="0092359B"/>
    <w:rsid w:val="00923684"/>
    <w:rsid w:val="0092376A"/>
    <w:rsid w:val="00923872"/>
    <w:rsid w:val="00924112"/>
    <w:rsid w:val="00924349"/>
    <w:rsid w:val="00924653"/>
    <w:rsid w:val="009249E8"/>
    <w:rsid w:val="00924B82"/>
    <w:rsid w:val="00924FB8"/>
    <w:rsid w:val="0092533E"/>
    <w:rsid w:val="0092541C"/>
    <w:rsid w:val="00925570"/>
    <w:rsid w:val="009256B9"/>
    <w:rsid w:val="00925804"/>
    <w:rsid w:val="00925927"/>
    <w:rsid w:val="00926342"/>
    <w:rsid w:val="0092639D"/>
    <w:rsid w:val="009264CD"/>
    <w:rsid w:val="00926E81"/>
    <w:rsid w:val="00926F96"/>
    <w:rsid w:val="00930016"/>
    <w:rsid w:val="009305D0"/>
    <w:rsid w:val="0093074F"/>
    <w:rsid w:val="009313B9"/>
    <w:rsid w:val="009314BC"/>
    <w:rsid w:val="00931773"/>
    <w:rsid w:val="0093197C"/>
    <w:rsid w:val="00931BF1"/>
    <w:rsid w:val="00931DCA"/>
    <w:rsid w:val="009320E7"/>
    <w:rsid w:val="0093249A"/>
    <w:rsid w:val="00932721"/>
    <w:rsid w:val="009327B6"/>
    <w:rsid w:val="00932C43"/>
    <w:rsid w:val="00932C6B"/>
    <w:rsid w:val="00932CE9"/>
    <w:rsid w:val="00932D31"/>
    <w:rsid w:val="00932EBC"/>
    <w:rsid w:val="00932FE5"/>
    <w:rsid w:val="00933101"/>
    <w:rsid w:val="00933227"/>
    <w:rsid w:val="009333CE"/>
    <w:rsid w:val="00933688"/>
    <w:rsid w:val="00933703"/>
    <w:rsid w:val="00933883"/>
    <w:rsid w:val="009339D6"/>
    <w:rsid w:val="00933B8D"/>
    <w:rsid w:val="00934035"/>
    <w:rsid w:val="009348A7"/>
    <w:rsid w:val="009348E9"/>
    <w:rsid w:val="00934915"/>
    <w:rsid w:val="00935438"/>
    <w:rsid w:val="009354F4"/>
    <w:rsid w:val="0093550C"/>
    <w:rsid w:val="009355ED"/>
    <w:rsid w:val="00935E57"/>
    <w:rsid w:val="00936480"/>
    <w:rsid w:val="009368C8"/>
    <w:rsid w:val="00936A72"/>
    <w:rsid w:val="00936F83"/>
    <w:rsid w:val="00936FB5"/>
    <w:rsid w:val="00937B68"/>
    <w:rsid w:val="00937FD4"/>
    <w:rsid w:val="00940228"/>
    <w:rsid w:val="00940265"/>
    <w:rsid w:val="00940954"/>
    <w:rsid w:val="0094096A"/>
    <w:rsid w:val="00941066"/>
    <w:rsid w:val="00941136"/>
    <w:rsid w:val="00941D95"/>
    <w:rsid w:val="0094216A"/>
    <w:rsid w:val="00942494"/>
    <w:rsid w:val="009424FF"/>
    <w:rsid w:val="00942CBC"/>
    <w:rsid w:val="00942D59"/>
    <w:rsid w:val="00942F10"/>
    <w:rsid w:val="00943375"/>
    <w:rsid w:val="009434DE"/>
    <w:rsid w:val="00943D1C"/>
    <w:rsid w:val="0094498F"/>
    <w:rsid w:val="009449D2"/>
    <w:rsid w:val="00944EC9"/>
    <w:rsid w:val="00944EDA"/>
    <w:rsid w:val="0094584C"/>
    <w:rsid w:val="00945A02"/>
    <w:rsid w:val="00945E48"/>
    <w:rsid w:val="009468ED"/>
    <w:rsid w:val="00946E13"/>
    <w:rsid w:val="00947277"/>
    <w:rsid w:val="0094765A"/>
    <w:rsid w:val="00947AB7"/>
    <w:rsid w:val="00947EA2"/>
    <w:rsid w:val="0095027A"/>
    <w:rsid w:val="0095066F"/>
    <w:rsid w:val="00950ACF"/>
    <w:rsid w:val="00950CEA"/>
    <w:rsid w:val="00950D7A"/>
    <w:rsid w:val="00950FEE"/>
    <w:rsid w:val="009515F9"/>
    <w:rsid w:val="0095188F"/>
    <w:rsid w:val="0095199B"/>
    <w:rsid w:val="00951AB8"/>
    <w:rsid w:val="009522A7"/>
    <w:rsid w:val="009525EC"/>
    <w:rsid w:val="00952661"/>
    <w:rsid w:val="00952719"/>
    <w:rsid w:val="009529E8"/>
    <w:rsid w:val="00952AAE"/>
    <w:rsid w:val="00952CA4"/>
    <w:rsid w:val="00952F8B"/>
    <w:rsid w:val="009530A4"/>
    <w:rsid w:val="0095347E"/>
    <w:rsid w:val="0095358E"/>
    <w:rsid w:val="0095373D"/>
    <w:rsid w:val="009537D6"/>
    <w:rsid w:val="00953928"/>
    <w:rsid w:val="00953BCE"/>
    <w:rsid w:val="00953BE0"/>
    <w:rsid w:val="00953ED7"/>
    <w:rsid w:val="00954354"/>
    <w:rsid w:val="009548A0"/>
    <w:rsid w:val="00954904"/>
    <w:rsid w:val="00954FE3"/>
    <w:rsid w:val="00955358"/>
    <w:rsid w:val="00955A69"/>
    <w:rsid w:val="00955D91"/>
    <w:rsid w:val="00955E4E"/>
    <w:rsid w:val="00955FA3"/>
    <w:rsid w:val="00956405"/>
    <w:rsid w:val="00956A69"/>
    <w:rsid w:val="00957007"/>
    <w:rsid w:val="0095748F"/>
    <w:rsid w:val="00957601"/>
    <w:rsid w:val="0095762A"/>
    <w:rsid w:val="009603C3"/>
    <w:rsid w:val="009604DD"/>
    <w:rsid w:val="00960660"/>
    <w:rsid w:val="009606C2"/>
    <w:rsid w:val="009606CE"/>
    <w:rsid w:val="009607FB"/>
    <w:rsid w:val="009609FC"/>
    <w:rsid w:val="00960B59"/>
    <w:rsid w:val="00960C1E"/>
    <w:rsid w:val="00960FB5"/>
    <w:rsid w:val="00961194"/>
    <w:rsid w:val="009616F0"/>
    <w:rsid w:val="00961855"/>
    <w:rsid w:val="00961D28"/>
    <w:rsid w:val="00961E1E"/>
    <w:rsid w:val="00961F4E"/>
    <w:rsid w:val="00962262"/>
    <w:rsid w:val="0096229A"/>
    <w:rsid w:val="009629B9"/>
    <w:rsid w:val="00962D2A"/>
    <w:rsid w:val="00962D49"/>
    <w:rsid w:val="0096332F"/>
    <w:rsid w:val="009633EC"/>
    <w:rsid w:val="009635BF"/>
    <w:rsid w:val="00963B16"/>
    <w:rsid w:val="00963D69"/>
    <w:rsid w:val="009641C6"/>
    <w:rsid w:val="00964247"/>
    <w:rsid w:val="009642F8"/>
    <w:rsid w:val="00964526"/>
    <w:rsid w:val="00964AD0"/>
    <w:rsid w:val="00965AB9"/>
    <w:rsid w:val="00965EF7"/>
    <w:rsid w:val="0096605B"/>
    <w:rsid w:val="0096608C"/>
    <w:rsid w:val="0096622D"/>
    <w:rsid w:val="00966799"/>
    <w:rsid w:val="009669C0"/>
    <w:rsid w:val="00966E97"/>
    <w:rsid w:val="00966F39"/>
    <w:rsid w:val="00966FFD"/>
    <w:rsid w:val="00967192"/>
    <w:rsid w:val="009675F7"/>
    <w:rsid w:val="009678EA"/>
    <w:rsid w:val="00970329"/>
    <w:rsid w:val="00970338"/>
    <w:rsid w:val="009704B7"/>
    <w:rsid w:val="0097054A"/>
    <w:rsid w:val="00970CC7"/>
    <w:rsid w:val="00970DB5"/>
    <w:rsid w:val="00971039"/>
    <w:rsid w:val="0097175E"/>
    <w:rsid w:val="00971CEB"/>
    <w:rsid w:val="00972409"/>
    <w:rsid w:val="0097243F"/>
    <w:rsid w:val="009724AB"/>
    <w:rsid w:val="00973268"/>
    <w:rsid w:val="00973488"/>
    <w:rsid w:val="00973512"/>
    <w:rsid w:val="00973611"/>
    <w:rsid w:val="00973752"/>
    <w:rsid w:val="00973E31"/>
    <w:rsid w:val="00974520"/>
    <w:rsid w:val="009745D4"/>
    <w:rsid w:val="00974937"/>
    <w:rsid w:val="00974943"/>
    <w:rsid w:val="00975172"/>
    <w:rsid w:val="00975400"/>
    <w:rsid w:val="0097593C"/>
    <w:rsid w:val="00975A05"/>
    <w:rsid w:val="00975A78"/>
    <w:rsid w:val="00975EF8"/>
    <w:rsid w:val="00976820"/>
    <w:rsid w:val="0097683A"/>
    <w:rsid w:val="009770B3"/>
    <w:rsid w:val="00977ADD"/>
    <w:rsid w:val="00977C50"/>
    <w:rsid w:val="0098035C"/>
    <w:rsid w:val="00980712"/>
    <w:rsid w:val="009809A7"/>
    <w:rsid w:val="00980B0F"/>
    <w:rsid w:val="00980E0D"/>
    <w:rsid w:val="00980EE9"/>
    <w:rsid w:val="009814E1"/>
    <w:rsid w:val="009817FF"/>
    <w:rsid w:val="00981986"/>
    <w:rsid w:val="00981A90"/>
    <w:rsid w:val="00981C9E"/>
    <w:rsid w:val="00981F14"/>
    <w:rsid w:val="00981FF7"/>
    <w:rsid w:val="00982098"/>
    <w:rsid w:val="009822A1"/>
    <w:rsid w:val="009822D7"/>
    <w:rsid w:val="00982302"/>
    <w:rsid w:val="009824EC"/>
    <w:rsid w:val="009827F3"/>
    <w:rsid w:val="009828AE"/>
    <w:rsid w:val="00982AA7"/>
    <w:rsid w:val="00982F05"/>
    <w:rsid w:val="00983072"/>
    <w:rsid w:val="00983279"/>
    <w:rsid w:val="00983285"/>
    <w:rsid w:val="00983511"/>
    <w:rsid w:val="00983745"/>
    <w:rsid w:val="00983861"/>
    <w:rsid w:val="00983A01"/>
    <w:rsid w:val="00983A0D"/>
    <w:rsid w:val="00983DF9"/>
    <w:rsid w:val="0098410A"/>
    <w:rsid w:val="00984436"/>
    <w:rsid w:val="0098461A"/>
    <w:rsid w:val="0098474F"/>
    <w:rsid w:val="009848DF"/>
    <w:rsid w:val="00984C8E"/>
    <w:rsid w:val="00985045"/>
    <w:rsid w:val="00985C93"/>
    <w:rsid w:val="00985E4F"/>
    <w:rsid w:val="00985F64"/>
    <w:rsid w:val="0098659A"/>
    <w:rsid w:val="00986606"/>
    <w:rsid w:val="00986E4B"/>
    <w:rsid w:val="009870BC"/>
    <w:rsid w:val="009877D4"/>
    <w:rsid w:val="00987842"/>
    <w:rsid w:val="009878FE"/>
    <w:rsid w:val="00987EF0"/>
    <w:rsid w:val="00990064"/>
    <w:rsid w:val="009901CA"/>
    <w:rsid w:val="00990200"/>
    <w:rsid w:val="009902B5"/>
    <w:rsid w:val="009905BA"/>
    <w:rsid w:val="00990916"/>
    <w:rsid w:val="00990ABB"/>
    <w:rsid w:val="00990EFD"/>
    <w:rsid w:val="00990FAE"/>
    <w:rsid w:val="009915EC"/>
    <w:rsid w:val="009916A1"/>
    <w:rsid w:val="009916D8"/>
    <w:rsid w:val="0099184B"/>
    <w:rsid w:val="00991A3D"/>
    <w:rsid w:val="00991EA3"/>
    <w:rsid w:val="0099215A"/>
    <w:rsid w:val="009922B9"/>
    <w:rsid w:val="009924D4"/>
    <w:rsid w:val="00992991"/>
    <w:rsid w:val="00992B6A"/>
    <w:rsid w:val="00992C05"/>
    <w:rsid w:val="00993594"/>
    <w:rsid w:val="009936E6"/>
    <w:rsid w:val="009939AA"/>
    <w:rsid w:val="00993B73"/>
    <w:rsid w:val="00993E20"/>
    <w:rsid w:val="00994272"/>
    <w:rsid w:val="00994400"/>
    <w:rsid w:val="00995226"/>
    <w:rsid w:val="009952FF"/>
    <w:rsid w:val="009956D2"/>
    <w:rsid w:val="0099575D"/>
    <w:rsid w:val="009959F4"/>
    <w:rsid w:val="00995A9B"/>
    <w:rsid w:val="00995DEB"/>
    <w:rsid w:val="00995FBB"/>
    <w:rsid w:val="009966AC"/>
    <w:rsid w:val="009966FE"/>
    <w:rsid w:val="00996CCC"/>
    <w:rsid w:val="00996D6B"/>
    <w:rsid w:val="00996D74"/>
    <w:rsid w:val="0099712D"/>
    <w:rsid w:val="0099732D"/>
    <w:rsid w:val="009973AC"/>
    <w:rsid w:val="00997479"/>
    <w:rsid w:val="00997577"/>
    <w:rsid w:val="00997A56"/>
    <w:rsid w:val="00997EBF"/>
    <w:rsid w:val="009A0019"/>
    <w:rsid w:val="009A06B2"/>
    <w:rsid w:val="009A0995"/>
    <w:rsid w:val="009A10DC"/>
    <w:rsid w:val="009A1FB2"/>
    <w:rsid w:val="009A2285"/>
    <w:rsid w:val="009A292F"/>
    <w:rsid w:val="009A31DE"/>
    <w:rsid w:val="009A32DF"/>
    <w:rsid w:val="009A3F22"/>
    <w:rsid w:val="009A4053"/>
    <w:rsid w:val="009A43D5"/>
    <w:rsid w:val="009A488A"/>
    <w:rsid w:val="009A4A7D"/>
    <w:rsid w:val="009A4A80"/>
    <w:rsid w:val="009A4BC6"/>
    <w:rsid w:val="009A4D77"/>
    <w:rsid w:val="009A51C2"/>
    <w:rsid w:val="009A5477"/>
    <w:rsid w:val="009A59A1"/>
    <w:rsid w:val="009A5D5F"/>
    <w:rsid w:val="009A5F36"/>
    <w:rsid w:val="009A60CE"/>
    <w:rsid w:val="009A626A"/>
    <w:rsid w:val="009A63AA"/>
    <w:rsid w:val="009A6449"/>
    <w:rsid w:val="009A6701"/>
    <w:rsid w:val="009A69A3"/>
    <w:rsid w:val="009A6DE6"/>
    <w:rsid w:val="009A7343"/>
    <w:rsid w:val="009A751B"/>
    <w:rsid w:val="009A757E"/>
    <w:rsid w:val="009A769B"/>
    <w:rsid w:val="009A782C"/>
    <w:rsid w:val="009A78CF"/>
    <w:rsid w:val="009A7D20"/>
    <w:rsid w:val="009A7DF3"/>
    <w:rsid w:val="009B0CC3"/>
    <w:rsid w:val="009B0CDF"/>
    <w:rsid w:val="009B11AF"/>
    <w:rsid w:val="009B190C"/>
    <w:rsid w:val="009B1AAE"/>
    <w:rsid w:val="009B2005"/>
    <w:rsid w:val="009B21EF"/>
    <w:rsid w:val="009B26CD"/>
    <w:rsid w:val="009B2813"/>
    <w:rsid w:val="009B28C8"/>
    <w:rsid w:val="009B28CC"/>
    <w:rsid w:val="009B2909"/>
    <w:rsid w:val="009B2C64"/>
    <w:rsid w:val="009B2E12"/>
    <w:rsid w:val="009B3671"/>
    <w:rsid w:val="009B36D5"/>
    <w:rsid w:val="009B38DD"/>
    <w:rsid w:val="009B3C4E"/>
    <w:rsid w:val="009B47B0"/>
    <w:rsid w:val="009B50C6"/>
    <w:rsid w:val="009B5117"/>
    <w:rsid w:val="009B5216"/>
    <w:rsid w:val="009B5260"/>
    <w:rsid w:val="009B52FA"/>
    <w:rsid w:val="009B558A"/>
    <w:rsid w:val="009B56F4"/>
    <w:rsid w:val="009B57F2"/>
    <w:rsid w:val="009B5D09"/>
    <w:rsid w:val="009B5FA4"/>
    <w:rsid w:val="009B609F"/>
    <w:rsid w:val="009B6885"/>
    <w:rsid w:val="009B690F"/>
    <w:rsid w:val="009B691C"/>
    <w:rsid w:val="009B6A2C"/>
    <w:rsid w:val="009B6BFA"/>
    <w:rsid w:val="009B6E50"/>
    <w:rsid w:val="009B6F4C"/>
    <w:rsid w:val="009B7330"/>
    <w:rsid w:val="009B74B3"/>
    <w:rsid w:val="009B7E6E"/>
    <w:rsid w:val="009C056A"/>
    <w:rsid w:val="009C0E1B"/>
    <w:rsid w:val="009C0EE0"/>
    <w:rsid w:val="009C1254"/>
    <w:rsid w:val="009C12AB"/>
    <w:rsid w:val="009C1964"/>
    <w:rsid w:val="009C19CC"/>
    <w:rsid w:val="009C1FCD"/>
    <w:rsid w:val="009C27FB"/>
    <w:rsid w:val="009C32B2"/>
    <w:rsid w:val="009C35A7"/>
    <w:rsid w:val="009C380D"/>
    <w:rsid w:val="009C390E"/>
    <w:rsid w:val="009C3914"/>
    <w:rsid w:val="009C40CE"/>
    <w:rsid w:val="009C41FE"/>
    <w:rsid w:val="009C45A2"/>
    <w:rsid w:val="009C45BB"/>
    <w:rsid w:val="009C472B"/>
    <w:rsid w:val="009C49FB"/>
    <w:rsid w:val="009C4E61"/>
    <w:rsid w:val="009C5262"/>
    <w:rsid w:val="009C5B47"/>
    <w:rsid w:val="009C5B87"/>
    <w:rsid w:val="009C5F8E"/>
    <w:rsid w:val="009C6064"/>
    <w:rsid w:val="009C649C"/>
    <w:rsid w:val="009C6801"/>
    <w:rsid w:val="009C6896"/>
    <w:rsid w:val="009C69F4"/>
    <w:rsid w:val="009C6DBB"/>
    <w:rsid w:val="009C6F47"/>
    <w:rsid w:val="009C789D"/>
    <w:rsid w:val="009C7CBB"/>
    <w:rsid w:val="009D0807"/>
    <w:rsid w:val="009D0B6F"/>
    <w:rsid w:val="009D1317"/>
    <w:rsid w:val="009D167F"/>
    <w:rsid w:val="009D1876"/>
    <w:rsid w:val="009D1C05"/>
    <w:rsid w:val="009D1C85"/>
    <w:rsid w:val="009D1E93"/>
    <w:rsid w:val="009D22A3"/>
    <w:rsid w:val="009D2950"/>
    <w:rsid w:val="009D2D51"/>
    <w:rsid w:val="009D3728"/>
    <w:rsid w:val="009D39EF"/>
    <w:rsid w:val="009D3AC7"/>
    <w:rsid w:val="009D3CF9"/>
    <w:rsid w:val="009D3F9D"/>
    <w:rsid w:val="009D3FE0"/>
    <w:rsid w:val="009D4193"/>
    <w:rsid w:val="009D4F6A"/>
    <w:rsid w:val="009D5FC6"/>
    <w:rsid w:val="009D648D"/>
    <w:rsid w:val="009D6496"/>
    <w:rsid w:val="009D685E"/>
    <w:rsid w:val="009D7139"/>
    <w:rsid w:val="009D73C4"/>
    <w:rsid w:val="009D7496"/>
    <w:rsid w:val="009D7C05"/>
    <w:rsid w:val="009D7DCE"/>
    <w:rsid w:val="009E09EC"/>
    <w:rsid w:val="009E0E7A"/>
    <w:rsid w:val="009E0EEB"/>
    <w:rsid w:val="009E13D4"/>
    <w:rsid w:val="009E147E"/>
    <w:rsid w:val="009E2042"/>
    <w:rsid w:val="009E20AC"/>
    <w:rsid w:val="009E2216"/>
    <w:rsid w:val="009E2A3E"/>
    <w:rsid w:val="009E2D2A"/>
    <w:rsid w:val="009E374B"/>
    <w:rsid w:val="009E3CE8"/>
    <w:rsid w:val="009E3EB7"/>
    <w:rsid w:val="009E3FD5"/>
    <w:rsid w:val="009E403F"/>
    <w:rsid w:val="009E41D3"/>
    <w:rsid w:val="009E443D"/>
    <w:rsid w:val="009E44FE"/>
    <w:rsid w:val="009E4885"/>
    <w:rsid w:val="009E4EF7"/>
    <w:rsid w:val="009E4F15"/>
    <w:rsid w:val="009E4F8C"/>
    <w:rsid w:val="009E50AD"/>
    <w:rsid w:val="009E50DD"/>
    <w:rsid w:val="009E558C"/>
    <w:rsid w:val="009E59BE"/>
    <w:rsid w:val="009E5A50"/>
    <w:rsid w:val="009E5ABC"/>
    <w:rsid w:val="009E5C3A"/>
    <w:rsid w:val="009E5F42"/>
    <w:rsid w:val="009E6974"/>
    <w:rsid w:val="009E6AC1"/>
    <w:rsid w:val="009E6D4A"/>
    <w:rsid w:val="009E77D6"/>
    <w:rsid w:val="009E7CC0"/>
    <w:rsid w:val="009F0049"/>
    <w:rsid w:val="009F004B"/>
    <w:rsid w:val="009F013D"/>
    <w:rsid w:val="009F0D9C"/>
    <w:rsid w:val="009F0F53"/>
    <w:rsid w:val="009F1424"/>
    <w:rsid w:val="009F1874"/>
    <w:rsid w:val="009F1BFC"/>
    <w:rsid w:val="009F1D43"/>
    <w:rsid w:val="009F2079"/>
    <w:rsid w:val="009F2663"/>
    <w:rsid w:val="009F2E1F"/>
    <w:rsid w:val="009F2EFC"/>
    <w:rsid w:val="009F37F5"/>
    <w:rsid w:val="009F3ABE"/>
    <w:rsid w:val="009F3F3F"/>
    <w:rsid w:val="009F3F7F"/>
    <w:rsid w:val="009F42CA"/>
    <w:rsid w:val="009F48BF"/>
    <w:rsid w:val="009F4A3F"/>
    <w:rsid w:val="009F4B8D"/>
    <w:rsid w:val="009F4D6A"/>
    <w:rsid w:val="009F55A3"/>
    <w:rsid w:val="009F5736"/>
    <w:rsid w:val="009F5A87"/>
    <w:rsid w:val="009F61D4"/>
    <w:rsid w:val="009F6408"/>
    <w:rsid w:val="009F643F"/>
    <w:rsid w:val="009F6A94"/>
    <w:rsid w:val="009F77BA"/>
    <w:rsid w:val="009F79C5"/>
    <w:rsid w:val="009F7AF3"/>
    <w:rsid w:val="009F7CD7"/>
    <w:rsid w:val="009F7DCA"/>
    <w:rsid w:val="009F7FA5"/>
    <w:rsid w:val="00A00194"/>
    <w:rsid w:val="00A003EF"/>
    <w:rsid w:val="00A00419"/>
    <w:rsid w:val="00A0086E"/>
    <w:rsid w:val="00A00CC7"/>
    <w:rsid w:val="00A00D33"/>
    <w:rsid w:val="00A00E81"/>
    <w:rsid w:val="00A021DE"/>
    <w:rsid w:val="00A02B15"/>
    <w:rsid w:val="00A02B9D"/>
    <w:rsid w:val="00A02C46"/>
    <w:rsid w:val="00A02EDB"/>
    <w:rsid w:val="00A0328F"/>
    <w:rsid w:val="00A035EF"/>
    <w:rsid w:val="00A03676"/>
    <w:rsid w:val="00A038A2"/>
    <w:rsid w:val="00A039A3"/>
    <w:rsid w:val="00A03E6F"/>
    <w:rsid w:val="00A040D8"/>
    <w:rsid w:val="00A042CD"/>
    <w:rsid w:val="00A04433"/>
    <w:rsid w:val="00A04497"/>
    <w:rsid w:val="00A044EF"/>
    <w:rsid w:val="00A04595"/>
    <w:rsid w:val="00A04941"/>
    <w:rsid w:val="00A04D43"/>
    <w:rsid w:val="00A054DC"/>
    <w:rsid w:val="00A05705"/>
    <w:rsid w:val="00A059F8"/>
    <w:rsid w:val="00A05B0E"/>
    <w:rsid w:val="00A0602C"/>
    <w:rsid w:val="00A06311"/>
    <w:rsid w:val="00A0658B"/>
    <w:rsid w:val="00A065CB"/>
    <w:rsid w:val="00A06A75"/>
    <w:rsid w:val="00A06F6A"/>
    <w:rsid w:val="00A07144"/>
    <w:rsid w:val="00A077B1"/>
    <w:rsid w:val="00A10594"/>
    <w:rsid w:val="00A1079C"/>
    <w:rsid w:val="00A10CC4"/>
    <w:rsid w:val="00A11B6F"/>
    <w:rsid w:val="00A11E1A"/>
    <w:rsid w:val="00A120A7"/>
    <w:rsid w:val="00A120E6"/>
    <w:rsid w:val="00A12241"/>
    <w:rsid w:val="00A12464"/>
    <w:rsid w:val="00A12D26"/>
    <w:rsid w:val="00A12E4E"/>
    <w:rsid w:val="00A12F1F"/>
    <w:rsid w:val="00A12FE1"/>
    <w:rsid w:val="00A130F7"/>
    <w:rsid w:val="00A13126"/>
    <w:rsid w:val="00A13552"/>
    <w:rsid w:val="00A13639"/>
    <w:rsid w:val="00A13F7D"/>
    <w:rsid w:val="00A1417C"/>
    <w:rsid w:val="00A141EB"/>
    <w:rsid w:val="00A146DD"/>
    <w:rsid w:val="00A15077"/>
    <w:rsid w:val="00A1527A"/>
    <w:rsid w:val="00A160A3"/>
    <w:rsid w:val="00A161C2"/>
    <w:rsid w:val="00A1660A"/>
    <w:rsid w:val="00A166A0"/>
    <w:rsid w:val="00A166DD"/>
    <w:rsid w:val="00A167E6"/>
    <w:rsid w:val="00A167FD"/>
    <w:rsid w:val="00A16B61"/>
    <w:rsid w:val="00A16F10"/>
    <w:rsid w:val="00A16F7B"/>
    <w:rsid w:val="00A172AB"/>
    <w:rsid w:val="00A178E5"/>
    <w:rsid w:val="00A17CED"/>
    <w:rsid w:val="00A17E60"/>
    <w:rsid w:val="00A201A4"/>
    <w:rsid w:val="00A204B3"/>
    <w:rsid w:val="00A20609"/>
    <w:rsid w:val="00A20754"/>
    <w:rsid w:val="00A2085A"/>
    <w:rsid w:val="00A20CD9"/>
    <w:rsid w:val="00A20DB8"/>
    <w:rsid w:val="00A20F07"/>
    <w:rsid w:val="00A20F97"/>
    <w:rsid w:val="00A219AE"/>
    <w:rsid w:val="00A21A49"/>
    <w:rsid w:val="00A21BC3"/>
    <w:rsid w:val="00A21BEC"/>
    <w:rsid w:val="00A21D85"/>
    <w:rsid w:val="00A22200"/>
    <w:rsid w:val="00A22300"/>
    <w:rsid w:val="00A22485"/>
    <w:rsid w:val="00A225CC"/>
    <w:rsid w:val="00A22A61"/>
    <w:rsid w:val="00A22C18"/>
    <w:rsid w:val="00A22D28"/>
    <w:rsid w:val="00A22D96"/>
    <w:rsid w:val="00A231B4"/>
    <w:rsid w:val="00A231EE"/>
    <w:rsid w:val="00A24287"/>
    <w:rsid w:val="00A242B1"/>
    <w:rsid w:val="00A245B6"/>
    <w:rsid w:val="00A2464C"/>
    <w:rsid w:val="00A24726"/>
    <w:rsid w:val="00A25466"/>
    <w:rsid w:val="00A2548B"/>
    <w:rsid w:val="00A258B9"/>
    <w:rsid w:val="00A25ED1"/>
    <w:rsid w:val="00A262AD"/>
    <w:rsid w:val="00A26561"/>
    <w:rsid w:val="00A2696E"/>
    <w:rsid w:val="00A26EB5"/>
    <w:rsid w:val="00A26FE7"/>
    <w:rsid w:val="00A275CB"/>
    <w:rsid w:val="00A27A5E"/>
    <w:rsid w:val="00A27E7B"/>
    <w:rsid w:val="00A30044"/>
    <w:rsid w:val="00A30197"/>
    <w:rsid w:val="00A307C8"/>
    <w:rsid w:val="00A30BAD"/>
    <w:rsid w:val="00A31355"/>
    <w:rsid w:val="00A314FD"/>
    <w:rsid w:val="00A3175D"/>
    <w:rsid w:val="00A317D4"/>
    <w:rsid w:val="00A318B5"/>
    <w:rsid w:val="00A31913"/>
    <w:rsid w:val="00A31AF9"/>
    <w:rsid w:val="00A31E5E"/>
    <w:rsid w:val="00A31F94"/>
    <w:rsid w:val="00A321E9"/>
    <w:rsid w:val="00A32293"/>
    <w:rsid w:val="00A3258C"/>
    <w:rsid w:val="00A32C9D"/>
    <w:rsid w:val="00A330BC"/>
    <w:rsid w:val="00A33767"/>
    <w:rsid w:val="00A338C3"/>
    <w:rsid w:val="00A33C17"/>
    <w:rsid w:val="00A33C46"/>
    <w:rsid w:val="00A33CC4"/>
    <w:rsid w:val="00A33FCE"/>
    <w:rsid w:val="00A3401F"/>
    <w:rsid w:val="00A343F9"/>
    <w:rsid w:val="00A346E6"/>
    <w:rsid w:val="00A349A4"/>
    <w:rsid w:val="00A34F89"/>
    <w:rsid w:val="00A3525E"/>
    <w:rsid w:val="00A35331"/>
    <w:rsid w:val="00A357EA"/>
    <w:rsid w:val="00A363BB"/>
    <w:rsid w:val="00A3645A"/>
    <w:rsid w:val="00A364A1"/>
    <w:rsid w:val="00A36864"/>
    <w:rsid w:val="00A36937"/>
    <w:rsid w:val="00A36AAF"/>
    <w:rsid w:val="00A36AE1"/>
    <w:rsid w:val="00A371E6"/>
    <w:rsid w:val="00A3752F"/>
    <w:rsid w:val="00A376D2"/>
    <w:rsid w:val="00A37B22"/>
    <w:rsid w:val="00A37CC5"/>
    <w:rsid w:val="00A37E1B"/>
    <w:rsid w:val="00A402E6"/>
    <w:rsid w:val="00A4033A"/>
    <w:rsid w:val="00A40429"/>
    <w:rsid w:val="00A404B1"/>
    <w:rsid w:val="00A405DD"/>
    <w:rsid w:val="00A40A7E"/>
    <w:rsid w:val="00A40E12"/>
    <w:rsid w:val="00A410ED"/>
    <w:rsid w:val="00A41535"/>
    <w:rsid w:val="00A4156F"/>
    <w:rsid w:val="00A416D0"/>
    <w:rsid w:val="00A41894"/>
    <w:rsid w:val="00A418DB"/>
    <w:rsid w:val="00A41DFD"/>
    <w:rsid w:val="00A42135"/>
    <w:rsid w:val="00A421E2"/>
    <w:rsid w:val="00A42676"/>
    <w:rsid w:val="00A42971"/>
    <w:rsid w:val="00A42DA9"/>
    <w:rsid w:val="00A42E10"/>
    <w:rsid w:val="00A4328F"/>
    <w:rsid w:val="00A43969"/>
    <w:rsid w:val="00A43E4C"/>
    <w:rsid w:val="00A43F57"/>
    <w:rsid w:val="00A4427D"/>
    <w:rsid w:val="00A44579"/>
    <w:rsid w:val="00A4544F"/>
    <w:rsid w:val="00A4564D"/>
    <w:rsid w:val="00A456E7"/>
    <w:rsid w:val="00A45AB1"/>
    <w:rsid w:val="00A45ABF"/>
    <w:rsid w:val="00A45CCD"/>
    <w:rsid w:val="00A463D3"/>
    <w:rsid w:val="00A46463"/>
    <w:rsid w:val="00A464AF"/>
    <w:rsid w:val="00A464C6"/>
    <w:rsid w:val="00A46657"/>
    <w:rsid w:val="00A46BB8"/>
    <w:rsid w:val="00A471D6"/>
    <w:rsid w:val="00A47531"/>
    <w:rsid w:val="00A47966"/>
    <w:rsid w:val="00A5014F"/>
    <w:rsid w:val="00A501E3"/>
    <w:rsid w:val="00A50358"/>
    <w:rsid w:val="00A51699"/>
    <w:rsid w:val="00A52231"/>
    <w:rsid w:val="00A52873"/>
    <w:rsid w:val="00A5321F"/>
    <w:rsid w:val="00A5358F"/>
    <w:rsid w:val="00A53847"/>
    <w:rsid w:val="00A539D3"/>
    <w:rsid w:val="00A53ED2"/>
    <w:rsid w:val="00A53F6C"/>
    <w:rsid w:val="00A5406E"/>
    <w:rsid w:val="00A5414A"/>
    <w:rsid w:val="00A54325"/>
    <w:rsid w:val="00A5457C"/>
    <w:rsid w:val="00A54676"/>
    <w:rsid w:val="00A54705"/>
    <w:rsid w:val="00A54BDD"/>
    <w:rsid w:val="00A54C02"/>
    <w:rsid w:val="00A5508F"/>
    <w:rsid w:val="00A55196"/>
    <w:rsid w:val="00A55890"/>
    <w:rsid w:val="00A55925"/>
    <w:rsid w:val="00A55C13"/>
    <w:rsid w:val="00A55ED4"/>
    <w:rsid w:val="00A562CB"/>
    <w:rsid w:val="00A5687A"/>
    <w:rsid w:val="00A56C06"/>
    <w:rsid w:val="00A570A1"/>
    <w:rsid w:val="00A5719B"/>
    <w:rsid w:val="00A574A8"/>
    <w:rsid w:val="00A57581"/>
    <w:rsid w:val="00A578FD"/>
    <w:rsid w:val="00A57930"/>
    <w:rsid w:val="00A57E65"/>
    <w:rsid w:val="00A6018A"/>
    <w:rsid w:val="00A60334"/>
    <w:rsid w:val="00A60A46"/>
    <w:rsid w:val="00A617C8"/>
    <w:rsid w:val="00A61848"/>
    <w:rsid w:val="00A61D40"/>
    <w:rsid w:val="00A61EDA"/>
    <w:rsid w:val="00A61F5E"/>
    <w:rsid w:val="00A61FFB"/>
    <w:rsid w:val="00A626AE"/>
    <w:rsid w:val="00A62AED"/>
    <w:rsid w:val="00A63039"/>
    <w:rsid w:val="00A63BB5"/>
    <w:rsid w:val="00A63E21"/>
    <w:rsid w:val="00A649AC"/>
    <w:rsid w:val="00A64AC0"/>
    <w:rsid w:val="00A64C50"/>
    <w:rsid w:val="00A6508D"/>
    <w:rsid w:val="00A652FD"/>
    <w:rsid w:val="00A65631"/>
    <w:rsid w:val="00A657B3"/>
    <w:rsid w:val="00A65990"/>
    <w:rsid w:val="00A65B44"/>
    <w:rsid w:val="00A65E49"/>
    <w:rsid w:val="00A66428"/>
    <w:rsid w:val="00A6643F"/>
    <w:rsid w:val="00A664FA"/>
    <w:rsid w:val="00A6659C"/>
    <w:rsid w:val="00A669B5"/>
    <w:rsid w:val="00A66CA8"/>
    <w:rsid w:val="00A66CE2"/>
    <w:rsid w:val="00A66F51"/>
    <w:rsid w:val="00A671C0"/>
    <w:rsid w:val="00A676E9"/>
    <w:rsid w:val="00A676F3"/>
    <w:rsid w:val="00A67833"/>
    <w:rsid w:val="00A67A55"/>
    <w:rsid w:val="00A67AC8"/>
    <w:rsid w:val="00A709C2"/>
    <w:rsid w:val="00A70D82"/>
    <w:rsid w:val="00A71332"/>
    <w:rsid w:val="00A715D4"/>
    <w:rsid w:val="00A717B5"/>
    <w:rsid w:val="00A71887"/>
    <w:rsid w:val="00A71E53"/>
    <w:rsid w:val="00A72469"/>
    <w:rsid w:val="00A72580"/>
    <w:rsid w:val="00A72629"/>
    <w:rsid w:val="00A72761"/>
    <w:rsid w:val="00A72CDE"/>
    <w:rsid w:val="00A72D51"/>
    <w:rsid w:val="00A73257"/>
    <w:rsid w:val="00A73933"/>
    <w:rsid w:val="00A73C3F"/>
    <w:rsid w:val="00A7405D"/>
    <w:rsid w:val="00A74188"/>
    <w:rsid w:val="00A74223"/>
    <w:rsid w:val="00A74DAE"/>
    <w:rsid w:val="00A74FDF"/>
    <w:rsid w:val="00A75260"/>
    <w:rsid w:val="00A7555D"/>
    <w:rsid w:val="00A75B39"/>
    <w:rsid w:val="00A75BAD"/>
    <w:rsid w:val="00A75C03"/>
    <w:rsid w:val="00A76134"/>
    <w:rsid w:val="00A767EE"/>
    <w:rsid w:val="00A7711E"/>
    <w:rsid w:val="00A77314"/>
    <w:rsid w:val="00A774D5"/>
    <w:rsid w:val="00A77B48"/>
    <w:rsid w:val="00A77E9F"/>
    <w:rsid w:val="00A800C7"/>
    <w:rsid w:val="00A809D9"/>
    <w:rsid w:val="00A80EEC"/>
    <w:rsid w:val="00A8109C"/>
    <w:rsid w:val="00A816FC"/>
    <w:rsid w:val="00A817C9"/>
    <w:rsid w:val="00A81E0A"/>
    <w:rsid w:val="00A81E9C"/>
    <w:rsid w:val="00A81FE2"/>
    <w:rsid w:val="00A82095"/>
    <w:rsid w:val="00A82C73"/>
    <w:rsid w:val="00A82ED6"/>
    <w:rsid w:val="00A837DD"/>
    <w:rsid w:val="00A838F5"/>
    <w:rsid w:val="00A8459F"/>
    <w:rsid w:val="00A845F4"/>
    <w:rsid w:val="00A84B01"/>
    <w:rsid w:val="00A84BAC"/>
    <w:rsid w:val="00A850AF"/>
    <w:rsid w:val="00A851BE"/>
    <w:rsid w:val="00A85278"/>
    <w:rsid w:val="00A856E4"/>
    <w:rsid w:val="00A85801"/>
    <w:rsid w:val="00A8585B"/>
    <w:rsid w:val="00A861F6"/>
    <w:rsid w:val="00A869BF"/>
    <w:rsid w:val="00A86AAD"/>
    <w:rsid w:val="00A86E25"/>
    <w:rsid w:val="00A87571"/>
    <w:rsid w:val="00A90179"/>
    <w:rsid w:val="00A902E8"/>
    <w:rsid w:val="00A90519"/>
    <w:rsid w:val="00A90723"/>
    <w:rsid w:val="00A9087C"/>
    <w:rsid w:val="00A90B6F"/>
    <w:rsid w:val="00A90C3B"/>
    <w:rsid w:val="00A914B7"/>
    <w:rsid w:val="00A9178D"/>
    <w:rsid w:val="00A91D5F"/>
    <w:rsid w:val="00A920D0"/>
    <w:rsid w:val="00A9245E"/>
    <w:rsid w:val="00A926B4"/>
    <w:rsid w:val="00A92FAC"/>
    <w:rsid w:val="00A930B8"/>
    <w:rsid w:val="00A935B4"/>
    <w:rsid w:val="00A93843"/>
    <w:rsid w:val="00A93B82"/>
    <w:rsid w:val="00A93CEC"/>
    <w:rsid w:val="00A94033"/>
    <w:rsid w:val="00A9440F"/>
    <w:rsid w:val="00A9482A"/>
    <w:rsid w:val="00A94935"/>
    <w:rsid w:val="00A94B2B"/>
    <w:rsid w:val="00A94C72"/>
    <w:rsid w:val="00A94E26"/>
    <w:rsid w:val="00A95179"/>
    <w:rsid w:val="00A951D4"/>
    <w:rsid w:val="00A95220"/>
    <w:rsid w:val="00A952A5"/>
    <w:rsid w:val="00A95F55"/>
    <w:rsid w:val="00A9640B"/>
    <w:rsid w:val="00A968DE"/>
    <w:rsid w:val="00A97479"/>
    <w:rsid w:val="00A97B54"/>
    <w:rsid w:val="00AA051C"/>
    <w:rsid w:val="00AA0670"/>
    <w:rsid w:val="00AA0756"/>
    <w:rsid w:val="00AA0A4B"/>
    <w:rsid w:val="00AA0F02"/>
    <w:rsid w:val="00AA12BD"/>
    <w:rsid w:val="00AA18AF"/>
    <w:rsid w:val="00AA1F60"/>
    <w:rsid w:val="00AA20C4"/>
    <w:rsid w:val="00AA2F35"/>
    <w:rsid w:val="00AA2F41"/>
    <w:rsid w:val="00AA2F4A"/>
    <w:rsid w:val="00AA2FAD"/>
    <w:rsid w:val="00AA3410"/>
    <w:rsid w:val="00AA3517"/>
    <w:rsid w:val="00AA3B1C"/>
    <w:rsid w:val="00AA3EA3"/>
    <w:rsid w:val="00AA4307"/>
    <w:rsid w:val="00AA445D"/>
    <w:rsid w:val="00AA4505"/>
    <w:rsid w:val="00AA4927"/>
    <w:rsid w:val="00AA4960"/>
    <w:rsid w:val="00AA4EA5"/>
    <w:rsid w:val="00AA4F26"/>
    <w:rsid w:val="00AA561E"/>
    <w:rsid w:val="00AA5659"/>
    <w:rsid w:val="00AA59DC"/>
    <w:rsid w:val="00AA59ED"/>
    <w:rsid w:val="00AA5C6F"/>
    <w:rsid w:val="00AA604B"/>
    <w:rsid w:val="00AA61AD"/>
    <w:rsid w:val="00AA6558"/>
    <w:rsid w:val="00AA672B"/>
    <w:rsid w:val="00AA69D2"/>
    <w:rsid w:val="00AA6C54"/>
    <w:rsid w:val="00AA7431"/>
    <w:rsid w:val="00AA75E2"/>
    <w:rsid w:val="00AA7C36"/>
    <w:rsid w:val="00AB008B"/>
    <w:rsid w:val="00AB02E1"/>
    <w:rsid w:val="00AB0F68"/>
    <w:rsid w:val="00AB1178"/>
    <w:rsid w:val="00AB17F6"/>
    <w:rsid w:val="00AB18A9"/>
    <w:rsid w:val="00AB1C6E"/>
    <w:rsid w:val="00AB1EEF"/>
    <w:rsid w:val="00AB25FB"/>
    <w:rsid w:val="00AB2735"/>
    <w:rsid w:val="00AB2747"/>
    <w:rsid w:val="00AB28AA"/>
    <w:rsid w:val="00AB2FFD"/>
    <w:rsid w:val="00AB319C"/>
    <w:rsid w:val="00AB321E"/>
    <w:rsid w:val="00AB335D"/>
    <w:rsid w:val="00AB3BE2"/>
    <w:rsid w:val="00AB3C64"/>
    <w:rsid w:val="00AB5470"/>
    <w:rsid w:val="00AB56C2"/>
    <w:rsid w:val="00AB58AD"/>
    <w:rsid w:val="00AB5BC9"/>
    <w:rsid w:val="00AB5FC5"/>
    <w:rsid w:val="00AB5FE2"/>
    <w:rsid w:val="00AB660D"/>
    <w:rsid w:val="00AB6715"/>
    <w:rsid w:val="00AB67D2"/>
    <w:rsid w:val="00AB68A4"/>
    <w:rsid w:val="00AB6B16"/>
    <w:rsid w:val="00AB6BBB"/>
    <w:rsid w:val="00AB6EBA"/>
    <w:rsid w:val="00AB6F1D"/>
    <w:rsid w:val="00AB70BB"/>
    <w:rsid w:val="00AB7217"/>
    <w:rsid w:val="00AC0205"/>
    <w:rsid w:val="00AC0800"/>
    <w:rsid w:val="00AC0AA5"/>
    <w:rsid w:val="00AC0DF8"/>
    <w:rsid w:val="00AC101C"/>
    <w:rsid w:val="00AC10D4"/>
    <w:rsid w:val="00AC1458"/>
    <w:rsid w:val="00AC152A"/>
    <w:rsid w:val="00AC1D2D"/>
    <w:rsid w:val="00AC1D71"/>
    <w:rsid w:val="00AC235D"/>
    <w:rsid w:val="00AC2B1E"/>
    <w:rsid w:val="00AC2D71"/>
    <w:rsid w:val="00AC3079"/>
    <w:rsid w:val="00AC35E9"/>
    <w:rsid w:val="00AC3937"/>
    <w:rsid w:val="00AC3F12"/>
    <w:rsid w:val="00AC3F14"/>
    <w:rsid w:val="00AC3F68"/>
    <w:rsid w:val="00AC406C"/>
    <w:rsid w:val="00AC4401"/>
    <w:rsid w:val="00AC442B"/>
    <w:rsid w:val="00AC4AF6"/>
    <w:rsid w:val="00AC4B8F"/>
    <w:rsid w:val="00AC4C10"/>
    <w:rsid w:val="00AC4D0A"/>
    <w:rsid w:val="00AC4FAF"/>
    <w:rsid w:val="00AC51D9"/>
    <w:rsid w:val="00AC5683"/>
    <w:rsid w:val="00AC5B73"/>
    <w:rsid w:val="00AC5CA4"/>
    <w:rsid w:val="00AC6232"/>
    <w:rsid w:val="00AC703E"/>
    <w:rsid w:val="00AC7244"/>
    <w:rsid w:val="00AC734B"/>
    <w:rsid w:val="00AC7701"/>
    <w:rsid w:val="00AC772B"/>
    <w:rsid w:val="00AC7D41"/>
    <w:rsid w:val="00AC7D5B"/>
    <w:rsid w:val="00AC7E1C"/>
    <w:rsid w:val="00AD0006"/>
    <w:rsid w:val="00AD0141"/>
    <w:rsid w:val="00AD046C"/>
    <w:rsid w:val="00AD04F4"/>
    <w:rsid w:val="00AD055E"/>
    <w:rsid w:val="00AD0EF1"/>
    <w:rsid w:val="00AD0F03"/>
    <w:rsid w:val="00AD1152"/>
    <w:rsid w:val="00AD14DE"/>
    <w:rsid w:val="00AD16EA"/>
    <w:rsid w:val="00AD190B"/>
    <w:rsid w:val="00AD1B49"/>
    <w:rsid w:val="00AD1C6C"/>
    <w:rsid w:val="00AD1D83"/>
    <w:rsid w:val="00AD24D6"/>
    <w:rsid w:val="00AD256D"/>
    <w:rsid w:val="00AD2EAD"/>
    <w:rsid w:val="00AD4186"/>
    <w:rsid w:val="00AD42DC"/>
    <w:rsid w:val="00AD449F"/>
    <w:rsid w:val="00AD4634"/>
    <w:rsid w:val="00AD4681"/>
    <w:rsid w:val="00AD4E09"/>
    <w:rsid w:val="00AD5120"/>
    <w:rsid w:val="00AD5184"/>
    <w:rsid w:val="00AD5293"/>
    <w:rsid w:val="00AD5511"/>
    <w:rsid w:val="00AD558C"/>
    <w:rsid w:val="00AD56F3"/>
    <w:rsid w:val="00AD5A68"/>
    <w:rsid w:val="00AD5EDA"/>
    <w:rsid w:val="00AD6327"/>
    <w:rsid w:val="00AD6675"/>
    <w:rsid w:val="00AD6B77"/>
    <w:rsid w:val="00AD6FC9"/>
    <w:rsid w:val="00AD7A17"/>
    <w:rsid w:val="00AD7A1D"/>
    <w:rsid w:val="00AD7CC9"/>
    <w:rsid w:val="00AE0EED"/>
    <w:rsid w:val="00AE159D"/>
    <w:rsid w:val="00AE19A3"/>
    <w:rsid w:val="00AE1E0E"/>
    <w:rsid w:val="00AE203D"/>
    <w:rsid w:val="00AE2197"/>
    <w:rsid w:val="00AE29EF"/>
    <w:rsid w:val="00AE2BAD"/>
    <w:rsid w:val="00AE2D5D"/>
    <w:rsid w:val="00AE311E"/>
    <w:rsid w:val="00AE3CDA"/>
    <w:rsid w:val="00AE3D10"/>
    <w:rsid w:val="00AE3F35"/>
    <w:rsid w:val="00AE3FA5"/>
    <w:rsid w:val="00AE41C9"/>
    <w:rsid w:val="00AE4238"/>
    <w:rsid w:val="00AE44C5"/>
    <w:rsid w:val="00AE451A"/>
    <w:rsid w:val="00AE489C"/>
    <w:rsid w:val="00AE48FE"/>
    <w:rsid w:val="00AE491D"/>
    <w:rsid w:val="00AE4BD6"/>
    <w:rsid w:val="00AE550A"/>
    <w:rsid w:val="00AE6025"/>
    <w:rsid w:val="00AE602B"/>
    <w:rsid w:val="00AE6496"/>
    <w:rsid w:val="00AE67DE"/>
    <w:rsid w:val="00AE6849"/>
    <w:rsid w:val="00AE6B1D"/>
    <w:rsid w:val="00AE6DC4"/>
    <w:rsid w:val="00AE6DF5"/>
    <w:rsid w:val="00AE6E4E"/>
    <w:rsid w:val="00AE6FED"/>
    <w:rsid w:val="00AE704E"/>
    <w:rsid w:val="00AE732F"/>
    <w:rsid w:val="00AE738D"/>
    <w:rsid w:val="00AE7659"/>
    <w:rsid w:val="00AE788E"/>
    <w:rsid w:val="00AE7964"/>
    <w:rsid w:val="00AE7C41"/>
    <w:rsid w:val="00AE7FD2"/>
    <w:rsid w:val="00AF01E7"/>
    <w:rsid w:val="00AF0678"/>
    <w:rsid w:val="00AF086A"/>
    <w:rsid w:val="00AF0945"/>
    <w:rsid w:val="00AF09F1"/>
    <w:rsid w:val="00AF0AB5"/>
    <w:rsid w:val="00AF110B"/>
    <w:rsid w:val="00AF113B"/>
    <w:rsid w:val="00AF1739"/>
    <w:rsid w:val="00AF1B25"/>
    <w:rsid w:val="00AF1C2E"/>
    <w:rsid w:val="00AF1F2B"/>
    <w:rsid w:val="00AF1FA6"/>
    <w:rsid w:val="00AF2A03"/>
    <w:rsid w:val="00AF2B8D"/>
    <w:rsid w:val="00AF2DBF"/>
    <w:rsid w:val="00AF3163"/>
    <w:rsid w:val="00AF3832"/>
    <w:rsid w:val="00AF3AA6"/>
    <w:rsid w:val="00AF3C33"/>
    <w:rsid w:val="00AF435B"/>
    <w:rsid w:val="00AF4535"/>
    <w:rsid w:val="00AF486F"/>
    <w:rsid w:val="00AF490C"/>
    <w:rsid w:val="00AF4C0F"/>
    <w:rsid w:val="00AF50D3"/>
    <w:rsid w:val="00AF51EF"/>
    <w:rsid w:val="00AF557B"/>
    <w:rsid w:val="00AF59AE"/>
    <w:rsid w:val="00AF6003"/>
    <w:rsid w:val="00AF6094"/>
    <w:rsid w:val="00AF60D1"/>
    <w:rsid w:val="00AF619C"/>
    <w:rsid w:val="00AF678A"/>
    <w:rsid w:val="00AF6FD9"/>
    <w:rsid w:val="00AF751E"/>
    <w:rsid w:val="00AF7AFB"/>
    <w:rsid w:val="00AF7C3B"/>
    <w:rsid w:val="00AF7D3A"/>
    <w:rsid w:val="00AF7F71"/>
    <w:rsid w:val="00B00D04"/>
    <w:rsid w:val="00B0126D"/>
    <w:rsid w:val="00B015E3"/>
    <w:rsid w:val="00B01D7A"/>
    <w:rsid w:val="00B01DDC"/>
    <w:rsid w:val="00B023D4"/>
    <w:rsid w:val="00B025E1"/>
    <w:rsid w:val="00B02C2C"/>
    <w:rsid w:val="00B030E3"/>
    <w:rsid w:val="00B030E6"/>
    <w:rsid w:val="00B033E6"/>
    <w:rsid w:val="00B039BC"/>
    <w:rsid w:val="00B03A81"/>
    <w:rsid w:val="00B03F10"/>
    <w:rsid w:val="00B04375"/>
    <w:rsid w:val="00B0440A"/>
    <w:rsid w:val="00B044DB"/>
    <w:rsid w:val="00B049DA"/>
    <w:rsid w:val="00B04C08"/>
    <w:rsid w:val="00B04DC5"/>
    <w:rsid w:val="00B05B10"/>
    <w:rsid w:val="00B05B2D"/>
    <w:rsid w:val="00B05C75"/>
    <w:rsid w:val="00B060F5"/>
    <w:rsid w:val="00B06163"/>
    <w:rsid w:val="00B06221"/>
    <w:rsid w:val="00B0700F"/>
    <w:rsid w:val="00B07042"/>
    <w:rsid w:val="00B07243"/>
    <w:rsid w:val="00B07612"/>
    <w:rsid w:val="00B0781D"/>
    <w:rsid w:val="00B07F2E"/>
    <w:rsid w:val="00B07FE0"/>
    <w:rsid w:val="00B1019F"/>
    <w:rsid w:val="00B10491"/>
    <w:rsid w:val="00B10AC0"/>
    <w:rsid w:val="00B10EA8"/>
    <w:rsid w:val="00B11454"/>
    <w:rsid w:val="00B11523"/>
    <w:rsid w:val="00B1183B"/>
    <w:rsid w:val="00B11935"/>
    <w:rsid w:val="00B11A3B"/>
    <w:rsid w:val="00B11EEF"/>
    <w:rsid w:val="00B1206F"/>
    <w:rsid w:val="00B1230C"/>
    <w:rsid w:val="00B127F0"/>
    <w:rsid w:val="00B12D84"/>
    <w:rsid w:val="00B12E56"/>
    <w:rsid w:val="00B12F1D"/>
    <w:rsid w:val="00B12F6F"/>
    <w:rsid w:val="00B131F5"/>
    <w:rsid w:val="00B13546"/>
    <w:rsid w:val="00B13580"/>
    <w:rsid w:val="00B1358F"/>
    <w:rsid w:val="00B1388E"/>
    <w:rsid w:val="00B13AED"/>
    <w:rsid w:val="00B13DBC"/>
    <w:rsid w:val="00B144D7"/>
    <w:rsid w:val="00B1453A"/>
    <w:rsid w:val="00B148C0"/>
    <w:rsid w:val="00B14BA1"/>
    <w:rsid w:val="00B14C5E"/>
    <w:rsid w:val="00B14E6E"/>
    <w:rsid w:val="00B1513C"/>
    <w:rsid w:val="00B15EF9"/>
    <w:rsid w:val="00B162CE"/>
    <w:rsid w:val="00B163EF"/>
    <w:rsid w:val="00B16836"/>
    <w:rsid w:val="00B1698B"/>
    <w:rsid w:val="00B16F3F"/>
    <w:rsid w:val="00B171F3"/>
    <w:rsid w:val="00B1751B"/>
    <w:rsid w:val="00B17F5B"/>
    <w:rsid w:val="00B2021D"/>
    <w:rsid w:val="00B2030D"/>
    <w:rsid w:val="00B209F4"/>
    <w:rsid w:val="00B20B5F"/>
    <w:rsid w:val="00B20E96"/>
    <w:rsid w:val="00B20EB3"/>
    <w:rsid w:val="00B20FA0"/>
    <w:rsid w:val="00B21856"/>
    <w:rsid w:val="00B21A96"/>
    <w:rsid w:val="00B21C89"/>
    <w:rsid w:val="00B21EC4"/>
    <w:rsid w:val="00B21EF7"/>
    <w:rsid w:val="00B22731"/>
    <w:rsid w:val="00B22D44"/>
    <w:rsid w:val="00B22DB9"/>
    <w:rsid w:val="00B22DEE"/>
    <w:rsid w:val="00B23142"/>
    <w:rsid w:val="00B2399E"/>
    <w:rsid w:val="00B23EE9"/>
    <w:rsid w:val="00B242E0"/>
    <w:rsid w:val="00B247CC"/>
    <w:rsid w:val="00B248F4"/>
    <w:rsid w:val="00B24A9F"/>
    <w:rsid w:val="00B24AFC"/>
    <w:rsid w:val="00B24DA6"/>
    <w:rsid w:val="00B24E2C"/>
    <w:rsid w:val="00B24F1C"/>
    <w:rsid w:val="00B25297"/>
    <w:rsid w:val="00B25697"/>
    <w:rsid w:val="00B256EE"/>
    <w:rsid w:val="00B25A3F"/>
    <w:rsid w:val="00B25D08"/>
    <w:rsid w:val="00B25F9A"/>
    <w:rsid w:val="00B26B2C"/>
    <w:rsid w:val="00B26B71"/>
    <w:rsid w:val="00B27175"/>
    <w:rsid w:val="00B27466"/>
    <w:rsid w:val="00B274C1"/>
    <w:rsid w:val="00B274E1"/>
    <w:rsid w:val="00B27956"/>
    <w:rsid w:val="00B27A45"/>
    <w:rsid w:val="00B27DE4"/>
    <w:rsid w:val="00B27E9C"/>
    <w:rsid w:val="00B305A2"/>
    <w:rsid w:val="00B3068B"/>
    <w:rsid w:val="00B30DAB"/>
    <w:rsid w:val="00B3116B"/>
    <w:rsid w:val="00B312A3"/>
    <w:rsid w:val="00B31632"/>
    <w:rsid w:val="00B317FE"/>
    <w:rsid w:val="00B31901"/>
    <w:rsid w:val="00B31BDF"/>
    <w:rsid w:val="00B3212D"/>
    <w:rsid w:val="00B325E8"/>
    <w:rsid w:val="00B32D9F"/>
    <w:rsid w:val="00B32E95"/>
    <w:rsid w:val="00B332BA"/>
    <w:rsid w:val="00B335D4"/>
    <w:rsid w:val="00B337DC"/>
    <w:rsid w:val="00B33E63"/>
    <w:rsid w:val="00B33F82"/>
    <w:rsid w:val="00B34A47"/>
    <w:rsid w:val="00B34DAC"/>
    <w:rsid w:val="00B356D0"/>
    <w:rsid w:val="00B3603A"/>
    <w:rsid w:val="00B36ED2"/>
    <w:rsid w:val="00B37056"/>
    <w:rsid w:val="00B3716D"/>
    <w:rsid w:val="00B371F0"/>
    <w:rsid w:val="00B37379"/>
    <w:rsid w:val="00B374FA"/>
    <w:rsid w:val="00B3791B"/>
    <w:rsid w:val="00B40148"/>
    <w:rsid w:val="00B40384"/>
    <w:rsid w:val="00B404DD"/>
    <w:rsid w:val="00B4103E"/>
    <w:rsid w:val="00B411FF"/>
    <w:rsid w:val="00B414D3"/>
    <w:rsid w:val="00B41ACD"/>
    <w:rsid w:val="00B41B41"/>
    <w:rsid w:val="00B41D16"/>
    <w:rsid w:val="00B41F0D"/>
    <w:rsid w:val="00B420B4"/>
    <w:rsid w:val="00B42350"/>
    <w:rsid w:val="00B432CC"/>
    <w:rsid w:val="00B43CB4"/>
    <w:rsid w:val="00B44657"/>
    <w:rsid w:val="00B44BD6"/>
    <w:rsid w:val="00B458CB"/>
    <w:rsid w:val="00B45DD2"/>
    <w:rsid w:val="00B460B4"/>
    <w:rsid w:val="00B463BA"/>
    <w:rsid w:val="00B464D0"/>
    <w:rsid w:val="00B46EDE"/>
    <w:rsid w:val="00B47109"/>
    <w:rsid w:val="00B4720F"/>
    <w:rsid w:val="00B475C6"/>
    <w:rsid w:val="00B50016"/>
    <w:rsid w:val="00B50569"/>
    <w:rsid w:val="00B50702"/>
    <w:rsid w:val="00B50CA3"/>
    <w:rsid w:val="00B50D4F"/>
    <w:rsid w:val="00B51049"/>
    <w:rsid w:val="00B5167B"/>
    <w:rsid w:val="00B51685"/>
    <w:rsid w:val="00B516E0"/>
    <w:rsid w:val="00B51AB5"/>
    <w:rsid w:val="00B51B31"/>
    <w:rsid w:val="00B51B86"/>
    <w:rsid w:val="00B51EF0"/>
    <w:rsid w:val="00B5214D"/>
    <w:rsid w:val="00B5249F"/>
    <w:rsid w:val="00B52521"/>
    <w:rsid w:val="00B528C5"/>
    <w:rsid w:val="00B528CA"/>
    <w:rsid w:val="00B52994"/>
    <w:rsid w:val="00B52C39"/>
    <w:rsid w:val="00B52D68"/>
    <w:rsid w:val="00B532F7"/>
    <w:rsid w:val="00B538C8"/>
    <w:rsid w:val="00B53E79"/>
    <w:rsid w:val="00B550AD"/>
    <w:rsid w:val="00B5515B"/>
    <w:rsid w:val="00B551E5"/>
    <w:rsid w:val="00B559E7"/>
    <w:rsid w:val="00B55A70"/>
    <w:rsid w:val="00B55AF1"/>
    <w:rsid w:val="00B55BCE"/>
    <w:rsid w:val="00B5608B"/>
    <w:rsid w:val="00B5612D"/>
    <w:rsid w:val="00B56233"/>
    <w:rsid w:val="00B56432"/>
    <w:rsid w:val="00B567B0"/>
    <w:rsid w:val="00B567ED"/>
    <w:rsid w:val="00B5688D"/>
    <w:rsid w:val="00B56A3C"/>
    <w:rsid w:val="00B56AD9"/>
    <w:rsid w:val="00B56B92"/>
    <w:rsid w:val="00B56ED7"/>
    <w:rsid w:val="00B570BC"/>
    <w:rsid w:val="00B574DE"/>
    <w:rsid w:val="00B5777C"/>
    <w:rsid w:val="00B57892"/>
    <w:rsid w:val="00B57927"/>
    <w:rsid w:val="00B57D00"/>
    <w:rsid w:val="00B60029"/>
    <w:rsid w:val="00B60483"/>
    <w:rsid w:val="00B611EF"/>
    <w:rsid w:val="00B61596"/>
    <w:rsid w:val="00B61B1B"/>
    <w:rsid w:val="00B61D7B"/>
    <w:rsid w:val="00B61D89"/>
    <w:rsid w:val="00B61E47"/>
    <w:rsid w:val="00B61F87"/>
    <w:rsid w:val="00B6218D"/>
    <w:rsid w:val="00B62530"/>
    <w:rsid w:val="00B62900"/>
    <w:rsid w:val="00B62A70"/>
    <w:rsid w:val="00B62EF7"/>
    <w:rsid w:val="00B63599"/>
    <w:rsid w:val="00B635D9"/>
    <w:rsid w:val="00B63604"/>
    <w:rsid w:val="00B63641"/>
    <w:rsid w:val="00B639BB"/>
    <w:rsid w:val="00B63A7D"/>
    <w:rsid w:val="00B63C05"/>
    <w:rsid w:val="00B63FD1"/>
    <w:rsid w:val="00B645F0"/>
    <w:rsid w:val="00B64723"/>
    <w:rsid w:val="00B647CB"/>
    <w:rsid w:val="00B648D9"/>
    <w:rsid w:val="00B648F8"/>
    <w:rsid w:val="00B650F7"/>
    <w:rsid w:val="00B6573C"/>
    <w:rsid w:val="00B658E3"/>
    <w:rsid w:val="00B65C8B"/>
    <w:rsid w:val="00B65D02"/>
    <w:rsid w:val="00B6664D"/>
    <w:rsid w:val="00B66776"/>
    <w:rsid w:val="00B66786"/>
    <w:rsid w:val="00B66EF2"/>
    <w:rsid w:val="00B671EF"/>
    <w:rsid w:val="00B67216"/>
    <w:rsid w:val="00B6778B"/>
    <w:rsid w:val="00B678FE"/>
    <w:rsid w:val="00B67A3D"/>
    <w:rsid w:val="00B67F09"/>
    <w:rsid w:val="00B7009A"/>
    <w:rsid w:val="00B70741"/>
    <w:rsid w:val="00B70CD6"/>
    <w:rsid w:val="00B70E2F"/>
    <w:rsid w:val="00B70E64"/>
    <w:rsid w:val="00B711E8"/>
    <w:rsid w:val="00B71E1A"/>
    <w:rsid w:val="00B71E9C"/>
    <w:rsid w:val="00B72297"/>
    <w:rsid w:val="00B723AF"/>
    <w:rsid w:val="00B72757"/>
    <w:rsid w:val="00B72B11"/>
    <w:rsid w:val="00B72E86"/>
    <w:rsid w:val="00B73101"/>
    <w:rsid w:val="00B73163"/>
    <w:rsid w:val="00B73273"/>
    <w:rsid w:val="00B738CB"/>
    <w:rsid w:val="00B73CC8"/>
    <w:rsid w:val="00B73F33"/>
    <w:rsid w:val="00B747AD"/>
    <w:rsid w:val="00B748EA"/>
    <w:rsid w:val="00B749DA"/>
    <w:rsid w:val="00B74C64"/>
    <w:rsid w:val="00B74F9C"/>
    <w:rsid w:val="00B75344"/>
    <w:rsid w:val="00B7541D"/>
    <w:rsid w:val="00B75621"/>
    <w:rsid w:val="00B76263"/>
    <w:rsid w:val="00B76462"/>
    <w:rsid w:val="00B76872"/>
    <w:rsid w:val="00B768A9"/>
    <w:rsid w:val="00B768CD"/>
    <w:rsid w:val="00B76BBA"/>
    <w:rsid w:val="00B76CEE"/>
    <w:rsid w:val="00B77354"/>
    <w:rsid w:val="00B77521"/>
    <w:rsid w:val="00B77804"/>
    <w:rsid w:val="00B7797C"/>
    <w:rsid w:val="00B808EA"/>
    <w:rsid w:val="00B80B3F"/>
    <w:rsid w:val="00B80E3E"/>
    <w:rsid w:val="00B80E71"/>
    <w:rsid w:val="00B8112F"/>
    <w:rsid w:val="00B815AA"/>
    <w:rsid w:val="00B8175A"/>
    <w:rsid w:val="00B819BB"/>
    <w:rsid w:val="00B81C7A"/>
    <w:rsid w:val="00B826BE"/>
    <w:rsid w:val="00B82A6A"/>
    <w:rsid w:val="00B8304F"/>
    <w:rsid w:val="00B8311B"/>
    <w:rsid w:val="00B831FB"/>
    <w:rsid w:val="00B833BC"/>
    <w:rsid w:val="00B8368F"/>
    <w:rsid w:val="00B83746"/>
    <w:rsid w:val="00B83A30"/>
    <w:rsid w:val="00B83A83"/>
    <w:rsid w:val="00B83B06"/>
    <w:rsid w:val="00B83BF5"/>
    <w:rsid w:val="00B83D04"/>
    <w:rsid w:val="00B842C1"/>
    <w:rsid w:val="00B8435A"/>
    <w:rsid w:val="00B845B7"/>
    <w:rsid w:val="00B84720"/>
    <w:rsid w:val="00B847AD"/>
    <w:rsid w:val="00B84F5C"/>
    <w:rsid w:val="00B8501B"/>
    <w:rsid w:val="00B8520B"/>
    <w:rsid w:val="00B85232"/>
    <w:rsid w:val="00B8532F"/>
    <w:rsid w:val="00B8536A"/>
    <w:rsid w:val="00B85402"/>
    <w:rsid w:val="00B86172"/>
    <w:rsid w:val="00B862AB"/>
    <w:rsid w:val="00B86BC2"/>
    <w:rsid w:val="00B86D4B"/>
    <w:rsid w:val="00B86E89"/>
    <w:rsid w:val="00B8714E"/>
    <w:rsid w:val="00B87D14"/>
    <w:rsid w:val="00B87FAF"/>
    <w:rsid w:val="00B900F8"/>
    <w:rsid w:val="00B90879"/>
    <w:rsid w:val="00B9126E"/>
    <w:rsid w:val="00B913FB"/>
    <w:rsid w:val="00B91495"/>
    <w:rsid w:val="00B91791"/>
    <w:rsid w:val="00B91845"/>
    <w:rsid w:val="00B91CCF"/>
    <w:rsid w:val="00B91CE9"/>
    <w:rsid w:val="00B929A9"/>
    <w:rsid w:val="00B92FDD"/>
    <w:rsid w:val="00B9312D"/>
    <w:rsid w:val="00B931CC"/>
    <w:rsid w:val="00B93323"/>
    <w:rsid w:val="00B93338"/>
    <w:rsid w:val="00B933C6"/>
    <w:rsid w:val="00B9354E"/>
    <w:rsid w:val="00B93735"/>
    <w:rsid w:val="00B9376D"/>
    <w:rsid w:val="00B9379A"/>
    <w:rsid w:val="00B938C8"/>
    <w:rsid w:val="00B93A94"/>
    <w:rsid w:val="00B94086"/>
    <w:rsid w:val="00B94210"/>
    <w:rsid w:val="00B944A2"/>
    <w:rsid w:val="00B94839"/>
    <w:rsid w:val="00B94A33"/>
    <w:rsid w:val="00B94ACF"/>
    <w:rsid w:val="00B94B31"/>
    <w:rsid w:val="00B94C8A"/>
    <w:rsid w:val="00B94EBE"/>
    <w:rsid w:val="00B956D7"/>
    <w:rsid w:val="00B95825"/>
    <w:rsid w:val="00B958D6"/>
    <w:rsid w:val="00B95ACD"/>
    <w:rsid w:val="00B962E3"/>
    <w:rsid w:val="00B967D7"/>
    <w:rsid w:val="00B96933"/>
    <w:rsid w:val="00B970A3"/>
    <w:rsid w:val="00B9713F"/>
    <w:rsid w:val="00B97345"/>
    <w:rsid w:val="00B97C55"/>
    <w:rsid w:val="00B97D5E"/>
    <w:rsid w:val="00BA00BF"/>
    <w:rsid w:val="00BA030A"/>
    <w:rsid w:val="00BA0B1A"/>
    <w:rsid w:val="00BA0B3A"/>
    <w:rsid w:val="00BA0C16"/>
    <w:rsid w:val="00BA0E65"/>
    <w:rsid w:val="00BA0F34"/>
    <w:rsid w:val="00BA0FE6"/>
    <w:rsid w:val="00BA19D9"/>
    <w:rsid w:val="00BA2377"/>
    <w:rsid w:val="00BA26A9"/>
    <w:rsid w:val="00BA2A11"/>
    <w:rsid w:val="00BA2E71"/>
    <w:rsid w:val="00BA2FB7"/>
    <w:rsid w:val="00BA3016"/>
    <w:rsid w:val="00BA32FA"/>
    <w:rsid w:val="00BA3344"/>
    <w:rsid w:val="00BA3559"/>
    <w:rsid w:val="00BA3759"/>
    <w:rsid w:val="00BA3E92"/>
    <w:rsid w:val="00BA4049"/>
    <w:rsid w:val="00BA43E9"/>
    <w:rsid w:val="00BA4926"/>
    <w:rsid w:val="00BA55C8"/>
    <w:rsid w:val="00BA5745"/>
    <w:rsid w:val="00BA602C"/>
    <w:rsid w:val="00BA607F"/>
    <w:rsid w:val="00BA62A8"/>
    <w:rsid w:val="00BA6D2C"/>
    <w:rsid w:val="00BA6E39"/>
    <w:rsid w:val="00BA767E"/>
    <w:rsid w:val="00BA77C4"/>
    <w:rsid w:val="00BA7815"/>
    <w:rsid w:val="00BA7C53"/>
    <w:rsid w:val="00BA7FBD"/>
    <w:rsid w:val="00BB0205"/>
    <w:rsid w:val="00BB0530"/>
    <w:rsid w:val="00BB056E"/>
    <w:rsid w:val="00BB0BDF"/>
    <w:rsid w:val="00BB158D"/>
    <w:rsid w:val="00BB166C"/>
    <w:rsid w:val="00BB1C9C"/>
    <w:rsid w:val="00BB23B2"/>
    <w:rsid w:val="00BB24FC"/>
    <w:rsid w:val="00BB2B0F"/>
    <w:rsid w:val="00BB2DF1"/>
    <w:rsid w:val="00BB33B4"/>
    <w:rsid w:val="00BB3D5C"/>
    <w:rsid w:val="00BB3F98"/>
    <w:rsid w:val="00BB48D8"/>
    <w:rsid w:val="00BB4AC8"/>
    <w:rsid w:val="00BB4AF4"/>
    <w:rsid w:val="00BB4C1E"/>
    <w:rsid w:val="00BB4E80"/>
    <w:rsid w:val="00BB4EB1"/>
    <w:rsid w:val="00BB52FD"/>
    <w:rsid w:val="00BB536D"/>
    <w:rsid w:val="00BB57AD"/>
    <w:rsid w:val="00BB5B0E"/>
    <w:rsid w:val="00BB5FB2"/>
    <w:rsid w:val="00BB602E"/>
    <w:rsid w:val="00BB6580"/>
    <w:rsid w:val="00BB6634"/>
    <w:rsid w:val="00BB6680"/>
    <w:rsid w:val="00BB6944"/>
    <w:rsid w:val="00BB69E4"/>
    <w:rsid w:val="00BB6BE7"/>
    <w:rsid w:val="00BB716B"/>
    <w:rsid w:val="00BB73CB"/>
    <w:rsid w:val="00BB7500"/>
    <w:rsid w:val="00BB7535"/>
    <w:rsid w:val="00BB7E1F"/>
    <w:rsid w:val="00BC0CFE"/>
    <w:rsid w:val="00BC0D2A"/>
    <w:rsid w:val="00BC150C"/>
    <w:rsid w:val="00BC18EF"/>
    <w:rsid w:val="00BC1CBD"/>
    <w:rsid w:val="00BC1F29"/>
    <w:rsid w:val="00BC225D"/>
    <w:rsid w:val="00BC2606"/>
    <w:rsid w:val="00BC3045"/>
    <w:rsid w:val="00BC34BB"/>
    <w:rsid w:val="00BC3584"/>
    <w:rsid w:val="00BC35E0"/>
    <w:rsid w:val="00BC36AB"/>
    <w:rsid w:val="00BC378F"/>
    <w:rsid w:val="00BC4172"/>
    <w:rsid w:val="00BC4292"/>
    <w:rsid w:val="00BC4AF3"/>
    <w:rsid w:val="00BC4DD8"/>
    <w:rsid w:val="00BC5367"/>
    <w:rsid w:val="00BC564B"/>
    <w:rsid w:val="00BC59FA"/>
    <w:rsid w:val="00BC6198"/>
    <w:rsid w:val="00BC635C"/>
    <w:rsid w:val="00BC65FF"/>
    <w:rsid w:val="00BC6A79"/>
    <w:rsid w:val="00BC6B59"/>
    <w:rsid w:val="00BC6C61"/>
    <w:rsid w:val="00BC6D55"/>
    <w:rsid w:val="00BC6FDA"/>
    <w:rsid w:val="00BC70C8"/>
    <w:rsid w:val="00BC7171"/>
    <w:rsid w:val="00BC74DB"/>
    <w:rsid w:val="00BC75A7"/>
    <w:rsid w:val="00BC781F"/>
    <w:rsid w:val="00BC78F6"/>
    <w:rsid w:val="00BC7A7D"/>
    <w:rsid w:val="00BC7DE2"/>
    <w:rsid w:val="00BD0082"/>
    <w:rsid w:val="00BD018C"/>
    <w:rsid w:val="00BD0A41"/>
    <w:rsid w:val="00BD0A71"/>
    <w:rsid w:val="00BD0ACA"/>
    <w:rsid w:val="00BD0B1F"/>
    <w:rsid w:val="00BD0C77"/>
    <w:rsid w:val="00BD13E1"/>
    <w:rsid w:val="00BD15BD"/>
    <w:rsid w:val="00BD1668"/>
    <w:rsid w:val="00BD17E9"/>
    <w:rsid w:val="00BD1A95"/>
    <w:rsid w:val="00BD1B23"/>
    <w:rsid w:val="00BD1EC4"/>
    <w:rsid w:val="00BD22FB"/>
    <w:rsid w:val="00BD23B2"/>
    <w:rsid w:val="00BD23F8"/>
    <w:rsid w:val="00BD26AD"/>
    <w:rsid w:val="00BD2C39"/>
    <w:rsid w:val="00BD2C4E"/>
    <w:rsid w:val="00BD3678"/>
    <w:rsid w:val="00BD4870"/>
    <w:rsid w:val="00BD4ABA"/>
    <w:rsid w:val="00BD5166"/>
    <w:rsid w:val="00BD5442"/>
    <w:rsid w:val="00BD581E"/>
    <w:rsid w:val="00BD5DCC"/>
    <w:rsid w:val="00BD601E"/>
    <w:rsid w:val="00BD63E1"/>
    <w:rsid w:val="00BD68B2"/>
    <w:rsid w:val="00BD6B67"/>
    <w:rsid w:val="00BD6B85"/>
    <w:rsid w:val="00BD6C7A"/>
    <w:rsid w:val="00BD6F86"/>
    <w:rsid w:val="00BD71FE"/>
    <w:rsid w:val="00BD7417"/>
    <w:rsid w:val="00BD7B54"/>
    <w:rsid w:val="00BD7BD2"/>
    <w:rsid w:val="00BD7FC0"/>
    <w:rsid w:val="00BE017B"/>
    <w:rsid w:val="00BE01AD"/>
    <w:rsid w:val="00BE0657"/>
    <w:rsid w:val="00BE09CB"/>
    <w:rsid w:val="00BE09F6"/>
    <w:rsid w:val="00BE0C06"/>
    <w:rsid w:val="00BE0D1C"/>
    <w:rsid w:val="00BE1002"/>
    <w:rsid w:val="00BE11E1"/>
    <w:rsid w:val="00BE144B"/>
    <w:rsid w:val="00BE1B7B"/>
    <w:rsid w:val="00BE1D46"/>
    <w:rsid w:val="00BE203B"/>
    <w:rsid w:val="00BE2271"/>
    <w:rsid w:val="00BE2435"/>
    <w:rsid w:val="00BE2AC0"/>
    <w:rsid w:val="00BE2DEB"/>
    <w:rsid w:val="00BE314F"/>
    <w:rsid w:val="00BE35BB"/>
    <w:rsid w:val="00BE37C1"/>
    <w:rsid w:val="00BE3B46"/>
    <w:rsid w:val="00BE3E3C"/>
    <w:rsid w:val="00BE4378"/>
    <w:rsid w:val="00BE4526"/>
    <w:rsid w:val="00BE4605"/>
    <w:rsid w:val="00BE4CEF"/>
    <w:rsid w:val="00BE4DCC"/>
    <w:rsid w:val="00BE5B2D"/>
    <w:rsid w:val="00BE60CB"/>
    <w:rsid w:val="00BE6BE1"/>
    <w:rsid w:val="00BE6DFB"/>
    <w:rsid w:val="00BE7525"/>
    <w:rsid w:val="00BE7F4B"/>
    <w:rsid w:val="00BF02AF"/>
    <w:rsid w:val="00BF0683"/>
    <w:rsid w:val="00BF09DA"/>
    <w:rsid w:val="00BF09F2"/>
    <w:rsid w:val="00BF0B53"/>
    <w:rsid w:val="00BF0C21"/>
    <w:rsid w:val="00BF0E05"/>
    <w:rsid w:val="00BF0F04"/>
    <w:rsid w:val="00BF0FE4"/>
    <w:rsid w:val="00BF128E"/>
    <w:rsid w:val="00BF1538"/>
    <w:rsid w:val="00BF1FE0"/>
    <w:rsid w:val="00BF20FB"/>
    <w:rsid w:val="00BF2286"/>
    <w:rsid w:val="00BF2357"/>
    <w:rsid w:val="00BF274C"/>
    <w:rsid w:val="00BF2BD9"/>
    <w:rsid w:val="00BF2E0D"/>
    <w:rsid w:val="00BF344F"/>
    <w:rsid w:val="00BF396A"/>
    <w:rsid w:val="00BF3EBA"/>
    <w:rsid w:val="00BF41DA"/>
    <w:rsid w:val="00BF45A4"/>
    <w:rsid w:val="00BF4979"/>
    <w:rsid w:val="00BF4CF0"/>
    <w:rsid w:val="00BF4F90"/>
    <w:rsid w:val="00BF527A"/>
    <w:rsid w:val="00BF5707"/>
    <w:rsid w:val="00BF5D92"/>
    <w:rsid w:val="00BF5DC5"/>
    <w:rsid w:val="00BF5F4B"/>
    <w:rsid w:val="00BF6396"/>
    <w:rsid w:val="00BF6BCA"/>
    <w:rsid w:val="00BF72A7"/>
    <w:rsid w:val="00BF7729"/>
    <w:rsid w:val="00BF77C1"/>
    <w:rsid w:val="00BF7ACF"/>
    <w:rsid w:val="00BF7C91"/>
    <w:rsid w:val="00C0072C"/>
    <w:rsid w:val="00C00784"/>
    <w:rsid w:val="00C0087F"/>
    <w:rsid w:val="00C00D9C"/>
    <w:rsid w:val="00C01579"/>
    <w:rsid w:val="00C02100"/>
    <w:rsid w:val="00C022C3"/>
    <w:rsid w:val="00C02D90"/>
    <w:rsid w:val="00C02E02"/>
    <w:rsid w:val="00C03472"/>
    <w:rsid w:val="00C03C2C"/>
    <w:rsid w:val="00C042B6"/>
    <w:rsid w:val="00C04324"/>
    <w:rsid w:val="00C04A62"/>
    <w:rsid w:val="00C04B59"/>
    <w:rsid w:val="00C04D28"/>
    <w:rsid w:val="00C04DC7"/>
    <w:rsid w:val="00C051BA"/>
    <w:rsid w:val="00C052A9"/>
    <w:rsid w:val="00C055D7"/>
    <w:rsid w:val="00C0583B"/>
    <w:rsid w:val="00C06207"/>
    <w:rsid w:val="00C06219"/>
    <w:rsid w:val="00C063EC"/>
    <w:rsid w:val="00C0652A"/>
    <w:rsid w:val="00C06A5E"/>
    <w:rsid w:val="00C06B26"/>
    <w:rsid w:val="00C06CFA"/>
    <w:rsid w:val="00C06E34"/>
    <w:rsid w:val="00C07178"/>
    <w:rsid w:val="00C07245"/>
    <w:rsid w:val="00C072C0"/>
    <w:rsid w:val="00C07352"/>
    <w:rsid w:val="00C077F4"/>
    <w:rsid w:val="00C07B47"/>
    <w:rsid w:val="00C07DAC"/>
    <w:rsid w:val="00C108C6"/>
    <w:rsid w:val="00C109D7"/>
    <w:rsid w:val="00C11462"/>
    <w:rsid w:val="00C11B95"/>
    <w:rsid w:val="00C11D64"/>
    <w:rsid w:val="00C11F7B"/>
    <w:rsid w:val="00C12049"/>
    <w:rsid w:val="00C12561"/>
    <w:rsid w:val="00C12813"/>
    <w:rsid w:val="00C12C99"/>
    <w:rsid w:val="00C12CF4"/>
    <w:rsid w:val="00C12E53"/>
    <w:rsid w:val="00C1300F"/>
    <w:rsid w:val="00C13138"/>
    <w:rsid w:val="00C1316E"/>
    <w:rsid w:val="00C13361"/>
    <w:rsid w:val="00C1356B"/>
    <w:rsid w:val="00C135A7"/>
    <w:rsid w:val="00C136C0"/>
    <w:rsid w:val="00C13DE6"/>
    <w:rsid w:val="00C13FAD"/>
    <w:rsid w:val="00C14102"/>
    <w:rsid w:val="00C14715"/>
    <w:rsid w:val="00C148A9"/>
    <w:rsid w:val="00C158C3"/>
    <w:rsid w:val="00C159A5"/>
    <w:rsid w:val="00C159C4"/>
    <w:rsid w:val="00C15C7E"/>
    <w:rsid w:val="00C15EBD"/>
    <w:rsid w:val="00C15EC3"/>
    <w:rsid w:val="00C15FA2"/>
    <w:rsid w:val="00C16220"/>
    <w:rsid w:val="00C16267"/>
    <w:rsid w:val="00C165FA"/>
    <w:rsid w:val="00C165FE"/>
    <w:rsid w:val="00C1664A"/>
    <w:rsid w:val="00C16C10"/>
    <w:rsid w:val="00C16CF1"/>
    <w:rsid w:val="00C16D98"/>
    <w:rsid w:val="00C16DA1"/>
    <w:rsid w:val="00C16F44"/>
    <w:rsid w:val="00C16FDF"/>
    <w:rsid w:val="00C17078"/>
    <w:rsid w:val="00C1707D"/>
    <w:rsid w:val="00C170F7"/>
    <w:rsid w:val="00C17127"/>
    <w:rsid w:val="00C17431"/>
    <w:rsid w:val="00C17749"/>
    <w:rsid w:val="00C17783"/>
    <w:rsid w:val="00C17878"/>
    <w:rsid w:val="00C17952"/>
    <w:rsid w:val="00C17CED"/>
    <w:rsid w:val="00C17F91"/>
    <w:rsid w:val="00C17FA0"/>
    <w:rsid w:val="00C20550"/>
    <w:rsid w:val="00C20A5C"/>
    <w:rsid w:val="00C20CD5"/>
    <w:rsid w:val="00C20DDE"/>
    <w:rsid w:val="00C21052"/>
    <w:rsid w:val="00C21515"/>
    <w:rsid w:val="00C218B9"/>
    <w:rsid w:val="00C21B02"/>
    <w:rsid w:val="00C21F19"/>
    <w:rsid w:val="00C22111"/>
    <w:rsid w:val="00C222BD"/>
    <w:rsid w:val="00C222D2"/>
    <w:rsid w:val="00C22858"/>
    <w:rsid w:val="00C22AB9"/>
    <w:rsid w:val="00C22CD8"/>
    <w:rsid w:val="00C22DBA"/>
    <w:rsid w:val="00C22FD7"/>
    <w:rsid w:val="00C23001"/>
    <w:rsid w:val="00C230E4"/>
    <w:rsid w:val="00C23391"/>
    <w:rsid w:val="00C236AF"/>
    <w:rsid w:val="00C23AFD"/>
    <w:rsid w:val="00C23FA6"/>
    <w:rsid w:val="00C24448"/>
    <w:rsid w:val="00C245E2"/>
    <w:rsid w:val="00C2511E"/>
    <w:rsid w:val="00C25508"/>
    <w:rsid w:val="00C25961"/>
    <w:rsid w:val="00C2599B"/>
    <w:rsid w:val="00C25E07"/>
    <w:rsid w:val="00C25E7F"/>
    <w:rsid w:val="00C25ECC"/>
    <w:rsid w:val="00C260A9"/>
    <w:rsid w:val="00C2652F"/>
    <w:rsid w:val="00C26A55"/>
    <w:rsid w:val="00C26A61"/>
    <w:rsid w:val="00C26C50"/>
    <w:rsid w:val="00C26CFB"/>
    <w:rsid w:val="00C26F95"/>
    <w:rsid w:val="00C27A75"/>
    <w:rsid w:val="00C27F6D"/>
    <w:rsid w:val="00C3021C"/>
    <w:rsid w:val="00C30BBA"/>
    <w:rsid w:val="00C30E7F"/>
    <w:rsid w:val="00C311BB"/>
    <w:rsid w:val="00C318FA"/>
    <w:rsid w:val="00C31908"/>
    <w:rsid w:val="00C31B19"/>
    <w:rsid w:val="00C31D30"/>
    <w:rsid w:val="00C31F2A"/>
    <w:rsid w:val="00C31F43"/>
    <w:rsid w:val="00C32383"/>
    <w:rsid w:val="00C32474"/>
    <w:rsid w:val="00C32AC7"/>
    <w:rsid w:val="00C32D0B"/>
    <w:rsid w:val="00C32E4B"/>
    <w:rsid w:val="00C33422"/>
    <w:rsid w:val="00C334C7"/>
    <w:rsid w:val="00C33891"/>
    <w:rsid w:val="00C33DEE"/>
    <w:rsid w:val="00C341F7"/>
    <w:rsid w:val="00C343D1"/>
    <w:rsid w:val="00C34C0F"/>
    <w:rsid w:val="00C34C76"/>
    <w:rsid w:val="00C34E67"/>
    <w:rsid w:val="00C34F9D"/>
    <w:rsid w:val="00C34FCE"/>
    <w:rsid w:val="00C35585"/>
    <w:rsid w:val="00C35CE9"/>
    <w:rsid w:val="00C35E85"/>
    <w:rsid w:val="00C366D6"/>
    <w:rsid w:val="00C36BD0"/>
    <w:rsid w:val="00C36E97"/>
    <w:rsid w:val="00C371FD"/>
    <w:rsid w:val="00C376B1"/>
    <w:rsid w:val="00C37AB9"/>
    <w:rsid w:val="00C37F5A"/>
    <w:rsid w:val="00C40463"/>
    <w:rsid w:val="00C40699"/>
    <w:rsid w:val="00C40B6B"/>
    <w:rsid w:val="00C41C9C"/>
    <w:rsid w:val="00C41FAD"/>
    <w:rsid w:val="00C420D4"/>
    <w:rsid w:val="00C422AB"/>
    <w:rsid w:val="00C42344"/>
    <w:rsid w:val="00C42AAA"/>
    <w:rsid w:val="00C42D51"/>
    <w:rsid w:val="00C42E1D"/>
    <w:rsid w:val="00C42E70"/>
    <w:rsid w:val="00C43BBD"/>
    <w:rsid w:val="00C43C6C"/>
    <w:rsid w:val="00C43D60"/>
    <w:rsid w:val="00C43D70"/>
    <w:rsid w:val="00C43F29"/>
    <w:rsid w:val="00C44352"/>
    <w:rsid w:val="00C44413"/>
    <w:rsid w:val="00C44AEF"/>
    <w:rsid w:val="00C44B10"/>
    <w:rsid w:val="00C45337"/>
    <w:rsid w:val="00C453D4"/>
    <w:rsid w:val="00C45860"/>
    <w:rsid w:val="00C45966"/>
    <w:rsid w:val="00C45F79"/>
    <w:rsid w:val="00C460B8"/>
    <w:rsid w:val="00C461B1"/>
    <w:rsid w:val="00C4649B"/>
    <w:rsid w:val="00C46A02"/>
    <w:rsid w:val="00C46CAC"/>
    <w:rsid w:val="00C46CED"/>
    <w:rsid w:val="00C47473"/>
    <w:rsid w:val="00C4797E"/>
    <w:rsid w:val="00C47BEB"/>
    <w:rsid w:val="00C47C34"/>
    <w:rsid w:val="00C504C3"/>
    <w:rsid w:val="00C50850"/>
    <w:rsid w:val="00C50AAE"/>
    <w:rsid w:val="00C5111A"/>
    <w:rsid w:val="00C51131"/>
    <w:rsid w:val="00C512D7"/>
    <w:rsid w:val="00C51B8B"/>
    <w:rsid w:val="00C51C4D"/>
    <w:rsid w:val="00C51D31"/>
    <w:rsid w:val="00C5224B"/>
    <w:rsid w:val="00C524DF"/>
    <w:rsid w:val="00C5253E"/>
    <w:rsid w:val="00C526DD"/>
    <w:rsid w:val="00C52811"/>
    <w:rsid w:val="00C529F0"/>
    <w:rsid w:val="00C52A11"/>
    <w:rsid w:val="00C52A63"/>
    <w:rsid w:val="00C52B25"/>
    <w:rsid w:val="00C52BD6"/>
    <w:rsid w:val="00C531F6"/>
    <w:rsid w:val="00C532EB"/>
    <w:rsid w:val="00C533BE"/>
    <w:rsid w:val="00C534BF"/>
    <w:rsid w:val="00C537BA"/>
    <w:rsid w:val="00C53ED3"/>
    <w:rsid w:val="00C5416B"/>
    <w:rsid w:val="00C541C7"/>
    <w:rsid w:val="00C541F3"/>
    <w:rsid w:val="00C544B2"/>
    <w:rsid w:val="00C5485A"/>
    <w:rsid w:val="00C54B59"/>
    <w:rsid w:val="00C54D70"/>
    <w:rsid w:val="00C55677"/>
    <w:rsid w:val="00C5576D"/>
    <w:rsid w:val="00C55890"/>
    <w:rsid w:val="00C56348"/>
    <w:rsid w:val="00C5669D"/>
    <w:rsid w:val="00C56915"/>
    <w:rsid w:val="00C56BF7"/>
    <w:rsid w:val="00C57503"/>
    <w:rsid w:val="00C5756D"/>
    <w:rsid w:val="00C579F6"/>
    <w:rsid w:val="00C57AAB"/>
    <w:rsid w:val="00C60595"/>
    <w:rsid w:val="00C60B28"/>
    <w:rsid w:val="00C61180"/>
    <w:rsid w:val="00C61698"/>
    <w:rsid w:val="00C61D75"/>
    <w:rsid w:val="00C61FAC"/>
    <w:rsid w:val="00C625E5"/>
    <w:rsid w:val="00C62B03"/>
    <w:rsid w:val="00C634B2"/>
    <w:rsid w:val="00C6390C"/>
    <w:rsid w:val="00C63A31"/>
    <w:rsid w:val="00C63BD4"/>
    <w:rsid w:val="00C63BEC"/>
    <w:rsid w:val="00C63CFC"/>
    <w:rsid w:val="00C648C5"/>
    <w:rsid w:val="00C64D54"/>
    <w:rsid w:val="00C64EFE"/>
    <w:rsid w:val="00C65129"/>
    <w:rsid w:val="00C65134"/>
    <w:rsid w:val="00C65428"/>
    <w:rsid w:val="00C6561A"/>
    <w:rsid w:val="00C65873"/>
    <w:rsid w:val="00C658BD"/>
    <w:rsid w:val="00C65EC8"/>
    <w:rsid w:val="00C66C08"/>
    <w:rsid w:val="00C66CB8"/>
    <w:rsid w:val="00C6711E"/>
    <w:rsid w:val="00C67383"/>
    <w:rsid w:val="00C70108"/>
    <w:rsid w:val="00C70344"/>
    <w:rsid w:val="00C70BC5"/>
    <w:rsid w:val="00C71218"/>
    <w:rsid w:val="00C71340"/>
    <w:rsid w:val="00C71709"/>
    <w:rsid w:val="00C7186D"/>
    <w:rsid w:val="00C719F1"/>
    <w:rsid w:val="00C71A05"/>
    <w:rsid w:val="00C71C81"/>
    <w:rsid w:val="00C7228D"/>
    <w:rsid w:val="00C723FB"/>
    <w:rsid w:val="00C72E7D"/>
    <w:rsid w:val="00C72F46"/>
    <w:rsid w:val="00C72F77"/>
    <w:rsid w:val="00C72F90"/>
    <w:rsid w:val="00C73096"/>
    <w:rsid w:val="00C7316A"/>
    <w:rsid w:val="00C731A2"/>
    <w:rsid w:val="00C732C5"/>
    <w:rsid w:val="00C733A9"/>
    <w:rsid w:val="00C738AC"/>
    <w:rsid w:val="00C73C8D"/>
    <w:rsid w:val="00C73E56"/>
    <w:rsid w:val="00C73ECE"/>
    <w:rsid w:val="00C7429B"/>
    <w:rsid w:val="00C74514"/>
    <w:rsid w:val="00C74AEF"/>
    <w:rsid w:val="00C74C9A"/>
    <w:rsid w:val="00C74D85"/>
    <w:rsid w:val="00C74E71"/>
    <w:rsid w:val="00C74FD6"/>
    <w:rsid w:val="00C75401"/>
    <w:rsid w:val="00C75722"/>
    <w:rsid w:val="00C7578C"/>
    <w:rsid w:val="00C758AF"/>
    <w:rsid w:val="00C75B92"/>
    <w:rsid w:val="00C75BDA"/>
    <w:rsid w:val="00C75DB9"/>
    <w:rsid w:val="00C75EC4"/>
    <w:rsid w:val="00C760CB"/>
    <w:rsid w:val="00C76363"/>
    <w:rsid w:val="00C7654B"/>
    <w:rsid w:val="00C76C3D"/>
    <w:rsid w:val="00C77815"/>
    <w:rsid w:val="00C77BD8"/>
    <w:rsid w:val="00C808C7"/>
    <w:rsid w:val="00C80B06"/>
    <w:rsid w:val="00C81109"/>
    <w:rsid w:val="00C814A7"/>
    <w:rsid w:val="00C81578"/>
    <w:rsid w:val="00C815F4"/>
    <w:rsid w:val="00C81AF1"/>
    <w:rsid w:val="00C82082"/>
    <w:rsid w:val="00C822DB"/>
    <w:rsid w:val="00C824B9"/>
    <w:rsid w:val="00C82699"/>
    <w:rsid w:val="00C82B85"/>
    <w:rsid w:val="00C83207"/>
    <w:rsid w:val="00C8338E"/>
    <w:rsid w:val="00C8346A"/>
    <w:rsid w:val="00C83542"/>
    <w:rsid w:val="00C8362D"/>
    <w:rsid w:val="00C8363B"/>
    <w:rsid w:val="00C8374F"/>
    <w:rsid w:val="00C83950"/>
    <w:rsid w:val="00C83FEF"/>
    <w:rsid w:val="00C847B9"/>
    <w:rsid w:val="00C84BFB"/>
    <w:rsid w:val="00C84DDC"/>
    <w:rsid w:val="00C859EE"/>
    <w:rsid w:val="00C86110"/>
    <w:rsid w:val="00C86360"/>
    <w:rsid w:val="00C8645B"/>
    <w:rsid w:val="00C86707"/>
    <w:rsid w:val="00C868C2"/>
    <w:rsid w:val="00C86923"/>
    <w:rsid w:val="00C86BE8"/>
    <w:rsid w:val="00C86DF8"/>
    <w:rsid w:val="00C87501"/>
    <w:rsid w:val="00C8793A"/>
    <w:rsid w:val="00C87A8A"/>
    <w:rsid w:val="00C87B58"/>
    <w:rsid w:val="00C90132"/>
    <w:rsid w:val="00C90360"/>
    <w:rsid w:val="00C90526"/>
    <w:rsid w:val="00C90624"/>
    <w:rsid w:val="00C90DCB"/>
    <w:rsid w:val="00C91595"/>
    <w:rsid w:val="00C91681"/>
    <w:rsid w:val="00C9190C"/>
    <w:rsid w:val="00C91A96"/>
    <w:rsid w:val="00C91F36"/>
    <w:rsid w:val="00C9205C"/>
    <w:rsid w:val="00C92609"/>
    <w:rsid w:val="00C9275F"/>
    <w:rsid w:val="00C92FE2"/>
    <w:rsid w:val="00C93067"/>
    <w:rsid w:val="00C93249"/>
    <w:rsid w:val="00C9396A"/>
    <w:rsid w:val="00C93E66"/>
    <w:rsid w:val="00C9407B"/>
    <w:rsid w:val="00C9430E"/>
    <w:rsid w:val="00C944EE"/>
    <w:rsid w:val="00C94521"/>
    <w:rsid w:val="00C9452C"/>
    <w:rsid w:val="00C9497B"/>
    <w:rsid w:val="00C94C29"/>
    <w:rsid w:val="00C94C8E"/>
    <w:rsid w:val="00C9540B"/>
    <w:rsid w:val="00C95796"/>
    <w:rsid w:val="00C95A88"/>
    <w:rsid w:val="00C960B1"/>
    <w:rsid w:val="00C96266"/>
    <w:rsid w:val="00C96A70"/>
    <w:rsid w:val="00C96E33"/>
    <w:rsid w:val="00C96F38"/>
    <w:rsid w:val="00C96FDD"/>
    <w:rsid w:val="00C971E0"/>
    <w:rsid w:val="00C9737D"/>
    <w:rsid w:val="00C977BC"/>
    <w:rsid w:val="00C977EF"/>
    <w:rsid w:val="00C97DD9"/>
    <w:rsid w:val="00CA0A41"/>
    <w:rsid w:val="00CA0B56"/>
    <w:rsid w:val="00CA0CA6"/>
    <w:rsid w:val="00CA1301"/>
    <w:rsid w:val="00CA1398"/>
    <w:rsid w:val="00CA153F"/>
    <w:rsid w:val="00CA1567"/>
    <w:rsid w:val="00CA1E94"/>
    <w:rsid w:val="00CA30CF"/>
    <w:rsid w:val="00CA3134"/>
    <w:rsid w:val="00CA32A6"/>
    <w:rsid w:val="00CA348A"/>
    <w:rsid w:val="00CA3C49"/>
    <w:rsid w:val="00CA4585"/>
    <w:rsid w:val="00CA46D9"/>
    <w:rsid w:val="00CA4998"/>
    <w:rsid w:val="00CA59B0"/>
    <w:rsid w:val="00CA5B38"/>
    <w:rsid w:val="00CA670B"/>
    <w:rsid w:val="00CA695A"/>
    <w:rsid w:val="00CA6969"/>
    <w:rsid w:val="00CA6CE5"/>
    <w:rsid w:val="00CA6DC4"/>
    <w:rsid w:val="00CA75EA"/>
    <w:rsid w:val="00CA776A"/>
    <w:rsid w:val="00CA7F78"/>
    <w:rsid w:val="00CA7FC9"/>
    <w:rsid w:val="00CB0213"/>
    <w:rsid w:val="00CB0398"/>
    <w:rsid w:val="00CB048C"/>
    <w:rsid w:val="00CB063C"/>
    <w:rsid w:val="00CB098E"/>
    <w:rsid w:val="00CB0A58"/>
    <w:rsid w:val="00CB0C52"/>
    <w:rsid w:val="00CB112A"/>
    <w:rsid w:val="00CB11BA"/>
    <w:rsid w:val="00CB1318"/>
    <w:rsid w:val="00CB17ED"/>
    <w:rsid w:val="00CB3476"/>
    <w:rsid w:val="00CB35EB"/>
    <w:rsid w:val="00CB38C8"/>
    <w:rsid w:val="00CB404B"/>
    <w:rsid w:val="00CB44BD"/>
    <w:rsid w:val="00CB47E2"/>
    <w:rsid w:val="00CB4B2B"/>
    <w:rsid w:val="00CB53DE"/>
    <w:rsid w:val="00CB551F"/>
    <w:rsid w:val="00CB55B8"/>
    <w:rsid w:val="00CB563B"/>
    <w:rsid w:val="00CB56C7"/>
    <w:rsid w:val="00CB5C2F"/>
    <w:rsid w:val="00CB6869"/>
    <w:rsid w:val="00CB6DCD"/>
    <w:rsid w:val="00CB6F96"/>
    <w:rsid w:val="00CB72E3"/>
    <w:rsid w:val="00CB7DEF"/>
    <w:rsid w:val="00CB7E82"/>
    <w:rsid w:val="00CB7FE7"/>
    <w:rsid w:val="00CC013A"/>
    <w:rsid w:val="00CC039C"/>
    <w:rsid w:val="00CC0661"/>
    <w:rsid w:val="00CC07F5"/>
    <w:rsid w:val="00CC0962"/>
    <w:rsid w:val="00CC1447"/>
    <w:rsid w:val="00CC19A8"/>
    <w:rsid w:val="00CC1A4E"/>
    <w:rsid w:val="00CC1A89"/>
    <w:rsid w:val="00CC1DF7"/>
    <w:rsid w:val="00CC1F67"/>
    <w:rsid w:val="00CC258D"/>
    <w:rsid w:val="00CC2695"/>
    <w:rsid w:val="00CC2882"/>
    <w:rsid w:val="00CC2A3A"/>
    <w:rsid w:val="00CC2B79"/>
    <w:rsid w:val="00CC2E3B"/>
    <w:rsid w:val="00CC30A2"/>
    <w:rsid w:val="00CC30F4"/>
    <w:rsid w:val="00CC3B96"/>
    <w:rsid w:val="00CC3F6C"/>
    <w:rsid w:val="00CC4118"/>
    <w:rsid w:val="00CC44DE"/>
    <w:rsid w:val="00CC4788"/>
    <w:rsid w:val="00CC4DC8"/>
    <w:rsid w:val="00CC4EF5"/>
    <w:rsid w:val="00CC579A"/>
    <w:rsid w:val="00CC5BF9"/>
    <w:rsid w:val="00CC5C70"/>
    <w:rsid w:val="00CC5D20"/>
    <w:rsid w:val="00CC5EFD"/>
    <w:rsid w:val="00CC6501"/>
    <w:rsid w:val="00CC66AA"/>
    <w:rsid w:val="00CC6A4B"/>
    <w:rsid w:val="00CC6AEB"/>
    <w:rsid w:val="00CC6CD4"/>
    <w:rsid w:val="00CC6E10"/>
    <w:rsid w:val="00CC6E9C"/>
    <w:rsid w:val="00CC716F"/>
    <w:rsid w:val="00CC73D4"/>
    <w:rsid w:val="00CC74E9"/>
    <w:rsid w:val="00CC7665"/>
    <w:rsid w:val="00CC79D8"/>
    <w:rsid w:val="00CC7A57"/>
    <w:rsid w:val="00CC7A96"/>
    <w:rsid w:val="00CC7D4F"/>
    <w:rsid w:val="00CC7E47"/>
    <w:rsid w:val="00CC7E85"/>
    <w:rsid w:val="00CD0373"/>
    <w:rsid w:val="00CD0756"/>
    <w:rsid w:val="00CD07FC"/>
    <w:rsid w:val="00CD09B4"/>
    <w:rsid w:val="00CD0A8C"/>
    <w:rsid w:val="00CD0AEA"/>
    <w:rsid w:val="00CD0F1D"/>
    <w:rsid w:val="00CD0F25"/>
    <w:rsid w:val="00CD12AD"/>
    <w:rsid w:val="00CD18DE"/>
    <w:rsid w:val="00CD1BFC"/>
    <w:rsid w:val="00CD1EA8"/>
    <w:rsid w:val="00CD22BF"/>
    <w:rsid w:val="00CD2441"/>
    <w:rsid w:val="00CD2500"/>
    <w:rsid w:val="00CD276F"/>
    <w:rsid w:val="00CD289A"/>
    <w:rsid w:val="00CD2C5D"/>
    <w:rsid w:val="00CD2FB8"/>
    <w:rsid w:val="00CD3561"/>
    <w:rsid w:val="00CD3D53"/>
    <w:rsid w:val="00CD410B"/>
    <w:rsid w:val="00CD45DD"/>
    <w:rsid w:val="00CD461D"/>
    <w:rsid w:val="00CD488F"/>
    <w:rsid w:val="00CD4E2E"/>
    <w:rsid w:val="00CD547D"/>
    <w:rsid w:val="00CD5F02"/>
    <w:rsid w:val="00CD6468"/>
    <w:rsid w:val="00CD6690"/>
    <w:rsid w:val="00CD6A53"/>
    <w:rsid w:val="00CD6C2D"/>
    <w:rsid w:val="00CD6E2E"/>
    <w:rsid w:val="00CD715C"/>
    <w:rsid w:val="00CD71A6"/>
    <w:rsid w:val="00CD7481"/>
    <w:rsid w:val="00CD78CC"/>
    <w:rsid w:val="00CD7904"/>
    <w:rsid w:val="00CD797D"/>
    <w:rsid w:val="00CD7AD9"/>
    <w:rsid w:val="00CE00E1"/>
    <w:rsid w:val="00CE061B"/>
    <w:rsid w:val="00CE092B"/>
    <w:rsid w:val="00CE093B"/>
    <w:rsid w:val="00CE110A"/>
    <w:rsid w:val="00CE1BF8"/>
    <w:rsid w:val="00CE2169"/>
    <w:rsid w:val="00CE3366"/>
    <w:rsid w:val="00CE3451"/>
    <w:rsid w:val="00CE3F80"/>
    <w:rsid w:val="00CE43D5"/>
    <w:rsid w:val="00CE45F4"/>
    <w:rsid w:val="00CE4D1E"/>
    <w:rsid w:val="00CE5436"/>
    <w:rsid w:val="00CE5662"/>
    <w:rsid w:val="00CE5756"/>
    <w:rsid w:val="00CE5A11"/>
    <w:rsid w:val="00CE5A73"/>
    <w:rsid w:val="00CE6041"/>
    <w:rsid w:val="00CE65A8"/>
    <w:rsid w:val="00CE70D4"/>
    <w:rsid w:val="00CE7142"/>
    <w:rsid w:val="00CE7154"/>
    <w:rsid w:val="00CE720A"/>
    <w:rsid w:val="00CE7597"/>
    <w:rsid w:val="00CE7870"/>
    <w:rsid w:val="00CE78E0"/>
    <w:rsid w:val="00CE7E7F"/>
    <w:rsid w:val="00CE7FC3"/>
    <w:rsid w:val="00CF03B5"/>
    <w:rsid w:val="00CF0862"/>
    <w:rsid w:val="00CF0C43"/>
    <w:rsid w:val="00CF0DD8"/>
    <w:rsid w:val="00CF1324"/>
    <w:rsid w:val="00CF1924"/>
    <w:rsid w:val="00CF1955"/>
    <w:rsid w:val="00CF20DD"/>
    <w:rsid w:val="00CF2163"/>
    <w:rsid w:val="00CF2872"/>
    <w:rsid w:val="00CF2A1A"/>
    <w:rsid w:val="00CF2AB7"/>
    <w:rsid w:val="00CF30D3"/>
    <w:rsid w:val="00CF33EA"/>
    <w:rsid w:val="00CF340E"/>
    <w:rsid w:val="00CF3634"/>
    <w:rsid w:val="00CF36CA"/>
    <w:rsid w:val="00CF3CB2"/>
    <w:rsid w:val="00CF3D27"/>
    <w:rsid w:val="00CF3FED"/>
    <w:rsid w:val="00CF4231"/>
    <w:rsid w:val="00CF4AE8"/>
    <w:rsid w:val="00CF521C"/>
    <w:rsid w:val="00CF52EA"/>
    <w:rsid w:val="00CF5446"/>
    <w:rsid w:val="00CF5644"/>
    <w:rsid w:val="00CF57B2"/>
    <w:rsid w:val="00CF5EEC"/>
    <w:rsid w:val="00CF635C"/>
    <w:rsid w:val="00CF636B"/>
    <w:rsid w:val="00CF6FD7"/>
    <w:rsid w:val="00D0051E"/>
    <w:rsid w:val="00D0086E"/>
    <w:rsid w:val="00D00A55"/>
    <w:rsid w:val="00D01012"/>
    <w:rsid w:val="00D01D10"/>
    <w:rsid w:val="00D01F26"/>
    <w:rsid w:val="00D0205F"/>
    <w:rsid w:val="00D021DE"/>
    <w:rsid w:val="00D029F9"/>
    <w:rsid w:val="00D0303B"/>
    <w:rsid w:val="00D03286"/>
    <w:rsid w:val="00D035FA"/>
    <w:rsid w:val="00D03BA2"/>
    <w:rsid w:val="00D03E31"/>
    <w:rsid w:val="00D04162"/>
    <w:rsid w:val="00D04220"/>
    <w:rsid w:val="00D043B8"/>
    <w:rsid w:val="00D0481D"/>
    <w:rsid w:val="00D0495B"/>
    <w:rsid w:val="00D04ED6"/>
    <w:rsid w:val="00D050CA"/>
    <w:rsid w:val="00D05AE7"/>
    <w:rsid w:val="00D05B89"/>
    <w:rsid w:val="00D05D82"/>
    <w:rsid w:val="00D0605B"/>
    <w:rsid w:val="00D061D7"/>
    <w:rsid w:val="00D06388"/>
    <w:rsid w:val="00D063EF"/>
    <w:rsid w:val="00D06411"/>
    <w:rsid w:val="00D065FA"/>
    <w:rsid w:val="00D067AD"/>
    <w:rsid w:val="00D07420"/>
    <w:rsid w:val="00D07445"/>
    <w:rsid w:val="00D07B62"/>
    <w:rsid w:val="00D07BC1"/>
    <w:rsid w:val="00D07D06"/>
    <w:rsid w:val="00D07D35"/>
    <w:rsid w:val="00D07E79"/>
    <w:rsid w:val="00D1027F"/>
    <w:rsid w:val="00D102E6"/>
    <w:rsid w:val="00D10487"/>
    <w:rsid w:val="00D1058F"/>
    <w:rsid w:val="00D10613"/>
    <w:rsid w:val="00D109E9"/>
    <w:rsid w:val="00D11101"/>
    <w:rsid w:val="00D1144B"/>
    <w:rsid w:val="00D11FAB"/>
    <w:rsid w:val="00D12063"/>
    <w:rsid w:val="00D122E0"/>
    <w:rsid w:val="00D123EC"/>
    <w:rsid w:val="00D12695"/>
    <w:rsid w:val="00D12B3E"/>
    <w:rsid w:val="00D12D67"/>
    <w:rsid w:val="00D12EFF"/>
    <w:rsid w:val="00D13137"/>
    <w:rsid w:val="00D132FF"/>
    <w:rsid w:val="00D138FA"/>
    <w:rsid w:val="00D13BD4"/>
    <w:rsid w:val="00D13D38"/>
    <w:rsid w:val="00D13EC3"/>
    <w:rsid w:val="00D13FA9"/>
    <w:rsid w:val="00D1435A"/>
    <w:rsid w:val="00D14650"/>
    <w:rsid w:val="00D14884"/>
    <w:rsid w:val="00D149BB"/>
    <w:rsid w:val="00D149D0"/>
    <w:rsid w:val="00D14D9B"/>
    <w:rsid w:val="00D15146"/>
    <w:rsid w:val="00D151DB"/>
    <w:rsid w:val="00D1522E"/>
    <w:rsid w:val="00D154B0"/>
    <w:rsid w:val="00D155DE"/>
    <w:rsid w:val="00D15922"/>
    <w:rsid w:val="00D159EE"/>
    <w:rsid w:val="00D15CF7"/>
    <w:rsid w:val="00D1646B"/>
    <w:rsid w:val="00D166E4"/>
    <w:rsid w:val="00D1688C"/>
    <w:rsid w:val="00D1698A"/>
    <w:rsid w:val="00D16AAD"/>
    <w:rsid w:val="00D16F49"/>
    <w:rsid w:val="00D17181"/>
    <w:rsid w:val="00D17304"/>
    <w:rsid w:val="00D175BC"/>
    <w:rsid w:val="00D17859"/>
    <w:rsid w:val="00D17F23"/>
    <w:rsid w:val="00D200A5"/>
    <w:rsid w:val="00D2067E"/>
    <w:rsid w:val="00D206AA"/>
    <w:rsid w:val="00D2090B"/>
    <w:rsid w:val="00D20F76"/>
    <w:rsid w:val="00D2134B"/>
    <w:rsid w:val="00D21C4D"/>
    <w:rsid w:val="00D221B7"/>
    <w:rsid w:val="00D22733"/>
    <w:rsid w:val="00D22E1C"/>
    <w:rsid w:val="00D22F6E"/>
    <w:rsid w:val="00D22F76"/>
    <w:rsid w:val="00D23997"/>
    <w:rsid w:val="00D23C88"/>
    <w:rsid w:val="00D23DA4"/>
    <w:rsid w:val="00D243B5"/>
    <w:rsid w:val="00D243E5"/>
    <w:rsid w:val="00D24764"/>
    <w:rsid w:val="00D24C8E"/>
    <w:rsid w:val="00D24D9A"/>
    <w:rsid w:val="00D24E6E"/>
    <w:rsid w:val="00D24FD0"/>
    <w:rsid w:val="00D25133"/>
    <w:rsid w:val="00D2529F"/>
    <w:rsid w:val="00D254C6"/>
    <w:rsid w:val="00D2564C"/>
    <w:rsid w:val="00D25D71"/>
    <w:rsid w:val="00D25EAF"/>
    <w:rsid w:val="00D2629C"/>
    <w:rsid w:val="00D274DF"/>
    <w:rsid w:val="00D27B7A"/>
    <w:rsid w:val="00D27C37"/>
    <w:rsid w:val="00D30073"/>
    <w:rsid w:val="00D30172"/>
    <w:rsid w:val="00D30228"/>
    <w:rsid w:val="00D310A4"/>
    <w:rsid w:val="00D310E8"/>
    <w:rsid w:val="00D31383"/>
    <w:rsid w:val="00D31488"/>
    <w:rsid w:val="00D31BEC"/>
    <w:rsid w:val="00D3239E"/>
    <w:rsid w:val="00D327A5"/>
    <w:rsid w:val="00D330CE"/>
    <w:rsid w:val="00D3331B"/>
    <w:rsid w:val="00D33727"/>
    <w:rsid w:val="00D33E18"/>
    <w:rsid w:val="00D340E2"/>
    <w:rsid w:val="00D343A6"/>
    <w:rsid w:val="00D3533F"/>
    <w:rsid w:val="00D356EE"/>
    <w:rsid w:val="00D35953"/>
    <w:rsid w:val="00D362A2"/>
    <w:rsid w:val="00D36D01"/>
    <w:rsid w:val="00D36E38"/>
    <w:rsid w:val="00D37061"/>
    <w:rsid w:val="00D37290"/>
    <w:rsid w:val="00D37407"/>
    <w:rsid w:val="00D375BD"/>
    <w:rsid w:val="00D37B4A"/>
    <w:rsid w:val="00D4008A"/>
    <w:rsid w:val="00D409EA"/>
    <w:rsid w:val="00D40B2C"/>
    <w:rsid w:val="00D40B52"/>
    <w:rsid w:val="00D40DF0"/>
    <w:rsid w:val="00D4110C"/>
    <w:rsid w:val="00D41B83"/>
    <w:rsid w:val="00D41D03"/>
    <w:rsid w:val="00D4209E"/>
    <w:rsid w:val="00D42634"/>
    <w:rsid w:val="00D427A9"/>
    <w:rsid w:val="00D42A95"/>
    <w:rsid w:val="00D42B82"/>
    <w:rsid w:val="00D42F1E"/>
    <w:rsid w:val="00D43659"/>
    <w:rsid w:val="00D436FF"/>
    <w:rsid w:val="00D43854"/>
    <w:rsid w:val="00D43CD1"/>
    <w:rsid w:val="00D43D06"/>
    <w:rsid w:val="00D43D13"/>
    <w:rsid w:val="00D43FDC"/>
    <w:rsid w:val="00D441BB"/>
    <w:rsid w:val="00D4424A"/>
    <w:rsid w:val="00D442D9"/>
    <w:rsid w:val="00D442EF"/>
    <w:rsid w:val="00D44A64"/>
    <w:rsid w:val="00D44FBA"/>
    <w:rsid w:val="00D45221"/>
    <w:rsid w:val="00D452BD"/>
    <w:rsid w:val="00D45417"/>
    <w:rsid w:val="00D4562D"/>
    <w:rsid w:val="00D45762"/>
    <w:rsid w:val="00D45935"/>
    <w:rsid w:val="00D45A6A"/>
    <w:rsid w:val="00D46C28"/>
    <w:rsid w:val="00D46C54"/>
    <w:rsid w:val="00D46E48"/>
    <w:rsid w:val="00D46EA9"/>
    <w:rsid w:val="00D47A33"/>
    <w:rsid w:val="00D47E39"/>
    <w:rsid w:val="00D47F8D"/>
    <w:rsid w:val="00D5043F"/>
    <w:rsid w:val="00D509BB"/>
    <w:rsid w:val="00D50D7F"/>
    <w:rsid w:val="00D50F8A"/>
    <w:rsid w:val="00D515F5"/>
    <w:rsid w:val="00D51E0D"/>
    <w:rsid w:val="00D52113"/>
    <w:rsid w:val="00D523C9"/>
    <w:rsid w:val="00D52472"/>
    <w:rsid w:val="00D52B9D"/>
    <w:rsid w:val="00D52F39"/>
    <w:rsid w:val="00D5323C"/>
    <w:rsid w:val="00D53B7A"/>
    <w:rsid w:val="00D53BAC"/>
    <w:rsid w:val="00D53D87"/>
    <w:rsid w:val="00D53DAF"/>
    <w:rsid w:val="00D542D4"/>
    <w:rsid w:val="00D5448B"/>
    <w:rsid w:val="00D54A97"/>
    <w:rsid w:val="00D54E72"/>
    <w:rsid w:val="00D555FC"/>
    <w:rsid w:val="00D55679"/>
    <w:rsid w:val="00D55988"/>
    <w:rsid w:val="00D559AD"/>
    <w:rsid w:val="00D55A1D"/>
    <w:rsid w:val="00D55A5F"/>
    <w:rsid w:val="00D560CA"/>
    <w:rsid w:val="00D56281"/>
    <w:rsid w:val="00D5658B"/>
    <w:rsid w:val="00D56A4E"/>
    <w:rsid w:val="00D56F2E"/>
    <w:rsid w:val="00D5703D"/>
    <w:rsid w:val="00D571BB"/>
    <w:rsid w:val="00D577ED"/>
    <w:rsid w:val="00D5781B"/>
    <w:rsid w:val="00D57BF7"/>
    <w:rsid w:val="00D6084A"/>
    <w:rsid w:val="00D609C0"/>
    <w:rsid w:val="00D60AC8"/>
    <w:rsid w:val="00D60B8B"/>
    <w:rsid w:val="00D60CC3"/>
    <w:rsid w:val="00D60F14"/>
    <w:rsid w:val="00D61506"/>
    <w:rsid w:val="00D61524"/>
    <w:rsid w:val="00D61935"/>
    <w:rsid w:val="00D61942"/>
    <w:rsid w:val="00D62A7B"/>
    <w:rsid w:val="00D62B59"/>
    <w:rsid w:val="00D62BE3"/>
    <w:rsid w:val="00D62D1C"/>
    <w:rsid w:val="00D636CA"/>
    <w:rsid w:val="00D63833"/>
    <w:rsid w:val="00D63CCA"/>
    <w:rsid w:val="00D64554"/>
    <w:rsid w:val="00D6492E"/>
    <w:rsid w:val="00D64A28"/>
    <w:rsid w:val="00D64CC1"/>
    <w:rsid w:val="00D64D08"/>
    <w:rsid w:val="00D65EA7"/>
    <w:rsid w:val="00D66359"/>
    <w:rsid w:val="00D6669D"/>
    <w:rsid w:val="00D671F7"/>
    <w:rsid w:val="00D67856"/>
    <w:rsid w:val="00D6787D"/>
    <w:rsid w:val="00D679A1"/>
    <w:rsid w:val="00D7011E"/>
    <w:rsid w:val="00D701D4"/>
    <w:rsid w:val="00D7046E"/>
    <w:rsid w:val="00D7100A"/>
    <w:rsid w:val="00D710E4"/>
    <w:rsid w:val="00D71698"/>
    <w:rsid w:val="00D71D09"/>
    <w:rsid w:val="00D7263E"/>
    <w:rsid w:val="00D72994"/>
    <w:rsid w:val="00D73A13"/>
    <w:rsid w:val="00D73A37"/>
    <w:rsid w:val="00D73E2E"/>
    <w:rsid w:val="00D74231"/>
    <w:rsid w:val="00D74368"/>
    <w:rsid w:val="00D7457E"/>
    <w:rsid w:val="00D747F8"/>
    <w:rsid w:val="00D748B6"/>
    <w:rsid w:val="00D7498B"/>
    <w:rsid w:val="00D74BD8"/>
    <w:rsid w:val="00D75015"/>
    <w:rsid w:val="00D75176"/>
    <w:rsid w:val="00D753BF"/>
    <w:rsid w:val="00D754F0"/>
    <w:rsid w:val="00D75542"/>
    <w:rsid w:val="00D755BC"/>
    <w:rsid w:val="00D75A07"/>
    <w:rsid w:val="00D75DDC"/>
    <w:rsid w:val="00D76254"/>
    <w:rsid w:val="00D76669"/>
    <w:rsid w:val="00D76670"/>
    <w:rsid w:val="00D76730"/>
    <w:rsid w:val="00D76894"/>
    <w:rsid w:val="00D76A20"/>
    <w:rsid w:val="00D76CAE"/>
    <w:rsid w:val="00D77200"/>
    <w:rsid w:val="00D772B0"/>
    <w:rsid w:val="00D7770B"/>
    <w:rsid w:val="00D77790"/>
    <w:rsid w:val="00D77904"/>
    <w:rsid w:val="00D80222"/>
    <w:rsid w:val="00D80298"/>
    <w:rsid w:val="00D8058B"/>
    <w:rsid w:val="00D807BF"/>
    <w:rsid w:val="00D80999"/>
    <w:rsid w:val="00D80A2A"/>
    <w:rsid w:val="00D80B58"/>
    <w:rsid w:val="00D8121A"/>
    <w:rsid w:val="00D8151D"/>
    <w:rsid w:val="00D81B46"/>
    <w:rsid w:val="00D81DEB"/>
    <w:rsid w:val="00D8227E"/>
    <w:rsid w:val="00D822FA"/>
    <w:rsid w:val="00D8236C"/>
    <w:rsid w:val="00D82797"/>
    <w:rsid w:val="00D8280B"/>
    <w:rsid w:val="00D82C2B"/>
    <w:rsid w:val="00D82F81"/>
    <w:rsid w:val="00D8339E"/>
    <w:rsid w:val="00D83B74"/>
    <w:rsid w:val="00D83E1F"/>
    <w:rsid w:val="00D841F3"/>
    <w:rsid w:val="00D842A0"/>
    <w:rsid w:val="00D846A2"/>
    <w:rsid w:val="00D84E0E"/>
    <w:rsid w:val="00D84EEF"/>
    <w:rsid w:val="00D85136"/>
    <w:rsid w:val="00D85259"/>
    <w:rsid w:val="00D85F3F"/>
    <w:rsid w:val="00D868EE"/>
    <w:rsid w:val="00D86AE8"/>
    <w:rsid w:val="00D86D9C"/>
    <w:rsid w:val="00D86EFB"/>
    <w:rsid w:val="00D8754B"/>
    <w:rsid w:val="00D8757B"/>
    <w:rsid w:val="00D8795F"/>
    <w:rsid w:val="00D879FB"/>
    <w:rsid w:val="00D87BE4"/>
    <w:rsid w:val="00D900BA"/>
    <w:rsid w:val="00D90102"/>
    <w:rsid w:val="00D90236"/>
    <w:rsid w:val="00D904AE"/>
    <w:rsid w:val="00D90822"/>
    <w:rsid w:val="00D90F62"/>
    <w:rsid w:val="00D917F1"/>
    <w:rsid w:val="00D92ADE"/>
    <w:rsid w:val="00D9312C"/>
    <w:rsid w:val="00D9327C"/>
    <w:rsid w:val="00D9348E"/>
    <w:rsid w:val="00D93CCF"/>
    <w:rsid w:val="00D93CD1"/>
    <w:rsid w:val="00D93DE4"/>
    <w:rsid w:val="00D94030"/>
    <w:rsid w:val="00D9411C"/>
    <w:rsid w:val="00D94D55"/>
    <w:rsid w:val="00D95215"/>
    <w:rsid w:val="00D954E5"/>
    <w:rsid w:val="00D9594D"/>
    <w:rsid w:val="00D95C64"/>
    <w:rsid w:val="00D960D1"/>
    <w:rsid w:val="00D96428"/>
    <w:rsid w:val="00D96662"/>
    <w:rsid w:val="00D96B05"/>
    <w:rsid w:val="00D96C84"/>
    <w:rsid w:val="00D96D79"/>
    <w:rsid w:val="00D96DCF"/>
    <w:rsid w:val="00D9729A"/>
    <w:rsid w:val="00D97787"/>
    <w:rsid w:val="00D97BF5"/>
    <w:rsid w:val="00DA08D3"/>
    <w:rsid w:val="00DA0C94"/>
    <w:rsid w:val="00DA0D7A"/>
    <w:rsid w:val="00DA0EA6"/>
    <w:rsid w:val="00DA13B9"/>
    <w:rsid w:val="00DA1623"/>
    <w:rsid w:val="00DA1626"/>
    <w:rsid w:val="00DA1B59"/>
    <w:rsid w:val="00DA2176"/>
    <w:rsid w:val="00DA226C"/>
    <w:rsid w:val="00DA2742"/>
    <w:rsid w:val="00DA2E6D"/>
    <w:rsid w:val="00DA2EA9"/>
    <w:rsid w:val="00DA31F0"/>
    <w:rsid w:val="00DA321C"/>
    <w:rsid w:val="00DA328A"/>
    <w:rsid w:val="00DA35B7"/>
    <w:rsid w:val="00DA38D1"/>
    <w:rsid w:val="00DA3BAB"/>
    <w:rsid w:val="00DA3E73"/>
    <w:rsid w:val="00DA423E"/>
    <w:rsid w:val="00DA45D8"/>
    <w:rsid w:val="00DA47CB"/>
    <w:rsid w:val="00DA4A37"/>
    <w:rsid w:val="00DA4D1D"/>
    <w:rsid w:val="00DA4D6A"/>
    <w:rsid w:val="00DA4FFE"/>
    <w:rsid w:val="00DA5143"/>
    <w:rsid w:val="00DA5397"/>
    <w:rsid w:val="00DA599D"/>
    <w:rsid w:val="00DA5AA9"/>
    <w:rsid w:val="00DA5AE1"/>
    <w:rsid w:val="00DA5CD4"/>
    <w:rsid w:val="00DA5D9A"/>
    <w:rsid w:val="00DA5E85"/>
    <w:rsid w:val="00DA5EBD"/>
    <w:rsid w:val="00DA5EF5"/>
    <w:rsid w:val="00DA6C1E"/>
    <w:rsid w:val="00DA7310"/>
    <w:rsid w:val="00DA7339"/>
    <w:rsid w:val="00DA7349"/>
    <w:rsid w:val="00DA76DF"/>
    <w:rsid w:val="00DA7CD9"/>
    <w:rsid w:val="00DA7EF7"/>
    <w:rsid w:val="00DB02D1"/>
    <w:rsid w:val="00DB0801"/>
    <w:rsid w:val="00DB0A6D"/>
    <w:rsid w:val="00DB0CB2"/>
    <w:rsid w:val="00DB0FAC"/>
    <w:rsid w:val="00DB10B8"/>
    <w:rsid w:val="00DB1683"/>
    <w:rsid w:val="00DB175B"/>
    <w:rsid w:val="00DB290B"/>
    <w:rsid w:val="00DB2C9F"/>
    <w:rsid w:val="00DB2E35"/>
    <w:rsid w:val="00DB2F0F"/>
    <w:rsid w:val="00DB32F0"/>
    <w:rsid w:val="00DB35E5"/>
    <w:rsid w:val="00DB39BD"/>
    <w:rsid w:val="00DB3D75"/>
    <w:rsid w:val="00DB3E21"/>
    <w:rsid w:val="00DB44D7"/>
    <w:rsid w:val="00DB47F5"/>
    <w:rsid w:val="00DB52A9"/>
    <w:rsid w:val="00DB55F5"/>
    <w:rsid w:val="00DB5A97"/>
    <w:rsid w:val="00DB5B4B"/>
    <w:rsid w:val="00DB602C"/>
    <w:rsid w:val="00DB652E"/>
    <w:rsid w:val="00DB6736"/>
    <w:rsid w:val="00DB6D7C"/>
    <w:rsid w:val="00DB7131"/>
    <w:rsid w:val="00DB7506"/>
    <w:rsid w:val="00DB7E7A"/>
    <w:rsid w:val="00DB7F9A"/>
    <w:rsid w:val="00DC0062"/>
    <w:rsid w:val="00DC08D0"/>
    <w:rsid w:val="00DC097F"/>
    <w:rsid w:val="00DC11A9"/>
    <w:rsid w:val="00DC11CF"/>
    <w:rsid w:val="00DC11F6"/>
    <w:rsid w:val="00DC1569"/>
    <w:rsid w:val="00DC156B"/>
    <w:rsid w:val="00DC1C9D"/>
    <w:rsid w:val="00DC2080"/>
    <w:rsid w:val="00DC20C9"/>
    <w:rsid w:val="00DC24DB"/>
    <w:rsid w:val="00DC2816"/>
    <w:rsid w:val="00DC2BE8"/>
    <w:rsid w:val="00DC306C"/>
    <w:rsid w:val="00DC35CB"/>
    <w:rsid w:val="00DC3780"/>
    <w:rsid w:val="00DC3F1E"/>
    <w:rsid w:val="00DC3FA1"/>
    <w:rsid w:val="00DC40A8"/>
    <w:rsid w:val="00DC417E"/>
    <w:rsid w:val="00DC4728"/>
    <w:rsid w:val="00DC4BC5"/>
    <w:rsid w:val="00DC50C9"/>
    <w:rsid w:val="00DC5113"/>
    <w:rsid w:val="00DC51C2"/>
    <w:rsid w:val="00DC5A92"/>
    <w:rsid w:val="00DC5CE8"/>
    <w:rsid w:val="00DC5D95"/>
    <w:rsid w:val="00DC5FEE"/>
    <w:rsid w:val="00DC62FB"/>
    <w:rsid w:val="00DC65FE"/>
    <w:rsid w:val="00DC666B"/>
    <w:rsid w:val="00DC678D"/>
    <w:rsid w:val="00DC68E3"/>
    <w:rsid w:val="00DC6970"/>
    <w:rsid w:val="00DC6A67"/>
    <w:rsid w:val="00DC6D51"/>
    <w:rsid w:val="00DC6EA0"/>
    <w:rsid w:val="00DC77E7"/>
    <w:rsid w:val="00DC7D0A"/>
    <w:rsid w:val="00DD0049"/>
    <w:rsid w:val="00DD007C"/>
    <w:rsid w:val="00DD0331"/>
    <w:rsid w:val="00DD07A8"/>
    <w:rsid w:val="00DD0DB6"/>
    <w:rsid w:val="00DD10C4"/>
    <w:rsid w:val="00DD1BA5"/>
    <w:rsid w:val="00DD1BED"/>
    <w:rsid w:val="00DD2253"/>
    <w:rsid w:val="00DD2DA7"/>
    <w:rsid w:val="00DD331F"/>
    <w:rsid w:val="00DD35D1"/>
    <w:rsid w:val="00DD363A"/>
    <w:rsid w:val="00DD36ED"/>
    <w:rsid w:val="00DD37B6"/>
    <w:rsid w:val="00DD3D70"/>
    <w:rsid w:val="00DD474A"/>
    <w:rsid w:val="00DD4BDD"/>
    <w:rsid w:val="00DD50F0"/>
    <w:rsid w:val="00DD589B"/>
    <w:rsid w:val="00DD5BF1"/>
    <w:rsid w:val="00DD5D95"/>
    <w:rsid w:val="00DD6031"/>
    <w:rsid w:val="00DD6CDA"/>
    <w:rsid w:val="00DD751A"/>
    <w:rsid w:val="00DD769B"/>
    <w:rsid w:val="00DD7DF1"/>
    <w:rsid w:val="00DE02D4"/>
    <w:rsid w:val="00DE0339"/>
    <w:rsid w:val="00DE0541"/>
    <w:rsid w:val="00DE07D9"/>
    <w:rsid w:val="00DE0B8A"/>
    <w:rsid w:val="00DE0C79"/>
    <w:rsid w:val="00DE153F"/>
    <w:rsid w:val="00DE1818"/>
    <w:rsid w:val="00DE1933"/>
    <w:rsid w:val="00DE1A91"/>
    <w:rsid w:val="00DE1D6D"/>
    <w:rsid w:val="00DE1D82"/>
    <w:rsid w:val="00DE1FE1"/>
    <w:rsid w:val="00DE33A0"/>
    <w:rsid w:val="00DE353D"/>
    <w:rsid w:val="00DE3585"/>
    <w:rsid w:val="00DE36BA"/>
    <w:rsid w:val="00DE38B7"/>
    <w:rsid w:val="00DE3C97"/>
    <w:rsid w:val="00DE3DCE"/>
    <w:rsid w:val="00DE4126"/>
    <w:rsid w:val="00DE4815"/>
    <w:rsid w:val="00DE49AE"/>
    <w:rsid w:val="00DE4A74"/>
    <w:rsid w:val="00DE4D4B"/>
    <w:rsid w:val="00DE4E80"/>
    <w:rsid w:val="00DE505D"/>
    <w:rsid w:val="00DE5240"/>
    <w:rsid w:val="00DE52B9"/>
    <w:rsid w:val="00DE5701"/>
    <w:rsid w:val="00DE5721"/>
    <w:rsid w:val="00DE57E6"/>
    <w:rsid w:val="00DE5CAA"/>
    <w:rsid w:val="00DE5FD9"/>
    <w:rsid w:val="00DE6157"/>
    <w:rsid w:val="00DE62FF"/>
    <w:rsid w:val="00DE66D3"/>
    <w:rsid w:val="00DE67B7"/>
    <w:rsid w:val="00DE6B5E"/>
    <w:rsid w:val="00DE6FEA"/>
    <w:rsid w:val="00DE70C0"/>
    <w:rsid w:val="00DE79CB"/>
    <w:rsid w:val="00DE7D1C"/>
    <w:rsid w:val="00DF03AB"/>
    <w:rsid w:val="00DF0945"/>
    <w:rsid w:val="00DF0D73"/>
    <w:rsid w:val="00DF13BA"/>
    <w:rsid w:val="00DF14D3"/>
    <w:rsid w:val="00DF197F"/>
    <w:rsid w:val="00DF1A28"/>
    <w:rsid w:val="00DF1F5A"/>
    <w:rsid w:val="00DF227B"/>
    <w:rsid w:val="00DF2453"/>
    <w:rsid w:val="00DF3615"/>
    <w:rsid w:val="00DF3BAC"/>
    <w:rsid w:val="00DF40B7"/>
    <w:rsid w:val="00DF421F"/>
    <w:rsid w:val="00DF422E"/>
    <w:rsid w:val="00DF42E0"/>
    <w:rsid w:val="00DF434D"/>
    <w:rsid w:val="00DF465E"/>
    <w:rsid w:val="00DF46AD"/>
    <w:rsid w:val="00DF47B0"/>
    <w:rsid w:val="00DF4BB9"/>
    <w:rsid w:val="00DF550E"/>
    <w:rsid w:val="00DF5A2E"/>
    <w:rsid w:val="00DF5A6C"/>
    <w:rsid w:val="00DF5AE4"/>
    <w:rsid w:val="00DF5CFD"/>
    <w:rsid w:val="00DF6318"/>
    <w:rsid w:val="00DF68A0"/>
    <w:rsid w:val="00DF6B54"/>
    <w:rsid w:val="00DF726B"/>
    <w:rsid w:val="00DF761C"/>
    <w:rsid w:val="00DF7888"/>
    <w:rsid w:val="00DF7C15"/>
    <w:rsid w:val="00DF7C63"/>
    <w:rsid w:val="00DF7CE6"/>
    <w:rsid w:val="00DF7EBC"/>
    <w:rsid w:val="00E0020A"/>
    <w:rsid w:val="00E004E2"/>
    <w:rsid w:val="00E005BF"/>
    <w:rsid w:val="00E00608"/>
    <w:rsid w:val="00E00AEE"/>
    <w:rsid w:val="00E00D90"/>
    <w:rsid w:val="00E0127F"/>
    <w:rsid w:val="00E0134D"/>
    <w:rsid w:val="00E013AB"/>
    <w:rsid w:val="00E014CC"/>
    <w:rsid w:val="00E015B8"/>
    <w:rsid w:val="00E0168E"/>
    <w:rsid w:val="00E01F00"/>
    <w:rsid w:val="00E01FBC"/>
    <w:rsid w:val="00E02144"/>
    <w:rsid w:val="00E02903"/>
    <w:rsid w:val="00E02B66"/>
    <w:rsid w:val="00E02FC7"/>
    <w:rsid w:val="00E032C5"/>
    <w:rsid w:val="00E032CF"/>
    <w:rsid w:val="00E0393F"/>
    <w:rsid w:val="00E03AF5"/>
    <w:rsid w:val="00E03CAF"/>
    <w:rsid w:val="00E04117"/>
    <w:rsid w:val="00E041E5"/>
    <w:rsid w:val="00E049E8"/>
    <w:rsid w:val="00E04BE0"/>
    <w:rsid w:val="00E04D0D"/>
    <w:rsid w:val="00E04EA6"/>
    <w:rsid w:val="00E0527A"/>
    <w:rsid w:val="00E05482"/>
    <w:rsid w:val="00E05555"/>
    <w:rsid w:val="00E059B7"/>
    <w:rsid w:val="00E06100"/>
    <w:rsid w:val="00E0612B"/>
    <w:rsid w:val="00E0641F"/>
    <w:rsid w:val="00E064D6"/>
    <w:rsid w:val="00E064F5"/>
    <w:rsid w:val="00E06581"/>
    <w:rsid w:val="00E0663A"/>
    <w:rsid w:val="00E06AC9"/>
    <w:rsid w:val="00E06E43"/>
    <w:rsid w:val="00E06FE1"/>
    <w:rsid w:val="00E0714C"/>
    <w:rsid w:val="00E07499"/>
    <w:rsid w:val="00E07714"/>
    <w:rsid w:val="00E07791"/>
    <w:rsid w:val="00E0783A"/>
    <w:rsid w:val="00E07AC3"/>
    <w:rsid w:val="00E07D06"/>
    <w:rsid w:val="00E10705"/>
    <w:rsid w:val="00E10AFD"/>
    <w:rsid w:val="00E10C16"/>
    <w:rsid w:val="00E10D16"/>
    <w:rsid w:val="00E11303"/>
    <w:rsid w:val="00E11771"/>
    <w:rsid w:val="00E11BB5"/>
    <w:rsid w:val="00E11DDD"/>
    <w:rsid w:val="00E11F94"/>
    <w:rsid w:val="00E11FD6"/>
    <w:rsid w:val="00E124AC"/>
    <w:rsid w:val="00E127E3"/>
    <w:rsid w:val="00E12AEB"/>
    <w:rsid w:val="00E12D18"/>
    <w:rsid w:val="00E12F16"/>
    <w:rsid w:val="00E12F7D"/>
    <w:rsid w:val="00E13201"/>
    <w:rsid w:val="00E13865"/>
    <w:rsid w:val="00E138C3"/>
    <w:rsid w:val="00E13A98"/>
    <w:rsid w:val="00E13C0D"/>
    <w:rsid w:val="00E13DFF"/>
    <w:rsid w:val="00E13EC5"/>
    <w:rsid w:val="00E140C2"/>
    <w:rsid w:val="00E141F9"/>
    <w:rsid w:val="00E143B5"/>
    <w:rsid w:val="00E146D1"/>
    <w:rsid w:val="00E14C6C"/>
    <w:rsid w:val="00E14E38"/>
    <w:rsid w:val="00E14E81"/>
    <w:rsid w:val="00E15530"/>
    <w:rsid w:val="00E15A10"/>
    <w:rsid w:val="00E15A17"/>
    <w:rsid w:val="00E15E51"/>
    <w:rsid w:val="00E15E7F"/>
    <w:rsid w:val="00E15F8C"/>
    <w:rsid w:val="00E1600D"/>
    <w:rsid w:val="00E16155"/>
    <w:rsid w:val="00E16205"/>
    <w:rsid w:val="00E16461"/>
    <w:rsid w:val="00E16469"/>
    <w:rsid w:val="00E164E9"/>
    <w:rsid w:val="00E16E88"/>
    <w:rsid w:val="00E171CF"/>
    <w:rsid w:val="00E1737B"/>
    <w:rsid w:val="00E1751C"/>
    <w:rsid w:val="00E17914"/>
    <w:rsid w:val="00E1793F"/>
    <w:rsid w:val="00E17B4C"/>
    <w:rsid w:val="00E17BA9"/>
    <w:rsid w:val="00E17FF1"/>
    <w:rsid w:val="00E206E3"/>
    <w:rsid w:val="00E2095F"/>
    <w:rsid w:val="00E20B50"/>
    <w:rsid w:val="00E20D9C"/>
    <w:rsid w:val="00E20EAC"/>
    <w:rsid w:val="00E21085"/>
    <w:rsid w:val="00E2158F"/>
    <w:rsid w:val="00E216BF"/>
    <w:rsid w:val="00E21B07"/>
    <w:rsid w:val="00E21BEF"/>
    <w:rsid w:val="00E21CC5"/>
    <w:rsid w:val="00E21F12"/>
    <w:rsid w:val="00E22204"/>
    <w:rsid w:val="00E22947"/>
    <w:rsid w:val="00E22B12"/>
    <w:rsid w:val="00E22EC9"/>
    <w:rsid w:val="00E23690"/>
    <w:rsid w:val="00E237D9"/>
    <w:rsid w:val="00E23A59"/>
    <w:rsid w:val="00E246E3"/>
    <w:rsid w:val="00E249DC"/>
    <w:rsid w:val="00E24B0E"/>
    <w:rsid w:val="00E24B21"/>
    <w:rsid w:val="00E2510E"/>
    <w:rsid w:val="00E2522E"/>
    <w:rsid w:val="00E25438"/>
    <w:rsid w:val="00E25469"/>
    <w:rsid w:val="00E2562A"/>
    <w:rsid w:val="00E2565E"/>
    <w:rsid w:val="00E256A5"/>
    <w:rsid w:val="00E25730"/>
    <w:rsid w:val="00E25B37"/>
    <w:rsid w:val="00E25C84"/>
    <w:rsid w:val="00E2608B"/>
    <w:rsid w:val="00E2616E"/>
    <w:rsid w:val="00E267A0"/>
    <w:rsid w:val="00E267CC"/>
    <w:rsid w:val="00E26D21"/>
    <w:rsid w:val="00E27069"/>
    <w:rsid w:val="00E278F8"/>
    <w:rsid w:val="00E27E5D"/>
    <w:rsid w:val="00E3032E"/>
    <w:rsid w:val="00E30D76"/>
    <w:rsid w:val="00E312A7"/>
    <w:rsid w:val="00E3135D"/>
    <w:rsid w:val="00E3193A"/>
    <w:rsid w:val="00E31AE5"/>
    <w:rsid w:val="00E31E3B"/>
    <w:rsid w:val="00E32137"/>
    <w:rsid w:val="00E3226C"/>
    <w:rsid w:val="00E322BF"/>
    <w:rsid w:val="00E32486"/>
    <w:rsid w:val="00E32D1C"/>
    <w:rsid w:val="00E3309F"/>
    <w:rsid w:val="00E334F2"/>
    <w:rsid w:val="00E34147"/>
    <w:rsid w:val="00E34351"/>
    <w:rsid w:val="00E348E8"/>
    <w:rsid w:val="00E349F3"/>
    <w:rsid w:val="00E349F6"/>
    <w:rsid w:val="00E3529B"/>
    <w:rsid w:val="00E356D9"/>
    <w:rsid w:val="00E3595F"/>
    <w:rsid w:val="00E35E94"/>
    <w:rsid w:val="00E36350"/>
    <w:rsid w:val="00E36CF1"/>
    <w:rsid w:val="00E372A0"/>
    <w:rsid w:val="00E3757E"/>
    <w:rsid w:val="00E375F5"/>
    <w:rsid w:val="00E37CC2"/>
    <w:rsid w:val="00E40203"/>
    <w:rsid w:val="00E409F0"/>
    <w:rsid w:val="00E40DA3"/>
    <w:rsid w:val="00E4164F"/>
    <w:rsid w:val="00E41B40"/>
    <w:rsid w:val="00E41C23"/>
    <w:rsid w:val="00E41FEF"/>
    <w:rsid w:val="00E420C7"/>
    <w:rsid w:val="00E42505"/>
    <w:rsid w:val="00E4279B"/>
    <w:rsid w:val="00E4290E"/>
    <w:rsid w:val="00E429B3"/>
    <w:rsid w:val="00E436EE"/>
    <w:rsid w:val="00E43FCC"/>
    <w:rsid w:val="00E44673"/>
    <w:rsid w:val="00E44834"/>
    <w:rsid w:val="00E448F0"/>
    <w:rsid w:val="00E44AD4"/>
    <w:rsid w:val="00E44BFD"/>
    <w:rsid w:val="00E44FF2"/>
    <w:rsid w:val="00E45370"/>
    <w:rsid w:val="00E455E9"/>
    <w:rsid w:val="00E456C3"/>
    <w:rsid w:val="00E45850"/>
    <w:rsid w:val="00E458F0"/>
    <w:rsid w:val="00E45996"/>
    <w:rsid w:val="00E45D1E"/>
    <w:rsid w:val="00E4630B"/>
    <w:rsid w:val="00E46958"/>
    <w:rsid w:val="00E4749C"/>
    <w:rsid w:val="00E4772C"/>
    <w:rsid w:val="00E47F76"/>
    <w:rsid w:val="00E47FFB"/>
    <w:rsid w:val="00E500E3"/>
    <w:rsid w:val="00E504D5"/>
    <w:rsid w:val="00E50B26"/>
    <w:rsid w:val="00E50B7B"/>
    <w:rsid w:val="00E50C1F"/>
    <w:rsid w:val="00E50D75"/>
    <w:rsid w:val="00E50E5B"/>
    <w:rsid w:val="00E50E81"/>
    <w:rsid w:val="00E510AE"/>
    <w:rsid w:val="00E5117B"/>
    <w:rsid w:val="00E51570"/>
    <w:rsid w:val="00E515E0"/>
    <w:rsid w:val="00E51864"/>
    <w:rsid w:val="00E518DF"/>
    <w:rsid w:val="00E51AB5"/>
    <w:rsid w:val="00E51E18"/>
    <w:rsid w:val="00E51EE6"/>
    <w:rsid w:val="00E5211B"/>
    <w:rsid w:val="00E5242D"/>
    <w:rsid w:val="00E526D9"/>
    <w:rsid w:val="00E527A0"/>
    <w:rsid w:val="00E52958"/>
    <w:rsid w:val="00E52C3C"/>
    <w:rsid w:val="00E53283"/>
    <w:rsid w:val="00E542D4"/>
    <w:rsid w:val="00E5433E"/>
    <w:rsid w:val="00E5441E"/>
    <w:rsid w:val="00E546C7"/>
    <w:rsid w:val="00E54B6C"/>
    <w:rsid w:val="00E55116"/>
    <w:rsid w:val="00E551C8"/>
    <w:rsid w:val="00E556FD"/>
    <w:rsid w:val="00E563D0"/>
    <w:rsid w:val="00E565D7"/>
    <w:rsid w:val="00E56F5D"/>
    <w:rsid w:val="00E5708C"/>
    <w:rsid w:val="00E5742C"/>
    <w:rsid w:val="00E576B9"/>
    <w:rsid w:val="00E57A23"/>
    <w:rsid w:val="00E57AF2"/>
    <w:rsid w:val="00E57CCC"/>
    <w:rsid w:val="00E57F52"/>
    <w:rsid w:val="00E602B3"/>
    <w:rsid w:val="00E60343"/>
    <w:rsid w:val="00E6069B"/>
    <w:rsid w:val="00E607B7"/>
    <w:rsid w:val="00E60A3C"/>
    <w:rsid w:val="00E60A41"/>
    <w:rsid w:val="00E60C05"/>
    <w:rsid w:val="00E60CC2"/>
    <w:rsid w:val="00E6132C"/>
    <w:rsid w:val="00E616F4"/>
    <w:rsid w:val="00E61B08"/>
    <w:rsid w:val="00E620CA"/>
    <w:rsid w:val="00E6219F"/>
    <w:rsid w:val="00E624C0"/>
    <w:rsid w:val="00E62755"/>
    <w:rsid w:val="00E62AA1"/>
    <w:rsid w:val="00E62DC7"/>
    <w:rsid w:val="00E63537"/>
    <w:rsid w:val="00E64379"/>
    <w:rsid w:val="00E64C05"/>
    <w:rsid w:val="00E6516C"/>
    <w:rsid w:val="00E6544C"/>
    <w:rsid w:val="00E65EEB"/>
    <w:rsid w:val="00E65F18"/>
    <w:rsid w:val="00E66032"/>
    <w:rsid w:val="00E660F7"/>
    <w:rsid w:val="00E669A2"/>
    <w:rsid w:val="00E66AB4"/>
    <w:rsid w:val="00E66C3A"/>
    <w:rsid w:val="00E66D6C"/>
    <w:rsid w:val="00E66FE1"/>
    <w:rsid w:val="00E67277"/>
    <w:rsid w:val="00E675F0"/>
    <w:rsid w:val="00E67B24"/>
    <w:rsid w:val="00E67CF5"/>
    <w:rsid w:val="00E67FAF"/>
    <w:rsid w:val="00E708E9"/>
    <w:rsid w:val="00E70BD8"/>
    <w:rsid w:val="00E70D9F"/>
    <w:rsid w:val="00E71E19"/>
    <w:rsid w:val="00E71E68"/>
    <w:rsid w:val="00E7214B"/>
    <w:rsid w:val="00E725C6"/>
    <w:rsid w:val="00E7275A"/>
    <w:rsid w:val="00E73121"/>
    <w:rsid w:val="00E731E8"/>
    <w:rsid w:val="00E73607"/>
    <w:rsid w:val="00E73700"/>
    <w:rsid w:val="00E73A6D"/>
    <w:rsid w:val="00E73B33"/>
    <w:rsid w:val="00E73D37"/>
    <w:rsid w:val="00E74AF1"/>
    <w:rsid w:val="00E74BC9"/>
    <w:rsid w:val="00E74C50"/>
    <w:rsid w:val="00E74CA5"/>
    <w:rsid w:val="00E74D43"/>
    <w:rsid w:val="00E74E3A"/>
    <w:rsid w:val="00E74E83"/>
    <w:rsid w:val="00E7507C"/>
    <w:rsid w:val="00E763CF"/>
    <w:rsid w:val="00E765C4"/>
    <w:rsid w:val="00E7663D"/>
    <w:rsid w:val="00E76716"/>
    <w:rsid w:val="00E7672C"/>
    <w:rsid w:val="00E76B9A"/>
    <w:rsid w:val="00E76BF3"/>
    <w:rsid w:val="00E76D27"/>
    <w:rsid w:val="00E76DC2"/>
    <w:rsid w:val="00E76E9D"/>
    <w:rsid w:val="00E76FA4"/>
    <w:rsid w:val="00E77072"/>
    <w:rsid w:val="00E77227"/>
    <w:rsid w:val="00E77339"/>
    <w:rsid w:val="00E774BA"/>
    <w:rsid w:val="00E774BE"/>
    <w:rsid w:val="00E77521"/>
    <w:rsid w:val="00E77F8C"/>
    <w:rsid w:val="00E80351"/>
    <w:rsid w:val="00E804C4"/>
    <w:rsid w:val="00E80A0B"/>
    <w:rsid w:val="00E80ADB"/>
    <w:rsid w:val="00E80AE4"/>
    <w:rsid w:val="00E80C7B"/>
    <w:rsid w:val="00E812DE"/>
    <w:rsid w:val="00E813ED"/>
    <w:rsid w:val="00E814B5"/>
    <w:rsid w:val="00E816D5"/>
    <w:rsid w:val="00E81A04"/>
    <w:rsid w:val="00E81DF2"/>
    <w:rsid w:val="00E82443"/>
    <w:rsid w:val="00E82528"/>
    <w:rsid w:val="00E82612"/>
    <w:rsid w:val="00E8262B"/>
    <w:rsid w:val="00E82DDB"/>
    <w:rsid w:val="00E82E57"/>
    <w:rsid w:val="00E8347C"/>
    <w:rsid w:val="00E8368A"/>
    <w:rsid w:val="00E83E9F"/>
    <w:rsid w:val="00E8403C"/>
    <w:rsid w:val="00E842F7"/>
    <w:rsid w:val="00E84C9C"/>
    <w:rsid w:val="00E8550C"/>
    <w:rsid w:val="00E85971"/>
    <w:rsid w:val="00E864DD"/>
    <w:rsid w:val="00E86783"/>
    <w:rsid w:val="00E8682A"/>
    <w:rsid w:val="00E868A0"/>
    <w:rsid w:val="00E86AE6"/>
    <w:rsid w:val="00E86C17"/>
    <w:rsid w:val="00E86EE9"/>
    <w:rsid w:val="00E87276"/>
    <w:rsid w:val="00E87C7F"/>
    <w:rsid w:val="00E87DD8"/>
    <w:rsid w:val="00E90616"/>
    <w:rsid w:val="00E90939"/>
    <w:rsid w:val="00E90C48"/>
    <w:rsid w:val="00E9102C"/>
    <w:rsid w:val="00E91536"/>
    <w:rsid w:val="00E916E4"/>
    <w:rsid w:val="00E916EF"/>
    <w:rsid w:val="00E91DEE"/>
    <w:rsid w:val="00E91E4A"/>
    <w:rsid w:val="00E92CFB"/>
    <w:rsid w:val="00E92EF5"/>
    <w:rsid w:val="00E930B4"/>
    <w:rsid w:val="00E939AC"/>
    <w:rsid w:val="00E93C86"/>
    <w:rsid w:val="00E93ECA"/>
    <w:rsid w:val="00E94011"/>
    <w:rsid w:val="00E946CD"/>
    <w:rsid w:val="00E94E6D"/>
    <w:rsid w:val="00E956AF"/>
    <w:rsid w:val="00E9570D"/>
    <w:rsid w:val="00E95F57"/>
    <w:rsid w:val="00E96070"/>
    <w:rsid w:val="00E96489"/>
    <w:rsid w:val="00E966F0"/>
    <w:rsid w:val="00E96842"/>
    <w:rsid w:val="00E96AFA"/>
    <w:rsid w:val="00E96BC2"/>
    <w:rsid w:val="00E96EB0"/>
    <w:rsid w:val="00E970E9"/>
    <w:rsid w:val="00E978CE"/>
    <w:rsid w:val="00E9798B"/>
    <w:rsid w:val="00E979FE"/>
    <w:rsid w:val="00E97A16"/>
    <w:rsid w:val="00E97A6E"/>
    <w:rsid w:val="00E97FBF"/>
    <w:rsid w:val="00EA0B31"/>
    <w:rsid w:val="00EA0BF9"/>
    <w:rsid w:val="00EA0DEF"/>
    <w:rsid w:val="00EA0E5A"/>
    <w:rsid w:val="00EA1056"/>
    <w:rsid w:val="00EA120D"/>
    <w:rsid w:val="00EA193D"/>
    <w:rsid w:val="00EA1E61"/>
    <w:rsid w:val="00EA202E"/>
    <w:rsid w:val="00EA209D"/>
    <w:rsid w:val="00EA24FA"/>
    <w:rsid w:val="00EA2A4C"/>
    <w:rsid w:val="00EA2B6B"/>
    <w:rsid w:val="00EA307F"/>
    <w:rsid w:val="00EA32CE"/>
    <w:rsid w:val="00EA36D7"/>
    <w:rsid w:val="00EA37AC"/>
    <w:rsid w:val="00EA37C9"/>
    <w:rsid w:val="00EA37F4"/>
    <w:rsid w:val="00EA3C0D"/>
    <w:rsid w:val="00EA3F11"/>
    <w:rsid w:val="00EA4A01"/>
    <w:rsid w:val="00EA4B97"/>
    <w:rsid w:val="00EA512E"/>
    <w:rsid w:val="00EA5181"/>
    <w:rsid w:val="00EA530D"/>
    <w:rsid w:val="00EA581A"/>
    <w:rsid w:val="00EA5BB4"/>
    <w:rsid w:val="00EA5D2B"/>
    <w:rsid w:val="00EA5EB9"/>
    <w:rsid w:val="00EA5EEE"/>
    <w:rsid w:val="00EA659F"/>
    <w:rsid w:val="00EA66DA"/>
    <w:rsid w:val="00EA6A64"/>
    <w:rsid w:val="00EA6AD8"/>
    <w:rsid w:val="00EA6CD1"/>
    <w:rsid w:val="00EA7297"/>
    <w:rsid w:val="00EA7A2A"/>
    <w:rsid w:val="00EB02CC"/>
    <w:rsid w:val="00EB1605"/>
    <w:rsid w:val="00EB16D1"/>
    <w:rsid w:val="00EB1A18"/>
    <w:rsid w:val="00EB20C0"/>
    <w:rsid w:val="00EB2395"/>
    <w:rsid w:val="00EB2CA3"/>
    <w:rsid w:val="00EB2E33"/>
    <w:rsid w:val="00EB2E95"/>
    <w:rsid w:val="00EB2F3D"/>
    <w:rsid w:val="00EB3020"/>
    <w:rsid w:val="00EB3839"/>
    <w:rsid w:val="00EB396C"/>
    <w:rsid w:val="00EB3AD5"/>
    <w:rsid w:val="00EB3AE7"/>
    <w:rsid w:val="00EB3D4C"/>
    <w:rsid w:val="00EB3F69"/>
    <w:rsid w:val="00EB40EC"/>
    <w:rsid w:val="00EB44EF"/>
    <w:rsid w:val="00EB4735"/>
    <w:rsid w:val="00EB47C7"/>
    <w:rsid w:val="00EB4847"/>
    <w:rsid w:val="00EB4B8D"/>
    <w:rsid w:val="00EB5D09"/>
    <w:rsid w:val="00EB5FDE"/>
    <w:rsid w:val="00EB602C"/>
    <w:rsid w:val="00EB690F"/>
    <w:rsid w:val="00EB6D21"/>
    <w:rsid w:val="00EB6F8A"/>
    <w:rsid w:val="00EB713C"/>
    <w:rsid w:val="00EB714F"/>
    <w:rsid w:val="00EB7A87"/>
    <w:rsid w:val="00EB7D60"/>
    <w:rsid w:val="00EC0E9B"/>
    <w:rsid w:val="00EC1321"/>
    <w:rsid w:val="00EC155B"/>
    <w:rsid w:val="00EC17D7"/>
    <w:rsid w:val="00EC189F"/>
    <w:rsid w:val="00EC198F"/>
    <w:rsid w:val="00EC1997"/>
    <w:rsid w:val="00EC2380"/>
    <w:rsid w:val="00EC2461"/>
    <w:rsid w:val="00EC2560"/>
    <w:rsid w:val="00EC28D3"/>
    <w:rsid w:val="00EC2AA5"/>
    <w:rsid w:val="00EC2C52"/>
    <w:rsid w:val="00EC34E8"/>
    <w:rsid w:val="00EC39D6"/>
    <w:rsid w:val="00EC3DDD"/>
    <w:rsid w:val="00EC3FFE"/>
    <w:rsid w:val="00EC4921"/>
    <w:rsid w:val="00EC4D5D"/>
    <w:rsid w:val="00EC4F1D"/>
    <w:rsid w:val="00EC57FA"/>
    <w:rsid w:val="00EC5824"/>
    <w:rsid w:val="00EC5BF1"/>
    <w:rsid w:val="00EC6180"/>
    <w:rsid w:val="00EC678A"/>
    <w:rsid w:val="00EC75B8"/>
    <w:rsid w:val="00EC7749"/>
    <w:rsid w:val="00EC7B54"/>
    <w:rsid w:val="00EC7D79"/>
    <w:rsid w:val="00EC7F0B"/>
    <w:rsid w:val="00ED00CF"/>
    <w:rsid w:val="00ED0367"/>
    <w:rsid w:val="00ED036B"/>
    <w:rsid w:val="00ED05CD"/>
    <w:rsid w:val="00ED0DB4"/>
    <w:rsid w:val="00ED0F76"/>
    <w:rsid w:val="00ED1442"/>
    <w:rsid w:val="00ED1976"/>
    <w:rsid w:val="00ED1D24"/>
    <w:rsid w:val="00ED200F"/>
    <w:rsid w:val="00ED229E"/>
    <w:rsid w:val="00ED2535"/>
    <w:rsid w:val="00ED2692"/>
    <w:rsid w:val="00ED2741"/>
    <w:rsid w:val="00ED27DB"/>
    <w:rsid w:val="00ED2A3B"/>
    <w:rsid w:val="00ED31CA"/>
    <w:rsid w:val="00ED3966"/>
    <w:rsid w:val="00ED3F5C"/>
    <w:rsid w:val="00ED4159"/>
    <w:rsid w:val="00ED471E"/>
    <w:rsid w:val="00ED48B3"/>
    <w:rsid w:val="00ED48EA"/>
    <w:rsid w:val="00ED494E"/>
    <w:rsid w:val="00ED51B6"/>
    <w:rsid w:val="00ED5485"/>
    <w:rsid w:val="00ED5578"/>
    <w:rsid w:val="00ED5601"/>
    <w:rsid w:val="00ED57F4"/>
    <w:rsid w:val="00ED5972"/>
    <w:rsid w:val="00ED5A36"/>
    <w:rsid w:val="00ED5D7D"/>
    <w:rsid w:val="00ED5DA9"/>
    <w:rsid w:val="00ED5E29"/>
    <w:rsid w:val="00ED673C"/>
    <w:rsid w:val="00ED6BF9"/>
    <w:rsid w:val="00ED6E2F"/>
    <w:rsid w:val="00ED710F"/>
    <w:rsid w:val="00ED7873"/>
    <w:rsid w:val="00ED7917"/>
    <w:rsid w:val="00ED7F91"/>
    <w:rsid w:val="00EE0428"/>
    <w:rsid w:val="00EE071D"/>
    <w:rsid w:val="00EE0A94"/>
    <w:rsid w:val="00EE0AB0"/>
    <w:rsid w:val="00EE0D60"/>
    <w:rsid w:val="00EE1034"/>
    <w:rsid w:val="00EE1652"/>
    <w:rsid w:val="00EE1CF8"/>
    <w:rsid w:val="00EE1D4A"/>
    <w:rsid w:val="00EE1DCA"/>
    <w:rsid w:val="00EE1F47"/>
    <w:rsid w:val="00EE25DD"/>
    <w:rsid w:val="00EE29E3"/>
    <w:rsid w:val="00EE2E41"/>
    <w:rsid w:val="00EE2FF3"/>
    <w:rsid w:val="00EE3184"/>
    <w:rsid w:val="00EE375B"/>
    <w:rsid w:val="00EE399F"/>
    <w:rsid w:val="00EE3B4B"/>
    <w:rsid w:val="00EE40F2"/>
    <w:rsid w:val="00EE428C"/>
    <w:rsid w:val="00EE4909"/>
    <w:rsid w:val="00EE492B"/>
    <w:rsid w:val="00EE4A3D"/>
    <w:rsid w:val="00EE4F0F"/>
    <w:rsid w:val="00EE4F69"/>
    <w:rsid w:val="00EE5840"/>
    <w:rsid w:val="00EE5953"/>
    <w:rsid w:val="00EE5D13"/>
    <w:rsid w:val="00EE5D14"/>
    <w:rsid w:val="00EE5DF3"/>
    <w:rsid w:val="00EE6554"/>
    <w:rsid w:val="00EE67AC"/>
    <w:rsid w:val="00EE6ABE"/>
    <w:rsid w:val="00EE71FB"/>
    <w:rsid w:val="00EE7216"/>
    <w:rsid w:val="00EE7569"/>
    <w:rsid w:val="00EE7A9A"/>
    <w:rsid w:val="00EE7AB5"/>
    <w:rsid w:val="00EE7C30"/>
    <w:rsid w:val="00EE7E13"/>
    <w:rsid w:val="00EF04C8"/>
    <w:rsid w:val="00EF057A"/>
    <w:rsid w:val="00EF0580"/>
    <w:rsid w:val="00EF077F"/>
    <w:rsid w:val="00EF0CC5"/>
    <w:rsid w:val="00EF0D42"/>
    <w:rsid w:val="00EF0F75"/>
    <w:rsid w:val="00EF1072"/>
    <w:rsid w:val="00EF184C"/>
    <w:rsid w:val="00EF199A"/>
    <w:rsid w:val="00EF1BB0"/>
    <w:rsid w:val="00EF1EFF"/>
    <w:rsid w:val="00EF2150"/>
    <w:rsid w:val="00EF22ED"/>
    <w:rsid w:val="00EF2451"/>
    <w:rsid w:val="00EF2509"/>
    <w:rsid w:val="00EF2AFD"/>
    <w:rsid w:val="00EF31A7"/>
    <w:rsid w:val="00EF3503"/>
    <w:rsid w:val="00EF3F45"/>
    <w:rsid w:val="00EF452F"/>
    <w:rsid w:val="00EF47A5"/>
    <w:rsid w:val="00EF4898"/>
    <w:rsid w:val="00EF4A48"/>
    <w:rsid w:val="00EF4C65"/>
    <w:rsid w:val="00EF4F42"/>
    <w:rsid w:val="00EF51A2"/>
    <w:rsid w:val="00EF57A2"/>
    <w:rsid w:val="00EF5ACB"/>
    <w:rsid w:val="00EF5AF3"/>
    <w:rsid w:val="00EF6372"/>
    <w:rsid w:val="00EF66A6"/>
    <w:rsid w:val="00EF6ABC"/>
    <w:rsid w:val="00EF6C95"/>
    <w:rsid w:val="00EF6D91"/>
    <w:rsid w:val="00EF70DE"/>
    <w:rsid w:val="00EF7148"/>
    <w:rsid w:val="00EF73EF"/>
    <w:rsid w:val="00EF764E"/>
    <w:rsid w:val="00EF7B0A"/>
    <w:rsid w:val="00EF7D12"/>
    <w:rsid w:val="00F009BE"/>
    <w:rsid w:val="00F00C95"/>
    <w:rsid w:val="00F00CCC"/>
    <w:rsid w:val="00F00CEC"/>
    <w:rsid w:val="00F01064"/>
    <w:rsid w:val="00F01527"/>
    <w:rsid w:val="00F01A4A"/>
    <w:rsid w:val="00F01DF5"/>
    <w:rsid w:val="00F01E11"/>
    <w:rsid w:val="00F02543"/>
    <w:rsid w:val="00F02890"/>
    <w:rsid w:val="00F02BBF"/>
    <w:rsid w:val="00F02DAD"/>
    <w:rsid w:val="00F02EF7"/>
    <w:rsid w:val="00F036ED"/>
    <w:rsid w:val="00F0388E"/>
    <w:rsid w:val="00F03A37"/>
    <w:rsid w:val="00F03B11"/>
    <w:rsid w:val="00F03DBE"/>
    <w:rsid w:val="00F03EE1"/>
    <w:rsid w:val="00F0430E"/>
    <w:rsid w:val="00F04415"/>
    <w:rsid w:val="00F04708"/>
    <w:rsid w:val="00F04821"/>
    <w:rsid w:val="00F04EE3"/>
    <w:rsid w:val="00F05138"/>
    <w:rsid w:val="00F054EE"/>
    <w:rsid w:val="00F05804"/>
    <w:rsid w:val="00F059B5"/>
    <w:rsid w:val="00F05A6C"/>
    <w:rsid w:val="00F05A7E"/>
    <w:rsid w:val="00F05C9B"/>
    <w:rsid w:val="00F05E39"/>
    <w:rsid w:val="00F063F2"/>
    <w:rsid w:val="00F06646"/>
    <w:rsid w:val="00F066F0"/>
    <w:rsid w:val="00F06CF1"/>
    <w:rsid w:val="00F0716F"/>
    <w:rsid w:val="00F0723D"/>
    <w:rsid w:val="00F0771D"/>
    <w:rsid w:val="00F077E8"/>
    <w:rsid w:val="00F07839"/>
    <w:rsid w:val="00F07971"/>
    <w:rsid w:val="00F07A71"/>
    <w:rsid w:val="00F100E9"/>
    <w:rsid w:val="00F10117"/>
    <w:rsid w:val="00F101D6"/>
    <w:rsid w:val="00F105B3"/>
    <w:rsid w:val="00F109EF"/>
    <w:rsid w:val="00F10DED"/>
    <w:rsid w:val="00F112E6"/>
    <w:rsid w:val="00F115B2"/>
    <w:rsid w:val="00F11938"/>
    <w:rsid w:val="00F11AF8"/>
    <w:rsid w:val="00F11D4A"/>
    <w:rsid w:val="00F12041"/>
    <w:rsid w:val="00F122C6"/>
    <w:rsid w:val="00F123A1"/>
    <w:rsid w:val="00F12492"/>
    <w:rsid w:val="00F1267D"/>
    <w:rsid w:val="00F127CC"/>
    <w:rsid w:val="00F12A9C"/>
    <w:rsid w:val="00F12CDA"/>
    <w:rsid w:val="00F131DC"/>
    <w:rsid w:val="00F1328F"/>
    <w:rsid w:val="00F133D9"/>
    <w:rsid w:val="00F133EA"/>
    <w:rsid w:val="00F14028"/>
    <w:rsid w:val="00F1402A"/>
    <w:rsid w:val="00F14208"/>
    <w:rsid w:val="00F142D8"/>
    <w:rsid w:val="00F143BE"/>
    <w:rsid w:val="00F1454D"/>
    <w:rsid w:val="00F14802"/>
    <w:rsid w:val="00F14D3B"/>
    <w:rsid w:val="00F14D65"/>
    <w:rsid w:val="00F14F3E"/>
    <w:rsid w:val="00F15B7E"/>
    <w:rsid w:val="00F15EE9"/>
    <w:rsid w:val="00F16317"/>
    <w:rsid w:val="00F16A07"/>
    <w:rsid w:val="00F16A33"/>
    <w:rsid w:val="00F17277"/>
    <w:rsid w:val="00F17DBD"/>
    <w:rsid w:val="00F20B06"/>
    <w:rsid w:val="00F20B3E"/>
    <w:rsid w:val="00F20C0A"/>
    <w:rsid w:val="00F20C38"/>
    <w:rsid w:val="00F2116D"/>
    <w:rsid w:val="00F2139D"/>
    <w:rsid w:val="00F2154C"/>
    <w:rsid w:val="00F21E90"/>
    <w:rsid w:val="00F21FB8"/>
    <w:rsid w:val="00F22635"/>
    <w:rsid w:val="00F22FFA"/>
    <w:rsid w:val="00F2363F"/>
    <w:rsid w:val="00F2390F"/>
    <w:rsid w:val="00F239FC"/>
    <w:rsid w:val="00F23BBE"/>
    <w:rsid w:val="00F23CBF"/>
    <w:rsid w:val="00F24462"/>
    <w:rsid w:val="00F2447D"/>
    <w:rsid w:val="00F24530"/>
    <w:rsid w:val="00F2462B"/>
    <w:rsid w:val="00F248A0"/>
    <w:rsid w:val="00F249EE"/>
    <w:rsid w:val="00F24A66"/>
    <w:rsid w:val="00F24ADC"/>
    <w:rsid w:val="00F24FF5"/>
    <w:rsid w:val="00F25EE8"/>
    <w:rsid w:val="00F2607C"/>
    <w:rsid w:val="00F2630F"/>
    <w:rsid w:val="00F263E5"/>
    <w:rsid w:val="00F26495"/>
    <w:rsid w:val="00F27E4E"/>
    <w:rsid w:val="00F27EAA"/>
    <w:rsid w:val="00F3005D"/>
    <w:rsid w:val="00F3009E"/>
    <w:rsid w:val="00F30171"/>
    <w:rsid w:val="00F30514"/>
    <w:rsid w:val="00F30BF8"/>
    <w:rsid w:val="00F30FF2"/>
    <w:rsid w:val="00F31050"/>
    <w:rsid w:val="00F3155C"/>
    <w:rsid w:val="00F31ABD"/>
    <w:rsid w:val="00F32115"/>
    <w:rsid w:val="00F32273"/>
    <w:rsid w:val="00F32482"/>
    <w:rsid w:val="00F324D4"/>
    <w:rsid w:val="00F32674"/>
    <w:rsid w:val="00F32C06"/>
    <w:rsid w:val="00F32EAC"/>
    <w:rsid w:val="00F32F81"/>
    <w:rsid w:val="00F3309E"/>
    <w:rsid w:val="00F330CD"/>
    <w:rsid w:val="00F33160"/>
    <w:rsid w:val="00F3342C"/>
    <w:rsid w:val="00F3343E"/>
    <w:rsid w:val="00F33BB1"/>
    <w:rsid w:val="00F33CAD"/>
    <w:rsid w:val="00F33E37"/>
    <w:rsid w:val="00F34511"/>
    <w:rsid w:val="00F34792"/>
    <w:rsid w:val="00F34A13"/>
    <w:rsid w:val="00F34D87"/>
    <w:rsid w:val="00F352F7"/>
    <w:rsid w:val="00F35685"/>
    <w:rsid w:val="00F35838"/>
    <w:rsid w:val="00F35ED3"/>
    <w:rsid w:val="00F365FD"/>
    <w:rsid w:val="00F36FD7"/>
    <w:rsid w:val="00F370D8"/>
    <w:rsid w:val="00F370FA"/>
    <w:rsid w:val="00F37172"/>
    <w:rsid w:val="00F37B91"/>
    <w:rsid w:val="00F37C87"/>
    <w:rsid w:val="00F40237"/>
    <w:rsid w:val="00F4028C"/>
    <w:rsid w:val="00F402CF"/>
    <w:rsid w:val="00F40777"/>
    <w:rsid w:val="00F40FC0"/>
    <w:rsid w:val="00F410C4"/>
    <w:rsid w:val="00F41196"/>
    <w:rsid w:val="00F411F1"/>
    <w:rsid w:val="00F41884"/>
    <w:rsid w:val="00F41B01"/>
    <w:rsid w:val="00F42094"/>
    <w:rsid w:val="00F4256D"/>
    <w:rsid w:val="00F427AB"/>
    <w:rsid w:val="00F42C23"/>
    <w:rsid w:val="00F42D15"/>
    <w:rsid w:val="00F4331A"/>
    <w:rsid w:val="00F43A27"/>
    <w:rsid w:val="00F43BAE"/>
    <w:rsid w:val="00F4416A"/>
    <w:rsid w:val="00F44313"/>
    <w:rsid w:val="00F44A58"/>
    <w:rsid w:val="00F44BAB"/>
    <w:rsid w:val="00F44C45"/>
    <w:rsid w:val="00F44E5B"/>
    <w:rsid w:val="00F452B4"/>
    <w:rsid w:val="00F45480"/>
    <w:rsid w:val="00F46497"/>
    <w:rsid w:val="00F465B8"/>
    <w:rsid w:val="00F4682F"/>
    <w:rsid w:val="00F46E2D"/>
    <w:rsid w:val="00F475F7"/>
    <w:rsid w:val="00F478CB"/>
    <w:rsid w:val="00F47928"/>
    <w:rsid w:val="00F4795D"/>
    <w:rsid w:val="00F47D86"/>
    <w:rsid w:val="00F47D90"/>
    <w:rsid w:val="00F50010"/>
    <w:rsid w:val="00F50628"/>
    <w:rsid w:val="00F5112B"/>
    <w:rsid w:val="00F51BE9"/>
    <w:rsid w:val="00F52390"/>
    <w:rsid w:val="00F52478"/>
    <w:rsid w:val="00F5292E"/>
    <w:rsid w:val="00F52BE2"/>
    <w:rsid w:val="00F5326F"/>
    <w:rsid w:val="00F53512"/>
    <w:rsid w:val="00F537AD"/>
    <w:rsid w:val="00F5391F"/>
    <w:rsid w:val="00F539FF"/>
    <w:rsid w:val="00F53A18"/>
    <w:rsid w:val="00F53F13"/>
    <w:rsid w:val="00F54239"/>
    <w:rsid w:val="00F543D2"/>
    <w:rsid w:val="00F543E2"/>
    <w:rsid w:val="00F54766"/>
    <w:rsid w:val="00F54A76"/>
    <w:rsid w:val="00F54B13"/>
    <w:rsid w:val="00F54BE2"/>
    <w:rsid w:val="00F54EFF"/>
    <w:rsid w:val="00F552F6"/>
    <w:rsid w:val="00F556FF"/>
    <w:rsid w:val="00F5575F"/>
    <w:rsid w:val="00F5638C"/>
    <w:rsid w:val="00F564D8"/>
    <w:rsid w:val="00F56583"/>
    <w:rsid w:val="00F5662B"/>
    <w:rsid w:val="00F56BCE"/>
    <w:rsid w:val="00F57046"/>
    <w:rsid w:val="00F57C0C"/>
    <w:rsid w:val="00F57E74"/>
    <w:rsid w:val="00F60085"/>
    <w:rsid w:val="00F605D8"/>
    <w:rsid w:val="00F6074C"/>
    <w:rsid w:val="00F607F1"/>
    <w:rsid w:val="00F60A94"/>
    <w:rsid w:val="00F60B28"/>
    <w:rsid w:val="00F60C52"/>
    <w:rsid w:val="00F60F03"/>
    <w:rsid w:val="00F61253"/>
    <w:rsid w:val="00F61316"/>
    <w:rsid w:val="00F616A4"/>
    <w:rsid w:val="00F619AC"/>
    <w:rsid w:val="00F61C42"/>
    <w:rsid w:val="00F61E18"/>
    <w:rsid w:val="00F61FD4"/>
    <w:rsid w:val="00F62089"/>
    <w:rsid w:val="00F624D6"/>
    <w:rsid w:val="00F62B8E"/>
    <w:rsid w:val="00F62CA3"/>
    <w:rsid w:val="00F62DFE"/>
    <w:rsid w:val="00F63621"/>
    <w:rsid w:val="00F638DD"/>
    <w:rsid w:val="00F63DD6"/>
    <w:rsid w:val="00F64120"/>
    <w:rsid w:val="00F641D3"/>
    <w:rsid w:val="00F646C8"/>
    <w:rsid w:val="00F646D7"/>
    <w:rsid w:val="00F65123"/>
    <w:rsid w:val="00F655C6"/>
    <w:rsid w:val="00F65899"/>
    <w:rsid w:val="00F659A2"/>
    <w:rsid w:val="00F661AE"/>
    <w:rsid w:val="00F664E8"/>
    <w:rsid w:val="00F66962"/>
    <w:rsid w:val="00F66B4C"/>
    <w:rsid w:val="00F66B8C"/>
    <w:rsid w:val="00F66F00"/>
    <w:rsid w:val="00F6728C"/>
    <w:rsid w:val="00F6770E"/>
    <w:rsid w:val="00F67994"/>
    <w:rsid w:val="00F67AD2"/>
    <w:rsid w:val="00F70439"/>
    <w:rsid w:val="00F70DDF"/>
    <w:rsid w:val="00F70F29"/>
    <w:rsid w:val="00F71125"/>
    <w:rsid w:val="00F715C5"/>
    <w:rsid w:val="00F71813"/>
    <w:rsid w:val="00F71867"/>
    <w:rsid w:val="00F71F2D"/>
    <w:rsid w:val="00F72074"/>
    <w:rsid w:val="00F7265B"/>
    <w:rsid w:val="00F728A4"/>
    <w:rsid w:val="00F729BA"/>
    <w:rsid w:val="00F72F05"/>
    <w:rsid w:val="00F72F32"/>
    <w:rsid w:val="00F72F96"/>
    <w:rsid w:val="00F7307A"/>
    <w:rsid w:val="00F7339A"/>
    <w:rsid w:val="00F733B9"/>
    <w:rsid w:val="00F735ED"/>
    <w:rsid w:val="00F73BB1"/>
    <w:rsid w:val="00F73BC0"/>
    <w:rsid w:val="00F73F24"/>
    <w:rsid w:val="00F73FC7"/>
    <w:rsid w:val="00F7411C"/>
    <w:rsid w:val="00F7416D"/>
    <w:rsid w:val="00F74B1C"/>
    <w:rsid w:val="00F74CB7"/>
    <w:rsid w:val="00F74F59"/>
    <w:rsid w:val="00F750F2"/>
    <w:rsid w:val="00F753E0"/>
    <w:rsid w:val="00F75661"/>
    <w:rsid w:val="00F75669"/>
    <w:rsid w:val="00F75741"/>
    <w:rsid w:val="00F757AA"/>
    <w:rsid w:val="00F757C4"/>
    <w:rsid w:val="00F759E5"/>
    <w:rsid w:val="00F76403"/>
    <w:rsid w:val="00F7643F"/>
    <w:rsid w:val="00F76510"/>
    <w:rsid w:val="00F769C7"/>
    <w:rsid w:val="00F7752C"/>
    <w:rsid w:val="00F801AF"/>
    <w:rsid w:val="00F805CE"/>
    <w:rsid w:val="00F80B0A"/>
    <w:rsid w:val="00F80C5B"/>
    <w:rsid w:val="00F80E75"/>
    <w:rsid w:val="00F813A5"/>
    <w:rsid w:val="00F817CE"/>
    <w:rsid w:val="00F8199D"/>
    <w:rsid w:val="00F8231C"/>
    <w:rsid w:val="00F82F0F"/>
    <w:rsid w:val="00F82FFB"/>
    <w:rsid w:val="00F83761"/>
    <w:rsid w:val="00F8421E"/>
    <w:rsid w:val="00F84452"/>
    <w:rsid w:val="00F84F29"/>
    <w:rsid w:val="00F84F79"/>
    <w:rsid w:val="00F852A6"/>
    <w:rsid w:val="00F85E05"/>
    <w:rsid w:val="00F86416"/>
    <w:rsid w:val="00F86605"/>
    <w:rsid w:val="00F86FEF"/>
    <w:rsid w:val="00F87293"/>
    <w:rsid w:val="00F878CA"/>
    <w:rsid w:val="00F87BCD"/>
    <w:rsid w:val="00F905B5"/>
    <w:rsid w:val="00F9088A"/>
    <w:rsid w:val="00F90B01"/>
    <w:rsid w:val="00F90D73"/>
    <w:rsid w:val="00F90E5E"/>
    <w:rsid w:val="00F90F85"/>
    <w:rsid w:val="00F912FA"/>
    <w:rsid w:val="00F91532"/>
    <w:rsid w:val="00F91EBD"/>
    <w:rsid w:val="00F92539"/>
    <w:rsid w:val="00F93367"/>
    <w:rsid w:val="00F936E0"/>
    <w:rsid w:val="00F936ED"/>
    <w:rsid w:val="00F93ABE"/>
    <w:rsid w:val="00F93BF8"/>
    <w:rsid w:val="00F93DA4"/>
    <w:rsid w:val="00F9577A"/>
    <w:rsid w:val="00F95B5E"/>
    <w:rsid w:val="00F95BB4"/>
    <w:rsid w:val="00F95D48"/>
    <w:rsid w:val="00F96025"/>
    <w:rsid w:val="00F960F6"/>
    <w:rsid w:val="00F96EA6"/>
    <w:rsid w:val="00F973AF"/>
    <w:rsid w:val="00F973B7"/>
    <w:rsid w:val="00F9744B"/>
    <w:rsid w:val="00F97A8A"/>
    <w:rsid w:val="00F97F33"/>
    <w:rsid w:val="00FA0022"/>
    <w:rsid w:val="00FA00F8"/>
    <w:rsid w:val="00FA0288"/>
    <w:rsid w:val="00FA04F1"/>
    <w:rsid w:val="00FA0AE6"/>
    <w:rsid w:val="00FA0D43"/>
    <w:rsid w:val="00FA201D"/>
    <w:rsid w:val="00FA2513"/>
    <w:rsid w:val="00FA2868"/>
    <w:rsid w:val="00FA2A73"/>
    <w:rsid w:val="00FA2B2C"/>
    <w:rsid w:val="00FA2B9B"/>
    <w:rsid w:val="00FA2C66"/>
    <w:rsid w:val="00FA361C"/>
    <w:rsid w:val="00FA3795"/>
    <w:rsid w:val="00FA39DE"/>
    <w:rsid w:val="00FA3C4B"/>
    <w:rsid w:val="00FA3CFA"/>
    <w:rsid w:val="00FA3F36"/>
    <w:rsid w:val="00FA4644"/>
    <w:rsid w:val="00FA4F2A"/>
    <w:rsid w:val="00FA5692"/>
    <w:rsid w:val="00FA60BD"/>
    <w:rsid w:val="00FA6190"/>
    <w:rsid w:val="00FA6408"/>
    <w:rsid w:val="00FA6791"/>
    <w:rsid w:val="00FA683D"/>
    <w:rsid w:val="00FA6C2B"/>
    <w:rsid w:val="00FA6EB2"/>
    <w:rsid w:val="00FA71C9"/>
    <w:rsid w:val="00FA72D9"/>
    <w:rsid w:val="00FA75AB"/>
    <w:rsid w:val="00FA7995"/>
    <w:rsid w:val="00FA7ECA"/>
    <w:rsid w:val="00FB01AA"/>
    <w:rsid w:val="00FB059E"/>
    <w:rsid w:val="00FB0B2B"/>
    <w:rsid w:val="00FB0C76"/>
    <w:rsid w:val="00FB0CCE"/>
    <w:rsid w:val="00FB0D9D"/>
    <w:rsid w:val="00FB135D"/>
    <w:rsid w:val="00FB1380"/>
    <w:rsid w:val="00FB191B"/>
    <w:rsid w:val="00FB1A46"/>
    <w:rsid w:val="00FB1E84"/>
    <w:rsid w:val="00FB228E"/>
    <w:rsid w:val="00FB282D"/>
    <w:rsid w:val="00FB2C91"/>
    <w:rsid w:val="00FB2D58"/>
    <w:rsid w:val="00FB2E26"/>
    <w:rsid w:val="00FB31A7"/>
    <w:rsid w:val="00FB34D9"/>
    <w:rsid w:val="00FB3508"/>
    <w:rsid w:val="00FB359B"/>
    <w:rsid w:val="00FB3725"/>
    <w:rsid w:val="00FB3870"/>
    <w:rsid w:val="00FB3B39"/>
    <w:rsid w:val="00FB3B52"/>
    <w:rsid w:val="00FB3CF1"/>
    <w:rsid w:val="00FB3FDD"/>
    <w:rsid w:val="00FB403A"/>
    <w:rsid w:val="00FB4578"/>
    <w:rsid w:val="00FB45ED"/>
    <w:rsid w:val="00FB482D"/>
    <w:rsid w:val="00FB4946"/>
    <w:rsid w:val="00FB4BCD"/>
    <w:rsid w:val="00FB4D59"/>
    <w:rsid w:val="00FB50DB"/>
    <w:rsid w:val="00FB541D"/>
    <w:rsid w:val="00FB5627"/>
    <w:rsid w:val="00FB56CD"/>
    <w:rsid w:val="00FB5FD5"/>
    <w:rsid w:val="00FB697B"/>
    <w:rsid w:val="00FB6C20"/>
    <w:rsid w:val="00FB72D6"/>
    <w:rsid w:val="00FB79C9"/>
    <w:rsid w:val="00FB7DD0"/>
    <w:rsid w:val="00FB7E0B"/>
    <w:rsid w:val="00FB7FEA"/>
    <w:rsid w:val="00FC0A06"/>
    <w:rsid w:val="00FC0C4A"/>
    <w:rsid w:val="00FC0E6A"/>
    <w:rsid w:val="00FC1E71"/>
    <w:rsid w:val="00FC25CE"/>
    <w:rsid w:val="00FC263A"/>
    <w:rsid w:val="00FC2A18"/>
    <w:rsid w:val="00FC399C"/>
    <w:rsid w:val="00FC3A21"/>
    <w:rsid w:val="00FC3FC8"/>
    <w:rsid w:val="00FC489D"/>
    <w:rsid w:val="00FC4A8F"/>
    <w:rsid w:val="00FC4B2F"/>
    <w:rsid w:val="00FC4C53"/>
    <w:rsid w:val="00FC51CB"/>
    <w:rsid w:val="00FC5634"/>
    <w:rsid w:val="00FC5656"/>
    <w:rsid w:val="00FC56FF"/>
    <w:rsid w:val="00FC5831"/>
    <w:rsid w:val="00FC586D"/>
    <w:rsid w:val="00FC5B9E"/>
    <w:rsid w:val="00FC6163"/>
    <w:rsid w:val="00FC6252"/>
    <w:rsid w:val="00FC6654"/>
    <w:rsid w:val="00FC673B"/>
    <w:rsid w:val="00FC674B"/>
    <w:rsid w:val="00FC6AEC"/>
    <w:rsid w:val="00FC6FAA"/>
    <w:rsid w:val="00FC730F"/>
    <w:rsid w:val="00FC7DDC"/>
    <w:rsid w:val="00FD01F7"/>
    <w:rsid w:val="00FD025E"/>
    <w:rsid w:val="00FD05EE"/>
    <w:rsid w:val="00FD060A"/>
    <w:rsid w:val="00FD0930"/>
    <w:rsid w:val="00FD0B16"/>
    <w:rsid w:val="00FD0B42"/>
    <w:rsid w:val="00FD0D06"/>
    <w:rsid w:val="00FD0F54"/>
    <w:rsid w:val="00FD14DE"/>
    <w:rsid w:val="00FD193E"/>
    <w:rsid w:val="00FD1944"/>
    <w:rsid w:val="00FD24D5"/>
    <w:rsid w:val="00FD26F4"/>
    <w:rsid w:val="00FD27AB"/>
    <w:rsid w:val="00FD2D5B"/>
    <w:rsid w:val="00FD2F52"/>
    <w:rsid w:val="00FD3149"/>
    <w:rsid w:val="00FD31C8"/>
    <w:rsid w:val="00FD3250"/>
    <w:rsid w:val="00FD32A1"/>
    <w:rsid w:val="00FD33AB"/>
    <w:rsid w:val="00FD38BF"/>
    <w:rsid w:val="00FD39C8"/>
    <w:rsid w:val="00FD3C89"/>
    <w:rsid w:val="00FD3E59"/>
    <w:rsid w:val="00FD4403"/>
    <w:rsid w:val="00FD48E1"/>
    <w:rsid w:val="00FD4ABE"/>
    <w:rsid w:val="00FD4B02"/>
    <w:rsid w:val="00FD4D64"/>
    <w:rsid w:val="00FD525D"/>
    <w:rsid w:val="00FD53AD"/>
    <w:rsid w:val="00FD5700"/>
    <w:rsid w:val="00FD6448"/>
    <w:rsid w:val="00FD65BE"/>
    <w:rsid w:val="00FD6768"/>
    <w:rsid w:val="00FD676E"/>
    <w:rsid w:val="00FD7028"/>
    <w:rsid w:val="00FD7445"/>
    <w:rsid w:val="00FD7AE7"/>
    <w:rsid w:val="00FD7B3E"/>
    <w:rsid w:val="00FE018E"/>
    <w:rsid w:val="00FE0892"/>
    <w:rsid w:val="00FE0A63"/>
    <w:rsid w:val="00FE1611"/>
    <w:rsid w:val="00FE1BCE"/>
    <w:rsid w:val="00FE215A"/>
    <w:rsid w:val="00FE2195"/>
    <w:rsid w:val="00FE21F6"/>
    <w:rsid w:val="00FE24AD"/>
    <w:rsid w:val="00FE278A"/>
    <w:rsid w:val="00FE294D"/>
    <w:rsid w:val="00FE2CE0"/>
    <w:rsid w:val="00FE2E4C"/>
    <w:rsid w:val="00FE2EAB"/>
    <w:rsid w:val="00FE2ED2"/>
    <w:rsid w:val="00FE308B"/>
    <w:rsid w:val="00FE30C6"/>
    <w:rsid w:val="00FE30DB"/>
    <w:rsid w:val="00FE31FF"/>
    <w:rsid w:val="00FE328F"/>
    <w:rsid w:val="00FE36F4"/>
    <w:rsid w:val="00FE39C8"/>
    <w:rsid w:val="00FE59D1"/>
    <w:rsid w:val="00FE5AAE"/>
    <w:rsid w:val="00FE5CEC"/>
    <w:rsid w:val="00FE5DC5"/>
    <w:rsid w:val="00FE5EDC"/>
    <w:rsid w:val="00FE664E"/>
    <w:rsid w:val="00FE66C8"/>
    <w:rsid w:val="00FE69E1"/>
    <w:rsid w:val="00FE6D8D"/>
    <w:rsid w:val="00FE755C"/>
    <w:rsid w:val="00FE7B7D"/>
    <w:rsid w:val="00FE7FC8"/>
    <w:rsid w:val="00FF0462"/>
    <w:rsid w:val="00FF0A0F"/>
    <w:rsid w:val="00FF0CEA"/>
    <w:rsid w:val="00FF0F9D"/>
    <w:rsid w:val="00FF135B"/>
    <w:rsid w:val="00FF15FB"/>
    <w:rsid w:val="00FF173D"/>
    <w:rsid w:val="00FF1828"/>
    <w:rsid w:val="00FF18B9"/>
    <w:rsid w:val="00FF195D"/>
    <w:rsid w:val="00FF1B36"/>
    <w:rsid w:val="00FF1CBB"/>
    <w:rsid w:val="00FF2364"/>
    <w:rsid w:val="00FF268A"/>
    <w:rsid w:val="00FF2AF7"/>
    <w:rsid w:val="00FF2E1B"/>
    <w:rsid w:val="00FF3159"/>
    <w:rsid w:val="00FF3659"/>
    <w:rsid w:val="00FF365F"/>
    <w:rsid w:val="00FF3C8B"/>
    <w:rsid w:val="00FF3D77"/>
    <w:rsid w:val="00FF3DFC"/>
    <w:rsid w:val="00FF403E"/>
    <w:rsid w:val="00FF45EB"/>
    <w:rsid w:val="00FF4768"/>
    <w:rsid w:val="00FF48B0"/>
    <w:rsid w:val="00FF4C58"/>
    <w:rsid w:val="00FF53C7"/>
    <w:rsid w:val="00FF54FC"/>
    <w:rsid w:val="00FF570B"/>
    <w:rsid w:val="00FF5745"/>
    <w:rsid w:val="00FF583A"/>
    <w:rsid w:val="00FF5D30"/>
    <w:rsid w:val="00FF5F30"/>
    <w:rsid w:val="00FF608D"/>
    <w:rsid w:val="00FF68F9"/>
    <w:rsid w:val="00FF6B95"/>
    <w:rsid w:val="00FF7081"/>
    <w:rsid w:val="00FF7D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01" fill="f" fillcolor="#f49100" strokecolor="#f49100">
      <v:fill color="#f49100" on="f"/>
      <v:stroke color="#f49100"/>
      <o:colormru v:ext="edit" colors="#f49100,#8f9286"/>
      <o:colormenu v:ext="edit" fillcolor="none [3212]" stroke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20F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320F7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320F7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320F7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20F7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20F7D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320F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320F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320F7D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320F7D"/>
    <w:rPr>
      <w:b/>
      <w:bCs/>
    </w:rPr>
  </w:style>
  <w:style w:type="paragraph" w:styleId="ListBullet">
    <w:name w:val="List Bullet"/>
    <w:basedOn w:val="Normal"/>
    <w:rsid w:val="00320F7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20F7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20F7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20F7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20F7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20F7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20F7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20F7D"/>
    <w:pPr>
      <w:ind w:left="284"/>
    </w:pPr>
  </w:style>
  <w:style w:type="paragraph" w:customStyle="1" w:styleId="AAFrameAddress">
    <w:name w:val="AA Frame Address"/>
    <w:basedOn w:val="Heading1"/>
    <w:rsid w:val="00320F7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20F7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20F7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20F7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20F7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20F7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20F7D"/>
    <w:pPr>
      <w:ind w:left="851" w:hanging="284"/>
    </w:pPr>
  </w:style>
  <w:style w:type="paragraph" w:styleId="Index4">
    <w:name w:val="index 4"/>
    <w:basedOn w:val="Normal"/>
    <w:next w:val="Normal"/>
    <w:semiHidden/>
    <w:rsid w:val="00320F7D"/>
    <w:pPr>
      <w:ind w:left="1135" w:hanging="284"/>
    </w:pPr>
  </w:style>
  <w:style w:type="paragraph" w:styleId="Index6">
    <w:name w:val="index 6"/>
    <w:basedOn w:val="Normal"/>
    <w:next w:val="Normal"/>
    <w:semiHidden/>
    <w:rsid w:val="00320F7D"/>
    <w:pPr>
      <w:ind w:left="1702" w:hanging="284"/>
    </w:pPr>
  </w:style>
  <w:style w:type="paragraph" w:styleId="Index5">
    <w:name w:val="index 5"/>
    <w:basedOn w:val="Normal"/>
    <w:next w:val="Normal"/>
    <w:semiHidden/>
    <w:rsid w:val="00320F7D"/>
    <w:pPr>
      <w:ind w:left="1418" w:hanging="284"/>
    </w:pPr>
  </w:style>
  <w:style w:type="paragraph" w:styleId="Index7">
    <w:name w:val="index 7"/>
    <w:basedOn w:val="Normal"/>
    <w:next w:val="Normal"/>
    <w:semiHidden/>
    <w:rsid w:val="00320F7D"/>
    <w:pPr>
      <w:ind w:left="1985" w:hanging="284"/>
    </w:pPr>
  </w:style>
  <w:style w:type="paragraph" w:styleId="Index8">
    <w:name w:val="index 8"/>
    <w:basedOn w:val="Normal"/>
    <w:next w:val="Normal"/>
    <w:semiHidden/>
    <w:rsid w:val="00320F7D"/>
    <w:pPr>
      <w:ind w:left="2269" w:hanging="284"/>
    </w:pPr>
  </w:style>
  <w:style w:type="paragraph" w:styleId="Index9">
    <w:name w:val="index 9"/>
    <w:basedOn w:val="Normal"/>
    <w:next w:val="Normal"/>
    <w:semiHidden/>
    <w:rsid w:val="00320F7D"/>
    <w:pPr>
      <w:ind w:left="2552" w:hanging="284"/>
    </w:pPr>
  </w:style>
  <w:style w:type="paragraph" w:styleId="TOC2">
    <w:name w:val="toc 2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20F7D"/>
    <w:pPr>
      <w:ind w:left="851"/>
    </w:pPr>
  </w:style>
  <w:style w:type="paragraph" w:styleId="TOC5">
    <w:name w:val="toc 5"/>
    <w:basedOn w:val="Normal"/>
    <w:next w:val="Normal"/>
    <w:semiHidden/>
    <w:rsid w:val="00320F7D"/>
    <w:pPr>
      <w:ind w:left="1134"/>
    </w:pPr>
  </w:style>
  <w:style w:type="paragraph" w:styleId="TOC6">
    <w:name w:val="toc 6"/>
    <w:basedOn w:val="Normal"/>
    <w:next w:val="Normal"/>
    <w:semiHidden/>
    <w:rsid w:val="00320F7D"/>
    <w:pPr>
      <w:ind w:left="1418"/>
    </w:pPr>
  </w:style>
  <w:style w:type="paragraph" w:styleId="TOC7">
    <w:name w:val="toc 7"/>
    <w:basedOn w:val="Normal"/>
    <w:next w:val="Normal"/>
    <w:semiHidden/>
    <w:rsid w:val="00320F7D"/>
    <w:pPr>
      <w:ind w:left="1701"/>
    </w:pPr>
  </w:style>
  <w:style w:type="paragraph" w:styleId="TOC8">
    <w:name w:val="toc 8"/>
    <w:basedOn w:val="Normal"/>
    <w:next w:val="Normal"/>
    <w:semiHidden/>
    <w:rsid w:val="00320F7D"/>
    <w:pPr>
      <w:ind w:left="1985"/>
    </w:pPr>
  </w:style>
  <w:style w:type="paragraph" w:styleId="TOC9">
    <w:name w:val="toc 9"/>
    <w:basedOn w:val="Normal"/>
    <w:next w:val="Normal"/>
    <w:semiHidden/>
    <w:rsid w:val="00320F7D"/>
    <w:pPr>
      <w:ind w:left="2268"/>
    </w:pPr>
  </w:style>
  <w:style w:type="paragraph" w:styleId="TableofFigures">
    <w:name w:val="table of figures"/>
    <w:basedOn w:val="Normal"/>
    <w:next w:val="Normal"/>
    <w:semiHidden/>
    <w:rsid w:val="00320F7D"/>
    <w:pPr>
      <w:ind w:left="567" w:hanging="567"/>
    </w:pPr>
  </w:style>
  <w:style w:type="paragraph" w:styleId="ListBullet5">
    <w:name w:val="List Bullet 5"/>
    <w:basedOn w:val="Normal"/>
    <w:rsid w:val="00320F7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320F7D"/>
    <w:pPr>
      <w:spacing w:after="120"/>
    </w:pPr>
  </w:style>
  <w:style w:type="paragraph" w:styleId="BodyTextFirstIndent">
    <w:name w:val="Body Text First Indent"/>
    <w:basedOn w:val="BodyText"/>
    <w:rsid w:val="00320F7D"/>
    <w:pPr>
      <w:ind w:firstLine="284"/>
    </w:pPr>
  </w:style>
  <w:style w:type="paragraph" w:styleId="BodyTextIndent">
    <w:name w:val="Body Text Indent"/>
    <w:basedOn w:val="Normal"/>
    <w:rsid w:val="00320F7D"/>
    <w:pPr>
      <w:spacing w:after="120"/>
      <w:ind w:left="283"/>
    </w:pPr>
  </w:style>
  <w:style w:type="paragraph" w:styleId="BodyTextFirstIndent2">
    <w:name w:val="Body Text First Indent 2"/>
    <w:basedOn w:val="BodyTextIndent"/>
    <w:rsid w:val="00320F7D"/>
    <w:pPr>
      <w:ind w:left="284" w:firstLine="284"/>
    </w:pPr>
  </w:style>
  <w:style w:type="character" w:styleId="Strong">
    <w:name w:val="Strong"/>
    <w:basedOn w:val="DefaultParagraphFont"/>
    <w:qFormat/>
    <w:rsid w:val="00320F7D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320F7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20F7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320F7D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320F7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20F7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20F7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20F7D"/>
    <w:pPr>
      <w:framePr w:h="1054" w:wrap="around" w:y="5920"/>
    </w:pPr>
  </w:style>
  <w:style w:type="paragraph" w:customStyle="1" w:styleId="ReportHeading3">
    <w:name w:val="ReportHeading3"/>
    <w:basedOn w:val="ReportHeading2"/>
    <w:rsid w:val="00320F7D"/>
    <w:pPr>
      <w:framePr w:h="443" w:wrap="around" w:y="8223"/>
    </w:pPr>
  </w:style>
  <w:style w:type="paragraph" w:customStyle="1" w:styleId="a">
    <w:name w:val="¢éÍ¤ÇÒÁ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20F7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20F7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20F7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20F7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20F7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20F7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320F7D"/>
  </w:style>
  <w:style w:type="paragraph" w:styleId="BodyText2">
    <w:name w:val="Body Text 2"/>
    <w:basedOn w:val="Normal"/>
    <w:link w:val="BodyText2Char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320F7D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1A661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rsid w:val="005240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rsid w:val="004043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4">
    <w:name w:val="??????????? ????????"/>
    <w:basedOn w:val="NormalIndent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rsid w:val="005174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3A6D9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FD67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FD676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odyTextIndent2">
    <w:name w:val="Body Text Indent 2"/>
    <w:basedOn w:val="Normal"/>
    <w:rsid w:val="00BD0B1F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rsid w:val="004A245E"/>
    <w:pPr>
      <w:spacing w:after="120"/>
      <w:ind w:left="360"/>
    </w:pPr>
    <w:rPr>
      <w:rFonts w:cs="Cordia New"/>
      <w:sz w:val="16"/>
    </w:rPr>
  </w:style>
  <w:style w:type="paragraph" w:customStyle="1" w:styleId="Char">
    <w:name w:val="Char"/>
    <w:basedOn w:val="Normal"/>
    <w:rsid w:val="003978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8036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ListParagraph1">
    <w:name w:val="List Paragraph1"/>
    <w:basedOn w:val="Normal"/>
    <w:uiPriority w:val="34"/>
    <w:qFormat/>
    <w:rsid w:val="00951AB8"/>
    <w:pPr>
      <w:ind w:left="720"/>
      <w:contextualSpacing/>
    </w:pPr>
    <w:rPr>
      <w:szCs w:val="22"/>
    </w:rPr>
  </w:style>
  <w:style w:type="paragraph" w:customStyle="1" w:styleId="E1">
    <w:name w:val="??E"/>
    <w:basedOn w:val="Normal"/>
    <w:rsid w:val="007F0E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styleId="NoSpacing">
    <w:name w:val="No Spacing"/>
    <w:uiPriority w:val="1"/>
    <w:qFormat/>
    <w:rsid w:val="0057239F"/>
    <w:rPr>
      <w:rFonts w:ascii="Calibri" w:eastAsia="Calibri" w:hAnsi="Calibri" w:cs="Cordia New"/>
      <w:sz w:val="22"/>
      <w:szCs w:val="28"/>
    </w:rPr>
  </w:style>
  <w:style w:type="paragraph" w:customStyle="1" w:styleId="30">
    <w:name w:val="µÒÃÒ§3ªèÍ§"/>
    <w:basedOn w:val="Normal"/>
    <w:rsid w:val="00782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rsid w:val="00782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B6D8E"/>
    <w:pPr>
      <w:ind w:left="720"/>
    </w:pPr>
    <w:rPr>
      <w:szCs w:val="22"/>
    </w:rPr>
  </w:style>
  <w:style w:type="paragraph" w:styleId="EnvelopeReturn">
    <w:name w:val="envelope return"/>
    <w:basedOn w:val="Normal"/>
    <w:rsid w:val="00060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793DC5"/>
    <w:rPr>
      <w:b/>
      <w:bCs/>
      <w:sz w:val="30"/>
      <w:szCs w:val="30"/>
    </w:rPr>
  </w:style>
  <w:style w:type="paragraph" w:customStyle="1" w:styleId="Char1">
    <w:name w:val="Char"/>
    <w:basedOn w:val="Normal"/>
    <w:rsid w:val="00F936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E2">
    <w:name w:val="ª×èÍºÃÔÉÑ· E"/>
    <w:basedOn w:val="Normal"/>
    <w:rsid w:val="00C82B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DC24DB"/>
    <w:rPr>
      <w:rFonts w:ascii="Book Antiqua" w:hAnsi="Book Antiqua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4069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5C714B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A527B"/>
    <w:rPr>
      <w:rFonts w:ascii="Arial" w:hAnsi="Arial"/>
      <w:sz w:val="18"/>
      <w:szCs w:val="18"/>
      <w:lang w:eastAsia="en-US"/>
    </w:rPr>
  </w:style>
  <w:style w:type="paragraph" w:customStyle="1" w:styleId="Preformatted">
    <w:name w:val="Preformatted"/>
    <w:link w:val="PreformattedChar"/>
    <w:rsid w:val="002F076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lang w:eastAsia="th-TH"/>
    </w:rPr>
  </w:style>
  <w:style w:type="paragraph" w:customStyle="1" w:styleId="jern1">
    <w:name w:val="jern1"/>
    <w:basedOn w:val="Preformatted"/>
    <w:rsid w:val="002F0760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  <w:szCs w:val="28"/>
    </w:rPr>
  </w:style>
  <w:style w:type="character" w:customStyle="1" w:styleId="PreformattedChar">
    <w:name w:val="Preformatted Char"/>
    <w:link w:val="Preformatted"/>
    <w:rsid w:val="002F0760"/>
    <w:rPr>
      <w:rFonts w:eastAsia="Cordia New"/>
      <w:lang w:eastAsia="th-TH" w:bidi="th-TH"/>
    </w:rPr>
  </w:style>
  <w:style w:type="paragraph" w:customStyle="1" w:styleId="jern3">
    <w:name w:val="jern3"/>
    <w:basedOn w:val="Normal"/>
    <w:rsid w:val="002F0760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line="240" w:lineRule="auto"/>
      <w:jc w:val="center"/>
    </w:pPr>
    <w:rPr>
      <w:rFonts w:ascii="Angsana New" w:hAnsi="Times New Roman"/>
      <w:sz w:val="28"/>
      <w:szCs w:val="28"/>
      <w:lang w:val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8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C395A6-C861-4BFA-8CE0-CD1283E50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2157</TotalTime>
  <Pages>23</Pages>
  <Words>6906</Words>
  <Characters>28060</Characters>
  <Application>Microsoft Office Word</Application>
  <DocSecurity>0</DocSecurity>
  <Lines>233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บางกอกโพลีเอททีลีน จำกัด (มหาชน)</vt:lpstr>
      <vt:lpstr>บริษัท บางกอกโพลีเอททีลีน จำกัด (มหาชน)</vt:lpstr>
    </vt:vector>
  </TitlesOfParts>
  <Company/>
  <LinksUpToDate>false</LinksUpToDate>
  <CharactersWithSpaces>34897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DELL</cp:lastModifiedBy>
  <cp:revision>728</cp:revision>
  <cp:lastPrinted>2023-08-07T04:26:00Z</cp:lastPrinted>
  <dcterms:created xsi:type="dcterms:W3CDTF">2022-03-08T06:57:00Z</dcterms:created>
  <dcterms:modified xsi:type="dcterms:W3CDTF">2023-08-07T04:27:00Z</dcterms:modified>
</cp:coreProperties>
</file>