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CC12E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FABD3C2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DE78F59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77302F3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2451843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C0C96F" w14:textId="77777777" w:rsidR="007A73DD" w:rsidRPr="00C923DA" w:rsidRDefault="007A73DD" w:rsidP="007A73DD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01FC9459" w14:textId="77777777" w:rsidR="007A73DD" w:rsidRPr="005C443F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73F3DA6F" w14:textId="3C332B83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669A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14:paraId="6D0FC5B0" w14:textId="29A54E03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สำหรับงวดสามเดือนและหกเดือน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111FEA66" w14:textId="77777777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700F78" w14:textId="77777777" w:rsidR="00DC5FFD" w:rsidRPr="00C81CBE" w:rsidRDefault="00DC5FFD" w:rsidP="00DC5FFD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1CBE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3C3A455F" w14:textId="77777777" w:rsidR="007A73DD" w:rsidRPr="00CF0CD3" w:rsidRDefault="007A73DD" w:rsidP="007A73DD"/>
    <w:p w14:paraId="22841B24" w14:textId="77777777" w:rsidR="007A73DD" w:rsidRPr="00CF0CD3" w:rsidRDefault="007A73DD" w:rsidP="007A73DD"/>
    <w:p w14:paraId="4111EE73" w14:textId="77777777" w:rsidR="007A73DD" w:rsidRPr="00CF0CD3" w:rsidRDefault="007A73DD" w:rsidP="007A73DD"/>
    <w:p w14:paraId="67F5785C" w14:textId="77777777" w:rsidR="007A73DD" w:rsidRPr="00CF0CD3" w:rsidRDefault="007A73DD" w:rsidP="007A73DD"/>
    <w:p w14:paraId="4F173F4E" w14:textId="77777777" w:rsidR="007A73DD" w:rsidRPr="00CF0CD3" w:rsidRDefault="007A73DD" w:rsidP="007A73DD"/>
    <w:p w14:paraId="49E48407" w14:textId="77777777" w:rsidR="007A73DD" w:rsidRPr="00CF0CD3" w:rsidRDefault="007A73DD" w:rsidP="007A73DD"/>
    <w:p w14:paraId="5EA9E193" w14:textId="77777777" w:rsidR="007A73DD" w:rsidRPr="00CF0CD3" w:rsidRDefault="007A73DD" w:rsidP="007A73DD"/>
    <w:p w14:paraId="363FA6DC" w14:textId="77777777" w:rsidR="007A73DD" w:rsidRPr="00CF0CD3" w:rsidRDefault="007A73DD" w:rsidP="007A73DD"/>
    <w:p w14:paraId="42F11353" w14:textId="77777777" w:rsidR="007A73DD" w:rsidRDefault="007A73DD" w:rsidP="007A73DD">
      <w:pPr>
        <w:jc w:val="center"/>
      </w:pPr>
    </w:p>
    <w:p w14:paraId="357F22FB" w14:textId="77777777" w:rsidR="007A73DD" w:rsidRDefault="007A73DD" w:rsidP="007A73DD"/>
    <w:p w14:paraId="696DCA21" w14:textId="77777777" w:rsidR="007A73DD" w:rsidRPr="00CF0CD3" w:rsidRDefault="007A73DD" w:rsidP="007A73DD">
      <w:pPr>
        <w:sectPr w:rsidR="007A73DD" w:rsidRPr="00CF0CD3" w:rsidSect="007A73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32BBBC" w14:textId="77777777" w:rsidR="007A73DD" w:rsidRPr="00B10F95" w:rsidRDefault="007A73DD" w:rsidP="007A73DD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lastRenderedPageBreak/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6058E207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CE4125D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64A1623C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E113CE" w14:textId="50A18FFA" w:rsidR="00DC5FFD" w:rsidRPr="00C81CBE" w:rsidRDefault="00DC5FFD" w:rsidP="00DC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</w:rPr>
        <w:t xml:space="preserve"> 30 </w:t>
      </w:r>
      <w:r w:rsidRPr="00C81CB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C81CBE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br/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    30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อิชิตัน กรุ๊ป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จำกัด (มหาชน) และบริษัทย่อย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อิชิตัน กรุ๊ป จำกัด (มหาชน) ตามลำดับ </w:t>
      </w:r>
      <w:r w:rsidRPr="00C81CBE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81CBE">
        <w:rPr>
          <w:rFonts w:asciiTheme="majorBidi" w:hAnsiTheme="majorBidi" w:cstheme="majorBidi"/>
          <w:sz w:val="30"/>
          <w:szCs w:val="30"/>
        </w:rPr>
        <w:t>34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81CBE">
        <w:rPr>
          <w:rFonts w:asciiTheme="majorBidi" w:hAnsiTheme="majorBidi" w:cstheme="majorBidi"/>
          <w:sz w:val="30"/>
          <w:szCs w:val="30"/>
        </w:rPr>
        <w:t xml:space="preserve">          </w:t>
      </w:r>
      <w:r w:rsidRPr="00C81CBE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773EFE2D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A9F544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133015B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CC7B6C2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4BAFAE2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4377D3F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FCC7A24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76ABA1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7A73DD" w:rsidSect="007A73DD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DA31AE6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54BDA78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A092388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BA4EE80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15E7306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6F94CE" w14:textId="675EF035" w:rsidR="007A73DD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032134C" w14:textId="77777777" w:rsidR="008F318E" w:rsidRDefault="008F318E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AC84C5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6E3C8E" w14:textId="74BF3DB3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="00F41840">
        <w:rPr>
          <w:rFonts w:ascii="Angsana New" w:hAnsi="Angsana New" w:cs="Angsana New" w:hint="cs"/>
          <w:sz w:val="30"/>
          <w:szCs w:val="30"/>
          <w:cs/>
          <w:lang w:val="th-TH"/>
        </w:rPr>
        <w:t>นางมัญชุภา สิงห์สุขสวัสดิ์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715D5E5" w14:textId="77777777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BBBA8E0" w14:textId="3A2B0492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1840">
        <w:rPr>
          <w:rFonts w:ascii="Angsana New" w:hAnsi="Angsana New" w:cs="Angsana New"/>
          <w:sz w:val="30"/>
          <w:szCs w:val="30"/>
        </w:rPr>
        <w:t>6112</w:t>
      </w:r>
    </w:p>
    <w:p w14:paraId="694A8EC9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54A72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9CB5B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4F32855" w14:textId="1CD40611" w:rsidR="007A73DD" w:rsidRDefault="00FE7F8E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A1E43" w:rsidRPr="00F46CAB">
        <w:rPr>
          <w:rFonts w:ascii="Angsana New" w:hAnsi="Angsana New" w:cs="Angsana New"/>
          <w:sz w:val="30"/>
          <w:szCs w:val="30"/>
        </w:rPr>
        <w:t>2566</w:t>
      </w:r>
    </w:p>
    <w:p w14:paraId="52D0B56F" w14:textId="3199CF6C" w:rsidR="007A73DD" w:rsidRDefault="007A73D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4B735ED" w14:textId="77777777" w:rsidR="007A73DD" w:rsidRDefault="007A73D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1D05DE76" w14:textId="3BB00D37" w:rsidR="00D1261F" w:rsidRPr="005959AB" w:rsidRDefault="00D1261F" w:rsidP="005959A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sectPr w:rsidR="00D1261F" w:rsidRPr="005959AB" w:rsidSect="00FB55E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E5BC" w14:textId="77777777" w:rsidR="00121FA7" w:rsidRDefault="00121FA7" w:rsidP="004956B4">
      <w:r>
        <w:separator/>
      </w:r>
    </w:p>
  </w:endnote>
  <w:endnote w:type="continuationSeparator" w:id="0">
    <w:p w14:paraId="17849140" w14:textId="77777777" w:rsidR="00121FA7" w:rsidRDefault="00121FA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81D2" w14:textId="77777777" w:rsidR="001F7622" w:rsidRDefault="001F7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2756" w14:textId="77777777" w:rsidR="007A73DD" w:rsidRPr="009B4CE9" w:rsidRDefault="007A73DD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B14C4" w14:textId="77777777" w:rsidR="007A73DD" w:rsidRPr="00CF0CD3" w:rsidRDefault="007A73DD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2A5B" w14:textId="77777777" w:rsidR="007A73DD" w:rsidRPr="00107788" w:rsidRDefault="007A73DD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37895" w14:textId="77777777" w:rsidR="00121FA7" w:rsidRDefault="00121FA7" w:rsidP="004956B4">
      <w:r>
        <w:separator/>
      </w:r>
    </w:p>
  </w:footnote>
  <w:footnote w:type="continuationSeparator" w:id="0">
    <w:p w14:paraId="536A9D7D" w14:textId="77777777" w:rsidR="00121FA7" w:rsidRDefault="00121FA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1280" w14:textId="77777777" w:rsidR="001F7622" w:rsidRDefault="001F76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9257" w14:textId="77777777" w:rsidR="001F7622" w:rsidRDefault="001F76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AA40" w14:textId="77777777" w:rsidR="001F7622" w:rsidRDefault="001F76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20F0" w14:textId="583D55E1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146D7B" w14:textId="5EB8F23B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831A682" w14:textId="23CDCAB4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63070" w14:textId="21DCF262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4B6E32" w14:textId="4CCF50C6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5AA940" w14:textId="591BD69D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052120" w14:textId="0BD4852C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059377" w14:textId="77777777" w:rsidR="007A73DD" w:rsidRP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26C9" w14:textId="32F6151E" w:rsidR="00715056" w:rsidRDefault="00715056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2594FEC2" w14:textId="5FFE30AA" w:rsidR="001F7622" w:rsidRDefault="001F7622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359DE1F2" w14:textId="04F1C1E1" w:rsidR="001F7622" w:rsidRDefault="001F7622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49A79AB9" w14:textId="77777777" w:rsidR="001F7622" w:rsidRPr="00A65EF6" w:rsidRDefault="001F7622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3"/>
  </w:num>
  <w:num w:numId="12" w16cid:durableId="736395051">
    <w:abstractNumId w:val="19"/>
  </w:num>
  <w:num w:numId="13" w16cid:durableId="29189926">
    <w:abstractNumId w:val="36"/>
  </w:num>
  <w:num w:numId="14" w16cid:durableId="260529232">
    <w:abstractNumId w:val="22"/>
  </w:num>
  <w:num w:numId="15" w16cid:durableId="529610153">
    <w:abstractNumId w:val="26"/>
  </w:num>
  <w:num w:numId="16" w16cid:durableId="392234781">
    <w:abstractNumId w:val="41"/>
  </w:num>
  <w:num w:numId="17" w16cid:durableId="924654048">
    <w:abstractNumId w:val="43"/>
  </w:num>
  <w:num w:numId="18" w16cid:durableId="298658120">
    <w:abstractNumId w:val="33"/>
  </w:num>
  <w:num w:numId="19" w16cid:durableId="814033687">
    <w:abstractNumId w:val="39"/>
  </w:num>
  <w:num w:numId="20" w16cid:durableId="1212839040">
    <w:abstractNumId w:val="15"/>
  </w:num>
  <w:num w:numId="21" w16cid:durableId="1818260456">
    <w:abstractNumId w:val="21"/>
  </w:num>
  <w:num w:numId="22" w16cid:durableId="1409961826">
    <w:abstractNumId w:val="25"/>
  </w:num>
  <w:num w:numId="23" w16cid:durableId="1052463409">
    <w:abstractNumId w:val="27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2"/>
  </w:num>
  <w:num w:numId="27" w16cid:durableId="875695325">
    <w:abstractNumId w:val="32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37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0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4"/>
  </w:num>
  <w:num w:numId="39" w16cid:durableId="1116948508">
    <w:abstractNumId w:val="38"/>
  </w:num>
  <w:num w:numId="40" w16cid:durableId="1784109760">
    <w:abstractNumId w:val="35"/>
  </w:num>
  <w:num w:numId="41" w16cid:durableId="1153254633">
    <w:abstractNumId w:val="29"/>
  </w:num>
  <w:num w:numId="42" w16cid:durableId="285429986">
    <w:abstractNumId w:val="34"/>
  </w:num>
  <w:num w:numId="43" w16cid:durableId="1035693921">
    <w:abstractNumId w:val="28"/>
  </w:num>
  <w:num w:numId="44" w16cid:durableId="1457017930">
    <w:abstractNumId w:val="31"/>
  </w:num>
  <w:num w:numId="45" w16cid:durableId="1006247100">
    <w:abstractNumId w:val="30"/>
  </w:num>
  <w:num w:numId="46" w16cid:durableId="125655318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F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622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AD"/>
    <w:rsid w:val="003E566A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BA7"/>
    <w:rsid w:val="00475F10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0E1B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302"/>
    <w:rsid w:val="006D2A02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1B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B2B"/>
    <w:rsid w:val="008F3DD0"/>
    <w:rsid w:val="008F4178"/>
    <w:rsid w:val="008F431A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8F4"/>
    <w:rsid w:val="00945A97"/>
    <w:rsid w:val="00945F25"/>
    <w:rsid w:val="00945FBB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2F43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AF2"/>
    <w:rsid w:val="00A94FC2"/>
    <w:rsid w:val="00A95233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59C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DE2"/>
    <w:rsid w:val="00BB1EB2"/>
    <w:rsid w:val="00BB203E"/>
    <w:rsid w:val="00BB20D7"/>
    <w:rsid w:val="00BB2125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195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90EBE"/>
    <w:rsid w:val="00C91206"/>
    <w:rsid w:val="00C916B2"/>
    <w:rsid w:val="00C91860"/>
    <w:rsid w:val="00C918B3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7B3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3</Pages>
  <Words>417</Words>
  <Characters>1618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6</cp:revision>
  <cp:lastPrinted>2023-08-03T10:37:00Z</cp:lastPrinted>
  <dcterms:created xsi:type="dcterms:W3CDTF">2023-07-31T10:32:00Z</dcterms:created>
  <dcterms:modified xsi:type="dcterms:W3CDTF">2023-08-08T10:04:00Z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