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13801" w14:textId="77777777" w:rsidR="00AF3B93" w:rsidRPr="00C81CBE" w:rsidRDefault="00AF3B93" w:rsidP="00AF3B93">
      <w:pPr>
        <w:pStyle w:val="index"/>
        <w:tabs>
          <w:tab w:val="clear" w:pos="1134"/>
          <w:tab w:val="left" w:pos="144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หมายเหตุ</w:t>
      </w:r>
      <w:r w:rsidRPr="00C81CB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ab/>
        <w:t>สารบัญ</w:t>
      </w:r>
    </w:p>
    <w:p w14:paraId="70FE78DE" w14:textId="77777777" w:rsidR="00AF3B93" w:rsidRPr="00C81CBE" w:rsidRDefault="00AF3B93" w:rsidP="00AF3B93">
      <w:pPr>
        <w:pStyle w:val="index"/>
        <w:tabs>
          <w:tab w:val="clear" w:pos="1134"/>
          <w:tab w:val="left" w:pos="144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Cs w:val="22"/>
        </w:rPr>
      </w:pPr>
    </w:p>
    <w:p w14:paraId="776169F9" w14:textId="37716E48" w:rsidR="004D4FDD" w:rsidRPr="00C81CBE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  <w:r w:rsidR="00741636" w:rsidRPr="00C81CBE">
        <w:rPr>
          <w:rFonts w:asciiTheme="majorBidi" w:hAnsiTheme="majorBidi" w:cstheme="majorBidi"/>
          <w:sz w:val="30"/>
          <w:szCs w:val="30"/>
          <w:cs/>
          <w:lang w:bidi="th-TH"/>
        </w:rPr>
        <w:t>ระหว่างกาล</w:t>
      </w:r>
    </w:p>
    <w:p w14:paraId="717BA412" w14:textId="77777777" w:rsidR="009C002F" w:rsidRPr="00C81CBE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F5231C3" w14:textId="77777777" w:rsidR="00AF3B93" w:rsidRPr="00C81CBE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138EFD7A" w14:textId="5F67AFD4" w:rsidR="00D01783" w:rsidRPr="00C81CBE" w:rsidRDefault="00117FF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</w:t>
      </w:r>
      <w:r w:rsidR="005D0474" w:rsidRPr="00C81CBE">
        <w:rPr>
          <w:rFonts w:asciiTheme="majorBidi" w:hAnsiTheme="majorBidi" w:cstheme="majorBidi"/>
          <w:sz w:val="30"/>
          <w:szCs w:val="30"/>
          <w:cs/>
          <w:lang w:bidi="th-TH"/>
        </w:rPr>
        <w:t>ใน</w:t>
      </w:r>
      <w:r w:rsidR="001F7AAA" w:rsidRPr="00C81CBE">
        <w:rPr>
          <w:rFonts w:asciiTheme="majorBidi" w:hAnsiTheme="majorBidi" w:cstheme="majorBidi"/>
          <w:sz w:val="30"/>
          <w:szCs w:val="30"/>
          <w:cs/>
          <w:lang w:bidi="th-TH"/>
        </w:rPr>
        <w:t>การร่วมค้</w:t>
      </w:r>
      <w:r w:rsidR="00D01783" w:rsidRPr="00C81CBE">
        <w:rPr>
          <w:rFonts w:asciiTheme="majorBidi" w:hAnsiTheme="majorBidi" w:cstheme="majorBidi"/>
          <w:sz w:val="30"/>
          <w:szCs w:val="30"/>
          <w:cs/>
          <w:lang w:bidi="th-TH"/>
        </w:rPr>
        <w:t>า</w:t>
      </w:r>
    </w:p>
    <w:p w14:paraId="6E21BD07" w14:textId="745BC05E" w:rsidR="00A07A1C" w:rsidRPr="00C81CBE" w:rsidRDefault="00A07A1C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เงินลงทุนระยะยาวอื่น</w:t>
      </w:r>
    </w:p>
    <w:p w14:paraId="1375BE94" w14:textId="15A0A3E4" w:rsidR="00C44260" w:rsidRPr="00C81CBE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271D0271" w14:textId="20B33D30" w:rsidR="00B7788D" w:rsidRDefault="00B7788D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ส่วนงาน</w:t>
      </w:r>
      <w:r w:rsidR="00F17DB5" w:rsidRPr="00C81CBE">
        <w:rPr>
          <w:rFonts w:asciiTheme="majorBidi" w:hAnsiTheme="majorBidi" w:cstheme="majorBidi"/>
          <w:sz w:val="30"/>
          <w:szCs w:val="30"/>
          <w:cs/>
          <w:lang w:bidi="th-TH"/>
        </w:rPr>
        <w:t>ดำเนินงาน</w:t>
      </w:r>
      <w:r w:rsidR="00925D91" w:rsidRPr="00C81CBE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173F21EC" w14:textId="3C49503E" w:rsidR="00FB3B44" w:rsidRPr="00FB3B44" w:rsidRDefault="00FB3B44" w:rsidP="00FB3B44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14:paraId="5BB5E96A" w14:textId="337D4622" w:rsidR="00261320" w:rsidRPr="00C81CBE" w:rsidRDefault="0036747C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7C569676" w14:textId="41286187" w:rsidR="00991836" w:rsidRDefault="00285A06" w:rsidP="00462BBB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4461A1A7" w14:textId="73AD2AEB" w:rsidR="003057D6" w:rsidRPr="00C81CBE" w:rsidRDefault="00117FF0" w:rsidP="00BD34FA">
      <w:pPr>
        <w:pStyle w:val="index"/>
        <w:tabs>
          <w:tab w:val="clear" w:pos="1134"/>
          <w:tab w:val="left" w:pos="1440"/>
        </w:tabs>
        <w:spacing w:after="0" w:line="240" w:lineRule="auto"/>
        <w:ind w:left="1620" w:hanging="108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C81CBE">
        <w:rPr>
          <w:rFonts w:asciiTheme="majorBidi" w:hAnsiTheme="majorBidi" w:cstheme="majorBidi"/>
        </w:rPr>
        <w:br w:type="page"/>
      </w:r>
      <w:r w:rsidR="003057D6" w:rsidRPr="00C81CBE">
        <w:rPr>
          <w:rFonts w:asciiTheme="majorBidi" w:hAnsiTheme="majorBidi" w:cstheme="majorBidi"/>
          <w:sz w:val="30"/>
          <w:szCs w:val="30"/>
          <w:cs/>
          <w:lang w:bidi="th-TH"/>
        </w:rPr>
        <w:t>หมายเหตุประกอบงบการเงินเป็นส่วนหนึ่งของงบการเงิน</w:t>
      </w:r>
      <w:r w:rsidR="00B17441" w:rsidRPr="00C81CBE">
        <w:rPr>
          <w:rFonts w:asciiTheme="majorBidi" w:hAnsiTheme="majorBidi" w:cstheme="majorBidi"/>
          <w:sz w:val="30"/>
          <w:szCs w:val="30"/>
          <w:cs/>
          <w:lang w:bidi="th-TH"/>
        </w:rPr>
        <w:t>ระหว่าง</w:t>
      </w:r>
      <w:r w:rsidR="001B613F" w:rsidRPr="00C81CBE">
        <w:rPr>
          <w:rFonts w:asciiTheme="majorBidi" w:hAnsiTheme="majorBidi" w:cstheme="majorBidi"/>
          <w:sz w:val="30"/>
          <w:szCs w:val="30"/>
          <w:cs/>
          <w:lang w:bidi="th-TH"/>
        </w:rPr>
        <w:t>กาล</w:t>
      </w:r>
      <w:r w:rsidR="003057D6" w:rsidRPr="00C81CBE">
        <w:rPr>
          <w:rFonts w:asciiTheme="majorBidi" w:hAnsiTheme="majorBidi" w:cstheme="majorBidi"/>
          <w:sz w:val="30"/>
          <w:szCs w:val="30"/>
          <w:cs/>
          <w:lang w:bidi="th-TH"/>
        </w:rPr>
        <w:t>นี้</w:t>
      </w:r>
    </w:p>
    <w:p w14:paraId="7083550A" w14:textId="77777777" w:rsidR="0083298D" w:rsidRPr="00C81CBE" w:rsidRDefault="0083298D" w:rsidP="007E471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624482" w14:textId="79292CFE" w:rsidR="0083298D" w:rsidRPr="00C81CBE" w:rsidRDefault="00117FF0" w:rsidP="007E471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81CBE">
        <w:rPr>
          <w:rFonts w:asciiTheme="majorBidi" w:hAnsiTheme="majorBidi" w:cstheme="majorBidi"/>
          <w:sz w:val="30"/>
          <w:szCs w:val="30"/>
          <w:cs/>
        </w:rPr>
        <w:t>คณะ</w:t>
      </w:r>
      <w:r w:rsidR="00323BAD" w:rsidRPr="00C81CBE">
        <w:rPr>
          <w:rFonts w:asciiTheme="majorBidi" w:hAnsiTheme="majorBidi" w:cstheme="majorBidi"/>
          <w:sz w:val="30"/>
          <w:szCs w:val="30"/>
          <w:cs/>
        </w:rPr>
        <w:t>กรรมการได้อนุมัติให้ออก</w:t>
      </w:r>
      <w:r w:rsidR="0083298D" w:rsidRPr="00C81CBE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4A2387" w:rsidRPr="00C81CBE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83298D" w:rsidRPr="00C81CBE">
        <w:rPr>
          <w:rFonts w:asciiTheme="majorBidi" w:hAnsiTheme="majorBidi" w:cstheme="majorBidi"/>
          <w:sz w:val="30"/>
          <w:szCs w:val="30"/>
          <w:cs/>
        </w:rPr>
        <w:t>นี้เมื่อวันที่</w:t>
      </w:r>
      <w:r w:rsidR="00FB3B4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B3B44">
        <w:rPr>
          <w:rFonts w:asciiTheme="majorBidi" w:hAnsiTheme="majorBidi" w:cstheme="majorBidi"/>
          <w:sz w:val="30"/>
          <w:szCs w:val="30"/>
        </w:rPr>
        <w:t xml:space="preserve">9 </w:t>
      </w:r>
      <w:r w:rsidR="00FB3B44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FB3B44">
        <w:rPr>
          <w:rFonts w:asciiTheme="majorBidi" w:hAnsiTheme="majorBidi" w:cstheme="majorBidi"/>
          <w:sz w:val="30"/>
          <w:szCs w:val="30"/>
        </w:rPr>
        <w:t xml:space="preserve"> </w:t>
      </w:r>
      <w:r w:rsidR="008A1E43" w:rsidRPr="00F46CAB">
        <w:rPr>
          <w:rFonts w:asciiTheme="majorBidi" w:hAnsiTheme="majorBidi" w:cstheme="majorBidi"/>
          <w:sz w:val="30"/>
          <w:szCs w:val="30"/>
        </w:rPr>
        <w:t>2566</w:t>
      </w:r>
    </w:p>
    <w:p w14:paraId="49EB3460" w14:textId="77777777" w:rsidR="0083298D" w:rsidRPr="00C81CBE" w:rsidRDefault="0083298D" w:rsidP="00323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7A03B8F" w14:textId="5143B48E" w:rsidR="004D4FDD" w:rsidRPr="00C81CBE" w:rsidRDefault="006034AB" w:rsidP="00662FB8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C81CB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</w:t>
      </w:r>
      <w:r w:rsidR="004A2387" w:rsidRPr="00C81CB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ระหว่างกาล</w:t>
      </w:r>
    </w:p>
    <w:p w14:paraId="29198796" w14:textId="77777777" w:rsidR="00D54AB4" w:rsidRPr="00C81CBE" w:rsidRDefault="00D54AB4" w:rsidP="00D54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2081708D" w14:textId="4378EE09" w:rsidR="000B42D5" w:rsidRPr="00C1395F" w:rsidRDefault="00695D83" w:rsidP="00C139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81CBE">
        <w:rPr>
          <w:rFonts w:asciiTheme="majorBidi" w:hAnsiTheme="majorBidi" w:cstheme="majorBidi"/>
          <w:spacing w:val="-6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งบการเงินระหว่างกาลนี้นำเสนอรายการในงบการเงินในรูปแบบเดียวกับงบการเงินประจำปีและจัดทำหมายเหตุ</w:t>
      </w:r>
      <w:r w:rsidRPr="00C81CBE">
        <w:rPr>
          <w:rFonts w:asciiTheme="majorBidi" w:hAnsiTheme="majorBidi" w:cstheme="majorBidi"/>
          <w:spacing w:val="1"/>
          <w:sz w:val="30"/>
          <w:szCs w:val="30"/>
        </w:rPr>
        <w:br/>
      </w:r>
      <w:r w:rsidRPr="00695D83">
        <w:rPr>
          <w:rFonts w:asciiTheme="majorBidi" w:hAnsiTheme="majorBidi" w:cstheme="majorBidi"/>
          <w:spacing w:val="3"/>
          <w:sz w:val="30"/>
          <w:szCs w:val="30"/>
          <w:cs/>
        </w:rPr>
        <w:t>ประกอบงบการเงินระหว่างกาลในรูปแบบย่อ (</w:t>
      </w:r>
      <w:r w:rsidRPr="00695D83">
        <w:rPr>
          <w:rFonts w:asciiTheme="majorBidi" w:hAnsiTheme="majorBidi" w:cstheme="majorBidi"/>
          <w:spacing w:val="3"/>
          <w:sz w:val="30"/>
          <w:szCs w:val="30"/>
        </w:rPr>
        <w:t>“</w:t>
      </w:r>
      <w:r w:rsidRPr="00695D83">
        <w:rPr>
          <w:rFonts w:asciiTheme="majorBidi" w:hAnsiTheme="majorBidi" w:cstheme="majorBidi"/>
          <w:spacing w:val="3"/>
          <w:sz w:val="30"/>
          <w:szCs w:val="30"/>
          <w:cs/>
        </w:rPr>
        <w:t>งบการเงินระหว่างกาล</w:t>
      </w:r>
      <w:r w:rsidRPr="00695D83">
        <w:rPr>
          <w:rFonts w:asciiTheme="majorBidi" w:hAnsiTheme="majorBidi" w:cstheme="majorBidi"/>
          <w:spacing w:val="3"/>
          <w:sz w:val="30"/>
          <w:szCs w:val="30"/>
        </w:rPr>
        <w:t>”</w:t>
      </w:r>
      <w:r w:rsidRPr="00695D83">
        <w:rPr>
          <w:rFonts w:asciiTheme="majorBidi" w:hAnsiTheme="majorBidi" w:cstheme="majorBidi"/>
          <w:spacing w:val="3"/>
          <w:sz w:val="30"/>
          <w:szCs w:val="30"/>
          <w:cs/>
        </w:rPr>
        <w:t>) ตามมาตรฐานการบัญชีฉบับที่</w:t>
      </w:r>
      <w:r w:rsidRPr="00695D83">
        <w:rPr>
          <w:rFonts w:asciiTheme="majorBidi" w:hAnsiTheme="majorBidi" w:cstheme="majorBidi"/>
          <w:spacing w:val="3"/>
          <w:sz w:val="30"/>
          <w:szCs w:val="30"/>
        </w:rPr>
        <w:t xml:space="preserve"> 34 </w:t>
      </w:r>
      <w:r w:rsidRPr="00695D83">
        <w:rPr>
          <w:rFonts w:asciiTheme="majorBidi" w:hAnsiTheme="majorBidi" w:cstheme="majorBidi"/>
          <w:spacing w:val="3"/>
          <w:sz w:val="30"/>
          <w:szCs w:val="30"/>
          <w:cs/>
        </w:rPr>
        <w:t>เรื่อง</w:t>
      </w:r>
      <w:r w:rsidR="00C1395F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="000B42D5" w:rsidRPr="0074471C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="0011418C" w:rsidRPr="00C81CBE">
        <w:rPr>
          <w:rFonts w:asciiTheme="majorBidi" w:hAnsiTheme="majorBidi" w:cstheme="majorBidi"/>
          <w:spacing w:val="1"/>
          <w:sz w:val="30"/>
          <w:szCs w:val="30"/>
          <w:cs/>
        </w:rPr>
        <w:t xml:space="preserve"> </w:t>
      </w:r>
      <w:r w:rsidR="000B42D5" w:rsidRPr="000C4CF7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="00172391" w:rsidRPr="00C81CBE">
        <w:rPr>
          <w:rFonts w:asciiTheme="majorBidi" w:hAnsiTheme="majorBidi" w:cstheme="majorBidi"/>
          <w:spacing w:val="1"/>
          <w:sz w:val="30"/>
          <w:szCs w:val="30"/>
        </w:rPr>
        <w:br/>
      </w:r>
      <w:r w:rsidR="000B42D5" w:rsidRPr="000C4CF7">
        <w:rPr>
          <w:rFonts w:asciiTheme="majorBidi" w:hAnsiTheme="majorBidi" w:cstheme="majorBidi"/>
          <w:spacing w:val="-1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EF7ECF" w:rsidRPr="00C81CB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EF7ECF" w:rsidRPr="00C81CBE">
        <w:rPr>
          <w:rFonts w:asciiTheme="majorBidi" w:hAnsiTheme="majorBidi" w:cstheme="majorBidi"/>
          <w:spacing w:val="-2"/>
          <w:sz w:val="30"/>
          <w:szCs w:val="30"/>
          <w:cs/>
        </w:rPr>
        <w:t>โดยงบการเงินระหว่างกาล</w:t>
      </w:r>
      <w:r w:rsidR="00EF7ECF" w:rsidRPr="00C81CBE">
        <w:rPr>
          <w:rFonts w:asciiTheme="majorBidi" w:hAnsiTheme="majorBidi" w:cstheme="majorBidi"/>
          <w:sz w:val="30"/>
          <w:szCs w:val="30"/>
          <w:cs/>
        </w:rPr>
        <w:t>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</w:t>
      </w:r>
      <w:r w:rsidR="00172391" w:rsidRPr="00C81CBE">
        <w:rPr>
          <w:rFonts w:asciiTheme="majorBidi" w:hAnsiTheme="majorBidi" w:cstheme="majorBidi"/>
          <w:sz w:val="30"/>
          <w:szCs w:val="30"/>
        </w:rPr>
        <w:br/>
      </w:r>
      <w:r w:rsidR="00EF7ECF" w:rsidRPr="00C81CBE">
        <w:rPr>
          <w:rFonts w:asciiTheme="majorBidi" w:hAnsiTheme="majorBidi" w:cstheme="majorBidi"/>
          <w:sz w:val="30"/>
          <w:szCs w:val="30"/>
          <w:cs/>
        </w:rPr>
        <w:t>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EF7ECF" w:rsidRPr="00C81CBE">
        <w:rPr>
          <w:rFonts w:asciiTheme="majorBidi" w:hAnsiTheme="majorBidi" w:cstheme="majorBidi"/>
          <w:sz w:val="30"/>
          <w:szCs w:val="30"/>
        </w:rPr>
        <w:t xml:space="preserve"> </w:t>
      </w:r>
      <w:r w:rsidR="00332885" w:rsidRPr="00C81CBE">
        <w:rPr>
          <w:rFonts w:asciiTheme="majorBidi" w:hAnsiTheme="majorBidi" w:cstheme="majorBidi"/>
          <w:sz w:val="30"/>
          <w:szCs w:val="30"/>
        </w:rPr>
        <w:t>31</w:t>
      </w:r>
      <w:r w:rsidR="00EF7ECF" w:rsidRPr="00C81CBE">
        <w:rPr>
          <w:rFonts w:asciiTheme="majorBidi" w:hAnsiTheme="majorBidi" w:cstheme="majorBidi"/>
          <w:sz w:val="30"/>
          <w:szCs w:val="30"/>
        </w:rPr>
        <w:t xml:space="preserve"> </w:t>
      </w:r>
      <w:r w:rsidR="00EF7ECF" w:rsidRPr="00C81CBE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EF7ECF" w:rsidRPr="00C81CBE">
        <w:rPr>
          <w:rFonts w:asciiTheme="majorBidi" w:hAnsiTheme="majorBidi" w:cstheme="majorBidi"/>
          <w:sz w:val="30"/>
          <w:szCs w:val="30"/>
        </w:rPr>
        <w:t xml:space="preserve"> </w:t>
      </w:r>
      <w:r w:rsidR="00332885" w:rsidRPr="00C81CBE">
        <w:rPr>
          <w:rFonts w:asciiTheme="majorBidi" w:hAnsiTheme="majorBidi" w:cstheme="majorBidi"/>
          <w:sz w:val="30"/>
          <w:szCs w:val="30"/>
        </w:rPr>
        <w:t>256</w:t>
      </w:r>
      <w:r w:rsidR="003C5779">
        <w:rPr>
          <w:rFonts w:asciiTheme="majorBidi" w:hAnsiTheme="majorBidi" w:cstheme="majorBidi"/>
          <w:sz w:val="30"/>
          <w:szCs w:val="30"/>
        </w:rPr>
        <w:t>5</w:t>
      </w:r>
    </w:p>
    <w:p w14:paraId="654BCD25" w14:textId="042C073F" w:rsidR="00595C3D" w:rsidRPr="00C81CBE" w:rsidRDefault="00595C3D" w:rsidP="00595C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A3BEF6B" w14:textId="65826CA6" w:rsidR="006E3887" w:rsidRPr="00C81CBE" w:rsidRDefault="006A664E" w:rsidP="006A6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81CBE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332885" w:rsidRPr="00C81CBE">
        <w:rPr>
          <w:rFonts w:asciiTheme="majorBidi" w:hAnsiTheme="majorBidi" w:cstheme="majorBidi"/>
          <w:sz w:val="30"/>
          <w:szCs w:val="30"/>
        </w:rPr>
        <w:t>31</w:t>
      </w:r>
      <w:r w:rsidRPr="00C81CBE">
        <w:rPr>
          <w:rFonts w:asciiTheme="majorBidi" w:hAnsiTheme="majorBidi" w:cstheme="majorBidi"/>
          <w:sz w:val="30"/>
          <w:szCs w:val="30"/>
        </w:rPr>
        <w:t xml:space="preserve"> 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332885" w:rsidRPr="00C81CBE">
        <w:rPr>
          <w:rFonts w:asciiTheme="majorBidi" w:hAnsiTheme="majorBidi" w:cstheme="majorBidi"/>
          <w:sz w:val="30"/>
          <w:szCs w:val="30"/>
        </w:rPr>
        <w:t>256</w:t>
      </w:r>
      <w:r w:rsidR="003C5779">
        <w:rPr>
          <w:rFonts w:asciiTheme="majorBidi" w:hAnsiTheme="majorBidi" w:cstheme="majorBidi"/>
          <w:sz w:val="30"/>
          <w:szCs w:val="30"/>
        </w:rPr>
        <w:t>5</w:t>
      </w:r>
    </w:p>
    <w:p w14:paraId="602D0032" w14:textId="144E652A" w:rsidR="00325AC0" w:rsidRPr="00C81CBE" w:rsidRDefault="00325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highlight w:val="yellow"/>
          <w:cs/>
        </w:rPr>
      </w:pPr>
    </w:p>
    <w:p w14:paraId="396D79DF" w14:textId="77777777" w:rsidR="001C7DF8" w:rsidRPr="00C81CBE" w:rsidRDefault="001C7DF8" w:rsidP="00B16945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C81CBE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37E93595" w14:textId="77777777" w:rsidR="001C7DF8" w:rsidRPr="00C81CBE" w:rsidRDefault="001C7DF8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8334654" w14:textId="77777777" w:rsidR="001025B4" w:rsidRDefault="003936E3" w:rsidP="001025B4">
      <w:pPr>
        <w:pStyle w:val="BodyText2"/>
        <w:tabs>
          <w:tab w:val="left" w:pos="547"/>
        </w:tabs>
        <w:ind w:left="547" w:firstLine="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C81CBE">
        <w:rPr>
          <w:rFonts w:asciiTheme="majorBidi" w:hAnsiTheme="majorBidi" w:cstheme="majorBidi"/>
          <w:b/>
          <w:sz w:val="30"/>
          <w:szCs w:val="30"/>
          <w:cs/>
        </w:rPr>
        <w:t>ความสัมพันธ์กับ</w:t>
      </w:r>
      <w:r>
        <w:rPr>
          <w:rFonts w:asciiTheme="majorBidi" w:hAnsiTheme="majorBidi" w:cstheme="majorBidi" w:hint="cs"/>
          <w:b/>
          <w:sz w:val="30"/>
          <w:szCs w:val="30"/>
          <w:cs/>
        </w:rPr>
        <w:t xml:space="preserve">บริษัทย่อย การร่วมค้า </w:t>
      </w:r>
      <w:r w:rsidRPr="00C81CBE">
        <w:rPr>
          <w:rFonts w:asciiTheme="majorBidi" w:hAnsiTheme="majorBidi" w:cstheme="majorBidi"/>
          <w:b/>
          <w:sz w:val="30"/>
          <w:szCs w:val="30"/>
          <w:cs/>
        </w:rPr>
        <w:t>ผู้บริหารสำคัญและบุคคลหรือกิจการอื่นที่เกี่ยวข้องกัน</w:t>
      </w:r>
      <w:r w:rsidR="00D932EA">
        <w:rPr>
          <w:rFonts w:asciiTheme="majorBidi" w:hAnsiTheme="majorBidi" w:cstheme="majorBidi" w:hint="cs"/>
          <w:b/>
          <w:sz w:val="30"/>
          <w:szCs w:val="30"/>
          <w:cs/>
        </w:rPr>
        <w:t xml:space="preserve"> ตลอดจนนโยบายการกำหนดราคา</w:t>
      </w:r>
      <w:r>
        <w:rPr>
          <w:rFonts w:asciiTheme="majorBidi" w:hAnsiTheme="majorBidi" w:cstheme="majorBidi" w:hint="cs"/>
          <w:b/>
          <w:sz w:val="30"/>
          <w:szCs w:val="30"/>
          <w:cs/>
        </w:rPr>
        <w:t>ในระหว่างงวด</w:t>
      </w:r>
      <w:r w:rsidR="0005519D">
        <w:rPr>
          <w:rFonts w:asciiTheme="majorBidi" w:hAnsiTheme="majorBidi" w:cstheme="majorBidi" w:hint="cs"/>
          <w:b/>
          <w:sz w:val="30"/>
          <w:szCs w:val="30"/>
          <w:cs/>
          <w:lang w:val="en-US"/>
        </w:rPr>
        <w:t>หก</w:t>
      </w:r>
      <w:r w:rsidR="00D932EA">
        <w:rPr>
          <w:rFonts w:asciiTheme="majorBidi" w:hAnsiTheme="majorBidi" w:cstheme="majorBidi" w:hint="cs"/>
          <w:b/>
          <w:sz w:val="30"/>
          <w:szCs w:val="30"/>
          <w:cs/>
        </w:rPr>
        <w:t>เ</w:t>
      </w:r>
      <w:r>
        <w:rPr>
          <w:rFonts w:asciiTheme="majorBidi" w:hAnsiTheme="majorBidi" w:cstheme="majorBidi" w:hint="cs"/>
          <w:b/>
          <w:sz w:val="30"/>
          <w:szCs w:val="30"/>
          <w:cs/>
        </w:rPr>
        <w:t xml:space="preserve">ดือนสิ้นสุดวันที่ </w:t>
      </w:r>
      <w:r w:rsidR="0005519D" w:rsidRPr="00C81CBE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05519D" w:rsidRPr="00C81CBE">
        <w:rPr>
          <w:rFonts w:asciiTheme="majorBidi" w:hAnsiTheme="majorBidi" w:cstheme="majorBidi"/>
          <w:sz w:val="30"/>
          <w:szCs w:val="30"/>
          <w:cs/>
          <w:lang w:val="en-US"/>
        </w:rPr>
        <w:t>มิถุนายน</w:t>
      </w:r>
      <w:r>
        <w:rPr>
          <w:rFonts w:asciiTheme="majorBidi" w:hAnsiTheme="majorBidi" w:cstheme="majorBidi" w:hint="cs"/>
          <w:bCs/>
          <w:sz w:val="30"/>
          <w:szCs w:val="30"/>
          <w:cs/>
          <w:lang w:val="en-US"/>
        </w:rPr>
        <w:t xml:space="preserve"> </w:t>
      </w:r>
      <w:r w:rsidRPr="00DE1444">
        <w:rPr>
          <w:rFonts w:asciiTheme="majorBidi" w:hAnsiTheme="majorBidi" w:cstheme="majorBidi"/>
          <w:bCs/>
          <w:sz w:val="30"/>
          <w:szCs w:val="30"/>
          <w:lang w:val="en-US"/>
        </w:rPr>
        <w:t>256</w:t>
      </w:r>
      <w:r w:rsidR="003C5779">
        <w:rPr>
          <w:rFonts w:asciiTheme="majorBidi" w:hAnsiTheme="majorBidi" w:cstheme="majorBidi"/>
          <w:bCs/>
          <w:sz w:val="30"/>
          <w:szCs w:val="30"/>
          <w:lang w:val="en-US"/>
        </w:rPr>
        <w:t>6</w:t>
      </w:r>
      <w:r w:rsidR="00D932EA">
        <w:rPr>
          <w:rFonts w:asciiTheme="majorBidi" w:hAnsiTheme="majorBidi" w:cstheme="majorBidi" w:hint="cs"/>
          <w:bCs/>
          <w:sz w:val="30"/>
          <w:szCs w:val="30"/>
          <w:cs/>
          <w:lang w:val="en-US"/>
        </w:rPr>
        <w:t xml:space="preserve"> </w:t>
      </w:r>
      <w:r w:rsidR="00D932EA">
        <w:rPr>
          <w:rFonts w:asciiTheme="majorBidi" w:hAnsiTheme="majorBidi" w:cstheme="majorBidi" w:hint="cs"/>
          <w:b/>
          <w:sz w:val="30"/>
          <w:szCs w:val="30"/>
          <w:cs/>
        </w:rPr>
        <w:t>ไม่มีการเปลี่ยนแปลงอย่างมีสาระสำคัญ</w:t>
      </w:r>
    </w:p>
    <w:p w14:paraId="337A063F" w14:textId="77777777" w:rsidR="001025B4" w:rsidRDefault="001025B4" w:rsidP="001025B4">
      <w:pPr>
        <w:pStyle w:val="BodyText2"/>
        <w:tabs>
          <w:tab w:val="left" w:pos="547"/>
        </w:tabs>
        <w:ind w:left="547" w:firstLine="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7E0D2D23" w14:textId="10393038" w:rsidR="0005519D" w:rsidRPr="00B669A1" w:rsidRDefault="0005519D" w:rsidP="00B669A1">
      <w:pPr>
        <w:pStyle w:val="BodyText2"/>
        <w:tabs>
          <w:tab w:val="left" w:pos="547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81CBE">
        <w:rPr>
          <w:rFonts w:asciiTheme="majorBidi" w:hAnsiTheme="majorBidi" w:cstheme="majorBidi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</w:t>
      </w:r>
      <w:r>
        <w:rPr>
          <w:rFonts w:asciiTheme="majorBidi" w:hAnsiTheme="majorBidi" w:cstheme="majorBidi" w:hint="cs"/>
          <w:sz w:val="30"/>
          <w:szCs w:val="30"/>
          <w:cs/>
        </w:rPr>
        <w:t>สามเดือนและ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หกเดือนสิ้นสุดวันที่ </w:t>
      </w:r>
      <w:r w:rsidRPr="00C81CBE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Pr="00C81CBE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มิถุนายน </w:t>
      </w:r>
      <w:r w:rsidRPr="00C81CBE">
        <w:rPr>
          <w:rFonts w:asciiTheme="majorBidi" w:hAnsiTheme="majorBidi" w:cstheme="majorBidi"/>
          <w:sz w:val="30"/>
          <w:szCs w:val="30"/>
          <w:lang w:val="en-US"/>
        </w:rPr>
        <w:t>256</w:t>
      </w:r>
      <w:r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C81CBE">
        <w:rPr>
          <w:rFonts w:asciiTheme="majorBidi" w:hAnsiTheme="majorBidi" w:cstheme="majorBidi"/>
          <w:sz w:val="30"/>
          <w:szCs w:val="30"/>
          <w:cs/>
          <w:lang w:val="en-US"/>
        </w:rPr>
        <w:t xml:space="preserve">และ </w:t>
      </w:r>
      <w:r w:rsidRPr="00C81CBE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FE7F8E">
        <w:rPr>
          <w:rFonts w:asciiTheme="majorBidi" w:hAnsiTheme="majorBidi" w:cstheme="majorBidi"/>
          <w:sz w:val="30"/>
          <w:szCs w:val="30"/>
          <w:lang w:val="en-US"/>
        </w:rPr>
        <w:t>5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C81CBE">
        <w:rPr>
          <w:rFonts w:asciiTheme="majorBidi" w:hAnsiTheme="majorBidi" w:cstheme="majorBidi"/>
          <w:sz w:val="30"/>
          <w:szCs w:val="30"/>
          <w:cs/>
        </w:rPr>
        <w:t>สรุปได้ดังนี้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170"/>
        <w:gridCol w:w="270"/>
        <w:gridCol w:w="1170"/>
        <w:gridCol w:w="270"/>
        <w:gridCol w:w="1170"/>
      </w:tblGrid>
      <w:tr w:rsidR="0005519D" w:rsidRPr="00C81CBE" w14:paraId="2FA90FBA" w14:textId="77777777" w:rsidTr="000C4D58">
        <w:trPr>
          <w:tblHeader/>
        </w:trPr>
        <w:tc>
          <w:tcPr>
            <w:tcW w:w="3870" w:type="dxa"/>
          </w:tcPr>
          <w:p w14:paraId="64CC88F5" w14:textId="77777777" w:rsidR="0005519D" w:rsidRPr="00C81CBE" w:rsidRDefault="0005519D" w:rsidP="000C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15AEFBC5" w14:textId="77777777" w:rsidR="0005519D" w:rsidRPr="00C81CBE" w:rsidRDefault="0005519D" w:rsidP="000C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4FD6318" w14:textId="77777777" w:rsidR="0005519D" w:rsidRPr="00C81CBE" w:rsidRDefault="0005519D" w:rsidP="000C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37CF8834" w14:textId="77777777" w:rsidR="0005519D" w:rsidRPr="00C81CBE" w:rsidRDefault="0005519D" w:rsidP="000C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งบการเงินเฉพาะกิจการ</w:t>
            </w:r>
          </w:p>
        </w:tc>
      </w:tr>
      <w:tr w:rsidR="0005519D" w:rsidRPr="00C81CBE" w14:paraId="28D98714" w14:textId="77777777" w:rsidTr="000C4D58">
        <w:trPr>
          <w:tblHeader/>
        </w:trPr>
        <w:tc>
          <w:tcPr>
            <w:tcW w:w="3870" w:type="dxa"/>
          </w:tcPr>
          <w:p w14:paraId="03CD2E70" w14:textId="77777777" w:rsidR="0005519D" w:rsidRPr="00C81CBE" w:rsidRDefault="0005519D" w:rsidP="000C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C81C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C81C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</w:tcPr>
          <w:p w14:paraId="717B2652" w14:textId="5AF2FC63" w:rsidR="0005519D" w:rsidRPr="00C81CBE" w:rsidRDefault="0005519D" w:rsidP="000C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1C7A1B5E" w14:textId="77777777" w:rsidR="0005519D" w:rsidRPr="00C81CBE" w:rsidRDefault="0005519D" w:rsidP="000C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789721" w14:textId="34A7190F" w:rsidR="0005519D" w:rsidRPr="00C81CBE" w:rsidRDefault="0005519D" w:rsidP="000C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44A8663" w14:textId="77777777" w:rsidR="0005519D" w:rsidRPr="00C81CBE" w:rsidRDefault="0005519D" w:rsidP="000C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A123CB0" w14:textId="052090DB" w:rsidR="0005519D" w:rsidRPr="00C81CBE" w:rsidRDefault="0005519D" w:rsidP="000C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8AEF2AB" w14:textId="77777777" w:rsidR="0005519D" w:rsidRPr="00C81CBE" w:rsidRDefault="0005519D" w:rsidP="000C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A075F1" w14:textId="427E02EC" w:rsidR="0005519D" w:rsidRPr="00C81CBE" w:rsidRDefault="0005519D" w:rsidP="000C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05519D" w:rsidRPr="00C81CBE" w14:paraId="79541D4B" w14:textId="77777777" w:rsidTr="000C4D58">
        <w:trPr>
          <w:tblHeader/>
        </w:trPr>
        <w:tc>
          <w:tcPr>
            <w:tcW w:w="3870" w:type="dxa"/>
          </w:tcPr>
          <w:p w14:paraId="3C1FCCA7" w14:textId="77777777" w:rsidR="0005519D" w:rsidRPr="00C81CBE" w:rsidRDefault="0005519D" w:rsidP="000C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2AFAF9F6" w14:textId="77777777" w:rsidR="0005519D" w:rsidRPr="00C81CBE" w:rsidRDefault="0005519D" w:rsidP="000C4D5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05519D" w:rsidRPr="00C81CBE" w14:paraId="2CB7DC9D" w14:textId="77777777" w:rsidTr="000C4D58">
        <w:tc>
          <w:tcPr>
            <w:tcW w:w="3870" w:type="dxa"/>
          </w:tcPr>
          <w:p w14:paraId="2AF4B8AA" w14:textId="77777777" w:rsidR="0005519D" w:rsidRPr="00C81CBE" w:rsidRDefault="0005519D" w:rsidP="000C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</w:tcPr>
          <w:p w14:paraId="095D1353" w14:textId="77777777" w:rsidR="0005519D" w:rsidRPr="00C81CBE" w:rsidRDefault="0005519D" w:rsidP="000C4D5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BB0828" w14:textId="77777777" w:rsidR="0005519D" w:rsidRPr="00C81CBE" w:rsidRDefault="0005519D" w:rsidP="000C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34B86D" w14:textId="77777777" w:rsidR="0005519D" w:rsidRPr="00C81CBE" w:rsidRDefault="0005519D" w:rsidP="000C4D5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941BE4" w14:textId="77777777" w:rsidR="0005519D" w:rsidRPr="00C81CBE" w:rsidRDefault="0005519D" w:rsidP="000C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FEE20D" w14:textId="77777777" w:rsidR="0005519D" w:rsidRPr="00C81CBE" w:rsidRDefault="0005519D" w:rsidP="000C4D5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32FFF6" w14:textId="77777777" w:rsidR="0005519D" w:rsidRPr="00C81CBE" w:rsidRDefault="0005519D" w:rsidP="000C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92684C" w14:textId="77777777" w:rsidR="0005519D" w:rsidRPr="00C81CBE" w:rsidRDefault="0005519D" w:rsidP="000C4D5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519D" w:rsidRPr="00C81CBE" w14:paraId="5D7AD699" w14:textId="77777777" w:rsidTr="000C4D58">
        <w:tc>
          <w:tcPr>
            <w:tcW w:w="3870" w:type="dxa"/>
          </w:tcPr>
          <w:p w14:paraId="249744EF" w14:textId="77777777" w:rsidR="0005519D" w:rsidRPr="00C81CBE" w:rsidRDefault="0005519D" w:rsidP="00055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5A3C4CC1" w14:textId="5B9B0902" w:rsidR="0005519D" w:rsidRPr="00C81CBE" w:rsidRDefault="00045F94" w:rsidP="00045F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172,66</w:t>
            </w:r>
            <w:r w:rsidR="00EE5F9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6597056" w14:textId="77777777" w:rsidR="0005519D" w:rsidRPr="00C81CBE" w:rsidRDefault="0005519D" w:rsidP="00055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37867B" w14:textId="08DE5F2D" w:rsidR="0005519D" w:rsidRPr="00C81CBE" w:rsidRDefault="0005519D" w:rsidP="00055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115,677</w:t>
            </w:r>
          </w:p>
        </w:tc>
        <w:tc>
          <w:tcPr>
            <w:tcW w:w="270" w:type="dxa"/>
          </w:tcPr>
          <w:p w14:paraId="2D2F0476" w14:textId="77777777" w:rsidR="0005519D" w:rsidRPr="00C81CBE" w:rsidRDefault="0005519D" w:rsidP="00055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CAEC4B" w14:textId="7DE094D7" w:rsidR="0005519D" w:rsidRPr="00C81CBE" w:rsidRDefault="00045F94" w:rsidP="00055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172,66</w:t>
            </w:r>
            <w:r w:rsidR="00EE5F9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6D7F9C0" w14:textId="77777777" w:rsidR="0005519D" w:rsidRPr="00C81CBE" w:rsidRDefault="0005519D" w:rsidP="00055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950202" w14:textId="42E39ECA" w:rsidR="0005519D" w:rsidRPr="00C81CBE" w:rsidRDefault="0005519D" w:rsidP="00055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115,677</w:t>
            </w:r>
          </w:p>
        </w:tc>
      </w:tr>
      <w:tr w:rsidR="0005519D" w:rsidRPr="00C81CBE" w14:paraId="033DD867" w14:textId="77777777" w:rsidTr="000C4D58">
        <w:tc>
          <w:tcPr>
            <w:tcW w:w="3870" w:type="dxa"/>
          </w:tcPr>
          <w:p w14:paraId="4C879D8C" w14:textId="77777777" w:rsidR="0005519D" w:rsidRPr="00C81CBE" w:rsidRDefault="0005519D" w:rsidP="00055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70" w:type="dxa"/>
          </w:tcPr>
          <w:p w14:paraId="09B3E844" w14:textId="7EC989DD" w:rsidR="0005519D" w:rsidRPr="00C81CBE" w:rsidRDefault="00045F94" w:rsidP="00055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5,36</w:t>
            </w:r>
            <w:r w:rsidR="00EE5F9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5E23B77" w14:textId="77777777" w:rsidR="0005519D" w:rsidRPr="00C81CBE" w:rsidRDefault="0005519D" w:rsidP="00055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101800" w14:textId="55906D6A" w:rsidR="0005519D" w:rsidRPr="00C81CBE" w:rsidRDefault="0005519D" w:rsidP="00055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4,807</w:t>
            </w:r>
          </w:p>
        </w:tc>
        <w:tc>
          <w:tcPr>
            <w:tcW w:w="270" w:type="dxa"/>
          </w:tcPr>
          <w:p w14:paraId="7B7594AF" w14:textId="77777777" w:rsidR="0005519D" w:rsidRPr="00C81CBE" w:rsidRDefault="0005519D" w:rsidP="00055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D5F1DC" w14:textId="613FFDF3" w:rsidR="0005519D" w:rsidRPr="00C81CBE" w:rsidRDefault="00045F94" w:rsidP="00055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5,36</w:t>
            </w:r>
            <w:r w:rsidR="00EE5F9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2AC8186" w14:textId="77777777" w:rsidR="0005519D" w:rsidRPr="00C81CBE" w:rsidRDefault="0005519D" w:rsidP="00055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F1F481" w14:textId="53ED1F69" w:rsidR="0005519D" w:rsidRPr="00C81CBE" w:rsidRDefault="0005519D" w:rsidP="00055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4,807</w:t>
            </w:r>
          </w:p>
        </w:tc>
      </w:tr>
      <w:tr w:rsidR="0005519D" w:rsidRPr="00C81CBE" w14:paraId="16F4E6EA" w14:textId="77777777" w:rsidTr="000C4D58">
        <w:tc>
          <w:tcPr>
            <w:tcW w:w="3870" w:type="dxa"/>
          </w:tcPr>
          <w:p w14:paraId="76A38B3B" w14:textId="77777777" w:rsidR="0005519D" w:rsidRPr="00C81CBE" w:rsidRDefault="0005519D" w:rsidP="00055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7B214FE4" w14:textId="77777777" w:rsidR="0005519D" w:rsidRPr="00C81CBE" w:rsidRDefault="0005519D" w:rsidP="00055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02DF87" w14:textId="77777777" w:rsidR="0005519D" w:rsidRPr="00C81CBE" w:rsidRDefault="0005519D" w:rsidP="00055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462811" w14:textId="77777777" w:rsidR="0005519D" w:rsidRPr="00C81CBE" w:rsidRDefault="0005519D" w:rsidP="00055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7BEED6" w14:textId="77777777" w:rsidR="0005519D" w:rsidRPr="00C81CBE" w:rsidRDefault="0005519D" w:rsidP="00055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867FB5" w14:textId="77777777" w:rsidR="0005519D" w:rsidRPr="00C81CBE" w:rsidRDefault="0005519D" w:rsidP="00055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DDEEE4" w14:textId="77777777" w:rsidR="0005519D" w:rsidRPr="00C81CBE" w:rsidRDefault="0005519D" w:rsidP="00055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2253C8" w14:textId="77777777" w:rsidR="0005519D" w:rsidRPr="00C81CBE" w:rsidRDefault="0005519D" w:rsidP="00055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519D" w:rsidRPr="00C81CBE" w14:paraId="39A679C9" w14:textId="77777777" w:rsidTr="000C4D58">
        <w:tc>
          <w:tcPr>
            <w:tcW w:w="3870" w:type="dxa"/>
          </w:tcPr>
          <w:p w14:paraId="4C4B6EE2" w14:textId="77777777" w:rsidR="0005519D" w:rsidRPr="00C81CBE" w:rsidRDefault="0005519D" w:rsidP="00055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04E99FB5" w14:textId="77777777" w:rsidR="0005519D" w:rsidRPr="00C81CBE" w:rsidRDefault="0005519D" w:rsidP="00055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A0A0CC" w14:textId="77777777" w:rsidR="0005519D" w:rsidRPr="00C81CBE" w:rsidRDefault="0005519D" w:rsidP="00055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4574DF" w14:textId="77777777" w:rsidR="0005519D" w:rsidRPr="00C81CBE" w:rsidRDefault="0005519D" w:rsidP="00055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A162C8" w14:textId="77777777" w:rsidR="0005519D" w:rsidRPr="00C81CBE" w:rsidRDefault="0005519D" w:rsidP="00055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576F59" w14:textId="77777777" w:rsidR="0005519D" w:rsidRPr="00C81CBE" w:rsidRDefault="0005519D" w:rsidP="00055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5750E5" w14:textId="77777777" w:rsidR="0005519D" w:rsidRPr="00C81CBE" w:rsidRDefault="0005519D" w:rsidP="00055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C73770" w14:textId="77777777" w:rsidR="0005519D" w:rsidRPr="00C81CBE" w:rsidRDefault="0005519D" w:rsidP="00055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519D" w:rsidRPr="00C81CBE" w14:paraId="6DCEB906" w14:textId="77777777" w:rsidTr="000C4D58">
        <w:tc>
          <w:tcPr>
            <w:tcW w:w="3870" w:type="dxa"/>
          </w:tcPr>
          <w:p w14:paraId="429AF367" w14:textId="77777777" w:rsidR="0005519D" w:rsidRPr="00C81CBE" w:rsidRDefault="0005519D" w:rsidP="00055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1170" w:type="dxa"/>
          </w:tcPr>
          <w:p w14:paraId="4D789906" w14:textId="3BEFD2E2" w:rsidR="0005519D" w:rsidRPr="00C81CBE" w:rsidRDefault="00045F94" w:rsidP="00055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13,147</w:t>
            </w:r>
          </w:p>
        </w:tc>
        <w:tc>
          <w:tcPr>
            <w:tcW w:w="270" w:type="dxa"/>
          </w:tcPr>
          <w:p w14:paraId="26935685" w14:textId="77777777" w:rsidR="0005519D" w:rsidRPr="00C81CBE" w:rsidRDefault="0005519D" w:rsidP="00055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6AEFE6" w14:textId="59541462" w:rsidR="0005519D" w:rsidRPr="00C81CBE" w:rsidRDefault="0005519D" w:rsidP="00055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12,297</w:t>
            </w:r>
          </w:p>
        </w:tc>
        <w:tc>
          <w:tcPr>
            <w:tcW w:w="270" w:type="dxa"/>
          </w:tcPr>
          <w:p w14:paraId="0A82449E" w14:textId="77777777" w:rsidR="0005519D" w:rsidRPr="00C81CBE" w:rsidRDefault="0005519D" w:rsidP="00055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8F10D4" w14:textId="4CF079C9" w:rsidR="0005519D" w:rsidRPr="00C81CBE" w:rsidRDefault="00045F94" w:rsidP="00055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13,147</w:t>
            </w:r>
          </w:p>
        </w:tc>
        <w:tc>
          <w:tcPr>
            <w:tcW w:w="270" w:type="dxa"/>
          </w:tcPr>
          <w:p w14:paraId="05856E09" w14:textId="77777777" w:rsidR="0005519D" w:rsidRPr="00C81CBE" w:rsidRDefault="0005519D" w:rsidP="00055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DAFAA7" w14:textId="4AFC339D" w:rsidR="0005519D" w:rsidRPr="00C81CBE" w:rsidRDefault="0005519D" w:rsidP="00055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12,297</w:t>
            </w:r>
          </w:p>
        </w:tc>
      </w:tr>
      <w:tr w:rsidR="0005519D" w:rsidRPr="00C81CBE" w14:paraId="309AA41C" w14:textId="77777777" w:rsidTr="000C4D58">
        <w:tc>
          <w:tcPr>
            <w:tcW w:w="3870" w:type="dxa"/>
          </w:tcPr>
          <w:p w14:paraId="2E9D0BCC" w14:textId="77777777" w:rsidR="0005519D" w:rsidRPr="00C81CBE" w:rsidRDefault="0005519D" w:rsidP="00055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9DA6B3F" w14:textId="7029DFAE" w:rsidR="0005519D" w:rsidRPr="00C81CBE" w:rsidRDefault="00045F94" w:rsidP="00055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503</w:t>
            </w:r>
          </w:p>
        </w:tc>
        <w:tc>
          <w:tcPr>
            <w:tcW w:w="270" w:type="dxa"/>
          </w:tcPr>
          <w:p w14:paraId="2B513D6F" w14:textId="77777777" w:rsidR="0005519D" w:rsidRPr="00C81CBE" w:rsidRDefault="0005519D" w:rsidP="00055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6AE943A" w14:textId="2EC5DC7F" w:rsidR="0005519D" w:rsidRPr="00C81CBE" w:rsidRDefault="0005519D" w:rsidP="00055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282</w:t>
            </w:r>
          </w:p>
        </w:tc>
        <w:tc>
          <w:tcPr>
            <w:tcW w:w="270" w:type="dxa"/>
          </w:tcPr>
          <w:p w14:paraId="52796B28" w14:textId="77777777" w:rsidR="0005519D" w:rsidRPr="00C81CBE" w:rsidRDefault="0005519D" w:rsidP="00055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710C190" w14:textId="33B14768" w:rsidR="0005519D" w:rsidRPr="00C81CBE" w:rsidRDefault="00045F94" w:rsidP="00055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503</w:t>
            </w:r>
          </w:p>
        </w:tc>
        <w:tc>
          <w:tcPr>
            <w:tcW w:w="270" w:type="dxa"/>
          </w:tcPr>
          <w:p w14:paraId="78DE7798" w14:textId="77777777" w:rsidR="0005519D" w:rsidRPr="00C81CBE" w:rsidRDefault="0005519D" w:rsidP="00055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99EEA99" w14:textId="7AB260AB" w:rsidR="0005519D" w:rsidRPr="00C81CBE" w:rsidRDefault="0005519D" w:rsidP="00055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282</w:t>
            </w:r>
          </w:p>
        </w:tc>
      </w:tr>
      <w:tr w:rsidR="0005519D" w:rsidRPr="00C81CBE" w14:paraId="5460C965" w14:textId="77777777" w:rsidTr="000C4D58">
        <w:tc>
          <w:tcPr>
            <w:tcW w:w="3870" w:type="dxa"/>
          </w:tcPr>
          <w:p w14:paraId="37968650" w14:textId="1CA538A2" w:rsidR="0005519D" w:rsidRPr="00C81CBE" w:rsidRDefault="0005519D" w:rsidP="00055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4AB711F" w14:textId="579B7CC5" w:rsidR="0005519D" w:rsidRPr="00C81CBE" w:rsidRDefault="00045F94" w:rsidP="00055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13,650</w:t>
            </w:r>
          </w:p>
        </w:tc>
        <w:tc>
          <w:tcPr>
            <w:tcW w:w="270" w:type="dxa"/>
          </w:tcPr>
          <w:p w14:paraId="601F85BB" w14:textId="77777777" w:rsidR="0005519D" w:rsidRPr="00C81CBE" w:rsidRDefault="0005519D" w:rsidP="00055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45A3E1C" w14:textId="204954A2" w:rsidR="0005519D" w:rsidRPr="00C81CBE" w:rsidRDefault="0005519D" w:rsidP="00055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12,579</w:t>
            </w:r>
          </w:p>
        </w:tc>
        <w:tc>
          <w:tcPr>
            <w:tcW w:w="270" w:type="dxa"/>
          </w:tcPr>
          <w:p w14:paraId="050D9696" w14:textId="77777777" w:rsidR="0005519D" w:rsidRPr="00C81CBE" w:rsidRDefault="0005519D" w:rsidP="00055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556A6DF" w14:textId="453002D3" w:rsidR="0005519D" w:rsidRPr="00C81CBE" w:rsidRDefault="00045F94" w:rsidP="00055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13,650</w:t>
            </w:r>
          </w:p>
        </w:tc>
        <w:tc>
          <w:tcPr>
            <w:tcW w:w="270" w:type="dxa"/>
          </w:tcPr>
          <w:p w14:paraId="184CA390" w14:textId="77777777" w:rsidR="0005519D" w:rsidRPr="00C81CBE" w:rsidRDefault="0005519D" w:rsidP="00055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F2B8A2D" w14:textId="57AFA5DA" w:rsidR="0005519D" w:rsidRPr="00C81CBE" w:rsidRDefault="0005519D" w:rsidP="00055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12,579</w:t>
            </w:r>
          </w:p>
        </w:tc>
      </w:tr>
    </w:tbl>
    <w:p w14:paraId="201B1ADC" w14:textId="77777777" w:rsidR="0005519D" w:rsidRDefault="0005519D" w:rsidP="000551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60" w:lineRule="atLeast"/>
        <w:ind w:left="547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tbl>
      <w:tblPr>
        <w:tblW w:w="93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06"/>
        <w:gridCol w:w="270"/>
        <w:gridCol w:w="1170"/>
        <w:gridCol w:w="270"/>
        <w:gridCol w:w="1170"/>
        <w:gridCol w:w="270"/>
        <w:gridCol w:w="1170"/>
      </w:tblGrid>
      <w:tr w:rsidR="0005519D" w:rsidRPr="00C81CBE" w14:paraId="4B8FA256" w14:textId="77777777" w:rsidTr="000C4D58">
        <w:trPr>
          <w:tblHeader/>
        </w:trPr>
        <w:tc>
          <w:tcPr>
            <w:tcW w:w="3870" w:type="dxa"/>
          </w:tcPr>
          <w:p w14:paraId="6CC262BB" w14:textId="77777777" w:rsidR="0005519D" w:rsidRPr="00C81CBE" w:rsidRDefault="0005519D" w:rsidP="00055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C81C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C81C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06" w:type="dxa"/>
          </w:tcPr>
          <w:p w14:paraId="78529591" w14:textId="3A96F93E" w:rsidR="0005519D" w:rsidRPr="00C81CBE" w:rsidRDefault="0005519D" w:rsidP="00055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40E2C6" w14:textId="77777777" w:rsidR="0005519D" w:rsidRPr="00C81CBE" w:rsidRDefault="0005519D" w:rsidP="00055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488C96" w14:textId="3805338A" w:rsidR="0005519D" w:rsidRPr="00C81CBE" w:rsidRDefault="0005519D" w:rsidP="00055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463B58" w14:textId="77777777" w:rsidR="0005519D" w:rsidRPr="00C81CBE" w:rsidRDefault="0005519D" w:rsidP="00055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65F8B8A" w14:textId="459B33A9" w:rsidR="0005519D" w:rsidRPr="00C81CBE" w:rsidRDefault="0005519D" w:rsidP="00055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790E8A" w14:textId="77777777" w:rsidR="0005519D" w:rsidRPr="00C81CBE" w:rsidRDefault="0005519D" w:rsidP="00055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2FA310" w14:textId="6E19BE1F" w:rsidR="0005519D" w:rsidRPr="00C81CBE" w:rsidRDefault="0005519D" w:rsidP="00055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519D" w:rsidRPr="00C81CBE" w14:paraId="63A97EDB" w14:textId="77777777" w:rsidTr="000C4D58">
        <w:trPr>
          <w:tblHeader/>
        </w:trPr>
        <w:tc>
          <w:tcPr>
            <w:tcW w:w="3870" w:type="dxa"/>
          </w:tcPr>
          <w:p w14:paraId="60538B17" w14:textId="77777777" w:rsidR="0005519D" w:rsidRPr="00C81CBE" w:rsidRDefault="0005519D" w:rsidP="00055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26" w:type="dxa"/>
            <w:gridSpan w:val="7"/>
          </w:tcPr>
          <w:p w14:paraId="000BE6FF" w14:textId="097A5122" w:rsidR="0005519D" w:rsidRPr="00C81CBE" w:rsidRDefault="0005519D" w:rsidP="00055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519D" w:rsidRPr="00C81CBE" w14:paraId="1EADC5C9" w14:textId="77777777" w:rsidTr="000C4D58">
        <w:tc>
          <w:tcPr>
            <w:tcW w:w="3870" w:type="dxa"/>
          </w:tcPr>
          <w:p w14:paraId="78747691" w14:textId="77777777" w:rsidR="0005519D" w:rsidRPr="00C81CBE" w:rsidRDefault="0005519D" w:rsidP="00055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06" w:type="dxa"/>
          </w:tcPr>
          <w:p w14:paraId="26F58C71" w14:textId="77777777" w:rsidR="0005519D" w:rsidRPr="00C81CBE" w:rsidRDefault="0005519D" w:rsidP="00055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1996F4" w14:textId="77777777" w:rsidR="0005519D" w:rsidRPr="00C81CBE" w:rsidRDefault="0005519D" w:rsidP="00055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C0E88E" w14:textId="77777777" w:rsidR="0005519D" w:rsidRPr="00C81CBE" w:rsidRDefault="0005519D" w:rsidP="00055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A6683A" w14:textId="77777777" w:rsidR="0005519D" w:rsidRPr="00C81CBE" w:rsidRDefault="0005519D" w:rsidP="00055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F94E57" w14:textId="77777777" w:rsidR="0005519D" w:rsidRPr="00C81CBE" w:rsidRDefault="0005519D" w:rsidP="00055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3F2E34" w14:textId="77777777" w:rsidR="0005519D" w:rsidRPr="00C81CBE" w:rsidRDefault="0005519D" w:rsidP="00055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DC6F7C" w14:textId="77777777" w:rsidR="0005519D" w:rsidRPr="00C81CBE" w:rsidRDefault="0005519D" w:rsidP="00055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519D" w:rsidRPr="00C81CBE" w14:paraId="55049AFF" w14:textId="77777777" w:rsidTr="000C4D58">
        <w:tc>
          <w:tcPr>
            <w:tcW w:w="3870" w:type="dxa"/>
          </w:tcPr>
          <w:p w14:paraId="0B896C6A" w14:textId="77777777" w:rsidR="0005519D" w:rsidRPr="00C81CBE" w:rsidRDefault="0005519D" w:rsidP="00055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06" w:type="dxa"/>
          </w:tcPr>
          <w:p w14:paraId="3210E16C" w14:textId="10E58F45" w:rsidR="00045F94" w:rsidRPr="00C81CBE" w:rsidRDefault="00045F94" w:rsidP="00045F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293,313</w:t>
            </w:r>
          </w:p>
        </w:tc>
        <w:tc>
          <w:tcPr>
            <w:tcW w:w="270" w:type="dxa"/>
          </w:tcPr>
          <w:p w14:paraId="4CA4A794" w14:textId="77777777" w:rsidR="0005519D" w:rsidRPr="00C81CBE" w:rsidRDefault="0005519D" w:rsidP="00055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BDAD35" w14:textId="3B651842" w:rsidR="0005519D" w:rsidRPr="00C81CBE" w:rsidRDefault="0005519D" w:rsidP="00055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231,397</w:t>
            </w:r>
          </w:p>
        </w:tc>
        <w:tc>
          <w:tcPr>
            <w:tcW w:w="270" w:type="dxa"/>
          </w:tcPr>
          <w:p w14:paraId="7EAABF4A" w14:textId="77777777" w:rsidR="0005519D" w:rsidRPr="00C81CBE" w:rsidRDefault="0005519D" w:rsidP="00055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796F71" w14:textId="284368C2" w:rsidR="0005519D" w:rsidRPr="00C81CBE" w:rsidRDefault="00045F94" w:rsidP="00055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293,313</w:t>
            </w:r>
          </w:p>
        </w:tc>
        <w:tc>
          <w:tcPr>
            <w:tcW w:w="270" w:type="dxa"/>
          </w:tcPr>
          <w:p w14:paraId="08B5421B" w14:textId="77777777" w:rsidR="0005519D" w:rsidRPr="00C81CBE" w:rsidRDefault="0005519D" w:rsidP="00055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B5C99F" w14:textId="0B52F0C3" w:rsidR="0005519D" w:rsidRPr="00C81CBE" w:rsidRDefault="0005519D" w:rsidP="00055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231,397</w:t>
            </w:r>
          </w:p>
        </w:tc>
      </w:tr>
      <w:tr w:rsidR="0005519D" w:rsidRPr="00C81CBE" w14:paraId="22AB33E6" w14:textId="77777777" w:rsidTr="000C4D58">
        <w:tc>
          <w:tcPr>
            <w:tcW w:w="3870" w:type="dxa"/>
          </w:tcPr>
          <w:p w14:paraId="2CBB185B" w14:textId="77777777" w:rsidR="0005519D" w:rsidRPr="00C81CBE" w:rsidRDefault="0005519D" w:rsidP="00055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06" w:type="dxa"/>
          </w:tcPr>
          <w:p w14:paraId="20A22E3B" w14:textId="599FC98E" w:rsidR="0005519D" w:rsidRPr="00C81CBE" w:rsidRDefault="00045F94" w:rsidP="00055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10,344</w:t>
            </w:r>
          </w:p>
        </w:tc>
        <w:tc>
          <w:tcPr>
            <w:tcW w:w="270" w:type="dxa"/>
          </w:tcPr>
          <w:p w14:paraId="08D458BD" w14:textId="77777777" w:rsidR="0005519D" w:rsidRPr="00C81CBE" w:rsidRDefault="0005519D" w:rsidP="00055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5D1331" w14:textId="7F162A49" w:rsidR="0005519D" w:rsidRPr="00C81CBE" w:rsidRDefault="0005519D" w:rsidP="00055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8,746</w:t>
            </w:r>
          </w:p>
        </w:tc>
        <w:tc>
          <w:tcPr>
            <w:tcW w:w="270" w:type="dxa"/>
          </w:tcPr>
          <w:p w14:paraId="6EB6120B" w14:textId="77777777" w:rsidR="0005519D" w:rsidRPr="00C81CBE" w:rsidRDefault="0005519D" w:rsidP="00055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DF28A1" w14:textId="1CB8358B" w:rsidR="0005519D" w:rsidRPr="00C81CBE" w:rsidRDefault="00045F94" w:rsidP="00055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10,344</w:t>
            </w:r>
          </w:p>
        </w:tc>
        <w:tc>
          <w:tcPr>
            <w:tcW w:w="270" w:type="dxa"/>
          </w:tcPr>
          <w:p w14:paraId="61269369" w14:textId="77777777" w:rsidR="0005519D" w:rsidRPr="00C81CBE" w:rsidRDefault="0005519D" w:rsidP="00055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F204B4" w14:textId="63286FE5" w:rsidR="0005519D" w:rsidRPr="00C81CBE" w:rsidRDefault="0005519D" w:rsidP="00055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8,746</w:t>
            </w:r>
          </w:p>
        </w:tc>
      </w:tr>
      <w:tr w:rsidR="0005519D" w:rsidRPr="00C81CBE" w14:paraId="4FF0E932" w14:textId="77777777" w:rsidTr="000C4D58">
        <w:tc>
          <w:tcPr>
            <w:tcW w:w="3870" w:type="dxa"/>
          </w:tcPr>
          <w:p w14:paraId="1CF2D579" w14:textId="77777777" w:rsidR="0005519D" w:rsidRPr="00C81CBE" w:rsidRDefault="0005519D" w:rsidP="00055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2AF45169" w14:textId="77777777" w:rsidR="0005519D" w:rsidRPr="00C81CBE" w:rsidRDefault="0005519D" w:rsidP="00055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E3E36F" w14:textId="77777777" w:rsidR="0005519D" w:rsidRPr="00C81CBE" w:rsidRDefault="0005519D" w:rsidP="00055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9925AA" w14:textId="77777777" w:rsidR="0005519D" w:rsidRPr="00C81CBE" w:rsidRDefault="0005519D" w:rsidP="00055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46CCD7" w14:textId="77777777" w:rsidR="0005519D" w:rsidRPr="00C81CBE" w:rsidRDefault="0005519D" w:rsidP="00055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2D2507" w14:textId="77777777" w:rsidR="0005519D" w:rsidRPr="00C81CBE" w:rsidRDefault="0005519D" w:rsidP="00055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F25DF9" w14:textId="77777777" w:rsidR="0005519D" w:rsidRPr="00C81CBE" w:rsidRDefault="0005519D" w:rsidP="00055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0C10E5" w14:textId="77777777" w:rsidR="0005519D" w:rsidRPr="00C81CBE" w:rsidRDefault="0005519D" w:rsidP="00055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519D" w:rsidRPr="00C81CBE" w14:paraId="5DA21FB6" w14:textId="77777777" w:rsidTr="000C4D58">
        <w:tc>
          <w:tcPr>
            <w:tcW w:w="3870" w:type="dxa"/>
          </w:tcPr>
          <w:p w14:paraId="682F125B" w14:textId="77777777" w:rsidR="0005519D" w:rsidRPr="00C81CBE" w:rsidRDefault="0005519D" w:rsidP="00055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06" w:type="dxa"/>
          </w:tcPr>
          <w:p w14:paraId="70E01C2D" w14:textId="77777777" w:rsidR="0005519D" w:rsidRPr="00C81CBE" w:rsidRDefault="0005519D" w:rsidP="00055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A5D27F" w14:textId="77777777" w:rsidR="0005519D" w:rsidRPr="00C81CBE" w:rsidRDefault="0005519D" w:rsidP="00055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893E8F" w14:textId="77777777" w:rsidR="0005519D" w:rsidRPr="00C81CBE" w:rsidRDefault="0005519D" w:rsidP="00055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31C76C" w14:textId="77777777" w:rsidR="0005519D" w:rsidRPr="00C81CBE" w:rsidRDefault="0005519D" w:rsidP="00055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BC3B0D" w14:textId="77777777" w:rsidR="0005519D" w:rsidRPr="00C81CBE" w:rsidRDefault="0005519D" w:rsidP="00055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3219C5" w14:textId="77777777" w:rsidR="0005519D" w:rsidRPr="00C81CBE" w:rsidRDefault="0005519D" w:rsidP="00055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136F50" w14:textId="77777777" w:rsidR="0005519D" w:rsidRPr="00C81CBE" w:rsidRDefault="0005519D" w:rsidP="00055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519D" w:rsidRPr="00C81CBE" w14:paraId="5237292E" w14:textId="77777777" w:rsidTr="000C4D58">
        <w:tc>
          <w:tcPr>
            <w:tcW w:w="3870" w:type="dxa"/>
          </w:tcPr>
          <w:p w14:paraId="2FA7662E" w14:textId="77777777" w:rsidR="0005519D" w:rsidRPr="00C81CBE" w:rsidRDefault="0005519D" w:rsidP="00055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06" w:type="dxa"/>
          </w:tcPr>
          <w:p w14:paraId="4407BD1D" w14:textId="77777777" w:rsidR="0005519D" w:rsidRPr="00C81CBE" w:rsidRDefault="0005519D" w:rsidP="00055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EEE988" w14:textId="77777777" w:rsidR="0005519D" w:rsidRPr="00C81CBE" w:rsidRDefault="0005519D" w:rsidP="00055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820B1B" w14:textId="77777777" w:rsidR="0005519D" w:rsidRPr="00C81CBE" w:rsidRDefault="0005519D" w:rsidP="00055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F0D8A9" w14:textId="77777777" w:rsidR="0005519D" w:rsidRPr="00C81CBE" w:rsidRDefault="0005519D" w:rsidP="00055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B49AAC" w14:textId="77777777" w:rsidR="0005519D" w:rsidRPr="00C81CBE" w:rsidRDefault="0005519D" w:rsidP="00055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9E72B5" w14:textId="77777777" w:rsidR="0005519D" w:rsidRPr="00C81CBE" w:rsidRDefault="0005519D" w:rsidP="00055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A34266" w14:textId="77777777" w:rsidR="0005519D" w:rsidRPr="00C81CBE" w:rsidRDefault="0005519D" w:rsidP="00055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519D" w:rsidRPr="00C81CBE" w14:paraId="6B956675" w14:textId="77777777" w:rsidTr="000C4D58">
        <w:tc>
          <w:tcPr>
            <w:tcW w:w="3870" w:type="dxa"/>
          </w:tcPr>
          <w:p w14:paraId="2933B9A8" w14:textId="77777777" w:rsidR="0005519D" w:rsidRPr="00C81CBE" w:rsidRDefault="0005519D" w:rsidP="00055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1206" w:type="dxa"/>
          </w:tcPr>
          <w:p w14:paraId="406623BE" w14:textId="788BDE28" w:rsidR="0005519D" w:rsidRPr="00C81CBE" w:rsidRDefault="00045F94" w:rsidP="00055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21,258</w:t>
            </w:r>
          </w:p>
        </w:tc>
        <w:tc>
          <w:tcPr>
            <w:tcW w:w="270" w:type="dxa"/>
          </w:tcPr>
          <w:p w14:paraId="29761554" w14:textId="77777777" w:rsidR="0005519D" w:rsidRPr="00C81CBE" w:rsidRDefault="0005519D" w:rsidP="00055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1D012C" w14:textId="7A4007D5" w:rsidR="0005519D" w:rsidRPr="00C81CBE" w:rsidRDefault="0005519D" w:rsidP="00055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21,160</w:t>
            </w:r>
          </w:p>
        </w:tc>
        <w:tc>
          <w:tcPr>
            <w:tcW w:w="270" w:type="dxa"/>
          </w:tcPr>
          <w:p w14:paraId="1DC2BDAB" w14:textId="77777777" w:rsidR="0005519D" w:rsidRPr="00C81CBE" w:rsidRDefault="0005519D" w:rsidP="00055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F303F0" w14:textId="4976F9A9" w:rsidR="0005519D" w:rsidRPr="00C81CBE" w:rsidRDefault="00045F94" w:rsidP="00055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21,258</w:t>
            </w:r>
          </w:p>
        </w:tc>
        <w:tc>
          <w:tcPr>
            <w:tcW w:w="270" w:type="dxa"/>
          </w:tcPr>
          <w:p w14:paraId="4FEAFE94" w14:textId="77777777" w:rsidR="0005519D" w:rsidRPr="00C81CBE" w:rsidRDefault="0005519D" w:rsidP="00055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355F4B" w14:textId="054CBC27" w:rsidR="0005519D" w:rsidRPr="00C81CBE" w:rsidRDefault="0005519D" w:rsidP="00055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21,160</w:t>
            </w:r>
          </w:p>
        </w:tc>
      </w:tr>
      <w:tr w:rsidR="0005519D" w:rsidRPr="00C81CBE" w14:paraId="6E38D226" w14:textId="77777777" w:rsidTr="000C4D58">
        <w:tc>
          <w:tcPr>
            <w:tcW w:w="3870" w:type="dxa"/>
          </w:tcPr>
          <w:p w14:paraId="5D8888C5" w14:textId="77777777" w:rsidR="0005519D" w:rsidRPr="00C81CBE" w:rsidRDefault="0005519D" w:rsidP="00055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59F3C78E" w14:textId="083E2BDA" w:rsidR="0005519D" w:rsidRPr="00C81CBE" w:rsidRDefault="00045F94" w:rsidP="00055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1,006</w:t>
            </w:r>
          </w:p>
        </w:tc>
        <w:tc>
          <w:tcPr>
            <w:tcW w:w="270" w:type="dxa"/>
          </w:tcPr>
          <w:p w14:paraId="783B7231" w14:textId="77777777" w:rsidR="0005519D" w:rsidRPr="00C81CBE" w:rsidRDefault="0005519D" w:rsidP="00055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B98B950" w14:textId="1EEF6D81" w:rsidR="0005519D" w:rsidRPr="00C81CBE" w:rsidRDefault="0005519D" w:rsidP="00055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564</w:t>
            </w:r>
          </w:p>
        </w:tc>
        <w:tc>
          <w:tcPr>
            <w:tcW w:w="270" w:type="dxa"/>
          </w:tcPr>
          <w:p w14:paraId="4D0A011D" w14:textId="77777777" w:rsidR="0005519D" w:rsidRPr="00C81CBE" w:rsidRDefault="0005519D" w:rsidP="00055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3D98137" w14:textId="254817CE" w:rsidR="0005519D" w:rsidRPr="00C81CBE" w:rsidRDefault="00045F94" w:rsidP="00055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1,006</w:t>
            </w:r>
          </w:p>
        </w:tc>
        <w:tc>
          <w:tcPr>
            <w:tcW w:w="270" w:type="dxa"/>
          </w:tcPr>
          <w:p w14:paraId="1A3EDFFE" w14:textId="77777777" w:rsidR="0005519D" w:rsidRPr="00C81CBE" w:rsidRDefault="0005519D" w:rsidP="00055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923D1E9" w14:textId="47FF6A8D" w:rsidR="0005519D" w:rsidRPr="00C81CBE" w:rsidRDefault="0005519D" w:rsidP="00055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564</w:t>
            </w:r>
          </w:p>
        </w:tc>
      </w:tr>
      <w:tr w:rsidR="0005519D" w:rsidRPr="00C81CBE" w14:paraId="00A5D38D" w14:textId="77777777" w:rsidTr="000C4D58">
        <w:tc>
          <w:tcPr>
            <w:tcW w:w="3870" w:type="dxa"/>
          </w:tcPr>
          <w:p w14:paraId="14E2FB69" w14:textId="049BC44F" w:rsidR="0005519D" w:rsidRPr="00C81CBE" w:rsidRDefault="0005519D" w:rsidP="00055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62D3AB82" w14:textId="44F9E7B8" w:rsidR="0005519D" w:rsidRPr="00C81CBE" w:rsidRDefault="00045F94" w:rsidP="00055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22,264</w:t>
            </w:r>
          </w:p>
        </w:tc>
        <w:tc>
          <w:tcPr>
            <w:tcW w:w="270" w:type="dxa"/>
          </w:tcPr>
          <w:p w14:paraId="6D677530" w14:textId="77777777" w:rsidR="0005519D" w:rsidRPr="00C81CBE" w:rsidRDefault="0005519D" w:rsidP="00055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5079FE9" w14:textId="17A4754E" w:rsidR="0005519D" w:rsidRPr="00C81CBE" w:rsidRDefault="0005519D" w:rsidP="00055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21,724</w:t>
            </w:r>
          </w:p>
        </w:tc>
        <w:tc>
          <w:tcPr>
            <w:tcW w:w="270" w:type="dxa"/>
          </w:tcPr>
          <w:p w14:paraId="008E6FA9" w14:textId="77777777" w:rsidR="0005519D" w:rsidRPr="00C81CBE" w:rsidRDefault="0005519D" w:rsidP="00055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35E5AD7" w14:textId="7D0367AE" w:rsidR="0005519D" w:rsidRPr="00C81CBE" w:rsidRDefault="00045F94" w:rsidP="00055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22,264</w:t>
            </w:r>
          </w:p>
        </w:tc>
        <w:tc>
          <w:tcPr>
            <w:tcW w:w="270" w:type="dxa"/>
          </w:tcPr>
          <w:p w14:paraId="05CFF002" w14:textId="77777777" w:rsidR="0005519D" w:rsidRPr="00C81CBE" w:rsidRDefault="0005519D" w:rsidP="00055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5372C29" w14:textId="2E9E35B2" w:rsidR="0005519D" w:rsidRPr="00C81CBE" w:rsidRDefault="0005519D" w:rsidP="00055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21,724</w:t>
            </w:r>
          </w:p>
        </w:tc>
      </w:tr>
    </w:tbl>
    <w:p w14:paraId="6B3FA7FF" w14:textId="77777777" w:rsidR="0005519D" w:rsidRPr="00ED3AF5" w:rsidRDefault="0005519D" w:rsidP="0005519D">
      <w:pPr>
        <w:pStyle w:val="BodyText2"/>
        <w:tabs>
          <w:tab w:val="left" w:pos="547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8BB4A1B" w14:textId="2100992D" w:rsidR="00F21248" w:rsidRDefault="00F21248" w:rsidP="00F21248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F0112F7" w14:textId="52032EA8" w:rsidR="0005519D" w:rsidRDefault="0005519D" w:rsidP="00F21248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F21B347" w14:textId="2AE7993D" w:rsidR="001025B4" w:rsidRDefault="001025B4" w:rsidP="00F21248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11EE88F6" w14:textId="07090A01" w:rsidR="001025B4" w:rsidRDefault="001025B4" w:rsidP="00F21248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0D18A87" w14:textId="01BC1F6F" w:rsidR="001025B4" w:rsidRDefault="001025B4" w:rsidP="00F21248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90E9641" w14:textId="2FA7120B" w:rsidR="001025B4" w:rsidRDefault="001025B4" w:rsidP="00F21248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76BF3B2" w14:textId="66C6CD29" w:rsidR="001025B4" w:rsidRDefault="001025B4" w:rsidP="00F21248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3B97C27" w14:textId="2DDCD157" w:rsidR="00B669A1" w:rsidRDefault="00B669A1" w:rsidP="00F21248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B57C31C" w14:textId="77777777" w:rsidR="00B669A1" w:rsidRDefault="00B669A1" w:rsidP="00F21248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EA8B1D3" w14:textId="28BAF692" w:rsidR="0005519D" w:rsidRDefault="0005519D" w:rsidP="00F21248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DBF1003" w14:textId="4155FEA2" w:rsidR="00AA0B1E" w:rsidRPr="00C81CBE" w:rsidRDefault="00086213" w:rsidP="005D51CD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81CBE">
        <w:rPr>
          <w:rFonts w:asciiTheme="majorBidi" w:hAnsiTheme="majorBidi" w:cstheme="majorBidi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05519D" w:rsidRPr="00C81CBE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05519D" w:rsidRPr="00C81CBE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มิถุนายน </w:t>
      </w:r>
      <w:r w:rsidR="00332885" w:rsidRPr="00C81CBE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F21248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64345F" w:rsidRPr="00C81CBE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32885" w:rsidRPr="00C81CBE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332885" w:rsidRPr="00C81CBE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F21248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65D61835" w14:textId="63CFA612" w:rsidR="00086213" w:rsidRDefault="00086213" w:rsidP="007D65FB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F21248" w:rsidRPr="009E3BC3" w14:paraId="4C09AB4B" w14:textId="77777777" w:rsidTr="002A7FFB">
        <w:tc>
          <w:tcPr>
            <w:tcW w:w="3780" w:type="dxa"/>
          </w:tcPr>
          <w:p w14:paraId="1E248C52" w14:textId="3A8D4BC6" w:rsidR="00F21248" w:rsidRPr="009E3BC3" w:rsidRDefault="00F21248" w:rsidP="002A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7B27F177" w14:textId="77777777" w:rsidR="00F21248" w:rsidRPr="009E3BC3" w:rsidRDefault="00F21248" w:rsidP="002A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6674D9A" w14:textId="77777777" w:rsidR="00F21248" w:rsidRPr="009E3BC3" w:rsidRDefault="00F21248" w:rsidP="002A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418F207" w14:textId="77777777" w:rsidR="00F21248" w:rsidRPr="009E3BC3" w:rsidRDefault="00F21248" w:rsidP="002A7F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1248" w:rsidRPr="009E3BC3" w14:paraId="3C9442A6" w14:textId="77777777" w:rsidTr="002A7FFB">
        <w:tc>
          <w:tcPr>
            <w:tcW w:w="3780" w:type="dxa"/>
          </w:tcPr>
          <w:p w14:paraId="3CDA10BB" w14:textId="77777777" w:rsidR="00F21248" w:rsidRPr="009E3BC3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4C0B1B9" w14:textId="430181E8" w:rsidR="00F21248" w:rsidRPr="009E3BC3" w:rsidRDefault="0005519D" w:rsidP="00F21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3F6ECD3D" w14:textId="77777777" w:rsidR="00F21248" w:rsidRPr="009E3BC3" w:rsidRDefault="00F21248" w:rsidP="00F21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C47E7F" w14:textId="3208AB23" w:rsidR="00F21248" w:rsidRPr="009E3BC3" w:rsidRDefault="00F21248" w:rsidP="00F21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45357FBD" w14:textId="77777777" w:rsidR="00F21248" w:rsidRPr="009E3BC3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9"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7258F1" w14:textId="6FD9A47F" w:rsidR="00F21248" w:rsidRPr="009E3BC3" w:rsidRDefault="0005519D" w:rsidP="00F21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2DCAE2E1" w14:textId="77777777" w:rsidR="00F21248" w:rsidRPr="009E3BC3" w:rsidRDefault="00F21248" w:rsidP="00F21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6E9699" w14:textId="4F294409" w:rsidR="00F21248" w:rsidRPr="009E3BC3" w:rsidRDefault="00F21248" w:rsidP="00F21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F21248" w:rsidRPr="009E3BC3" w14:paraId="2B5FFF7A" w14:textId="77777777" w:rsidTr="002A7FFB">
        <w:tc>
          <w:tcPr>
            <w:tcW w:w="3780" w:type="dxa"/>
          </w:tcPr>
          <w:p w14:paraId="29FD314B" w14:textId="77777777" w:rsidR="00F21248" w:rsidRPr="009E3BC3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158C3F0" w14:textId="34CDC32F" w:rsidR="00F21248" w:rsidRPr="009E3BC3" w:rsidRDefault="00F21248" w:rsidP="00F21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561C924" w14:textId="77777777" w:rsidR="00F21248" w:rsidRPr="009E3BC3" w:rsidRDefault="00F21248" w:rsidP="00F21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6E6D21" w14:textId="61A0334B" w:rsidR="00F21248" w:rsidRPr="009E3BC3" w:rsidRDefault="00F21248" w:rsidP="00F21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E5D58FC" w14:textId="77777777" w:rsidR="00F21248" w:rsidRPr="009E3BC3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9"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2BBF1F" w14:textId="640A1E7E" w:rsidR="00F21248" w:rsidRPr="009E3BC3" w:rsidRDefault="00F21248" w:rsidP="00F21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F4FE09A" w14:textId="77777777" w:rsidR="00F21248" w:rsidRPr="009E3BC3" w:rsidRDefault="00F21248" w:rsidP="00F21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6853B4" w14:textId="1173967C" w:rsidR="00F21248" w:rsidRPr="009E3BC3" w:rsidRDefault="00F21248" w:rsidP="00F21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F21248" w:rsidRPr="009E3BC3" w14:paraId="140A24F3" w14:textId="77777777" w:rsidTr="002A7FFB">
        <w:tc>
          <w:tcPr>
            <w:tcW w:w="3780" w:type="dxa"/>
          </w:tcPr>
          <w:p w14:paraId="1CD8B20E" w14:textId="4EA01EEA" w:rsidR="00F21248" w:rsidRPr="009E3BC3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2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4033888B" w14:textId="77777777" w:rsidR="00F21248" w:rsidRPr="009E3BC3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41278C" w:rsidRPr="009E3BC3" w14:paraId="0458A60C" w14:textId="77777777" w:rsidTr="002A7FFB">
        <w:tc>
          <w:tcPr>
            <w:tcW w:w="3780" w:type="dxa"/>
          </w:tcPr>
          <w:p w14:paraId="5DE82F70" w14:textId="6F87FA74" w:rsidR="0041278C" w:rsidRPr="0041278C" w:rsidRDefault="0041278C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2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1278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2F70B8C0" w14:textId="77777777" w:rsidR="0041278C" w:rsidRDefault="0041278C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6C6828" w14:textId="77777777" w:rsidR="0041278C" w:rsidRPr="009E3BC3" w:rsidRDefault="0041278C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E4882B" w14:textId="77777777" w:rsidR="0041278C" w:rsidRDefault="0041278C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48B7F5" w14:textId="77777777" w:rsidR="0041278C" w:rsidRPr="009E3BC3" w:rsidRDefault="0041278C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C5FFC7" w14:textId="77777777" w:rsidR="0041278C" w:rsidRDefault="0041278C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F263F6" w14:textId="77777777" w:rsidR="0041278C" w:rsidRPr="009E3BC3" w:rsidRDefault="0041278C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F1B925" w14:textId="77777777" w:rsidR="0041278C" w:rsidRDefault="0041278C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21248" w:rsidRPr="009E3BC3" w14:paraId="20ED0D60" w14:textId="77777777" w:rsidTr="002A7FFB">
        <w:tc>
          <w:tcPr>
            <w:tcW w:w="3780" w:type="dxa"/>
          </w:tcPr>
          <w:p w14:paraId="643839B2" w14:textId="77777777" w:rsidR="00F21248" w:rsidRPr="009E3BC3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5C0A3D13" w14:textId="0B6269F8" w:rsidR="00F21248" w:rsidRPr="009E3BC3" w:rsidRDefault="001021AE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D5F2D3" w14:textId="77777777" w:rsidR="00F21248" w:rsidRPr="009E3BC3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D131DE" w14:textId="0AF48318" w:rsidR="00F21248" w:rsidRPr="009E3BC3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72C160" w14:textId="77777777" w:rsidR="00F21248" w:rsidRPr="009E3BC3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7174C4" w14:textId="5BCABA85" w:rsidR="00F21248" w:rsidRPr="009E3BC3" w:rsidRDefault="001021AE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72,366</w:t>
            </w:r>
          </w:p>
        </w:tc>
        <w:tc>
          <w:tcPr>
            <w:tcW w:w="270" w:type="dxa"/>
          </w:tcPr>
          <w:p w14:paraId="39994477" w14:textId="77777777" w:rsidR="00F21248" w:rsidRPr="009E3BC3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E46B16" w14:textId="127D0487" w:rsidR="00F21248" w:rsidRPr="009E3BC3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72,366</w:t>
            </w:r>
          </w:p>
        </w:tc>
      </w:tr>
      <w:tr w:rsidR="00F21248" w:rsidRPr="009E3BC3" w14:paraId="368036E1" w14:textId="77777777" w:rsidTr="002A7FFB">
        <w:tc>
          <w:tcPr>
            <w:tcW w:w="3780" w:type="dxa"/>
          </w:tcPr>
          <w:p w14:paraId="4126E24F" w14:textId="77777777" w:rsidR="00F21248" w:rsidRPr="009E3BC3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BC4C0A7" w14:textId="0B03054E" w:rsidR="00F21248" w:rsidRPr="009E3BC3" w:rsidRDefault="001021AE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104,935</w:t>
            </w:r>
          </w:p>
        </w:tc>
        <w:tc>
          <w:tcPr>
            <w:tcW w:w="270" w:type="dxa"/>
          </w:tcPr>
          <w:p w14:paraId="161F72E1" w14:textId="77777777" w:rsidR="00F21248" w:rsidRPr="009E3BC3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86DBA8" w14:textId="38BD1288" w:rsidR="00F21248" w:rsidRPr="009E3BC3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71,348</w:t>
            </w:r>
          </w:p>
        </w:tc>
        <w:tc>
          <w:tcPr>
            <w:tcW w:w="270" w:type="dxa"/>
          </w:tcPr>
          <w:p w14:paraId="03A5A589" w14:textId="77777777" w:rsidR="00F21248" w:rsidRPr="009E3BC3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4CC22A9" w14:textId="7CBF7175" w:rsidR="00F21248" w:rsidRPr="009E3BC3" w:rsidRDefault="001021AE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104,935</w:t>
            </w:r>
          </w:p>
        </w:tc>
        <w:tc>
          <w:tcPr>
            <w:tcW w:w="270" w:type="dxa"/>
          </w:tcPr>
          <w:p w14:paraId="265A4F1D" w14:textId="77777777" w:rsidR="00F21248" w:rsidRPr="009E3BC3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199DB55" w14:textId="297E0C57" w:rsidR="00F21248" w:rsidRPr="009E3BC3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71,348</w:t>
            </w:r>
          </w:p>
        </w:tc>
      </w:tr>
      <w:tr w:rsidR="00F21248" w:rsidRPr="009E3BC3" w14:paraId="4F11B8E6" w14:textId="77777777" w:rsidTr="002A7FFB">
        <w:tc>
          <w:tcPr>
            <w:tcW w:w="3780" w:type="dxa"/>
          </w:tcPr>
          <w:p w14:paraId="6FC617E6" w14:textId="77777777" w:rsidR="00F21248" w:rsidRPr="009E3BC3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2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D8FBB4F" w14:textId="451C2AFF" w:rsidR="00F21248" w:rsidRPr="009E3BC3" w:rsidRDefault="001021AE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104,935</w:t>
            </w:r>
          </w:p>
        </w:tc>
        <w:tc>
          <w:tcPr>
            <w:tcW w:w="270" w:type="dxa"/>
          </w:tcPr>
          <w:p w14:paraId="2E1176C7" w14:textId="77777777" w:rsidR="00F21248" w:rsidRPr="009E3BC3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F068928" w14:textId="765CEB68" w:rsidR="00F21248" w:rsidRPr="009E3BC3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71,348</w:t>
            </w:r>
          </w:p>
        </w:tc>
        <w:tc>
          <w:tcPr>
            <w:tcW w:w="270" w:type="dxa"/>
          </w:tcPr>
          <w:p w14:paraId="68C8ADB4" w14:textId="77777777" w:rsidR="00F21248" w:rsidRPr="009E3BC3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5BCBB10" w14:textId="66428FBB" w:rsidR="00F21248" w:rsidRPr="009E3BC3" w:rsidRDefault="001021AE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177,301</w:t>
            </w:r>
          </w:p>
        </w:tc>
        <w:tc>
          <w:tcPr>
            <w:tcW w:w="270" w:type="dxa"/>
          </w:tcPr>
          <w:p w14:paraId="64614B7F" w14:textId="77777777" w:rsidR="00F21248" w:rsidRPr="009E3BC3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39A3C8E" w14:textId="5CAFA7C6" w:rsidR="00F21248" w:rsidRPr="009E3BC3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143,714</w:t>
            </w:r>
          </w:p>
        </w:tc>
      </w:tr>
      <w:tr w:rsidR="00F21248" w:rsidRPr="009E3BC3" w14:paraId="47D2D3CC" w14:textId="77777777" w:rsidTr="002A7FFB">
        <w:tc>
          <w:tcPr>
            <w:tcW w:w="3780" w:type="dxa"/>
          </w:tcPr>
          <w:p w14:paraId="75EF3AED" w14:textId="77777777" w:rsidR="00F21248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20"/>
              <w:rPr>
                <w:rFonts w:asciiTheme="majorBidi" w:hAnsiTheme="majorBidi" w:cs="Angsana New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Pr="00AB68F4">
              <w:rPr>
                <w:rFonts w:asciiTheme="majorBidi" w:hAnsiTheme="majorBidi" w:cs="Angsana New" w:hint="cs"/>
                <w:sz w:val="30"/>
                <w:szCs w:val="30"/>
                <w:cs/>
              </w:rPr>
              <w:t>ด้านเครดิต</w:t>
            </w:r>
          </w:p>
          <w:p w14:paraId="75B47B19" w14:textId="77777777" w:rsidR="00F21248" w:rsidRPr="00AB68F4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340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ที่คาดว่า</w:t>
            </w:r>
            <w:r w:rsidRPr="00AB68F4">
              <w:rPr>
                <w:rFonts w:asciiTheme="majorBidi" w:hAnsiTheme="majorBidi" w:cs="Angsana New" w:hint="cs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354E655" w14:textId="77777777" w:rsidR="00311B35" w:rsidRDefault="00311B35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304218" w14:textId="0B151F1A" w:rsidR="001021AE" w:rsidRPr="009E3BC3" w:rsidRDefault="001021AE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647960" w14:textId="77777777" w:rsidR="00F21248" w:rsidRPr="009E3BC3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16B0A9C" w14:textId="77777777" w:rsidR="00F21248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8D1775" w14:textId="5282B061" w:rsidR="00F21248" w:rsidRPr="009E3BC3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C9A511" w14:textId="77777777" w:rsidR="00F21248" w:rsidRPr="009E3BC3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41130AA" w14:textId="77777777" w:rsidR="00311B35" w:rsidRDefault="00311B35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8E2A64" w14:textId="47EF83CF" w:rsidR="001021AE" w:rsidRPr="009E3BC3" w:rsidRDefault="001021AE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(72,366)</w:t>
            </w:r>
          </w:p>
        </w:tc>
        <w:tc>
          <w:tcPr>
            <w:tcW w:w="270" w:type="dxa"/>
            <w:shd w:val="clear" w:color="auto" w:fill="auto"/>
          </w:tcPr>
          <w:p w14:paraId="26FD2CA0" w14:textId="77777777" w:rsidR="00F21248" w:rsidRPr="009E3BC3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7E0181B" w14:textId="77777777" w:rsidR="00F21248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9031C9" w14:textId="4B09ADC2" w:rsidR="00F21248" w:rsidRPr="009E3BC3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(72,366)</w:t>
            </w:r>
          </w:p>
        </w:tc>
      </w:tr>
      <w:tr w:rsidR="00F21248" w:rsidRPr="009E3BC3" w14:paraId="4FC1C18D" w14:textId="77777777" w:rsidTr="002A7FFB">
        <w:tc>
          <w:tcPr>
            <w:tcW w:w="3780" w:type="dxa"/>
          </w:tcPr>
          <w:p w14:paraId="7E140289" w14:textId="77777777" w:rsidR="00F21248" w:rsidRPr="009E3BC3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2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0B24245" w14:textId="1C205940" w:rsidR="00F21248" w:rsidRPr="009E3BC3" w:rsidRDefault="001021AE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104,935</w:t>
            </w:r>
          </w:p>
        </w:tc>
        <w:tc>
          <w:tcPr>
            <w:tcW w:w="270" w:type="dxa"/>
          </w:tcPr>
          <w:p w14:paraId="31A53EB0" w14:textId="77777777" w:rsidR="00F21248" w:rsidRPr="009E3BC3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B62B5D0" w14:textId="181BC522" w:rsidR="00F21248" w:rsidRPr="009E3BC3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71,348</w:t>
            </w:r>
          </w:p>
        </w:tc>
        <w:tc>
          <w:tcPr>
            <w:tcW w:w="270" w:type="dxa"/>
          </w:tcPr>
          <w:p w14:paraId="04E5B82B" w14:textId="77777777" w:rsidR="00F21248" w:rsidRPr="009E3BC3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BD707A9" w14:textId="3A289298" w:rsidR="00F21248" w:rsidRPr="009E3BC3" w:rsidRDefault="001021AE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104,935</w:t>
            </w:r>
          </w:p>
        </w:tc>
        <w:tc>
          <w:tcPr>
            <w:tcW w:w="270" w:type="dxa"/>
          </w:tcPr>
          <w:p w14:paraId="034DC786" w14:textId="77777777" w:rsidR="00F21248" w:rsidRPr="009E3BC3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9EC0D29" w14:textId="53C1D0B4" w:rsidR="00F21248" w:rsidRPr="009E3BC3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71,348</w:t>
            </w:r>
          </w:p>
        </w:tc>
      </w:tr>
      <w:tr w:rsidR="0005519D" w:rsidRPr="009E3BC3" w14:paraId="6F22F2BF" w14:textId="77777777" w:rsidTr="005959AB">
        <w:tc>
          <w:tcPr>
            <w:tcW w:w="3780" w:type="dxa"/>
          </w:tcPr>
          <w:p w14:paraId="2F55999D" w14:textId="56B53724" w:rsidR="0005519D" w:rsidRPr="009E3BC3" w:rsidRDefault="0005519D" w:rsidP="00055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1F2E698" w14:textId="59115003" w:rsidR="0005519D" w:rsidRPr="009E3BC3" w:rsidRDefault="0005519D" w:rsidP="00055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84FE6E" w14:textId="77777777" w:rsidR="0005519D" w:rsidRPr="009E3BC3" w:rsidRDefault="0005519D" w:rsidP="00055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21980F" w14:textId="641A0EC3" w:rsidR="0005519D" w:rsidRPr="009E3BC3" w:rsidRDefault="0005519D" w:rsidP="00055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D3369D" w14:textId="77777777" w:rsidR="0005519D" w:rsidRPr="009E3BC3" w:rsidRDefault="0005519D" w:rsidP="00055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E30398" w14:textId="53188421" w:rsidR="0005519D" w:rsidRPr="009E3BC3" w:rsidRDefault="0005519D" w:rsidP="00055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0DC0E7" w14:textId="77777777" w:rsidR="0005519D" w:rsidRPr="009E3BC3" w:rsidRDefault="0005519D" w:rsidP="00055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AE19DC" w14:textId="53399BC7" w:rsidR="0005519D" w:rsidRPr="009E3BC3" w:rsidRDefault="0005519D" w:rsidP="00055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519D" w:rsidRPr="009E3BC3" w14:paraId="53A079E2" w14:textId="77777777" w:rsidTr="005959AB">
        <w:tc>
          <w:tcPr>
            <w:tcW w:w="3780" w:type="dxa"/>
          </w:tcPr>
          <w:p w14:paraId="514E365A" w14:textId="0FF0E01B" w:rsidR="0005519D" w:rsidRPr="009E3BC3" w:rsidRDefault="0005519D" w:rsidP="00055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70" w:type="dxa"/>
          </w:tcPr>
          <w:p w14:paraId="40880DB6" w14:textId="77777777" w:rsidR="0005519D" w:rsidRPr="009E3BC3" w:rsidRDefault="0005519D" w:rsidP="00055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82D1FD" w14:textId="77777777" w:rsidR="0005519D" w:rsidRPr="009E3BC3" w:rsidRDefault="0005519D" w:rsidP="00055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BEACB4" w14:textId="77777777" w:rsidR="0005519D" w:rsidRPr="009E3BC3" w:rsidRDefault="0005519D" w:rsidP="00055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F44E68" w14:textId="77777777" w:rsidR="0005519D" w:rsidRPr="009E3BC3" w:rsidRDefault="0005519D" w:rsidP="00055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70BD87" w14:textId="77777777" w:rsidR="0005519D" w:rsidRPr="009E3BC3" w:rsidRDefault="0005519D" w:rsidP="00055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23C466" w14:textId="77777777" w:rsidR="0005519D" w:rsidRPr="009E3BC3" w:rsidRDefault="0005519D" w:rsidP="00055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326D86" w14:textId="77777777" w:rsidR="0005519D" w:rsidRPr="009E3BC3" w:rsidRDefault="0005519D" w:rsidP="00055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519D" w:rsidRPr="009E3BC3" w14:paraId="485C353B" w14:textId="77777777" w:rsidTr="005959AB">
        <w:tc>
          <w:tcPr>
            <w:tcW w:w="3780" w:type="dxa"/>
          </w:tcPr>
          <w:p w14:paraId="405F1758" w14:textId="18081326" w:rsidR="0005519D" w:rsidRPr="009E3BC3" w:rsidRDefault="0005519D" w:rsidP="00055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1B0F5E24" w14:textId="133CD2B5" w:rsidR="0005519D" w:rsidRPr="009E3BC3" w:rsidRDefault="001021AE" w:rsidP="00055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9B5662" w14:textId="77777777" w:rsidR="0005519D" w:rsidRPr="009E3BC3" w:rsidRDefault="0005519D" w:rsidP="00055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4DB621" w14:textId="08D34D55" w:rsidR="0005519D" w:rsidRPr="009E3BC3" w:rsidRDefault="0005519D" w:rsidP="00055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51099A" w14:textId="77777777" w:rsidR="0005519D" w:rsidRPr="009E3BC3" w:rsidRDefault="0005519D" w:rsidP="00055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EA04DB" w14:textId="1E00795E" w:rsidR="0005519D" w:rsidRPr="009E3BC3" w:rsidRDefault="001021AE" w:rsidP="00055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2,400</w:t>
            </w:r>
          </w:p>
        </w:tc>
        <w:tc>
          <w:tcPr>
            <w:tcW w:w="270" w:type="dxa"/>
          </w:tcPr>
          <w:p w14:paraId="20C909F8" w14:textId="77777777" w:rsidR="0005519D" w:rsidRPr="009E3BC3" w:rsidRDefault="0005519D" w:rsidP="00055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9042B6" w14:textId="2D4A7605" w:rsidR="0005519D" w:rsidRPr="009E3BC3" w:rsidRDefault="0005519D" w:rsidP="00055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2,400</w:t>
            </w:r>
          </w:p>
        </w:tc>
      </w:tr>
      <w:tr w:rsidR="0005519D" w:rsidRPr="009E3BC3" w14:paraId="12C4E504" w14:textId="77777777" w:rsidTr="005959AB">
        <w:tc>
          <w:tcPr>
            <w:tcW w:w="3780" w:type="dxa"/>
          </w:tcPr>
          <w:p w14:paraId="2AC783D2" w14:textId="77777777" w:rsidR="0005519D" w:rsidRDefault="0005519D" w:rsidP="00055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20"/>
              <w:rPr>
                <w:rFonts w:asciiTheme="majorBidi" w:hAnsiTheme="majorBidi" w:cs="Angsana New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Pr="00AB68F4">
              <w:rPr>
                <w:rFonts w:asciiTheme="majorBidi" w:hAnsiTheme="majorBidi" w:cs="Angsana New" w:hint="cs"/>
                <w:sz w:val="30"/>
                <w:szCs w:val="30"/>
                <w:cs/>
              </w:rPr>
              <w:t>ด้านเครดิต</w:t>
            </w:r>
          </w:p>
          <w:p w14:paraId="4318E1A3" w14:textId="77777777" w:rsidR="0005519D" w:rsidRPr="00257FBA" w:rsidRDefault="0005519D" w:rsidP="00055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ที่คาดว่า</w:t>
            </w:r>
            <w:r w:rsidRPr="00AB68F4">
              <w:rPr>
                <w:rFonts w:asciiTheme="majorBidi" w:hAnsiTheme="majorBidi" w:cs="Angsana New" w:hint="cs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0B82153" w14:textId="77777777" w:rsidR="0005519D" w:rsidRDefault="0005519D" w:rsidP="00055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9E97B7" w14:textId="32E31C5C" w:rsidR="001021AE" w:rsidRPr="00257FBA" w:rsidRDefault="001021AE" w:rsidP="00055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2F3CF9" w14:textId="77777777" w:rsidR="0005519D" w:rsidRPr="00257FBA" w:rsidRDefault="0005519D" w:rsidP="00055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342C8BE" w14:textId="77777777" w:rsidR="0005519D" w:rsidRPr="00257FBA" w:rsidRDefault="0005519D" w:rsidP="00055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1BE1E9" w14:textId="77777777" w:rsidR="0005519D" w:rsidRPr="00257FBA" w:rsidRDefault="0005519D" w:rsidP="00055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7F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B68D06" w14:textId="77777777" w:rsidR="0005519D" w:rsidRPr="00257FBA" w:rsidRDefault="0005519D" w:rsidP="00055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4593333" w14:textId="77777777" w:rsidR="0005519D" w:rsidRDefault="0005519D" w:rsidP="00055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987666" w14:textId="76F07835" w:rsidR="001021AE" w:rsidRPr="00257FBA" w:rsidRDefault="001021AE" w:rsidP="00055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(2,400)</w:t>
            </w:r>
          </w:p>
        </w:tc>
        <w:tc>
          <w:tcPr>
            <w:tcW w:w="270" w:type="dxa"/>
            <w:shd w:val="clear" w:color="auto" w:fill="auto"/>
          </w:tcPr>
          <w:p w14:paraId="7002E23F" w14:textId="77777777" w:rsidR="0005519D" w:rsidRPr="00257FBA" w:rsidRDefault="0005519D" w:rsidP="00055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0D428A2" w14:textId="77777777" w:rsidR="0005519D" w:rsidRPr="00257FBA" w:rsidRDefault="0005519D" w:rsidP="00055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5352477" w14:textId="362785ED" w:rsidR="0005519D" w:rsidRPr="00257FBA" w:rsidRDefault="0005519D" w:rsidP="00055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7FBA">
              <w:rPr>
                <w:rFonts w:asciiTheme="majorBidi" w:hAnsiTheme="majorBidi" w:cstheme="majorBidi"/>
                <w:sz w:val="30"/>
                <w:szCs w:val="30"/>
              </w:rPr>
              <w:t>(2,400)</w:t>
            </w:r>
          </w:p>
        </w:tc>
      </w:tr>
      <w:tr w:rsidR="0005519D" w:rsidRPr="009E3BC3" w14:paraId="57F9E053" w14:textId="77777777" w:rsidTr="005959AB">
        <w:tc>
          <w:tcPr>
            <w:tcW w:w="3780" w:type="dxa"/>
          </w:tcPr>
          <w:p w14:paraId="269280A1" w14:textId="77777777" w:rsidR="0005519D" w:rsidRPr="009E3BC3" w:rsidRDefault="0005519D" w:rsidP="00055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5D607A" w14:textId="4DC3D087" w:rsidR="0005519D" w:rsidRPr="009E3BC3" w:rsidRDefault="001021AE" w:rsidP="00055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4B06CE" w14:textId="77777777" w:rsidR="0005519D" w:rsidRPr="002C494F" w:rsidRDefault="0005519D" w:rsidP="00055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350E88C" w14:textId="77777777" w:rsidR="0005519D" w:rsidRPr="009E3BC3" w:rsidRDefault="0005519D" w:rsidP="00055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F6294A" w14:textId="77777777" w:rsidR="0005519D" w:rsidRPr="002C494F" w:rsidRDefault="0005519D" w:rsidP="00055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9ABB0C" w14:textId="6C23B34E" w:rsidR="0005519D" w:rsidRPr="009E3BC3" w:rsidRDefault="001021AE" w:rsidP="00055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0699EC" w14:textId="77777777" w:rsidR="0005519D" w:rsidRPr="002C494F" w:rsidRDefault="0005519D" w:rsidP="00055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A4BC60E" w14:textId="77777777" w:rsidR="0005519D" w:rsidRPr="009E3BC3" w:rsidRDefault="0005519D" w:rsidP="00055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52C0351B" w14:textId="77777777" w:rsidR="005959AB" w:rsidRPr="00956FFA" w:rsidRDefault="005959AB" w:rsidP="00F21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B07A75" w:rsidRPr="009E3BC3" w14:paraId="02BE7C99" w14:textId="77777777" w:rsidTr="002A7FFB">
        <w:tc>
          <w:tcPr>
            <w:tcW w:w="3780" w:type="dxa"/>
          </w:tcPr>
          <w:p w14:paraId="2ABC469C" w14:textId="4512352D" w:rsidR="00B07A75" w:rsidRPr="00E41BC3" w:rsidRDefault="00B07A75" w:rsidP="00B07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41BC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 w:rsidR="005959AB" w:rsidRPr="00E41BC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2610" w:type="dxa"/>
            <w:gridSpan w:val="3"/>
          </w:tcPr>
          <w:p w14:paraId="1BC3252A" w14:textId="77777777" w:rsidR="00B07A75" w:rsidRPr="00E41BC3" w:rsidRDefault="00B07A75" w:rsidP="00473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1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8758E28" w14:textId="77777777" w:rsidR="00B07A75" w:rsidRPr="00E41BC3" w:rsidRDefault="00B07A75" w:rsidP="00B07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3A770318" w14:textId="77777777" w:rsidR="00B07A75" w:rsidRPr="00E41BC3" w:rsidRDefault="00B07A75" w:rsidP="004730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1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1248" w:rsidRPr="009E3BC3" w14:paraId="0BC14A21" w14:textId="77777777" w:rsidTr="002A7FFB">
        <w:tc>
          <w:tcPr>
            <w:tcW w:w="3780" w:type="dxa"/>
          </w:tcPr>
          <w:p w14:paraId="3DE46D34" w14:textId="0B3BA918" w:rsidR="00F21248" w:rsidRPr="00E41BC3" w:rsidRDefault="00AC5617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41BC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1561F6" w:rsidRPr="00E41BC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E41BC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1561F6" w:rsidRPr="00E41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1561F6" w:rsidRPr="00E41BC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</w:tcPr>
          <w:p w14:paraId="7F3E2CCB" w14:textId="416AB8D3" w:rsidR="00F21248" w:rsidRPr="00E41BC3" w:rsidRDefault="00F21248" w:rsidP="00F21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1BC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F495DD6" w14:textId="77777777" w:rsidR="00F21248" w:rsidRPr="00E41BC3" w:rsidRDefault="00F21248" w:rsidP="00F21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A19869" w14:textId="36415F1A" w:rsidR="00F21248" w:rsidRPr="00E41BC3" w:rsidRDefault="00F21248" w:rsidP="00F21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1BC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E60BA6E" w14:textId="77777777" w:rsidR="00F21248" w:rsidRPr="00E41BC3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DCCFF9" w14:textId="04EA4A3B" w:rsidR="00F21248" w:rsidRPr="00E41BC3" w:rsidRDefault="00F21248" w:rsidP="00F21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1BC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5235E45" w14:textId="77777777" w:rsidR="00F21248" w:rsidRPr="00E41BC3" w:rsidRDefault="00F21248" w:rsidP="00F21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E45C9A" w14:textId="2B2E6E7C" w:rsidR="00F21248" w:rsidRPr="00E41BC3" w:rsidRDefault="00F21248" w:rsidP="00F21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1BC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F21248" w:rsidRPr="009E3BC3" w14:paraId="2AA4BC8A" w14:textId="77777777" w:rsidTr="002A7FFB">
        <w:tc>
          <w:tcPr>
            <w:tcW w:w="3780" w:type="dxa"/>
          </w:tcPr>
          <w:p w14:paraId="36F06710" w14:textId="77777777" w:rsidR="00F21248" w:rsidRPr="00E41BC3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3FAEA961" w14:textId="77777777" w:rsidR="00F21248" w:rsidRPr="00E41BC3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1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F21248" w:rsidRPr="009E3BC3" w14:paraId="6102E53A" w14:textId="77777777" w:rsidTr="002A7FFB">
        <w:tc>
          <w:tcPr>
            <w:tcW w:w="3780" w:type="dxa"/>
          </w:tcPr>
          <w:p w14:paraId="0CE1CCDB" w14:textId="77777777" w:rsidR="00F21248" w:rsidRPr="00E41BC3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1BC3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4D7CB56A" w14:textId="3D2E1FE2" w:rsidR="00F21248" w:rsidRPr="00E41BC3" w:rsidRDefault="00D969BE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41B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4884C4" w14:textId="77777777" w:rsidR="00F21248" w:rsidRPr="00E41BC3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1A2434" w14:textId="1A36A394" w:rsidR="00F21248" w:rsidRPr="00E41BC3" w:rsidRDefault="00D969BE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41B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EB9FED" w14:textId="77777777" w:rsidR="00F21248" w:rsidRPr="00E41BC3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633A6A" w14:textId="03F2F1E5" w:rsidR="00F21248" w:rsidRPr="00E41BC3" w:rsidRDefault="00D969BE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41B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C4BCE3" w14:textId="77777777" w:rsidR="00F21248" w:rsidRPr="00E41BC3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8F3C24" w14:textId="2D4CB909" w:rsidR="00F21248" w:rsidRPr="00E41BC3" w:rsidRDefault="00D969BE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41BC3">
              <w:rPr>
                <w:rFonts w:asciiTheme="majorBidi" w:hAnsiTheme="majorBidi" w:cstheme="majorBidi"/>
                <w:sz w:val="30"/>
                <w:szCs w:val="30"/>
              </w:rPr>
              <w:t>845</w:t>
            </w:r>
          </w:p>
        </w:tc>
      </w:tr>
      <w:tr w:rsidR="00F21248" w:rsidRPr="009E3BC3" w14:paraId="61906E4A" w14:textId="77777777" w:rsidTr="002A7FFB">
        <w:tc>
          <w:tcPr>
            <w:tcW w:w="3780" w:type="dxa"/>
          </w:tcPr>
          <w:p w14:paraId="4720CC18" w14:textId="77777777" w:rsidR="00F21248" w:rsidRPr="00E41BC3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1BC3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0428F62" w14:textId="7E714505" w:rsidR="00F21248" w:rsidRPr="00E41BC3" w:rsidRDefault="00D969BE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41B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837433" w14:textId="77777777" w:rsidR="00F21248" w:rsidRPr="00E41BC3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20D9AF2" w14:textId="0F5C53B3" w:rsidR="00F21248" w:rsidRPr="00E41BC3" w:rsidRDefault="00D969BE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41B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FE2EA0" w14:textId="77777777" w:rsidR="00F21248" w:rsidRPr="00E41BC3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84F7B81" w14:textId="749F8E97" w:rsidR="00F21248" w:rsidRPr="00E41BC3" w:rsidRDefault="00D969BE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41B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41D35C" w14:textId="77777777" w:rsidR="00F21248" w:rsidRPr="00E41BC3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45665E8" w14:textId="2E68C24E" w:rsidR="00F21248" w:rsidRPr="00E41BC3" w:rsidRDefault="00D969BE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41B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21248" w:rsidRPr="009E3BC3" w14:paraId="59E99310" w14:textId="77777777" w:rsidTr="002A7FFB">
        <w:tc>
          <w:tcPr>
            <w:tcW w:w="3780" w:type="dxa"/>
          </w:tcPr>
          <w:p w14:paraId="7CE3F421" w14:textId="77777777" w:rsidR="00F21248" w:rsidRPr="00E41BC3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19A1BB" w14:textId="5A71CFBE" w:rsidR="00F21248" w:rsidRPr="00E41BC3" w:rsidRDefault="00D969BE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1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5E53A3" w14:textId="77777777" w:rsidR="00F21248" w:rsidRPr="00E41BC3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7BB3960" w14:textId="6403BCDD" w:rsidR="00F21248" w:rsidRPr="00E41BC3" w:rsidRDefault="00D969BE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1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951BAD" w14:textId="77777777" w:rsidR="00F21248" w:rsidRPr="00E41BC3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5399BC" w14:textId="282E32B7" w:rsidR="00F21248" w:rsidRPr="00E41BC3" w:rsidRDefault="00D969BE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41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3D8BA0" w14:textId="77777777" w:rsidR="00F21248" w:rsidRPr="00E41BC3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D225A28" w14:textId="516D9951" w:rsidR="00F21248" w:rsidRPr="00E41BC3" w:rsidRDefault="00D969BE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41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845</w:t>
            </w:r>
          </w:p>
        </w:tc>
      </w:tr>
      <w:tr w:rsidR="00F21248" w:rsidRPr="009E3BC3" w14:paraId="5791DCD6" w14:textId="77777777" w:rsidTr="002A7FFB">
        <w:tc>
          <w:tcPr>
            <w:tcW w:w="3780" w:type="dxa"/>
          </w:tcPr>
          <w:p w14:paraId="70BBA141" w14:textId="77777777" w:rsidR="00F21248" w:rsidRPr="009E3BC3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9262FA6" w14:textId="77777777" w:rsidR="00F21248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FEE904" w14:textId="77777777" w:rsidR="00F21248" w:rsidRPr="002C494F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63E2601" w14:textId="77777777" w:rsidR="00F21248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44CF66" w14:textId="77777777" w:rsidR="00F21248" w:rsidRPr="002C494F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FD5707E" w14:textId="77777777" w:rsidR="00F21248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A49761B" w14:textId="77777777" w:rsidR="00F21248" w:rsidRPr="002C494F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F44A59B" w14:textId="77777777" w:rsidR="00F21248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21248" w:rsidRPr="009E3BC3" w14:paraId="2A3E0585" w14:textId="77777777" w:rsidTr="002A7FFB">
        <w:tc>
          <w:tcPr>
            <w:tcW w:w="3780" w:type="dxa"/>
          </w:tcPr>
          <w:p w14:paraId="11D1DA0F" w14:textId="77777777" w:rsidR="00F21248" w:rsidRPr="009E3BC3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2610" w:type="dxa"/>
            <w:gridSpan w:val="3"/>
          </w:tcPr>
          <w:p w14:paraId="3AA71C89" w14:textId="77777777" w:rsidR="00F21248" w:rsidRPr="009E3BC3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7FE7841" w14:textId="77777777" w:rsidR="00F21248" w:rsidRPr="009E3BC3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38583034" w14:textId="77777777" w:rsidR="00F21248" w:rsidRPr="009E3BC3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45AA" w:rsidRPr="009E3BC3" w14:paraId="0C778BD3" w14:textId="77777777" w:rsidTr="002A7FFB">
        <w:tc>
          <w:tcPr>
            <w:tcW w:w="3780" w:type="dxa"/>
          </w:tcPr>
          <w:p w14:paraId="0341804E" w14:textId="77777777" w:rsidR="00A845AA" w:rsidRPr="009E3BC3" w:rsidRDefault="00A845AA" w:rsidP="00A84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2E3D86D" w14:textId="76DA0BD0" w:rsidR="00A845AA" w:rsidRPr="009E3BC3" w:rsidRDefault="00A845AA" w:rsidP="00A84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79F287E4" w14:textId="77777777" w:rsidR="00A845AA" w:rsidRPr="009E3BC3" w:rsidRDefault="00A845AA" w:rsidP="00A84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5432CD" w14:textId="5E3EE357" w:rsidR="00A845AA" w:rsidRPr="009E3BC3" w:rsidRDefault="00A845AA" w:rsidP="00A84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012DDA4A" w14:textId="77777777" w:rsidR="00A845AA" w:rsidRPr="009E3BC3" w:rsidRDefault="00A845AA" w:rsidP="00A84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1BE701" w14:textId="54DBA1DE" w:rsidR="00A845AA" w:rsidRPr="009E3BC3" w:rsidRDefault="00A845AA" w:rsidP="00A84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6479EBF3" w14:textId="77777777" w:rsidR="00A845AA" w:rsidRPr="009E3BC3" w:rsidRDefault="00A845AA" w:rsidP="00A84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5DC5BC" w14:textId="1625CDF7" w:rsidR="00A845AA" w:rsidRPr="009E3BC3" w:rsidRDefault="00A845AA" w:rsidP="00A84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A845AA" w:rsidRPr="009E3BC3" w14:paraId="419D9DC3" w14:textId="77777777" w:rsidTr="002A7FFB">
        <w:tc>
          <w:tcPr>
            <w:tcW w:w="3780" w:type="dxa"/>
          </w:tcPr>
          <w:p w14:paraId="286695DC" w14:textId="77777777" w:rsidR="00A845AA" w:rsidRPr="009E3BC3" w:rsidRDefault="00A845AA" w:rsidP="00A84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28FEAE6" w14:textId="20A50144" w:rsidR="00A845AA" w:rsidRPr="009E3BC3" w:rsidRDefault="00A845AA" w:rsidP="00A84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6332217" w14:textId="77777777" w:rsidR="00A845AA" w:rsidRPr="009E3BC3" w:rsidRDefault="00A845AA" w:rsidP="00A84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AFB076" w14:textId="0EC5E280" w:rsidR="00A845AA" w:rsidRPr="009E3BC3" w:rsidRDefault="00A845AA" w:rsidP="00A84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911831F" w14:textId="77777777" w:rsidR="00A845AA" w:rsidRPr="009E3BC3" w:rsidRDefault="00A845AA" w:rsidP="00A84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E01772" w14:textId="0298DE26" w:rsidR="00A845AA" w:rsidRPr="009E3BC3" w:rsidRDefault="00A845AA" w:rsidP="00A84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2F072CB" w14:textId="77777777" w:rsidR="00A845AA" w:rsidRPr="009E3BC3" w:rsidRDefault="00A845AA" w:rsidP="00A84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708B51" w14:textId="334EDF3B" w:rsidR="00A845AA" w:rsidRPr="009E3BC3" w:rsidRDefault="00A845AA" w:rsidP="00A84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A845AA" w:rsidRPr="009E3BC3" w14:paraId="4412D000" w14:textId="77777777" w:rsidTr="002A7FFB">
        <w:tc>
          <w:tcPr>
            <w:tcW w:w="3780" w:type="dxa"/>
          </w:tcPr>
          <w:p w14:paraId="56BA0B91" w14:textId="77777777" w:rsidR="00A845AA" w:rsidRPr="009E3BC3" w:rsidRDefault="00A845AA" w:rsidP="00A84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3A5AAFB0" w14:textId="77777777" w:rsidR="00A845AA" w:rsidRPr="009E3BC3" w:rsidRDefault="00A845AA" w:rsidP="00A845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A845AA" w:rsidRPr="009E3BC3" w14:paraId="4B9AD249" w14:textId="77777777" w:rsidTr="002A7FFB">
        <w:tc>
          <w:tcPr>
            <w:tcW w:w="3780" w:type="dxa"/>
          </w:tcPr>
          <w:p w14:paraId="20C25A68" w14:textId="77777777" w:rsidR="00A845AA" w:rsidRPr="009E3BC3" w:rsidRDefault="00A845AA" w:rsidP="00A84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B13096B" w14:textId="2B08DD55" w:rsidR="00A845AA" w:rsidRPr="009E3BC3" w:rsidRDefault="00D969BE" w:rsidP="00A845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4,078</w:t>
            </w:r>
          </w:p>
        </w:tc>
        <w:tc>
          <w:tcPr>
            <w:tcW w:w="270" w:type="dxa"/>
          </w:tcPr>
          <w:p w14:paraId="045D2C36" w14:textId="77777777" w:rsidR="00A845AA" w:rsidRPr="009E3BC3" w:rsidRDefault="00A845AA" w:rsidP="00A845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575BB09" w14:textId="73AFB05F" w:rsidR="00A845AA" w:rsidRPr="009E3BC3" w:rsidRDefault="00A845AA" w:rsidP="00A845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2,546</w:t>
            </w:r>
          </w:p>
        </w:tc>
        <w:tc>
          <w:tcPr>
            <w:tcW w:w="270" w:type="dxa"/>
          </w:tcPr>
          <w:p w14:paraId="1094EA37" w14:textId="77777777" w:rsidR="00A845AA" w:rsidRPr="009E3BC3" w:rsidRDefault="00A845AA" w:rsidP="00A845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BE9FE52" w14:textId="6BB896DC" w:rsidR="00A845AA" w:rsidRPr="009E3BC3" w:rsidRDefault="00D969BE" w:rsidP="00A845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4,078</w:t>
            </w:r>
          </w:p>
        </w:tc>
        <w:tc>
          <w:tcPr>
            <w:tcW w:w="270" w:type="dxa"/>
          </w:tcPr>
          <w:p w14:paraId="1ACE6E6D" w14:textId="77777777" w:rsidR="00A845AA" w:rsidRPr="009E3BC3" w:rsidRDefault="00A845AA" w:rsidP="00A84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C6F0EE1" w14:textId="34B0913E" w:rsidR="00A845AA" w:rsidRPr="009E3BC3" w:rsidRDefault="00A845AA" w:rsidP="00A845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2,546</w:t>
            </w:r>
          </w:p>
        </w:tc>
      </w:tr>
      <w:tr w:rsidR="00A845AA" w:rsidRPr="009E3BC3" w14:paraId="7BA0D9B2" w14:textId="77777777" w:rsidTr="002A7FFB">
        <w:tc>
          <w:tcPr>
            <w:tcW w:w="3780" w:type="dxa"/>
          </w:tcPr>
          <w:p w14:paraId="0A998077" w14:textId="77777777" w:rsidR="00A845AA" w:rsidRPr="009E3BC3" w:rsidRDefault="00A845AA" w:rsidP="00A84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610" w:type="dxa"/>
            <w:gridSpan w:val="3"/>
          </w:tcPr>
          <w:p w14:paraId="3DE21286" w14:textId="77777777" w:rsidR="00A845AA" w:rsidRPr="009E3BC3" w:rsidRDefault="00A845AA" w:rsidP="00A84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4ED687C" w14:textId="77777777" w:rsidR="00A845AA" w:rsidRPr="009E3BC3" w:rsidRDefault="00A845AA" w:rsidP="00A84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42CE33AA" w14:textId="77777777" w:rsidR="00A845AA" w:rsidRPr="009E3BC3" w:rsidRDefault="00A845AA" w:rsidP="00A845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45AA" w:rsidRPr="009E3BC3" w14:paraId="46E9AADB" w14:textId="77777777" w:rsidTr="002A7FFB">
        <w:tc>
          <w:tcPr>
            <w:tcW w:w="3780" w:type="dxa"/>
          </w:tcPr>
          <w:p w14:paraId="4782CBDF" w14:textId="77777777" w:rsidR="00A845AA" w:rsidRPr="009E3BC3" w:rsidRDefault="00A845AA" w:rsidP="00A84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FD4172E" w14:textId="3AC30D97" w:rsidR="00A845AA" w:rsidRPr="009E3BC3" w:rsidRDefault="00A845AA" w:rsidP="00A84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068A3281" w14:textId="77777777" w:rsidR="00A845AA" w:rsidRPr="009E3BC3" w:rsidRDefault="00A845AA" w:rsidP="00A84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C03CD3" w14:textId="4D3A304B" w:rsidR="00A845AA" w:rsidRPr="009E3BC3" w:rsidRDefault="00A845AA" w:rsidP="00A84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2FEA732C" w14:textId="77777777" w:rsidR="00A845AA" w:rsidRPr="009E3BC3" w:rsidRDefault="00A845AA" w:rsidP="00A84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513706" w14:textId="328C5D60" w:rsidR="00A845AA" w:rsidRPr="009E3BC3" w:rsidRDefault="00A845AA" w:rsidP="00A84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56B8CB6D" w14:textId="77777777" w:rsidR="00A845AA" w:rsidRPr="009E3BC3" w:rsidRDefault="00A845AA" w:rsidP="00A84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61042B" w14:textId="6ED8A2F9" w:rsidR="00A845AA" w:rsidRPr="009E3BC3" w:rsidRDefault="00A845AA" w:rsidP="00A84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A845AA" w:rsidRPr="009E3BC3" w14:paraId="5F5079E3" w14:textId="77777777" w:rsidTr="002A7FFB">
        <w:tc>
          <w:tcPr>
            <w:tcW w:w="3780" w:type="dxa"/>
          </w:tcPr>
          <w:p w14:paraId="64CC72CE" w14:textId="77777777" w:rsidR="00A845AA" w:rsidRPr="009E3BC3" w:rsidRDefault="00A845AA" w:rsidP="00A84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25D2D78" w14:textId="45BFD807" w:rsidR="00A845AA" w:rsidRPr="009E3BC3" w:rsidRDefault="00A845AA" w:rsidP="00A84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BA605E6" w14:textId="77777777" w:rsidR="00A845AA" w:rsidRPr="009E3BC3" w:rsidRDefault="00A845AA" w:rsidP="00A84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3D0FF6" w14:textId="0C1A1626" w:rsidR="00A845AA" w:rsidRPr="009E3BC3" w:rsidRDefault="00A845AA" w:rsidP="00A84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09A2E2E" w14:textId="77777777" w:rsidR="00A845AA" w:rsidRPr="009E3BC3" w:rsidRDefault="00A845AA" w:rsidP="00A84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EA5E13" w14:textId="5A777C11" w:rsidR="00A845AA" w:rsidRPr="009E3BC3" w:rsidRDefault="00A845AA" w:rsidP="00A84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B27BDB1" w14:textId="77777777" w:rsidR="00A845AA" w:rsidRPr="009E3BC3" w:rsidRDefault="00A845AA" w:rsidP="00A84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A51CD9" w14:textId="7B9E8FB1" w:rsidR="00A845AA" w:rsidRPr="009E3BC3" w:rsidRDefault="00A845AA" w:rsidP="00A84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A845AA" w:rsidRPr="009E3BC3" w14:paraId="1814238B" w14:textId="77777777" w:rsidTr="002A7FFB">
        <w:tc>
          <w:tcPr>
            <w:tcW w:w="3780" w:type="dxa"/>
          </w:tcPr>
          <w:p w14:paraId="2D60D720" w14:textId="77777777" w:rsidR="00A845AA" w:rsidRPr="009E3BC3" w:rsidRDefault="00A845AA" w:rsidP="00A84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7729C269" w14:textId="77777777" w:rsidR="00A845AA" w:rsidRPr="009E3BC3" w:rsidRDefault="00A845AA" w:rsidP="00A845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A845AA" w:rsidRPr="009E3BC3" w14:paraId="31561AAD" w14:textId="77777777" w:rsidTr="002A7FFB">
        <w:tc>
          <w:tcPr>
            <w:tcW w:w="3780" w:type="dxa"/>
          </w:tcPr>
          <w:p w14:paraId="57A44677" w14:textId="77777777" w:rsidR="00A845AA" w:rsidRPr="009E3BC3" w:rsidRDefault="00A845AA" w:rsidP="00A84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4301B32" w14:textId="25F34948" w:rsidR="00A845AA" w:rsidRPr="009E3BC3" w:rsidRDefault="00322511" w:rsidP="00A845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69,020</w:t>
            </w:r>
            <w:r w:rsidR="00A84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4903071" w14:textId="77777777" w:rsidR="00A845AA" w:rsidRPr="009E3BC3" w:rsidRDefault="00A845AA" w:rsidP="00A845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A9F52BE" w14:textId="7BAAEB25" w:rsidR="00A845AA" w:rsidRPr="009E3BC3" w:rsidRDefault="00A845AA" w:rsidP="00A845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74,741</w:t>
            </w:r>
          </w:p>
        </w:tc>
        <w:tc>
          <w:tcPr>
            <w:tcW w:w="270" w:type="dxa"/>
          </w:tcPr>
          <w:p w14:paraId="0D3607E3" w14:textId="77777777" w:rsidR="00A845AA" w:rsidRPr="009E3BC3" w:rsidRDefault="00A845AA" w:rsidP="00A845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CD9402A" w14:textId="6BFD8324" w:rsidR="00A845AA" w:rsidRPr="009E3BC3" w:rsidRDefault="00322511" w:rsidP="00A845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69,020</w:t>
            </w:r>
            <w:r w:rsidR="00A84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57F8E01" w14:textId="77777777" w:rsidR="00A845AA" w:rsidRPr="009E3BC3" w:rsidRDefault="00A845AA" w:rsidP="00A84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977BB37" w14:textId="33142BC7" w:rsidR="00A845AA" w:rsidRPr="009E3BC3" w:rsidRDefault="00A845AA" w:rsidP="00A845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74,741</w:t>
            </w:r>
          </w:p>
        </w:tc>
      </w:tr>
    </w:tbl>
    <w:p w14:paraId="4F4A35B0" w14:textId="77777777" w:rsidR="00F21248" w:rsidRDefault="00F21248" w:rsidP="00F21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45A6A61" w14:textId="74141A08" w:rsidR="00BB1C8F" w:rsidRPr="00C81CBE" w:rsidRDefault="00BB1C8F" w:rsidP="00A26FFF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C81CBE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</w:t>
      </w:r>
    </w:p>
    <w:p w14:paraId="3DF1D386" w14:textId="77777777" w:rsidR="00F21248" w:rsidRDefault="00F21248" w:rsidP="00F21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OLE_LINK1"/>
      <w:bookmarkStart w:id="1" w:name="OLE_LINK2"/>
    </w:p>
    <w:tbl>
      <w:tblPr>
        <w:tblW w:w="92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170"/>
        <w:gridCol w:w="1168"/>
        <w:gridCol w:w="269"/>
        <w:gridCol w:w="1169"/>
        <w:gridCol w:w="269"/>
        <w:gridCol w:w="1168"/>
        <w:gridCol w:w="269"/>
        <w:gridCol w:w="1170"/>
      </w:tblGrid>
      <w:tr w:rsidR="00F21248" w:rsidRPr="00332885" w14:paraId="2765DE14" w14:textId="77777777" w:rsidTr="002A7FFB">
        <w:trPr>
          <w:trHeight w:val="431"/>
          <w:tblHeader/>
        </w:trPr>
        <w:tc>
          <w:tcPr>
            <w:tcW w:w="2610" w:type="dxa"/>
          </w:tcPr>
          <w:p w14:paraId="014C7E5F" w14:textId="77777777" w:rsidR="00F21248" w:rsidRPr="00332885" w:rsidRDefault="00F21248" w:rsidP="002A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E98A8F3" w14:textId="77777777" w:rsidR="00F21248" w:rsidRPr="00332885" w:rsidRDefault="00F21248" w:rsidP="002A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06" w:type="dxa"/>
            <w:gridSpan w:val="3"/>
          </w:tcPr>
          <w:p w14:paraId="71965315" w14:textId="77777777" w:rsidR="00F21248" w:rsidRPr="00332885" w:rsidRDefault="00F21248" w:rsidP="002A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2EFE4C15" w14:textId="77777777" w:rsidR="00F21248" w:rsidRPr="00332885" w:rsidRDefault="00F21248" w:rsidP="002A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07" w:type="dxa"/>
            <w:gridSpan w:val="3"/>
          </w:tcPr>
          <w:p w14:paraId="6CB99A6B" w14:textId="77777777" w:rsidR="00F21248" w:rsidRPr="00332885" w:rsidRDefault="00F21248" w:rsidP="002A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33288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5235" w:rsidRPr="00332885" w14:paraId="310EB047" w14:textId="77777777" w:rsidTr="002A7FFB">
        <w:trPr>
          <w:trHeight w:val="431"/>
          <w:tblHeader/>
        </w:trPr>
        <w:tc>
          <w:tcPr>
            <w:tcW w:w="2610" w:type="dxa"/>
          </w:tcPr>
          <w:p w14:paraId="0A056BA0" w14:textId="77777777" w:rsidR="00995235" w:rsidRPr="00332885" w:rsidRDefault="00995235" w:rsidP="0099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CFEA21C" w14:textId="77777777" w:rsidR="00995235" w:rsidRPr="00332885" w:rsidRDefault="00995235" w:rsidP="0099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33288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68" w:type="dxa"/>
          </w:tcPr>
          <w:p w14:paraId="1F9DBC81" w14:textId="6760FFF5" w:rsidR="00995235" w:rsidRPr="00332885" w:rsidRDefault="00995235" w:rsidP="0099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9" w:type="dxa"/>
          </w:tcPr>
          <w:p w14:paraId="01555A6A" w14:textId="77777777" w:rsidR="00995235" w:rsidRPr="00332885" w:rsidRDefault="00995235" w:rsidP="0099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427A34CD" w14:textId="2F893F61" w:rsidR="00995235" w:rsidRPr="00332885" w:rsidRDefault="00995235" w:rsidP="0099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9" w:type="dxa"/>
          </w:tcPr>
          <w:p w14:paraId="65488153" w14:textId="77777777" w:rsidR="00995235" w:rsidRPr="00332885" w:rsidRDefault="00995235" w:rsidP="0099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29964530" w14:textId="52B4A990" w:rsidR="00995235" w:rsidRPr="00332885" w:rsidRDefault="00995235" w:rsidP="0099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9" w:type="dxa"/>
          </w:tcPr>
          <w:p w14:paraId="04E91BD5" w14:textId="77777777" w:rsidR="00995235" w:rsidRPr="00332885" w:rsidRDefault="00995235" w:rsidP="0099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DD623D" w14:textId="4CAD7AB6" w:rsidR="00995235" w:rsidRPr="00332885" w:rsidRDefault="00995235" w:rsidP="0099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995235" w:rsidRPr="00332885" w14:paraId="6ABCFA4B" w14:textId="77777777" w:rsidTr="002A7FFB">
        <w:trPr>
          <w:trHeight w:val="431"/>
          <w:tblHeader/>
        </w:trPr>
        <w:tc>
          <w:tcPr>
            <w:tcW w:w="2610" w:type="dxa"/>
          </w:tcPr>
          <w:p w14:paraId="176DEDA5" w14:textId="77777777" w:rsidR="00995235" w:rsidRPr="00332885" w:rsidRDefault="00995235" w:rsidP="0099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F428045" w14:textId="77777777" w:rsidR="00995235" w:rsidRPr="00332885" w:rsidRDefault="00995235" w:rsidP="0099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653FD325" w14:textId="3F51270F" w:rsidR="00995235" w:rsidRPr="009E3BC3" w:rsidRDefault="00995235" w:rsidP="0099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9" w:type="dxa"/>
          </w:tcPr>
          <w:p w14:paraId="5C942ADA" w14:textId="77777777" w:rsidR="00995235" w:rsidRPr="00332885" w:rsidRDefault="00995235" w:rsidP="0099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3B3CC310" w14:textId="2754347B" w:rsidR="00995235" w:rsidRPr="009E3BC3" w:rsidRDefault="00995235" w:rsidP="0099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9" w:type="dxa"/>
          </w:tcPr>
          <w:p w14:paraId="25141CCC" w14:textId="77777777" w:rsidR="00995235" w:rsidRPr="00332885" w:rsidRDefault="00995235" w:rsidP="0099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0FA18BBD" w14:textId="36496478" w:rsidR="00995235" w:rsidRPr="009E3BC3" w:rsidRDefault="00995235" w:rsidP="0099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9" w:type="dxa"/>
          </w:tcPr>
          <w:p w14:paraId="437A8C08" w14:textId="77777777" w:rsidR="00995235" w:rsidRPr="00332885" w:rsidRDefault="00995235" w:rsidP="0099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5AD57D" w14:textId="38A02CF5" w:rsidR="00995235" w:rsidRPr="009E3BC3" w:rsidRDefault="00995235" w:rsidP="0099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995235" w:rsidRPr="00332885" w14:paraId="73434A74" w14:textId="77777777" w:rsidTr="002A7FFB">
        <w:trPr>
          <w:trHeight w:val="418"/>
          <w:tblHeader/>
        </w:trPr>
        <w:tc>
          <w:tcPr>
            <w:tcW w:w="2610" w:type="dxa"/>
          </w:tcPr>
          <w:p w14:paraId="1B8D5FD9" w14:textId="77777777" w:rsidR="00995235" w:rsidRPr="00332885" w:rsidRDefault="00995235" w:rsidP="0099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9A2C952" w14:textId="77777777" w:rsidR="00995235" w:rsidRPr="00332885" w:rsidRDefault="00995235" w:rsidP="009952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482" w:type="dxa"/>
            <w:gridSpan w:val="7"/>
          </w:tcPr>
          <w:p w14:paraId="15121F31" w14:textId="77777777" w:rsidR="00995235" w:rsidRPr="00332885" w:rsidRDefault="00995235" w:rsidP="009952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33288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33288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995235" w:rsidRPr="00332885" w14:paraId="5C89599B" w14:textId="77777777" w:rsidTr="002A7FFB">
        <w:trPr>
          <w:trHeight w:val="418"/>
        </w:trPr>
        <w:tc>
          <w:tcPr>
            <w:tcW w:w="2610" w:type="dxa"/>
          </w:tcPr>
          <w:p w14:paraId="778C320F" w14:textId="77777777" w:rsidR="00995235" w:rsidRPr="00772625" w:rsidRDefault="00995235" w:rsidP="0099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7262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58695545" w14:textId="77777777" w:rsidR="00995235" w:rsidRPr="00772625" w:rsidRDefault="00995235" w:rsidP="009952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BF92097" w14:textId="77777777" w:rsidR="00995235" w:rsidRPr="00772625" w:rsidRDefault="00995235" w:rsidP="009952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7F64299A" w14:textId="77777777" w:rsidR="00995235" w:rsidRPr="00772625" w:rsidRDefault="00995235" w:rsidP="009952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09CF69A" w14:textId="77777777" w:rsidR="00995235" w:rsidRPr="00772625" w:rsidRDefault="00995235" w:rsidP="009952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60AD3CF2" w14:textId="77777777" w:rsidR="00995235" w:rsidRPr="00772625" w:rsidRDefault="00995235" w:rsidP="009952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7108094C" w14:textId="77777777" w:rsidR="00995235" w:rsidRPr="00772625" w:rsidRDefault="00995235" w:rsidP="009952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5C598C56" w14:textId="77777777" w:rsidR="00995235" w:rsidRPr="00332885" w:rsidRDefault="00995235" w:rsidP="0099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69B673" w14:textId="77777777" w:rsidR="00995235" w:rsidRPr="00332885" w:rsidRDefault="00995235" w:rsidP="009952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95235" w:rsidRPr="00332885" w14:paraId="15BA071E" w14:textId="77777777" w:rsidTr="002A7FFB">
        <w:trPr>
          <w:trHeight w:val="406"/>
        </w:trPr>
        <w:tc>
          <w:tcPr>
            <w:tcW w:w="2610" w:type="dxa"/>
          </w:tcPr>
          <w:p w14:paraId="1C3F64A8" w14:textId="77777777" w:rsidR="00995235" w:rsidRPr="00772625" w:rsidRDefault="00995235" w:rsidP="0099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2625"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0" w:type="dxa"/>
          </w:tcPr>
          <w:p w14:paraId="4705303C" w14:textId="77777777" w:rsidR="00995235" w:rsidRPr="00772625" w:rsidRDefault="00995235" w:rsidP="009952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2D185845" w14:textId="0CCAF831" w:rsidR="00995235" w:rsidRPr="00772625" w:rsidRDefault="003E6510" w:rsidP="009952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104,935</w:t>
            </w:r>
          </w:p>
        </w:tc>
        <w:tc>
          <w:tcPr>
            <w:tcW w:w="269" w:type="dxa"/>
          </w:tcPr>
          <w:p w14:paraId="19FF2D2E" w14:textId="77777777" w:rsidR="00995235" w:rsidRPr="00772625" w:rsidRDefault="00995235" w:rsidP="009952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D74F694" w14:textId="26D71703" w:rsidR="00995235" w:rsidRPr="00772625" w:rsidRDefault="00995235" w:rsidP="009952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72625">
              <w:rPr>
                <w:rFonts w:ascii="Angsana New" w:hAnsi="Angsana New" w:cs="Angsana New"/>
                <w:sz w:val="30"/>
                <w:szCs w:val="30"/>
              </w:rPr>
              <w:t>71,348</w:t>
            </w:r>
          </w:p>
        </w:tc>
        <w:tc>
          <w:tcPr>
            <w:tcW w:w="269" w:type="dxa"/>
          </w:tcPr>
          <w:p w14:paraId="3B2486CC" w14:textId="77777777" w:rsidR="00995235" w:rsidRPr="00772625" w:rsidRDefault="00995235" w:rsidP="0099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035423D8" w14:textId="00778A33" w:rsidR="00995235" w:rsidRPr="00772625" w:rsidRDefault="003E6510" w:rsidP="009952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104,935</w:t>
            </w:r>
          </w:p>
        </w:tc>
        <w:tc>
          <w:tcPr>
            <w:tcW w:w="269" w:type="dxa"/>
          </w:tcPr>
          <w:p w14:paraId="4DEFBFE1" w14:textId="77777777" w:rsidR="00995235" w:rsidRPr="00332885" w:rsidRDefault="00995235" w:rsidP="0099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A0ED3E" w14:textId="55465CA3" w:rsidR="00995235" w:rsidRPr="00332885" w:rsidRDefault="00995235" w:rsidP="009952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71,348</w:t>
            </w:r>
          </w:p>
        </w:tc>
      </w:tr>
      <w:tr w:rsidR="00995235" w:rsidRPr="00332885" w14:paraId="5B2CF01A" w14:textId="77777777" w:rsidTr="002A7FFB">
        <w:trPr>
          <w:trHeight w:val="406"/>
        </w:trPr>
        <w:tc>
          <w:tcPr>
            <w:tcW w:w="2610" w:type="dxa"/>
          </w:tcPr>
          <w:p w14:paraId="1CAFC818" w14:textId="77777777" w:rsidR="00995235" w:rsidRPr="00772625" w:rsidRDefault="00995235" w:rsidP="0099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2625">
              <w:rPr>
                <w:rFonts w:ascii="Angsana New" w:hAnsi="Angsana New" w:cs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1E9BF68F" w14:textId="77777777" w:rsidR="00995235" w:rsidRPr="00772625" w:rsidRDefault="00995235" w:rsidP="009952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604E7FC3" w14:textId="77777777" w:rsidR="00995235" w:rsidRPr="00772625" w:rsidRDefault="00995235" w:rsidP="009952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3E8839B0" w14:textId="77777777" w:rsidR="00995235" w:rsidRPr="00772625" w:rsidRDefault="00995235" w:rsidP="009952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B19EF01" w14:textId="77777777" w:rsidR="00995235" w:rsidRPr="00772625" w:rsidRDefault="00995235" w:rsidP="009952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7CF2B993" w14:textId="77777777" w:rsidR="00995235" w:rsidRPr="00772625" w:rsidRDefault="00995235" w:rsidP="0099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06C62FCC" w14:textId="77777777" w:rsidR="00995235" w:rsidRPr="00772625" w:rsidRDefault="00995235" w:rsidP="009952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7C244E18" w14:textId="77777777" w:rsidR="00995235" w:rsidRPr="00332885" w:rsidRDefault="00995235" w:rsidP="0099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D4D646" w14:textId="77777777" w:rsidR="00995235" w:rsidRPr="00332885" w:rsidRDefault="00995235" w:rsidP="009952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95235" w:rsidRPr="00332885" w14:paraId="0DCFEFF7" w14:textId="77777777" w:rsidTr="002A7FFB">
        <w:trPr>
          <w:trHeight w:val="406"/>
        </w:trPr>
        <w:tc>
          <w:tcPr>
            <w:tcW w:w="2610" w:type="dxa"/>
          </w:tcPr>
          <w:p w14:paraId="660409E2" w14:textId="77777777" w:rsidR="00995235" w:rsidRPr="00772625" w:rsidRDefault="00995235" w:rsidP="0099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262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มากกว่า </w:t>
            </w:r>
            <w:r w:rsidRPr="00772625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772625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43FC0748" w14:textId="77777777" w:rsidR="00995235" w:rsidRPr="00772625" w:rsidRDefault="00995235" w:rsidP="009952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36B02960" w14:textId="5DE630E7" w:rsidR="00995235" w:rsidRPr="00772625" w:rsidRDefault="003E6510" w:rsidP="009952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1F302803" w14:textId="77777777" w:rsidR="00995235" w:rsidRPr="00772625" w:rsidRDefault="00995235" w:rsidP="009952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157BB04B" w14:textId="5ACA76E9" w:rsidR="00995235" w:rsidRPr="00772625" w:rsidRDefault="00995235" w:rsidP="009952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7262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4526DF60" w14:textId="77777777" w:rsidR="00995235" w:rsidRPr="00772625" w:rsidRDefault="00995235" w:rsidP="0099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7F542D34" w14:textId="0A40400F" w:rsidR="00995235" w:rsidRPr="00772625" w:rsidRDefault="003E6510" w:rsidP="009952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72,366</w:t>
            </w:r>
          </w:p>
        </w:tc>
        <w:tc>
          <w:tcPr>
            <w:tcW w:w="269" w:type="dxa"/>
          </w:tcPr>
          <w:p w14:paraId="5B572118" w14:textId="77777777" w:rsidR="00995235" w:rsidRPr="00332885" w:rsidRDefault="00995235" w:rsidP="0099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9D83A4" w14:textId="0A31330E" w:rsidR="00995235" w:rsidRPr="00332885" w:rsidRDefault="00995235" w:rsidP="009952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72,366</w:t>
            </w:r>
          </w:p>
        </w:tc>
      </w:tr>
      <w:tr w:rsidR="00995235" w:rsidRPr="00332885" w14:paraId="49F280CA" w14:textId="77777777" w:rsidTr="002A7FFB">
        <w:trPr>
          <w:trHeight w:val="418"/>
        </w:trPr>
        <w:tc>
          <w:tcPr>
            <w:tcW w:w="2610" w:type="dxa"/>
          </w:tcPr>
          <w:p w14:paraId="7D3591D8" w14:textId="77777777" w:rsidR="00995235" w:rsidRPr="00CA2C83" w:rsidRDefault="00995235" w:rsidP="0099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B2917BD" w14:textId="77777777" w:rsidR="00995235" w:rsidRPr="00CA2C83" w:rsidRDefault="00995235" w:rsidP="009952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42806256" w14:textId="0A09027D" w:rsidR="00995235" w:rsidRPr="00CA2C83" w:rsidRDefault="003E6510" w:rsidP="009952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104,935</w:t>
            </w:r>
          </w:p>
        </w:tc>
        <w:tc>
          <w:tcPr>
            <w:tcW w:w="269" w:type="dxa"/>
          </w:tcPr>
          <w:p w14:paraId="52494B51" w14:textId="77777777" w:rsidR="00995235" w:rsidRPr="00332885" w:rsidRDefault="00995235" w:rsidP="009952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60DB469A" w14:textId="5F303A82" w:rsidR="00995235" w:rsidRPr="00332885" w:rsidRDefault="00995235" w:rsidP="009952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71,348</w:t>
            </w:r>
          </w:p>
        </w:tc>
        <w:tc>
          <w:tcPr>
            <w:tcW w:w="269" w:type="dxa"/>
          </w:tcPr>
          <w:p w14:paraId="57307C87" w14:textId="77777777" w:rsidR="00995235" w:rsidRPr="00332885" w:rsidRDefault="00995235" w:rsidP="009952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7A26272C" w14:textId="39490434" w:rsidR="00995235" w:rsidRPr="00332885" w:rsidRDefault="003E6510" w:rsidP="009952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177,301</w:t>
            </w:r>
          </w:p>
        </w:tc>
        <w:tc>
          <w:tcPr>
            <w:tcW w:w="269" w:type="dxa"/>
          </w:tcPr>
          <w:p w14:paraId="24B9C4E9" w14:textId="77777777" w:rsidR="00995235" w:rsidRPr="00332885" w:rsidRDefault="00995235" w:rsidP="0099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5C3F74A" w14:textId="026E88DA" w:rsidR="00995235" w:rsidRPr="00332885" w:rsidRDefault="00995235" w:rsidP="009952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143,714</w:t>
            </w:r>
          </w:p>
        </w:tc>
      </w:tr>
      <w:tr w:rsidR="00995235" w:rsidRPr="00332885" w14:paraId="247DF68A" w14:textId="77777777" w:rsidTr="002A7FFB">
        <w:trPr>
          <w:trHeight w:val="431"/>
        </w:trPr>
        <w:tc>
          <w:tcPr>
            <w:tcW w:w="2610" w:type="dxa"/>
          </w:tcPr>
          <w:p w14:paraId="774393FB" w14:textId="77777777" w:rsidR="00995235" w:rsidRPr="00CA2C83" w:rsidRDefault="00995235" w:rsidP="0099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A2C8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CA2C8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ค่าเผื่อผลขาดทุนด้าน</w:t>
            </w:r>
            <w:r w:rsidRPr="00CA2C83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</w:p>
          <w:p w14:paraId="7690F2C6" w14:textId="77777777" w:rsidR="00995235" w:rsidRPr="00CA2C83" w:rsidRDefault="00995235" w:rsidP="0099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A2C83">
              <w:rPr>
                <w:rFonts w:ascii="Angsana New" w:hAnsi="Angsana New" w:cs="Angsana New"/>
                <w:sz w:val="30"/>
                <w:szCs w:val="30"/>
              </w:rPr>
              <w:t xml:space="preserve">         </w:t>
            </w:r>
            <w:r w:rsidRPr="00CA2C83">
              <w:rPr>
                <w:rFonts w:ascii="Angsana New" w:hAnsi="Angsana New" w:cs="Angsana New" w:hint="cs"/>
                <w:sz w:val="30"/>
                <w:szCs w:val="30"/>
                <w:cs/>
              </w:rPr>
              <w:t>เครดิต</w:t>
            </w:r>
            <w:r w:rsidRPr="00CA2C83">
              <w:rPr>
                <w:rFonts w:ascii="Angsana New" w:hAnsi="Angsana New" w:cs="Angsana New" w:hint="cs"/>
                <w:spacing w:val="-12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0" w:type="dxa"/>
          </w:tcPr>
          <w:p w14:paraId="31BE9A08" w14:textId="77777777" w:rsidR="00995235" w:rsidRPr="00CA2C83" w:rsidRDefault="00995235" w:rsidP="009952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1EC60BF1" w14:textId="77777777" w:rsidR="00995235" w:rsidRDefault="00995235" w:rsidP="009952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2CFDE9C1" w14:textId="2EC4EE73" w:rsidR="003E6510" w:rsidRPr="00CA2C83" w:rsidRDefault="003E6510" w:rsidP="009952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23FD6EDA" w14:textId="77777777" w:rsidR="00995235" w:rsidRPr="00332885" w:rsidRDefault="00995235" w:rsidP="009952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64E451C1" w14:textId="77777777" w:rsidR="00995235" w:rsidRDefault="00995235" w:rsidP="009952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261D2CC5" w14:textId="26213BA5" w:rsidR="00995235" w:rsidRPr="00332885" w:rsidRDefault="00995235" w:rsidP="009952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      - </w:t>
            </w:r>
          </w:p>
        </w:tc>
        <w:tc>
          <w:tcPr>
            <w:tcW w:w="269" w:type="dxa"/>
          </w:tcPr>
          <w:p w14:paraId="484B3CE9" w14:textId="77777777" w:rsidR="00995235" w:rsidRPr="00332885" w:rsidRDefault="00995235" w:rsidP="009952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17D5FCFB" w14:textId="77777777" w:rsidR="00995235" w:rsidRDefault="00995235" w:rsidP="009952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2420C008" w14:textId="0F23A751" w:rsidR="003E6510" w:rsidRPr="00AD1F81" w:rsidRDefault="003E6510" w:rsidP="009952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(72,366)</w:t>
            </w:r>
          </w:p>
        </w:tc>
        <w:tc>
          <w:tcPr>
            <w:tcW w:w="269" w:type="dxa"/>
          </w:tcPr>
          <w:p w14:paraId="1773C21C" w14:textId="77777777" w:rsidR="00995235" w:rsidRPr="00332885" w:rsidRDefault="00995235" w:rsidP="0099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F3163E8" w14:textId="77777777" w:rsidR="00995235" w:rsidRDefault="00995235" w:rsidP="009952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105B955E" w14:textId="14D27A13" w:rsidR="00995235" w:rsidRPr="00332885" w:rsidRDefault="00995235" w:rsidP="009952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(72,366)</w:t>
            </w:r>
          </w:p>
        </w:tc>
      </w:tr>
      <w:tr w:rsidR="00995235" w:rsidRPr="00332885" w14:paraId="61E2AE70" w14:textId="77777777" w:rsidTr="0018553D">
        <w:trPr>
          <w:trHeight w:val="308"/>
        </w:trPr>
        <w:tc>
          <w:tcPr>
            <w:tcW w:w="2610" w:type="dxa"/>
          </w:tcPr>
          <w:p w14:paraId="0F67D93D" w14:textId="77777777" w:rsidR="00995235" w:rsidRPr="00CA2C83" w:rsidRDefault="00995235" w:rsidP="0099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A2C8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1E05A91E" w14:textId="6179C8E4" w:rsidR="00995235" w:rsidRPr="00916F0C" w:rsidRDefault="00995235" w:rsidP="009952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14:paraId="5A35A0F7" w14:textId="35949C50" w:rsidR="00995235" w:rsidRPr="00916F0C" w:rsidRDefault="003E6510" w:rsidP="009952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104,935</w:t>
            </w:r>
          </w:p>
        </w:tc>
        <w:tc>
          <w:tcPr>
            <w:tcW w:w="269" w:type="dxa"/>
          </w:tcPr>
          <w:p w14:paraId="566CFEFE" w14:textId="77777777" w:rsidR="00995235" w:rsidRPr="00916F0C" w:rsidRDefault="00995235" w:rsidP="009952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2E7F3941" w14:textId="0877ADC6" w:rsidR="00995235" w:rsidRPr="00916F0C" w:rsidRDefault="00995235" w:rsidP="009952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71,348</w:t>
            </w:r>
          </w:p>
        </w:tc>
        <w:tc>
          <w:tcPr>
            <w:tcW w:w="269" w:type="dxa"/>
          </w:tcPr>
          <w:p w14:paraId="61C44A6D" w14:textId="77777777" w:rsidR="00995235" w:rsidRPr="00916F0C" w:rsidRDefault="00995235" w:rsidP="009952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14:paraId="4268334E" w14:textId="178B33A7" w:rsidR="00995235" w:rsidRPr="00916F0C" w:rsidRDefault="003E6510" w:rsidP="009952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104,935</w:t>
            </w:r>
          </w:p>
        </w:tc>
        <w:tc>
          <w:tcPr>
            <w:tcW w:w="269" w:type="dxa"/>
          </w:tcPr>
          <w:p w14:paraId="32850CE8" w14:textId="77777777" w:rsidR="00995235" w:rsidRPr="00916F0C" w:rsidRDefault="00995235" w:rsidP="0099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54CE464" w14:textId="031932B0" w:rsidR="00995235" w:rsidRPr="00916F0C" w:rsidRDefault="00995235" w:rsidP="009952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71,348</w:t>
            </w:r>
          </w:p>
        </w:tc>
      </w:tr>
      <w:tr w:rsidR="00995235" w:rsidRPr="00332885" w14:paraId="195F39B6" w14:textId="77777777" w:rsidTr="0018553D">
        <w:trPr>
          <w:trHeight w:val="308"/>
        </w:trPr>
        <w:tc>
          <w:tcPr>
            <w:tcW w:w="2610" w:type="dxa"/>
          </w:tcPr>
          <w:p w14:paraId="504ADDEC" w14:textId="77777777" w:rsidR="00995235" w:rsidRPr="00CA2C83" w:rsidRDefault="00995235" w:rsidP="0099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3307B67" w14:textId="77777777" w:rsidR="00995235" w:rsidRPr="00CA2C83" w:rsidRDefault="00995235" w:rsidP="009952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55FB01FF" w14:textId="77777777" w:rsidR="00995235" w:rsidRPr="00916F0C" w:rsidRDefault="00995235" w:rsidP="009952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19887CD7" w14:textId="77777777" w:rsidR="00995235" w:rsidRPr="00916F0C" w:rsidRDefault="00995235" w:rsidP="009952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2429F87B" w14:textId="77777777" w:rsidR="00995235" w:rsidRDefault="00995235" w:rsidP="009952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792E5F3F" w14:textId="77777777" w:rsidR="00995235" w:rsidRPr="00916F0C" w:rsidRDefault="00995235" w:rsidP="009952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0308E88E" w14:textId="77777777" w:rsidR="00995235" w:rsidRDefault="00995235" w:rsidP="009952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07CE3C06" w14:textId="77777777" w:rsidR="00995235" w:rsidRPr="00916F0C" w:rsidRDefault="00995235" w:rsidP="0099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DE15AA6" w14:textId="77777777" w:rsidR="00995235" w:rsidRDefault="00995235" w:rsidP="009952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95235" w:rsidRPr="00C307CD" w14:paraId="739559B2" w14:textId="77777777" w:rsidTr="002A7FFB">
        <w:trPr>
          <w:trHeight w:val="308"/>
        </w:trPr>
        <w:tc>
          <w:tcPr>
            <w:tcW w:w="2610" w:type="dxa"/>
          </w:tcPr>
          <w:p w14:paraId="7535B42C" w14:textId="77777777" w:rsidR="00995235" w:rsidRPr="00CA2C83" w:rsidRDefault="00995235" w:rsidP="0099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2C8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170" w:type="dxa"/>
          </w:tcPr>
          <w:p w14:paraId="284DF542" w14:textId="77777777" w:rsidR="00995235" w:rsidRPr="00CA2C83" w:rsidRDefault="00995235" w:rsidP="009952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1C6AB2F" w14:textId="77777777" w:rsidR="00995235" w:rsidRPr="00CA2C83" w:rsidRDefault="00995235" w:rsidP="009952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4DA20B7B" w14:textId="77777777" w:rsidR="00995235" w:rsidRPr="00332885" w:rsidRDefault="00995235" w:rsidP="009952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C9F4C9E" w14:textId="77777777" w:rsidR="00995235" w:rsidRPr="00332885" w:rsidRDefault="00995235" w:rsidP="009952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664B288E" w14:textId="77777777" w:rsidR="00995235" w:rsidRPr="00332885" w:rsidRDefault="00995235" w:rsidP="009952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6C5FC3A6" w14:textId="77777777" w:rsidR="00995235" w:rsidRPr="00332885" w:rsidRDefault="00995235" w:rsidP="009952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30E19F02" w14:textId="77777777" w:rsidR="00995235" w:rsidRPr="00332885" w:rsidRDefault="00995235" w:rsidP="0099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9DD230" w14:textId="77777777" w:rsidR="00995235" w:rsidRPr="00332885" w:rsidRDefault="00995235" w:rsidP="009952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95235" w:rsidRPr="00332885" w14:paraId="1671D8DD" w14:textId="77777777" w:rsidTr="002A7FFB">
        <w:trPr>
          <w:trHeight w:val="406"/>
        </w:trPr>
        <w:tc>
          <w:tcPr>
            <w:tcW w:w="2610" w:type="dxa"/>
          </w:tcPr>
          <w:p w14:paraId="439EEED6" w14:textId="77777777" w:rsidR="00995235" w:rsidRPr="00CA2C83" w:rsidRDefault="00995235" w:rsidP="0099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2C83"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0" w:type="dxa"/>
          </w:tcPr>
          <w:p w14:paraId="433D543E" w14:textId="77777777" w:rsidR="00995235" w:rsidRPr="00CA2C83" w:rsidRDefault="00995235" w:rsidP="009952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22D5B9D3" w14:textId="21535DF8" w:rsidR="00995235" w:rsidRPr="00CA2C83" w:rsidRDefault="003E6510" w:rsidP="009952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1,256,242</w:t>
            </w:r>
          </w:p>
        </w:tc>
        <w:tc>
          <w:tcPr>
            <w:tcW w:w="269" w:type="dxa"/>
          </w:tcPr>
          <w:p w14:paraId="7C468B52" w14:textId="77777777" w:rsidR="00995235" w:rsidRPr="00332885" w:rsidRDefault="00995235" w:rsidP="009952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395BC76B" w14:textId="5650AAB4" w:rsidR="00995235" w:rsidRPr="00332885" w:rsidRDefault="00995235" w:rsidP="009952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1,157,355</w:t>
            </w:r>
          </w:p>
        </w:tc>
        <w:tc>
          <w:tcPr>
            <w:tcW w:w="269" w:type="dxa"/>
          </w:tcPr>
          <w:p w14:paraId="10FE2CD0" w14:textId="77777777" w:rsidR="00995235" w:rsidRPr="00332885" w:rsidRDefault="00995235" w:rsidP="009952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0209F258" w14:textId="10E4D7AA" w:rsidR="003E6510" w:rsidRPr="00332885" w:rsidRDefault="003E6510" w:rsidP="003E65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1,256,242</w:t>
            </w:r>
          </w:p>
        </w:tc>
        <w:tc>
          <w:tcPr>
            <w:tcW w:w="269" w:type="dxa"/>
          </w:tcPr>
          <w:p w14:paraId="52A2D815" w14:textId="77777777" w:rsidR="00995235" w:rsidRPr="00332885" w:rsidRDefault="00995235" w:rsidP="0099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488DB9" w14:textId="1CCFD1CE" w:rsidR="00995235" w:rsidRPr="00332885" w:rsidRDefault="00995235" w:rsidP="009952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1,157,355</w:t>
            </w:r>
          </w:p>
        </w:tc>
      </w:tr>
      <w:tr w:rsidR="00995235" w:rsidRPr="00332885" w14:paraId="4492AA3E" w14:textId="77777777" w:rsidTr="002A7FFB">
        <w:trPr>
          <w:trHeight w:val="406"/>
        </w:trPr>
        <w:tc>
          <w:tcPr>
            <w:tcW w:w="2610" w:type="dxa"/>
          </w:tcPr>
          <w:p w14:paraId="1F37BA34" w14:textId="25359619" w:rsidR="00995235" w:rsidRPr="00CA2C83" w:rsidRDefault="00995235" w:rsidP="0099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2625">
              <w:rPr>
                <w:rFonts w:ascii="Angsana New" w:hAnsi="Angsana New" w:cs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37EF13D0" w14:textId="77777777" w:rsidR="00995235" w:rsidRPr="00CA2C83" w:rsidRDefault="00995235" w:rsidP="009952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69D7F1DE" w14:textId="77777777" w:rsidR="00995235" w:rsidRDefault="00995235" w:rsidP="009952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1C66D3A7" w14:textId="77777777" w:rsidR="00995235" w:rsidRPr="00332885" w:rsidRDefault="00995235" w:rsidP="009952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2FD266C4" w14:textId="77777777" w:rsidR="00995235" w:rsidRDefault="00995235" w:rsidP="009952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35BD306A" w14:textId="77777777" w:rsidR="00995235" w:rsidRPr="00332885" w:rsidRDefault="00995235" w:rsidP="009952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35F729BA" w14:textId="77777777" w:rsidR="00995235" w:rsidRDefault="00995235" w:rsidP="009952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66088887" w14:textId="77777777" w:rsidR="00995235" w:rsidRPr="00332885" w:rsidRDefault="00995235" w:rsidP="0099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6A9994" w14:textId="77777777" w:rsidR="00995235" w:rsidRDefault="00995235" w:rsidP="009952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95235" w:rsidRPr="00332885" w14:paraId="13D36583" w14:textId="77777777" w:rsidTr="002A7FFB">
        <w:trPr>
          <w:trHeight w:val="406"/>
        </w:trPr>
        <w:tc>
          <w:tcPr>
            <w:tcW w:w="2610" w:type="dxa"/>
          </w:tcPr>
          <w:p w14:paraId="21798F6D" w14:textId="06661840" w:rsidR="00995235" w:rsidRPr="00CA2C83" w:rsidRDefault="00995235" w:rsidP="0099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น้อยกว่า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3</w:t>
            </w:r>
            <w:r w:rsidRPr="0077262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72625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4F801865" w14:textId="77777777" w:rsidR="00995235" w:rsidRPr="00CA2C83" w:rsidRDefault="00995235" w:rsidP="009952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0034C5B1" w14:textId="1DEDAED0" w:rsidR="00995235" w:rsidRDefault="003E6510" w:rsidP="009952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251,239</w:t>
            </w:r>
          </w:p>
        </w:tc>
        <w:tc>
          <w:tcPr>
            <w:tcW w:w="269" w:type="dxa"/>
          </w:tcPr>
          <w:p w14:paraId="0390D977" w14:textId="77777777" w:rsidR="00995235" w:rsidRPr="00332885" w:rsidRDefault="00995235" w:rsidP="009952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6F36C9E" w14:textId="2254EBE5" w:rsidR="00995235" w:rsidRDefault="00995235" w:rsidP="009952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7262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239ACF10" w14:textId="77777777" w:rsidR="00995235" w:rsidRPr="00332885" w:rsidRDefault="00995235" w:rsidP="009952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05066E76" w14:textId="2421C19F" w:rsidR="00995235" w:rsidRDefault="003E6510" w:rsidP="009952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251,239</w:t>
            </w:r>
          </w:p>
        </w:tc>
        <w:tc>
          <w:tcPr>
            <w:tcW w:w="269" w:type="dxa"/>
          </w:tcPr>
          <w:p w14:paraId="62C84995" w14:textId="77777777" w:rsidR="00995235" w:rsidRPr="00332885" w:rsidRDefault="00995235" w:rsidP="0099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BBB31E" w14:textId="1AD476EB" w:rsidR="00995235" w:rsidRDefault="00995235" w:rsidP="009952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95235" w:rsidRPr="00332885" w14:paraId="006BD3D0" w14:textId="77777777" w:rsidTr="006D2D80">
        <w:trPr>
          <w:trHeight w:val="431"/>
        </w:trPr>
        <w:tc>
          <w:tcPr>
            <w:tcW w:w="2610" w:type="dxa"/>
          </w:tcPr>
          <w:p w14:paraId="289943EB" w14:textId="64ACBF9F" w:rsidR="00995235" w:rsidRPr="00CA2C83" w:rsidRDefault="00995235" w:rsidP="0099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ACF599A" w14:textId="77777777" w:rsidR="00995235" w:rsidRPr="00CA2C83" w:rsidRDefault="00995235" w:rsidP="009952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1FAD2A83" w14:textId="7E1749CA" w:rsidR="00995235" w:rsidRPr="00CA2C83" w:rsidRDefault="003E6510" w:rsidP="009952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1,507,481</w:t>
            </w:r>
          </w:p>
        </w:tc>
        <w:tc>
          <w:tcPr>
            <w:tcW w:w="269" w:type="dxa"/>
          </w:tcPr>
          <w:p w14:paraId="51449498" w14:textId="77777777" w:rsidR="00995235" w:rsidRPr="00332885" w:rsidRDefault="00995235" w:rsidP="009952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4F055D1D" w14:textId="6E8571EF" w:rsidR="00995235" w:rsidRPr="00332885" w:rsidRDefault="00995235" w:rsidP="009952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1,157,355</w:t>
            </w:r>
          </w:p>
        </w:tc>
        <w:tc>
          <w:tcPr>
            <w:tcW w:w="269" w:type="dxa"/>
          </w:tcPr>
          <w:p w14:paraId="1BD20FD5" w14:textId="77777777" w:rsidR="00995235" w:rsidRPr="00332885" w:rsidRDefault="00995235" w:rsidP="009952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64B6203D" w14:textId="75C41224" w:rsidR="00995235" w:rsidRPr="00332885" w:rsidRDefault="003E6510" w:rsidP="009952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1,507,481</w:t>
            </w:r>
          </w:p>
        </w:tc>
        <w:tc>
          <w:tcPr>
            <w:tcW w:w="269" w:type="dxa"/>
          </w:tcPr>
          <w:p w14:paraId="39FFB767" w14:textId="77777777" w:rsidR="00995235" w:rsidRPr="00332885" w:rsidRDefault="00995235" w:rsidP="0099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22BABD5" w14:textId="68BDF243" w:rsidR="00995235" w:rsidRPr="00332885" w:rsidRDefault="00995235" w:rsidP="009952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1,157,355</w:t>
            </w:r>
          </w:p>
        </w:tc>
      </w:tr>
      <w:tr w:rsidR="00995235" w:rsidRPr="00332885" w14:paraId="6B4808B6" w14:textId="77777777" w:rsidTr="002A7FFB">
        <w:trPr>
          <w:trHeight w:val="431"/>
        </w:trPr>
        <w:tc>
          <w:tcPr>
            <w:tcW w:w="2610" w:type="dxa"/>
          </w:tcPr>
          <w:p w14:paraId="4AAAD027" w14:textId="720C808E" w:rsidR="00995235" w:rsidRPr="00CA2C83" w:rsidRDefault="00995235" w:rsidP="0099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A2C8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16003D24" w14:textId="77777777" w:rsidR="00995235" w:rsidRPr="00CA2C83" w:rsidRDefault="00995235" w:rsidP="009952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223640CF" w14:textId="4E68F64D" w:rsidR="00995235" w:rsidRDefault="003E6510" w:rsidP="009952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1,612,416</w:t>
            </w:r>
          </w:p>
        </w:tc>
        <w:tc>
          <w:tcPr>
            <w:tcW w:w="269" w:type="dxa"/>
          </w:tcPr>
          <w:p w14:paraId="1660F78E" w14:textId="77777777" w:rsidR="00995235" w:rsidRPr="00332885" w:rsidRDefault="00995235" w:rsidP="009952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2105B876" w14:textId="5C9A98B8" w:rsidR="00995235" w:rsidRDefault="00995235" w:rsidP="009952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1,228,703</w:t>
            </w:r>
          </w:p>
        </w:tc>
        <w:tc>
          <w:tcPr>
            <w:tcW w:w="269" w:type="dxa"/>
          </w:tcPr>
          <w:p w14:paraId="73825158" w14:textId="77777777" w:rsidR="00995235" w:rsidRPr="00332885" w:rsidRDefault="00995235" w:rsidP="009952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69778BEF" w14:textId="1771EDA5" w:rsidR="00995235" w:rsidRDefault="003E6510" w:rsidP="009952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1,612,416</w:t>
            </w:r>
          </w:p>
        </w:tc>
        <w:tc>
          <w:tcPr>
            <w:tcW w:w="269" w:type="dxa"/>
          </w:tcPr>
          <w:p w14:paraId="2A40507A" w14:textId="77777777" w:rsidR="00995235" w:rsidRPr="00332885" w:rsidRDefault="00995235" w:rsidP="0099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05C2D71" w14:textId="390758C8" w:rsidR="00995235" w:rsidRDefault="00995235" w:rsidP="009952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1,228,703</w:t>
            </w:r>
          </w:p>
        </w:tc>
      </w:tr>
    </w:tbl>
    <w:p w14:paraId="43A98657" w14:textId="492D5730" w:rsidR="00F21248" w:rsidRDefault="00F21248" w:rsidP="00F21248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tbl>
      <w:tblPr>
        <w:tblW w:w="915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39"/>
        <w:gridCol w:w="1260"/>
        <w:gridCol w:w="1224"/>
        <w:gridCol w:w="315"/>
        <w:gridCol w:w="1210"/>
        <w:gridCol w:w="6"/>
      </w:tblGrid>
      <w:tr w:rsidR="002C16E9" w:rsidRPr="00332885" w14:paraId="4D34B353" w14:textId="77777777" w:rsidTr="00995235">
        <w:trPr>
          <w:gridAfter w:val="1"/>
          <w:wAfter w:w="6" w:type="dxa"/>
          <w:trHeight w:val="428"/>
          <w:tblHeader/>
        </w:trPr>
        <w:tc>
          <w:tcPr>
            <w:tcW w:w="5139" w:type="dxa"/>
            <w:vAlign w:val="bottom"/>
          </w:tcPr>
          <w:p w14:paraId="46C59FD7" w14:textId="77777777" w:rsidR="002C16E9" w:rsidRPr="00332885" w:rsidRDefault="002C16E9" w:rsidP="001401B0">
            <w:pPr>
              <w:pStyle w:val="BodyText"/>
              <w:tabs>
                <w:tab w:val="left" w:pos="156"/>
                <w:tab w:val="right" w:pos="9072"/>
              </w:tabs>
              <w:spacing w:after="0" w:line="240" w:lineRule="auto"/>
              <w:ind w:left="156" w:right="-108" w:hanging="180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32885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2691DE3D" w14:textId="77777777" w:rsidR="002C16E9" w:rsidRPr="00995235" w:rsidRDefault="002C16E9" w:rsidP="00995235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49" w:type="dxa"/>
            <w:gridSpan w:val="3"/>
          </w:tcPr>
          <w:p w14:paraId="4507898D" w14:textId="77777777" w:rsidR="002C16E9" w:rsidRPr="00332885" w:rsidRDefault="002C16E9" w:rsidP="001401B0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288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16E9" w:rsidRPr="00332885" w14:paraId="61DB7FC0" w14:textId="77777777" w:rsidTr="00995235">
        <w:trPr>
          <w:trHeight w:val="428"/>
          <w:tblHeader/>
        </w:trPr>
        <w:tc>
          <w:tcPr>
            <w:tcW w:w="5139" w:type="dxa"/>
            <w:vAlign w:val="bottom"/>
          </w:tcPr>
          <w:p w14:paraId="79D04D77" w14:textId="6B8A5518" w:rsidR="002C16E9" w:rsidRPr="00332885" w:rsidRDefault="002C16E9" w:rsidP="001401B0">
            <w:pPr>
              <w:pStyle w:val="BodyText"/>
              <w:tabs>
                <w:tab w:val="left" w:pos="156"/>
                <w:tab w:val="right" w:pos="9072"/>
              </w:tabs>
              <w:spacing w:after="0" w:line="240" w:lineRule="auto"/>
              <w:ind w:left="156" w:right="-108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32885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995235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332885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332885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95235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995235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 xml:space="preserve">     </w:t>
            </w:r>
          </w:p>
        </w:tc>
        <w:tc>
          <w:tcPr>
            <w:tcW w:w="1260" w:type="dxa"/>
          </w:tcPr>
          <w:p w14:paraId="4738D806" w14:textId="0A473260" w:rsidR="002C16E9" w:rsidRPr="00995235" w:rsidRDefault="00995235" w:rsidP="0099523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99523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224" w:type="dxa"/>
          </w:tcPr>
          <w:p w14:paraId="6AC43984" w14:textId="22A544EE" w:rsidR="002C16E9" w:rsidRPr="00332885" w:rsidRDefault="002C16E9" w:rsidP="001401B0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288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959A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315" w:type="dxa"/>
          </w:tcPr>
          <w:p w14:paraId="04DF66E8" w14:textId="77777777" w:rsidR="002C16E9" w:rsidRPr="00332885" w:rsidRDefault="002C16E9" w:rsidP="001401B0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6" w:type="dxa"/>
            <w:gridSpan w:val="2"/>
          </w:tcPr>
          <w:p w14:paraId="097B7F9E" w14:textId="1CC63304" w:rsidR="002C16E9" w:rsidRPr="00332885" w:rsidRDefault="002C16E9" w:rsidP="001401B0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288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959A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2C16E9" w:rsidRPr="00332885" w14:paraId="560BD347" w14:textId="77777777" w:rsidTr="00995235">
        <w:trPr>
          <w:gridAfter w:val="1"/>
          <w:wAfter w:w="6" w:type="dxa"/>
          <w:trHeight w:val="428"/>
          <w:tblHeader/>
        </w:trPr>
        <w:tc>
          <w:tcPr>
            <w:tcW w:w="5139" w:type="dxa"/>
            <w:vAlign w:val="bottom"/>
          </w:tcPr>
          <w:p w14:paraId="3CC0E129" w14:textId="77777777" w:rsidR="002C16E9" w:rsidRPr="00332885" w:rsidRDefault="002C16E9" w:rsidP="001401B0">
            <w:pPr>
              <w:pStyle w:val="BodyText"/>
              <w:tabs>
                <w:tab w:val="left" w:pos="15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E8AB7C3" w14:textId="77777777" w:rsidR="002C16E9" w:rsidRPr="00995235" w:rsidRDefault="002C16E9" w:rsidP="00995235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49" w:type="dxa"/>
            <w:gridSpan w:val="3"/>
          </w:tcPr>
          <w:p w14:paraId="3AB893D3" w14:textId="77777777" w:rsidR="002C16E9" w:rsidRPr="00332885" w:rsidRDefault="002C16E9" w:rsidP="001401B0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33288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33288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2C145D" w:rsidRPr="00270B7D" w14:paraId="5ED1E272" w14:textId="77777777" w:rsidTr="00995235">
        <w:trPr>
          <w:trHeight w:val="414"/>
          <w:tblHeader/>
        </w:trPr>
        <w:tc>
          <w:tcPr>
            <w:tcW w:w="5139" w:type="dxa"/>
            <w:shd w:val="clear" w:color="auto" w:fill="auto"/>
            <w:hideMark/>
          </w:tcPr>
          <w:p w14:paraId="1EB52B87" w14:textId="78402A28" w:rsidR="002C145D" w:rsidRPr="00BE7B71" w:rsidRDefault="002C145D" w:rsidP="002C145D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7B71">
              <w:rPr>
                <w:rFonts w:asciiTheme="majorBidi" w:hAnsiTheme="majorBidi" w:cstheme="majorBidi" w:hint="cs"/>
                <w:sz w:val="30"/>
                <w:szCs w:val="30"/>
                <w:cs/>
              </w:rPr>
              <w:t>- เพิ่มขึ้น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753A0A1" w14:textId="77777777" w:rsidR="002C145D" w:rsidRPr="00995235" w:rsidRDefault="002C145D" w:rsidP="002C145D">
            <w:pPr>
              <w:tabs>
                <w:tab w:val="center" w:pos="4536"/>
                <w:tab w:val="right" w:pos="9072"/>
              </w:tabs>
              <w:spacing w:line="240" w:lineRule="auto"/>
              <w:ind w:lef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E45F802" w14:textId="3B962670" w:rsidR="002C145D" w:rsidRPr="00BE7B71" w:rsidRDefault="009663ED" w:rsidP="002C1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27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5" w:type="dxa"/>
            <w:shd w:val="clear" w:color="auto" w:fill="auto"/>
          </w:tcPr>
          <w:p w14:paraId="6D48556B" w14:textId="77777777" w:rsidR="002C145D" w:rsidRPr="00270B7D" w:rsidRDefault="002C145D" w:rsidP="002C1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27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6" w:type="dxa"/>
            <w:gridSpan w:val="2"/>
            <w:shd w:val="clear" w:color="auto" w:fill="auto"/>
            <w:vAlign w:val="bottom"/>
          </w:tcPr>
          <w:p w14:paraId="0B01CAE8" w14:textId="536964AA" w:rsidR="002C145D" w:rsidRPr="00270B7D" w:rsidRDefault="002C145D" w:rsidP="002C14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27" w:right="-13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845</w:t>
            </w:r>
          </w:p>
        </w:tc>
      </w:tr>
      <w:tr w:rsidR="002C16E9" w:rsidRPr="00270B7D" w14:paraId="756B1F06" w14:textId="77777777" w:rsidTr="00995235">
        <w:trPr>
          <w:trHeight w:val="414"/>
          <w:tblHeader/>
        </w:trPr>
        <w:tc>
          <w:tcPr>
            <w:tcW w:w="5139" w:type="dxa"/>
            <w:shd w:val="clear" w:color="auto" w:fill="auto"/>
          </w:tcPr>
          <w:p w14:paraId="59744366" w14:textId="34EF6CF6" w:rsidR="002C16E9" w:rsidRPr="00270B7D" w:rsidRDefault="002C16E9" w:rsidP="002C16E9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00"/>
                <w:tab w:val="right" w:pos="596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0B7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="0099523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C4A87FB" w14:textId="613033CD" w:rsidR="002C16E9" w:rsidRPr="00995235" w:rsidRDefault="00995235" w:rsidP="00995235">
            <w:pPr>
              <w:tabs>
                <w:tab w:val="center" w:pos="4536"/>
                <w:tab w:val="right" w:pos="9072"/>
              </w:tabs>
              <w:spacing w:line="240" w:lineRule="auto"/>
              <w:ind w:lef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9523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4F7F8D" w14:textId="04884501" w:rsidR="002C16E9" w:rsidRPr="00270B7D" w:rsidRDefault="009663ED" w:rsidP="0099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27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15" w:type="dxa"/>
            <w:shd w:val="clear" w:color="auto" w:fill="auto"/>
          </w:tcPr>
          <w:p w14:paraId="2EDD161F" w14:textId="77777777" w:rsidR="002C16E9" w:rsidRPr="00270B7D" w:rsidRDefault="002C16E9" w:rsidP="0099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27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A66B31" w14:textId="130D692B" w:rsidR="002C16E9" w:rsidRPr="00027029" w:rsidRDefault="009663ED" w:rsidP="009952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27" w:right="-13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845</w:t>
            </w:r>
          </w:p>
        </w:tc>
      </w:tr>
      <w:bookmarkEnd w:id="0"/>
      <w:bookmarkEnd w:id="1"/>
    </w:tbl>
    <w:p w14:paraId="56A132C9" w14:textId="77777777" w:rsidR="005959AB" w:rsidRDefault="005959AB" w:rsidP="005959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D694816" w14:textId="5B3F38D0" w:rsidR="005A1C4E" w:rsidRPr="008862C2" w:rsidRDefault="000B7744" w:rsidP="001E72A9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862C2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เงินลงทุนในการร่วมค้า</w:t>
      </w:r>
    </w:p>
    <w:p w14:paraId="38EC4CE4" w14:textId="77777777" w:rsidR="00BB237F" w:rsidRPr="008862C2" w:rsidRDefault="00BB237F" w:rsidP="00BB23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089371F" w14:textId="7AEB9E30" w:rsidR="00866233" w:rsidRPr="008862C2" w:rsidRDefault="00866233" w:rsidP="005A1C4E">
      <w:pPr>
        <w:pStyle w:val="BodyText2"/>
        <w:spacing w:line="260" w:lineRule="atLeast"/>
        <w:ind w:left="0"/>
        <w:jc w:val="thaiDistribute"/>
        <w:rPr>
          <w:rFonts w:asciiTheme="majorBidi" w:hAnsiTheme="majorBidi" w:cstheme="majorBidi"/>
          <w:sz w:val="30"/>
          <w:szCs w:val="30"/>
        </w:rPr>
      </w:pPr>
      <w:r w:rsidRPr="008862C2">
        <w:rPr>
          <w:rFonts w:asciiTheme="majorBidi" w:hAnsiTheme="majorBidi" w:cstheme="majorBidi"/>
          <w:sz w:val="30"/>
          <w:szCs w:val="30"/>
          <w:cs/>
        </w:rPr>
        <w:t>รายการเคลื่อนไหวในระหว่างงวด</w:t>
      </w:r>
      <w:r w:rsidR="00BD6A40">
        <w:rPr>
          <w:rFonts w:asciiTheme="majorBidi" w:hAnsiTheme="majorBidi" w:cstheme="majorBidi" w:hint="cs"/>
          <w:sz w:val="30"/>
          <w:szCs w:val="30"/>
          <w:cs/>
          <w:lang w:val="en-US"/>
        </w:rPr>
        <w:t>หก</w:t>
      </w:r>
      <w:r w:rsidRPr="008862C2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BD6A40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BD6A40">
        <w:rPr>
          <w:rFonts w:asciiTheme="majorBidi" w:hAnsiTheme="majorBidi" w:cstheme="majorBidi" w:hint="cs"/>
          <w:sz w:val="30"/>
          <w:szCs w:val="30"/>
          <w:cs/>
          <w:lang w:val="en-US"/>
        </w:rPr>
        <w:t>มิถุนายน</w:t>
      </w:r>
      <w:r w:rsidR="00BC04C4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8862C2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BC04C4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8862C2">
        <w:rPr>
          <w:rFonts w:asciiTheme="majorBidi" w:hAnsiTheme="majorBidi" w:cstheme="majorBidi"/>
          <w:sz w:val="30"/>
          <w:szCs w:val="30"/>
        </w:rPr>
        <w:t xml:space="preserve"> </w:t>
      </w:r>
      <w:r w:rsidRPr="008862C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8862C2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BC04C4">
        <w:rPr>
          <w:rFonts w:asciiTheme="majorBidi" w:hAnsiTheme="majorBidi" w:cstheme="majorBidi"/>
          <w:sz w:val="30"/>
          <w:szCs w:val="30"/>
          <w:lang w:val="en-US"/>
        </w:rPr>
        <w:t xml:space="preserve">5 </w:t>
      </w:r>
      <w:r w:rsidRPr="008862C2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5771DBD" w14:textId="41799F13" w:rsidR="00F21248" w:rsidRDefault="00F21248" w:rsidP="00866233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80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23"/>
        <w:gridCol w:w="270"/>
        <w:gridCol w:w="1127"/>
      </w:tblGrid>
      <w:tr w:rsidR="00BD6A40" w:rsidRPr="000D56BE" w14:paraId="086EAA17" w14:textId="77777777" w:rsidTr="000C4D58">
        <w:tc>
          <w:tcPr>
            <w:tcW w:w="3780" w:type="dxa"/>
          </w:tcPr>
          <w:p w14:paraId="67B18E50" w14:textId="77777777" w:rsidR="00BD6A40" w:rsidRPr="000D56BE" w:rsidRDefault="00BD6A40" w:rsidP="000C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21AD8CAC" w14:textId="77777777" w:rsidR="00BD6A40" w:rsidRPr="000D56BE" w:rsidRDefault="00BD6A40" w:rsidP="000C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56B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9FA74C2" w14:textId="77777777" w:rsidR="00BD6A40" w:rsidRPr="000D56BE" w:rsidRDefault="00BD6A40" w:rsidP="000C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385DFAE3" w14:textId="77777777" w:rsidR="00BD6A40" w:rsidRPr="000D56BE" w:rsidRDefault="00BD6A40" w:rsidP="000C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D56B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0D56B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6A40" w:rsidRPr="000D56BE" w14:paraId="58D5B235" w14:textId="77777777" w:rsidTr="000C4D58">
        <w:tc>
          <w:tcPr>
            <w:tcW w:w="3780" w:type="dxa"/>
          </w:tcPr>
          <w:p w14:paraId="187FDCBF" w14:textId="77777777" w:rsidR="00BD6A40" w:rsidRPr="000D56BE" w:rsidRDefault="00BD6A40" w:rsidP="000C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C443B30" w14:textId="6D5CA7CC" w:rsidR="00BD6A40" w:rsidRPr="000D56BE" w:rsidRDefault="00BD6A40" w:rsidP="000C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270" w:type="dxa"/>
          </w:tcPr>
          <w:p w14:paraId="609F9C4B" w14:textId="77777777" w:rsidR="00BD6A40" w:rsidRPr="000D56BE" w:rsidRDefault="00BD6A40" w:rsidP="000C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3BCCD3" w14:textId="6F460598" w:rsidR="00BD6A40" w:rsidRPr="000D56BE" w:rsidRDefault="00BD6A40" w:rsidP="000C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70" w:type="dxa"/>
          </w:tcPr>
          <w:p w14:paraId="1F2DA3DB" w14:textId="77777777" w:rsidR="00BD6A40" w:rsidRPr="000D56BE" w:rsidRDefault="00BD6A40" w:rsidP="000C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3" w:type="dxa"/>
          </w:tcPr>
          <w:p w14:paraId="34F3BCEF" w14:textId="2F364634" w:rsidR="00BD6A40" w:rsidRPr="000D56BE" w:rsidRDefault="00BD6A40" w:rsidP="000C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270" w:type="dxa"/>
          </w:tcPr>
          <w:p w14:paraId="05A3F565" w14:textId="77777777" w:rsidR="00BD6A40" w:rsidRPr="000D56BE" w:rsidRDefault="00BD6A40" w:rsidP="000C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7E09CBA0" w14:textId="372E8131" w:rsidR="00BD6A40" w:rsidRPr="000D56BE" w:rsidRDefault="00BD6A40" w:rsidP="000C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2565</w:t>
            </w:r>
          </w:p>
        </w:tc>
      </w:tr>
      <w:tr w:rsidR="00BD6A40" w:rsidRPr="000D56BE" w14:paraId="020DB6FB" w14:textId="77777777" w:rsidTr="000C4D58">
        <w:tc>
          <w:tcPr>
            <w:tcW w:w="3780" w:type="dxa"/>
          </w:tcPr>
          <w:p w14:paraId="1922897A" w14:textId="77777777" w:rsidR="00BD6A40" w:rsidRPr="000D56BE" w:rsidRDefault="00BD6A40" w:rsidP="000C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5D00C836" w14:textId="77777777" w:rsidR="00BD6A40" w:rsidRPr="000D56BE" w:rsidRDefault="00BD6A40" w:rsidP="000C4D5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56B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0D56B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0D56B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BD6A40" w:rsidRPr="000D56BE" w14:paraId="5EA68ADE" w14:textId="77777777" w:rsidTr="000C4D58">
        <w:tc>
          <w:tcPr>
            <w:tcW w:w="3780" w:type="dxa"/>
          </w:tcPr>
          <w:p w14:paraId="348DB6FF" w14:textId="77777777" w:rsidR="00BD6A40" w:rsidRPr="000D56BE" w:rsidRDefault="00BD6A40" w:rsidP="00BD6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D56BE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33288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0D56B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D56BE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3BB21F7E" w14:textId="6D208448" w:rsidR="00BD6A40" w:rsidRPr="000D56BE" w:rsidRDefault="00A25B96" w:rsidP="00BD6A4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219,712</w:t>
            </w:r>
          </w:p>
        </w:tc>
        <w:tc>
          <w:tcPr>
            <w:tcW w:w="270" w:type="dxa"/>
          </w:tcPr>
          <w:p w14:paraId="3B6EE9DC" w14:textId="77777777" w:rsidR="00BD6A40" w:rsidRPr="000D56BE" w:rsidRDefault="00BD6A40" w:rsidP="00BD6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0E6288" w14:textId="4EA56A75" w:rsidR="00BD6A40" w:rsidRPr="000D56BE" w:rsidRDefault="00BD6A40" w:rsidP="00BD6A4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253,916</w:t>
            </w:r>
          </w:p>
        </w:tc>
        <w:tc>
          <w:tcPr>
            <w:tcW w:w="270" w:type="dxa"/>
          </w:tcPr>
          <w:p w14:paraId="27E6CB6E" w14:textId="77777777" w:rsidR="00BD6A40" w:rsidRPr="000D56BE" w:rsidRDefault="00BD6A40" w:rsidP="00BD6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5C171480" w14:textId="1FCAD280" w:rsidR="00A25B96" w:rsidRPr="000D56BE" w:rsidRDefault="00A25B96" w:rsidP="00A25B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223,477</w:t>
            </w:r>
          </w:p>
        </w:tc>
        <w:tc>
          <w:tcPr>
            <w:tcW w:w="270" w:type="dxa"/>
          </w:tcPr>
          <w:p w14:paraId="7C7A4EA9" w14:textId="77777777" w:rsidR="00BD6A40" w:rsidRPr="000D56BE" w:rsidRDefault="00BD6A40" w:rsidP="00BD6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7B289344" w14:textId="6E795950" w:rsidR="00BD6A40" w:rsidRPr="000D56BE" w:rsidRDefault="00BD6A40" w:rsidP="00BD6A4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153,770</w:t>
            </w:r>
          </w:p>
        </w:tc>
      </w:tr>
      <w:tr w:rsidR="00BD6A40" w:rsidRPr="00332885" w14:paraId="25982C09" w14:textId="77777777" w:rsidTr="000C4D58">
        <w:tc>
          <w:tcPr>
            <w:tcW w:w="3780" w:type="dxa"/>
          </w:tcPr>
          <w:p w14:paraId="362A4788" w14:textId="77777777" w:rsidR="00BD6A40" w:rsidRPr="000D56BE" w:rsidRDefault="00BD6A40" w:rsidP="00BD6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ลดทุน</w:t>
            </w:r>
          </w:p>
        </w:tc>
        <w:tc>
          <w:tcPr>
            <w:tcW w:w="1170" w:type="dxa"/>
          </w:tcPr>
          <w:p w14:paraId="0F0700EE" w14:textId="2AF8B4B8" w:rsidR="00BD6A40" w:rsidRPr="000D56BE" w:rsidRDefault="00A25B96" w:rsidP="00BD6A4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BB59BE" w14:textId="77777777" w:rsidR="00BD6A40" w:rsidRPr="000D56BE" w:rsidRDefault="00BD6A40" w:rsidP="00BD6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6E991B" w14:textId="6D0B530D" w:rsidR="00BD6A40" w:rsidRPr="00332885" w:rsidRDefault="00BD6A40" w:rsidP="00BD6A4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(97,393)</w:t>
            </w:r>
          </w:p>
        </w:tc>
        <w:tc>
          <w:tcPr>
            <w:tcW w:w="270" w:type="dxa"/>
          </w:tcPr>
          <w:p w14:paraId="4DF4546F" w14:textId="77777777" w:rsidR="00BD6A40" w:rsidRPr="000D56BE" w:rsidRDefault="00BD6A40" w:rsidP="00BD6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315805EF" w14:textId="24DFD9B9" w:rsidR="00BD6A40" w:rsidRPr="000D56BE" w:rsidRDefault="00A25B96" w:rsidP="00BD6A4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E872F9" w14:textId="77777777" w:rsidR="00BD6A40" w:rsidRPr="000D56BE" w:rsidRDefault="00BD6A40" w:rsidP="00BD6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288F896F" w14:textId="6202BFE7" w:rsidR="00BD6A40" w:rsidRPr="00332885" w:rsidRDefault="00BD6A40" w:rsidP="00BD6A4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(97,393)</w:t>
            </w:r>
          </w:p>
        </w:tc>
      </w:tr>
      <w:tr w:rsidR="00BD6A40" w:rsidRPr="000D56BE" w14:paraId="7655D81D" w14:textId="77777777" w:rsidTr="000C4D58">
        <w:tc>
          <w:tcPr>
            <w:tcW w:w="3780" w:type="dxa"/>
          </w:tcPr>
          <w:p w14:paraId="59DE1E66" w14:textId="77777777" w:rsidR="00BD6A40" w:rsidRPr="000D56BE" w:rsidRDefault="00BD6A40" w:rsidP="00BD6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56BE">
              <w:rPr>
                <w:rFonts w:ascii="Angsana New" w:hAnsi="Angsana New" w:cs="Angsana New"/>
                <w:sz w:val="30"/>
                <w:szCs w:val="30"/>
                <w:cs/>
              </w:rPr>
              <w:t>ส่วนแบ่ง</w:t>
            </w:r>
            <w:r w:rsidRPr="000D56BE"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ของการร่วมค้า</w:t>
            </w:r>
          </w:p>
        </w:tc>
        <w:tc>
          <w:tcPr>
            <w:tcW w:w="1170" w:type="dxa"/>
          </w:tcPr>
          <w:p w14:paraId="394113AF" w14:textId="77777777" w:rsidR="00BD6A40" w:rsidRPr="000D56BE" w:rsidRDefault="00BD6A40" w:rsidP="00BD6A4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9CF83E" w14:textId="77777777" w:rsidR="00BD6A40" w:rsidRPr="000D56BE" w:rsidRDefault="00BD6A40" w:rsidP="00BD6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EC29ED" w14:textId="77777777" w:rsidR="00BD6A40" w:rsidRPr="000D56BE" w:rsidRDefault="00BD6A40" w:rsidP="00BD6A4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116D46" w14:textId="77777777" w:rsidR="00BD6A40" w:rsidRPr="000D56BE" w:rsidRDefault="00BD6A40" w:rsidP="00BD6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4A99D9CA" w14:textId="77777777" w:rsidR="00BD6A40" w:rsidRPr="000D56BE" w:rsidRDefault="00BD6A40" w:rsidP="00BD6A4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44FF8A" w14:textId="77777777" w:rsidR="00BD6A40" w:rsidRPr="000D56BE" w:rsidRDefault="00BD6A40" w:rsidP="00BD6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710C0CD9" w14:textId="77777777" w:rsidR="00BD6A40" w:rsidRPr="000D56BE" w:rsidRDefault="00BD6A40" w:rsidP="00BD6A4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D6A40" w:rsidRPr="000D56BE" w14:paraId="177DB44F" w14:textId="77777777" w:rsidTr="000C4D58">
        <w:tc>
          <w:tcPr>
            <w:tcW w:w="3780" w:type="dxa"/>
          </w:tcPr>
          <w:p w14:paraId="5650D755" w14:textId="77777777" w:rsidR="00BD6A40" w:rsidRPr="000D56BE" w:rsidRDefault="00BD6A40" w:rsidP="00BD6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56BE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1170" w:type="dxa"/>
          </w:tcPr>
          <w:p w14:paraId="7661A906" w14:textId="7BB802D3" w:rsidR="00BD6A40" w:rsidRPr="000D56BE" w:rsidRDefault="00A25B96" w:rsidP="00BD6A4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10,47</w:t>
            </w:r>
            <w:r w:rsidR="001C2F8F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B9E4085" w14:textId="77777777" w:rsidR="00BD6A40" w:rsidRPr="000D56BE" w:rsidRDefault="00BD6A40" w:rsidP="00BD6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1DF32D" w14:textId="0DC9B574" w:rsidR="00BD6A40" w:rsidRPr="000D56BE" w:rsidRDefault="00BD6A40" w:rsidP="00BD6A4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44,594</w:t>
            </w:r>
          </w:p>
        </w:tc>
        <w:tc>
          <w:tcPr>
            <w:tcW w:w="270" w:type="dxa"/>
          </w:tcPr>
          <w:p w14:paraId="1506DC6B" w14:textId="77777777" w:rsidR="00BD6A40" w:rsidRPr="000D56BE" w:rsidRDefault="00BD6A40" w:rsidP="00BD6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4342AAE5" w14:textId="3AB06593" w:rsidR="00BD6A40" w:rsidRPr="000D56BE" w:rsidRDefault="00A25B96" w:rsidP="00BD6A4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A2EB9B" w14:textId="77777777" w:rsidR="00BD6A40" w:rsidRPr="000D56BE" w:rsidRDefault="00BD6A40" w:rsidP="00BD6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58358009" w14:textId="0470A851" w:rsidR="00BD6A40" w:rsidRPr="000D56BE" w:rsidRDefault="00BD6A40" w:rsidP="00BD6A4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D6A40" w:rsidRPr="000D56BE" w14:paraId="49C830F4" w14:textId="77777777" w:rsidTr="000C4D58">
        <w:tc>
          <w:tcPr>
            <w:tcW w:w="3780" w:type="dxa"/>
          </w:tcPr>
          <w:p w14:paraId="4C7B08C6" w14:textId="77777777" w:rsidR="00BD6A40" w:rsidRPr="000D56BE" w:rsidRDefault="00BD6A40" w:rsidP="00BD6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กลับรายการค่าเผื่อการด้อยค่า</w:t>
            </w:r>
          </w:p>
        </w:tc>
        <w:tc>
          <w:tcPr>
            <w:tcW w:w="1170" w:type="dxa"/>
          </w:tcPr>
          <w:p w14:paraId="270C781C" w14:textId="1853863C" w:rsidR="00BD6A40" w:rsidRPr="000D56BE" w:rsidRDefault="00A002FB" w:rsidP="00BD6A4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689E65" w14:textId="77777777" w:rsidR="00BD6A40" w:rsidRPr="000D56BE" w:rsidRDefault="00BD6A40" w:rsidP="00BD6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914276" w14:textId="35109E7E" w:rsidR="00BD6A40" w:rsidRDefault="00BD6A40" w:rsidP="00BD6A4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AF846E" w14:textId="77777777" w:rsidR="00BD6A40" w:rsidRPr="000D56BE" w:rsidRDefault="00BD6A40" w:rsidP="00BD6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27784874" w14:textId="2AF3E876" w:rsidR="00BD6A40" w:rsidRPr="000D56BE" w:rsidRDefault="00A25B96" w:rsidP="00BD6A4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20,157</w:t>
            </w:r>
          </w:p>
        </w:tc>
        <w:tc>
          <w:tcPr>
            <w:tcW w:w="270" w:type="dxa"/>
          </w:tcPr>
          <w:p w14:paraId="4C805179" w14:textId="77777777" w:rsidR="00BD6A40" w:rsidRPr="000D56BE" w:rsidRDefault="00BD6A40" w:rsidP="00BD6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71C265CC" w14:textId="208C9716" w:rsidR="00BD6A40" w:rsidRPr="000D56BE" w:rsidRDefault="00BD6A40" w:rsidP="00BD6A4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25B96">
              <w:rPr>
                <w:rFonts w:ascii="Angsana New" w:hAnsi="Angsana New" w:cs="Angsana New"/>
                <w:sz w:val="30"/>
                <w:szCs w:val="30"/>
              </w:rPr>
              <w:t>138,500</w:t>
            </w:r>
          </w:p>
        </w:tc>
      </w:tr>
      <w:tr w:rsidR="00BD6A40" w:rsidRPr="000D56BE" w14:paraId="2CADCDDC" w14:textId="77777777" w:rsidTr="000C4D58">
        <w:tc>
          <w:tcPr>
            <w:tcW w:w="3780" w:type="dxa"/>
          </w:tcPr>
          <w:p w14:paraId="200AE592" w14:textId="77777777" w:rsidR="00BD6A40" w:rsidRPr="000D56BE" w:rsidRDefault="00BD6A40" w:rsidP="00BD6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56BE">
              <w:rPr>
                <w:rFonts w:ascii="Angsana New" w:hAnsi="Angsana New" w:cs="Angsana New" w:hint="cs"/>
                <w:sz w:val="30"/>
                <w:szCs w:val="30"/>
                <w:cs/>
              </w:rPr>
              <w:t>ผลต่างของอัตราแลกเปลี่ยนจากการ</w:t>
            </w:r>
          </w:p>
        </w:tc>
        <w:tc>
          <w:tcPr>
            <w:tcW w:w="1170" w:type="dxa"/>
          </w:tcPr>
          <w:p w14:paraId="5D15DF37" w14:textId="77777777" w:rsidR="00BD6A40" w:rsidRPr="000D56BE" w:rsidRDefault="00BD6A40" w:rsidP="00BD6A4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211E45" w14:textId="77777777" w:rsidR="00BD6A40" w:rsidRPr="000D56BE" w:rsidRDefault="00BD6A40" w:rsidP="00BD6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92F603" w14:textId="77777777" w:rsidR="00BD6A40" w:rsidRPr="000D56BE" w:rsidRDefault="00BD6A40" w:rsidP="00BD6A4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F4ACBB" w14:textId="77777777" w:rsidR="00BD6A40" w:rsidRPr="000D56BE" w:rsidRDefault="00BD6A40" w:rsidP="00BD6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15933B08" w14:textId="77777777" w:rsidR="00BD6A40" w:rsidRPr="000D56BE" w:rsidRDefault="00BD6A40" w:rsidP="00BD6A4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4C651E" w14:textId="77777777" w:rsidR="00BD6A40" w:rsidRPr="000D56BE" w:rsidRDefault="00BD6A40" w:rsidP="00BD6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29D0071E" w14:textId="77777777" w:rsidR="00BD6A40" w:rsidRPr="000D56BE" w:rsidRDefault="00BD6A40" w:rsidP="00BD6A4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D6A40" w:rsidRPr="000D56BE" w14:paraId="03688525" w14:textId="77777777" w:rsidTr="000C4D58">
        <w:tc>
          <w:tcPr>
            <w:tcW w:w="3780" w:type="dxa"/>
          </w:tcPr>
          <w:p w14:paraId="22BF4119" w14:textId="77777777" w:rsidR="00BD6A40" w:rsidRPr="000D56BE" w:rsidRDefault="00BD6A40" w:rsidP="00BD6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56B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แปลงค่าหน่วยงานต่างประเทศ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E311D32" w14:textId="35C63E1C" w:rsidR="00BD6A40" w:rsidRPr="000D56BE" w:rsidRDefault="00A25B96" w:rsidP="00BD6A4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13,448</w:t>
            </w:r>
          </w:p>
        </w:tc>
        <w:tc>
          <w:tcPr>
            <w:tcW w:w="270" w:type="dxa"/>
          </w:tcPr>
          <w:p w14:paraId="5D39DB15" w14:textId="77777777" w:rsidR="00BD6A40" w:rsidRPr="000D56BE" w:rsidRDefault="00BD6A40" w:rsidP="00BD6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F969F41" w14:textId="7D196A74" w:rsidR="00BD6A40" w:rsidRPr="000D56BE" w:rsidRDefault="00BD6A40" w:rsidP="00BD6A4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(6,111)</w:t>
            </w:r>
          </w:p>
        </w:tc>
        <w:tc>
          <w:tcPr>
            <w:tcW w:w="270" w:type="dxa"/>
          </w:tcPr>
          <w:p w14:paraId="2068464D" w14:textId="77777777" w:rsidR="00BD6A40" w:rsidRPr="000D56BE" w:rsidRDefault="00BD6A40" w:rsidP="00BD6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5B5DA89A" w14:textId="04C0566A" w:rsidR="00BD6A40" w:rsidRPr="000D56BE" w:rsidRDefault="001C2F8F" w:rsidP="00BD6A4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19F15D" w14:textId="77777777" w:rsidR="00BD6A40" w:rsidRPr="000D56BE" w:rsidRDefault="00BD6A40" w:rsidP="00BD6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054D5953" w14:textId="5751C977" w:rsidR="00BD6A40" w:rsidRPr="000D56BE" w:rsidRDefault="00BD6A40" w:rsidP="00BD6A4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D6A40" w:rsidRPr="000D56BE" w14:paraId="44CE36D5" w14:textId="77777777" w:rsidTr="000C4D58">
        <w:tc>
          <w:tcPr>
            <w:tcW w:w="3780" w:type="dxa"/>
          </w:tcPr>
          <w:p w14:paraId="5BC89490" w14:textId="77777777" w:rsidR="00BD6A40" w:rsidRPr="000D56BE" w:rsidRDefault="00BD6A40" w:rsidP="00BD6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D56B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0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8F83407" w14:textId="13B0E7FB" w:rsidR="00BD6A40" w:rsidRPr="000D56BE" w:rsidRDefault="00A25B96" w:rsidP="00BD6A4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243,6</w:t>
            </w:r>
            <w:r w:rsidR="00B26862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1C2F8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4F0B09C" w14:textId="77777777" w:rsidR="00BD6A40" w:rsidRPr="000D56BE" w:rsidRDefault="00BD6A40" w:rsidP="00BD6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0B40FC3" w14:textId="07D7CD50" w:rsidR="00BD6A40" w:rsidRPr="000D56BE" w:rsidRDefault="00BD6A40" w:rsidP="00BD6A4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195,006</w:t>
            </w:r>
          </w:p>
        </w:tc>
        <w:tc>
          <w:tcPr>
            <w:tcW w:w="270" w:type="dxa"/>
          </w:tcPr>
          <w:p w14:paraId="56CD836E" w14:textId="77777777" w:rsidR="00BD6A40" w:rsidRPr="000D56BE" w:rsidRDefault="00BD6A40" w:rsidP="00BD6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2537F9C4" w14:textId="3F321236" w:rsidR="00BD6A40" w:rsidRPr="000D56BE" w:rsidRDefault="00A25B96" w:rsidP="00BD6A4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243,634</w:t>
            </w:r>
          </w:p>
        </w:tc>
        <w:tc>
          <w:tcPr>
            <w:tcW w:w="270" w:type="dxa"/>
          </w:tcPr>
          <w:p w14:paraId="6F758FC5" w14:textId="77777777" w:rsidR="00BD6A40" w:rsidRPr="000D56BE" w:rsidRDefault="00BD6A40" w:rsidP="00BD6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0C1961EB" w14:textId="6C85944B" w:rsidR="00BD6A40" w:rsidRPr="000D56BE" w:rsidRDefault="00BD6A40" w:rsidP="00BD6A4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194,877</w:t>
            </w:r>
          </w:p>
        </w:tc>
      </w:tr>
    </w:tbl>
    <w:p w14:paraId="79A56D67" w14:textId="77777777" w:rsidR="00BD6A40" w:rsidRDefault="00BD6A40" w:rsidP="00866233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8836810" w14:textId="69435F21" w:rsidR="00FB737D" w:rsidRPr="00DE2977" w:rsidRDefault="00FC00E6" w:rsidP="00DE2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  <w:lang w:eastAsia="x-none"/>
        </w:rPr>
      </w:pPr>
      <w:r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เมื่อวันที่ </w:t>
      </w:r>
      <w:r w:rsidRPr="00C81CBE">
        <w:rPr>
          <w:rFonts w:asciiTheme="majorBidi" w:hAnsiTheme="majorBidi" w:cstheme="majorBidi"/>
          <w:sz w:val="30"/>
          <w:szCs w:val="30"/>
          <w:lang w:val="x-none" w:eastAsia="x-none"/>
        </w:rPr>
        <w:t>1</w:t>
      </w:r>
      <w:r w:rsidR="00D35250" w:rsidRPr="00C81CBE">
        <w:rPr>
          <w:rFonts w:asciiTheme="majorBidi" w:hAnsiTheme="majorBidi" w:cstheme="majorBidi"/>
          <w:sz w:val="30"/>
          <w:szCs w:val="30"/>
          <w:lang w:eastAsia="x-none"/>
        </w:rPr>
        <w:t>6</w:t>
      </w:r>
      <w:r w:rsidRPr="00C81CBE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ธันวาคม </w:t>
      </w:r>
      <w:r w:rsidRPr="00C81CBE">
        <w:rPr>
          <w:rFonts w:asciiTheme="majorBidi" w:hAnsiTheme="majorBidi" w:cstheme="majorBidi"/>
          <w:sz w:val="30"/>
          <w:szCs w:val="30"/>
          <w:lang w:val="x-none" w:eastAsia="x-none"/>
        </w:rPr>
        <w:t xml:space="preserve">2564 </w:t>
      </w:r>
      <w:r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>ที่ประชุม</w:t>
      </w:r>
      <w:r w:rsidR="00D35250"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>ผู้ถือหุ้น</w:t>
      </w:r>
      <w:r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>ของ</w:t>
      </w:r>
      <w:r w:rsidR="00D35250"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>บริษัท พีที อิชิตัน อินโด</w:t>
      </w:r>
      <w:r w:rsidR="00D35250" w:rsidRPr="00C81CBE">
        <w:rPr>
          <w:rFonts w:asciiTheme="majorBidi" w:hAnsiTheme="majorBidi" w:cstheme="majorBidi"/>
          <w:sz w:val="30"/>
          <w:szCs w:val="30"/>
          <w:cs/>
          <w:lang w:eastAsia="x-none"/>
        </w:rPr>
        <w:t>นี</w:t>
      </w:r>
      <w:r w:rsidR="00D35250"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>เซีย</w:t>
      </w:r>
      <w:r w:rsidR="00BA4B88" w:rsidRPr="00C81CBE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AD1DC8" w:rsidRPr="00C81CBE">
        <w:rPr>
          <w:rFonts w:asciiTheme="majorBidi" w:hAnsiTheme="majorBidi" w:cstheme="majorBidi"/>
          <w:sz w:val="30"/>
          <w:szCs w:val="30"/>
          <w:lang w:eastAsia="x-none"/>
        </w:rPr>
        <w:t>(“PTI”)</w:t>
      </w:r>
      <w:r w:rsidR="00AD1DC8" w:rsidRPr="00C81CBE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="00827682"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ผู้ถือหุ้น </w:t>
      </w:r>
      <w:r w:rsidR="00827682" w:rsidRPr="00C81CBE">
        <w:rPr>
          <w:rFonts w:asciiTheme="majorBidi" w:hAnsiTheme="majorBidi" w:cstheme="majorBidi"/>
          <w:sz w:val="30"/>
          <w:szCs w:val="30"/>
          <w:lang w:eastAsia="x-none"/>
        </w:rPr>
        <w:t xml:space="preserve">PTI </w:t>
      </w:r>
      <w:r w:rsidR="00827682" w:rsidRPr="00C81CBE">
        <w:rPr>
          <w:rFonts w:asciiTheme="majorBidi" w:hAnsiTheme="majorBidi" w:cstheme="majorBidi"/>
          <w:sz w:val="30"/>
          <w:szCs w:val="30"/>
          <w:cs/>
          <w:lang w:eastAsia="x-none"/>
        </w:rPr>
        <w:t>ได้</w:t>
      </w:r>
      <w:r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>อนุมัติการลดทุน</w:t>
      </w:r>
      <w:r w:rsidR="00827682"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>ที่ออกและชำระแล้ว</w:t>
      </w:r>
      <w:r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เป็นจำนวนเงิน </w:t>
      </w:r>
      <w:r w:rsidR="00BA4B88" w:rsidRPr="00C81CBE">
        <w:rPr>
          <w:rFonts w:asciiTheme="majorBidi" w:hAnsiTheme="majorBidi" w:cstheme="majorBidi"/>
          <w:sz w:val="30"/>
          <w:szCs w:val="30"/>
          <w:lang w:eastAsia="x-none"/>
        </w:rPr>
        <w:t xml:space="preserve">90,000 </w:t>
      </w:r>
      <w:r w:rsidR="00BA4B88"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>ล้านรูเปียอินโดนีเซีย ซึ่งเป็นการลดทุนในส่วนของ</w:t>
      </w:r>
      <w:r w:rsidR="00827682"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>บริษัท อิชิตัน กรุ๊ป จำกัด</w:t>
      </w:r>
      <w:r w:rsidR="00827682" w:rsidRPr="00C81CBE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="00827682"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(มหาชน) </w:t>
      </w:r>
      <w:r w:rsidR="00544A0D"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จำนวน </w:t>
      </w:r>
      <w:r w:rsidR="006876E8">
        <w:rPr>
          <w:rFonts w:asciiTheme="majorBidi" w:hAnsiTheme="majorBidi" w:cstheme="majorBidi"/>
          <w:sz w:val="30"/>
          <w:szCs w:val="30"/>
          <w:lang w:eastAsia="x-none"/>
        </w:rPr>
        <w:t>45</w:t>
      </w:r>
      <w:r w:rsidR="00544A0D" w:rsidRPr="00C81CBE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544A0D" w:rsidRPr="00C81CBE">
        <w:rPr>
          <w:rFonts w:asciiTheme="majorBidi" w:hAnsiTheme="majorBidi" w:cstheme="majorBidi"/>
          <w:sz w:val="30"/>
          <w:szCs w:val="30"/>
          <w:cs/>
          <w:lang w:eastAsia="x-none"/>
        </w:rPr>
        <w:t>ล้านหุ้น</w:t>
      </w:r>
      <w:r w:rsidR="00951165" w:rsidRPr="00C81CB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="00BA4B88"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เป็นจำนวนเงิน </w:t>
      </w:r>
      <w:r w:rsidRPr="00C81CBE">
        <w:rPr>
          <w:rFonts w:asciiTheme="majorBidi" w:hAnsiTheme="majorBidi" w:cstheme="majorBidi"/>
          <w:sz w:val="30"/>
          <w:szCs w:val="30"/>
          <w:lang w:val="x-none" w:eastAsia="x-none"/>
        </w:rPr>
        <w:t xml:space="preserve">45,000 </w:t>
      </w:r>
      <w:r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ล้านรูเปียอินโดนีเซีย (หรือเทียบเท่า </w:t>
      </w:r>
      <w:r w:rsidR="006876E8">
        <w:rPr>
          <w:rFonts w:asciiTheme="majorBidi" w:hAnsiTheme="majorBidi" w:cstheme="majorBidi"/>
          <w:sz w:val="30"/>
          <w:szCs w:val="30"/>
          <w:lang w:eastAsia="x-none"/>
        </w:rPr>
        <w:t>97.4</w:t>
      </w:r>
      <w:r w:rsidRPr="00C81CBE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>ล้านบาท) และการร่วมค้าได้จดทะเบียน</w:t>
      </w:r>
      <w:r w:rsidR="004C4352"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>ลด</w:t>
      </w:r>
      <w:r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ทุนกับ </w:t>
      </w:r>
      <w:r w:rsidR="004D41F3" w:rsidRPr="00C81CBE">
        <w:rPr>
          <w:rFonts w:asciiTheme="majorBidi" w:hAnsiTheme="majorBidi" w:cstheme="majorBidi"/>
          <w:sz w:val="30"/>
          <w:szCs w:val="30"/>
          <w:lang w:eastAsia="x-none"/>
        </w:rPr>
        <w:t xml:space="preserve">Ministry of Law and Human Rights </w:t>
      </w:r>
      <w:r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แล้วเมื่อวันที่ </w:t>
      </w:r>
      <w:r w:rsidR="004C4352" w:rsidRPr="00C81CBE">
        <w:rPr>
          <w:rFonts w:asciiTheme="majorBidi" w:hAnsiTheme="majorBidi" w:cstheme="majorBidi"/>
          <w:sz w:val="30"/>
          <w:szCs w:val="30"/>
          <w:lang w:eastAsia="x-none"/>
        </w:rPr>
        <w:t>16</w:t>
      </w:r>
      <w:r w:rsidRPr="00C81CBE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="004C4352"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>กุมภาพันธ์</w:t>
      </w:r>
      <w:r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</w:t>
      </w:r>
      <w:r w:rsidRPr="00C81CBE">
        <w:rPr>
          <w:rFonts w:asciiTheme="majorBidi" w:hAnsiTheme="majorBidi" w:cstheme="majorBidi"/>
          <w:sz w:val="30"/>
          <w:szCs w:val="30"/>
          <w:lang w:val="x-none" w:eastAsia="x-none"/>
        </w:rPr>
        <w:t>25</w:t>
      </w:r>
      <w:r w:rsidR="004C4352" w:rsidRPr="00C81CBE">
        <w:rPr>
          <w:rFonts w:asciiTheme="majorBidi" w:hAnsiTheme="majorBidi" w:cstheme="majorBidi"/>
          <w:sz w:val="30"/>
          <w:szCs w:val="30"/>
          <w:lang w:eastAsia="x-none"/>
        </w:rPr>
        <w:t>65</w:t>
      </w:r>
      <w:r w:rsidR="00D35250" w:rsidRPr="00C81CB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="00537AE3" w:rsidRPr="00C81CBE">
        <w:rPr>
          <w:rFonts w:asciiTheme="majorBidi" w:hAnsiTheme="majorBidi" w:cstheme="majorBidi"/>
          <w:sz w:val="30"/>
          <w:szCs w:val="30"/>
          <w:cs/>
          <w:lang w:eastAsia="x-none"/>
        </w:rPr>
        <w:br/>
      </w:r>
      <w:r w:rsidR="00D35250" w:rsidRPr="009859BC">
        <w:rPr>
          <w:rFonts w:asciiTheme="majorBidi" w:hAnsiTheme="majorBidi" w:cstheme="majorBidi"/>
          <w:spacing w:val="7"/>
          <w:sz w:val="30"/>
          <w:szCs w:val="30"/>
          <w:cs/>
          <w:lang w:val="x-none" w:eastAsia="x-none"/>
        </w:rPr>
        <w:t>จากการประเมินมูลค่าที่คาดว่าจะได้รับคื</w:t>
      </w:r>
      <w:r w:rsidR="00BA4B88" w:rsidRPr="009859BC">
        <w:rPr>
          <w:rFonts w:asciiTheme="majorBidi" w:hAnsiTheme="majorBidi" w:cstheme="majorBidi"/>
          <w:spacing w:val="7"/>
          <w:sz w:val="30"/>
          <w:szCs w:val="30"/>
          <w:cs/>
          <w:lang w:val="x-none" w:eastAsia="x-none"/>
        </w:rPr>
        <w:t>น</w:t>
      </w:r>
      <w:r w:rsidR="00D35250" w:rsidRPr="009859BC">
        <w:rPr>
          <w:rFonts w:asciiTheme="majorBidi" w:hAnsiTheme="majorBidi" w:cstheme="majorBidi"/>
          <w:spacing w:val="7"/>
          <w:sz w:val="30"/>
          <w:szCs w:val="30"/>
          <w:cs/>
          <w:lang w:val="x-none" w:eastAsia="x-none"/>
        </w:rPr>
        <w:t xml:space="preserve">และดุลยพินิจของผู้บริหาร ณ วันที่ </w:t>
      </w:r>
      <w:r w:rsidR="00BD6A40">
        <w:rPr>
          <w:rFonts w:asciiTheme="majorBidi" w:hAnsiTheme="majorBidi" w:cstheme="majorBidi"/>
          <w:spacing w:val="7"/>
          <w:sz w:val="30"/>
          <w:szCs w:val="30"/>
          <w:lang w:eastAsia="x-none"/>
        </w:rPr>
        <w:t xml:space="preserve">30 </w:t>
      </w:r>
      <w:r w:rsidR="00BD6A40">
        <w:rPr>
          <w:rFonts w:asciiTheme="majorBidi" w:hAnsiTheme="majorBidi" w:cstheme="majorBidi" w:hint="cs"/>
          <w:spacing w:val="7"/>
          <w:sz w:val="30"/>
          <w:szCs w:val="30"/>
          <w:cs/>
          <w:lang w:eastAsia="x-none"/>
        </w:rPr>
        <w:t>มิถุนายน</w:t>
      </w:r>
      <w:r w:rsidR="006876E8" w:rsidRPr="009859BC">
        <w:rPr>
          <w:rFonts w:asciiTheme="majorBidi" w:hAnsiTheme="majorBidi" w:cstheme="majorBidi" w:hint="cs"/>
          <w:spacing w:val="7"/>
          <w:sz w:val="30"/>
          <w:szCs w:val="30"/>
          <w:cs/>
          <w:lang w:val="x-none" w:eastAsia="x-none"/>
        </w:rPr>
        <w:t xml:space="preserve"> </w:t>
      </w:r>
      <w:r w:rsidR="00D35250" w:rsidRPr="009859BC">
        <w:rPr>
          <w:rFonts w:asciiTheme="majorBidi" w:hAnsiTheme="majorBidi" w:cstheme="majorBidi"/>
          <w:spacing w:val="7"/>
          <w:sz w:val="30"/>
          <w:szCs w:val="30"/>
          <w:lang w:val="x-none" w:eastAsia="x-none"/>
        </w:rPr>
        <w:t>256</w:t>
      </w:r>
      <w:r w:rsidR="009859BC" w:rsidRPr="009859BC">
        <w:rPr>
          <w:rFonts w:asciiTheme="majorBidi" w:hAnsiTheme="majorBidi" w:cstheme="majorBidi"/>
          <w:spacing w:val="7"/>
          <w:sz w:val="30"/>
          <w:szCs w:val="30"/>
          <w:lang w:val="x-none" w:eastAsia="x-none"/>
        </w:rPr>
        <w:t>6</w:t>
      </w:r>
      <w:r w:rsidR="009859BC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 </w:t>
      </w:r>
      <w:r w:rsidR="00D35250" w:rsidRPr="0000326F">
        <w:rPr>
          <w:rFonts w:asciiTheme="majorBidi" w:hAnsiTheme="majorBidi" w:cstheme="majorBidi"/>
          <w:spacing w:val="-6"/>
          <w:sz w:val="30"/>
          <w:szCs w:val="30"/>
          <w:cs/>
          <w:lang w:val="x-none" w:eastAsia="x-none"/>
        </w:rPr>
        <w:t>บริษัทได้</w:t>
      </w:r>
      <w:r w:rsidR="00D35250" w:rsidRPr="00DE2977">
        <w:rPr>
          <w:rFonts w:asciiTheme="majorBidi" w:hAnsiTheme="majorBidi" w:cstheme="majorBidi"/>
          <w:spacing w:val="2"/>
          <w:sz w:val="30"/>
          <w:szCs w:val="30"/>
          <w:cs/>
          <w:lang w:val="x-none" w:eastAsia="x-none"/>
        </w:rPr>
        <w:t>กลับรายการค่าเผื่อผลขาดทุนจากการด้อยค่า</w:t>
      </w:r>
      <w:r w:rsidR="00D35250" w:rsidRPr="00DE2977">
        <w:rPr>
          <w:rFonts w:asciiTheme="majorBidi" w:hAnsiTheme="majorBidi" w:cstheme="majorBidi"/>
          <w:spacing w:val="2"/>
          <w:sz w:val="30"/>
          <w:szCs w:val="30"/>
          <w:cs/>
        </w:rPr>
        <w:t>สำหรับงวด</w:t>
      </w:r>
      <w:r w:rsidR="00BD6A40" w:rsidRPr="00DE2977">
        <w:rPr>
          <w:rFonts w:asciiTheme="majorBidi" w:hAnsiTheme="majorBidi" w:cstheme="majorBidi" w:hint="cs"/>
          <w:spacing w:val="2"/>
          <w:sz w:val="30"/>
          <w:szCs w:val="30"/>
          <w:cs/>
        </w:rPr>
        <w:t>หก</w:t>
      </w:r>
      <w:r w:rsidR="00D35250" w:rsidRPr="00DE2977">
        <w:rPr>
          <w:rFonts w:asciiTheme="majorBidi" w:hAnsiTheme="majorBidi" w:cstheme="majorBidi"/>
          <w:spacing w:val="2"/>
          <w:sz w:val="30"/>
          <w:szCs w:val="30"/>
          <w:cs/>
        </w:rPr>
        <w:t xml:space="preserve">เดือนสิ้นสุดวันที่ </w:t>
      </w:r>
      <w:r w:rsidR="00BD6A40" w:rsidRPr="00DE2977">
        <w:rPr>
          <w:rFonts w:asciiTheme="majorBidi" w:hAnsiTheme="majorBidi" w:cstheme="majorBidi"/>
          <w:spacing w:val="2"/>
          <w:sz w:val="30"/>
          <w:szCs w:val="30"/>
        </w:rPr>
        <w:t xml:space="preserve">30 </w:t>
      </w:r>
      <w:r w:rsidR="00BD6A40" w:rsidRPr="00DE2977">
        <w:rPr>
          <w:rFonts w:asciiTheme="majorBidi" w:hAnsiTheme="majorBidi" w:cstheme="majorBidi" w:hint="cs"/>
          <w:spacing w:val="2"/>
          <w:sz w:val="30"/>
          <w:szCs w:val="30"/>
          <w:cs/>
        </w:rPr>
        <w:t>มิถุนายน</w:t>
      </w:r>
      <w:r w:rsidR="008539F3" w:rsidRPr="00DE2977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="00D35250" w:rsidRPr="00DE2977">
        <w:rPr>
          <w:rFonts w:asciiTheme="majorBidi" w:hAnsiTheme="majorBidi" w:cstheme="majorBidi"/>
          <w:spacing w:val="2"/>
          <w:sz w:val="30"/>
          <w:szCs w:val="30"/>
        </w:rPr>
        <w:t>256</w:t>
      </w:r>
      <w:r w:rsidR="009859BC" w:rsidRPr="00DE2977">
        <w:rPr>
          <w:rFonts w:asciiTheme="majorBidi" w:hAnsiTheme="majorBidi" w:cstheme="majorBidi"/>
          <w:spacing w:val="2"/>
          <w:sz w:val="30"/>
          <w:szCs w:val="30"/>
        </w:rPr>
        <w:t>6</w:t>
      </w:r>
      <w:r w:rsidR="00D35250" w:rsidRPr="00DE2977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D35250" w:rsidRPr="00DE2977">
        <w:rPr>
          <w:rFonts w:asciiTheme="majorBidi" w:hAnsiTheme="majorBidi" w:cstheme="majorBidi"/>
          <w:spacing w:val="2"/>
          <w:sz w:val="30"/>
          <w:szCs w:val="30"/>
          <w:cs/>
          <w:lang w:val="x-none" w:eastAsia="x-none"/>
        </w:rPr>
        <w:t>เป็นจำนวนเงิน</w:t>
      </w:r>
      <w:r w:rsidR="00BD6A40" w:rsidRPr="00DE2977">
        <w:rPr>
          <w:rFonts w:asciiTheme="majorBidi" w:hAnsiTheme="majorBidi" w:cstheme="majorBidi" w:hint="cs"/>
          <w:spacing w:val="2"/>
          <w:sz w:val="30"/>
          <w:szCs w:val="30"/>
          <w:cs/>
          <w:lang w:eastAsia="x-none"/>
        </w:rPr>
        <w:t xml:space="preserve"> </w:t>
      </w:r>
      <w:r w:rsidR="001C2F8F" w:rsidRPr="00DE2977">
        <w:rPr>
          <w:rFonts w:asciiTheme="majorBidi" w:hAnsiTheme="majorBidi" w:cstheme="majorBidi"/>
          <w:sz w:val="30"/>
          <w:szCs w:val="30"/>
          <w:lang w:eastAsia="x-none"/>
        </w:rPr>
        <w:t xml:space="preserve">20.2 </w:t>
      </w:r>
      <w:r w:rsidR="00D35250" w:rsidRPr="00DE2977">
        <w:rPr>
          <w:rFonts w:asciiTheme="majorBidi" w:hAnsiTheme="majorBidi" w:cstheme="majorBidi"/>
          <w:sz w:val="30"/>
          <w:szCs w:val="30"/>
          <w:cs/>
          <w:lang w:val="x-none" w:eastAsia="x-none"/>
        </w:rPr>
        <w:t>ล้าน</w:t>
      </w:r>
      <w:r w:rsidR="00D35250" w:rsidRPr="00F75394">
        <w:rPr>
          <w:rFonts w:asciiTheme="majorBidi" w:hAnsiTheme="majorBidi" w:cstheme="majorBidi"/>
          <w:sz w:val="30"/>
          <w:szCs w:val="30"/>
          <w:cs/>
          <w:lang w:val="x-none" w:eastAsia="x-none"/>
        </w:rPr>
        <w:t>บาท</w:t>
      </w:r>
      <w:r w:rsidR="00D35250" w:rsidRPr="005E3146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D35250" w:rsidRPr="005E3146">
        <w:rPr>
          <w:rFonts w:asciiTheme="majorBidi" w:hAnsiTheme="majorBidi" w:cstheme="majorBidi"/>
          <w:sz w:val="30"/>
          <w:szCs w:val="30"/>
          <w:cs/>
          <w:lang w:eastAsia="x-none"/>
        </w:rPr>
        <w:t>ในงบการเงินเฉพาะกิจการ</w:t>
      </w:r>
      <w:r w:rsidR="00D35250"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</w:t>
      </w:r>
    </w:p>
    <w:p w14:paraId="7AD7C85F" w14:textId="19853857" w:rsidR="00F21248" w:rsidRDefault="00F21248" w:rsidP="00BD6A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thaiDistribute"/>
        <w:rPr>
          <w:rFonts w:asciiTheme="majorBidi" w:hAnsiTheme="majorBidi" w:cstheme="majorBidi"/>
          <w:sz w:val="30"/>
          <w:szCs w:val="30"/>
          <w:cs/>
          <w:lang w:val="x-none" w:eastAsia="x-none"/>
        </w:rPr>
        <w:sectPr w:rsidR="00F21248" w:rsidSect="00B95AC7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4"/>
          <w:cols w:space="720"/>
          <w:docGrid w:linePitch="245"/>
        </w:sectPr>
      </w:pPr>
    </w:p>
    <w:p w14:paraId="695729F9" w14:textId="65EEA271" w:rsidR="003D568F" w:rsidRDefault="003D568F" w:rsidP="003D5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3D568F">
        <w:rPr>
          <w:rFonts w:asciiTheme="majorBidi" w:hAnsiTheme="majorBidi" w:cstheme="majorBidi"/>
          <w:sz w:val="30"/>
          <w:szCs w:val="30"/>
          <w:cs/>
        </w:rPr>
        <w:t xml:space="preserve">เงินลงทุนในการร่วมค้า ณ วันที่ </w:t>
      </w:r>
      <w:r w:rsidR="00BD6A40">
        <w:rPr>
          <w:rFonts w:asciiTheme="majorBidi" w:hAnsiTheme="majorBidi" w:cstheme="majorBidi"/>
          <w:sz w:val="30"/>
          <w:szCs w:val="30"/>
        </w:rPr>
        <w:t xml:space="preserve">30 </w:t>
      </w:r>
      <w:r w:rsidR="00BD6A40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3D568F">
        <w:rPr>
          <w:rFonts w:asciiTheme="majorBidi" w:hAnsiTheme="majorBidi" w:cstheme="majorBidi"/>
          <w:sz w:val="30"/>
          <w:szCs w:val="30"/>
        </w:rPr>
        <w:t xml:space="preserve"> </w:t>
      </w:r>
      <w:r w:rsidR="008E429C">
        <w:rPr>
          <w:rFonts w:asciiTheme="majorBidi" w:hAnsiTheme="majorBidi" w:cstheme="majorBidi"/>
          <w:sz w:val="30"/>
          <w:szCs w:val="30"/>
        </w:rPr>
        <w:t xml:space="preserve">2566 </w:t>
      </w:r>
      <w:r w:rsidRPr="003D568F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Pr="003D568F">
        <w:rPr>
          <w:rFonts w:asciiTheme="majorBidi" w:hAnsiTheme="majorBidi" w:cstheme="majorBidi"/>
          <w:sz w:val="30"/>
          <w:szCs w:val="30"/>
        </w:rPr>
        <w:t xml:space="preserve">31 </w:t>
      </w:r>
      <w:r w:rsidRPr="003D568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3D568F">
        <w:rPr>
          <w:rFonts w:asciiTheme="majorBidi" w:hAnsiTheme="majorBidi" w:cstheme="majorBidi"/>
          <w:sz w:val="30"/>
          <w:szCs w:val="30"/>
        </w:rPr>
        <w:t>256</w:t>
      </w:r>
      <w:r w:rsidR="008E429C">
        <w:rPr>
          <w:rFonts w:asciiTheme="majorBidi" w:hAnsiTheme="majorBidi" w:cstheme="majorBidi"/>
          <w:sz w:val="30"/>
          <w:szCs w:val="30"/>
        </w:rPr>
        <w:t>5</w:t>
      </w:r>
      <w:r w:rsidRPr="003D568F">
        <w:rPr>
          <w:rFonts w:asciiTheme="majorBidi" w:hAnsiTheme="majorBidi" w:cstheme="majorBidi"/>
          <w:sz w:val="30"/>
          <w:szCs w:val="30"/>
        </w:rPr>
        <w:t xml:space="preserve"> </w:t>
      </w:r>
      <w:r w:rsidRPr="003D568F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074C6A6" w14:textId="77777777" w:rsidR="00264181" w:rsidRDefault="00264181" w:rsidP="002641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0" w:lineRule="atLeast"/>
        <w:ind w:left="547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144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810"/>
        <w:gridCol w:w="180"/>
        <w:gridCol w:w="810"/>
        <w:gridCol w:w="180"/>
        <w:gridCol w:w="900"/>
        <w:gridCol w:w="180"/>
        <w:gridCol w:w="900"/>
        <w:gridCol w:w="181"/>
        <w:gridCol w:w="809"/>
        <w:gridCol w:w="180"/>
        <w:gridCol w:w="810"/>
        <w:gridCol w:w="214"/>
        <w:gridCol w:w="956"/>
        <w:gridCol w:w="180"/>
        <w:gridCol w:w="900"/>
        <w:gridCol w:w="179"/>
        <w:gridCol w:w="721"/>
        <w:gridCol w:w="180"/>
        <w:gridCol w:w="810"/>
        <w:gridCol w:w="188"/>
        <w:gridCol w:w="802"/>
        <w:gridCol w:w="180"/>
        <w:gridCol w:w="810"/>
      </w:tblGrid>
      <w:tr w:rsidR="00264181" w:rsidRPr="00C81CBE" w14:paraId="7C9807B6" w14:textId="77777777" w:rsidTr="002A7FFB">
        <w:trPr>
          <w:cantSplit/>
          <w:tblHeader/>
        </w:trPr>
        <w:tc>
          <w:tcPr>
            <w:tcW w:w="2430" w:type="dxa"/>
          </w:tcPr>
          <w:p w14:paraId="7AF5C224" w14:textId="77777777" w:rsidR="00264181" w:rsidRPr="00C81CBE" w:rsidRDefault="00264181" w:rsidP="002A7FFB">
            <w:pPr>
              <w:spacing w:line="360" w:lineRule="exact"/>
              <w:ind w:firstLine="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gridSpan w:val="3"/>
          </w:tcPr>
          <w:p w14:paraId="4125D83D" w14:textId="77777777" w:rsidR="00264181" w:rsidRPr="00BE74AA" w:rsidRDefault="00264181" w:rsidP="002A7FF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63E56B0F" w14:textId="77777777" w:rsidR="00264181" w:rsidRPr="00C81CBE" w:rsidRDefault="00264181" w:rsidP="002A7FF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14:paraId="7349028D" w14:textId="77777777" w:rsidR="00264181" w:rsidRPr="00C81CBE" w:rsidRDefault="00264181" w:rsidP="002A7FFB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</w:tcPr>
          <w:p w14:paraId="52F3CED6" w14:textId="77777777" w:rsidR="00264181" w:rsidRPr="00C81CBE" w:rsidRDefault="00264181" w:rsidP="002A7FFB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5939" w:type="dxa"/>
            <w:gridSpan w:val="11"/>
          </w:tcPr>
          <w:p w14:paraId="6E52CC12" w14:textId="77777777" w:rsidR="00264181" w:rsidRDefault="00264181" w:rsidP="002A7FFB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6D9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88" w:type="dxa"/>
          </w:tcPr>
          <w:p w14:paraId="796BB0B1" w14:textId="77777777" w:rsidR="00264181" w:rsidRDefault="00264181" w:rsidP="002A7FFB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92" w:type="dxa"/>
            <w:gridSpan w:val="3"/>
          </w:tcPr>
          <w:p w14:paraId="336674B5" w14:textId="77777777" w:rsidR="00264181" w:rsidRPr="000C656D" w:rsidRDefault="00264181" w:rsidP="002A7FFB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B6D9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64181" w:rsidRPr="00C81CBE" w14:paraId="0B891A4B" w14:textId="77777777" w:rsidTr="002A7FFB">
        <w:trPr>
          <w:cantSplit/>
          <w:tblHeader/>
        </w:trPr>
        <w:tc>
          <w:tcPr>
            <w:tcW w:w="2430" w:type="dxa"/>
          </w:tcPr>
          <w:p w14:paraId="6F6CC7A7" w14:textId="77777777" w:rsidR="00264181" w:rsidRPr="00C81CBE" w:rsidRDefault="00264181" w:rsidP="002A7FFB">
            <w:pPr>
              <w:spacing w:line="360" w:lineRule="exact"/>
              <w:ind w:firstLine="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gridSpan w:val="3"/>
          </w:tcPr>
          <w:p w14:paraId="3B34394B" w14:textId="77777777" w:rsidR="00264181" w:rsidRPr="00C81CBE" w:rsidRDefault="00264181" w:rsidP="002A7FF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สัดส่วนความ</w:t>
            </w:r>
            <w:r w:rsidRPr="00C81CB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81CBE">
              <w:rPr>
                <w:rFonts w:asciiTheme="majorBidi" w:hAnsiTheme="majorBidi" w:cstheme="majorBidi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180" w:type="dxa"/>
          </w:tcPr>
          <w:p w14:paraId="5D86D42D" w14:textId="77777777" w:rsidR="00264181" w:rsidRPr="00C81CBE" w:rsidRDefault="00264181" w:rsidP="002A7FF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14:paraId="1886ABB3" w14:textId="77777777" w:rsidR="00264181" w:rsidRPr="00C81CBE" w:rsidRDefault="00264181" w:rsidP="002A7FFB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175B458" w14:textId="77777777" w:rsidR="00264181" w:rsidRPr="00C81CBE" w:rsidRDefault="00264181" w:rsidP="002A7FFB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  <w:r w:rsidRPr="00C81CB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1" w:type="dxa"/>
          </w:tcPr>
          <w:p w14:paraId="1B943DEE" w14:textId="77777777" w:rsidR="00264181" w:rsidRPr="00C81CBE" w:rsidRDefault="00264181" w:rsidP="002A7FFB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799" w:type="dxa"/>
            <w:gridSpan w:val="3"/>
          </w:tcPr>
          <w:p w14:paraId="2118A283" w14:textId="77777777" w:rsidR="00264181" w:rsidRPr="00C81CBE" w:rsidRDefault="00264181" w:rsidP="002A7FFB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91F52C5" w14:textId="77777777" w:rsidR="00264181" w:rsidRPr="00C81CBE" w:rsidRDefault="00264181" w:rsidP="002A7FFB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14" w:type="dxa"/>
          </w:tcPr>
          <w:p w14:paraId="51B72339" w14:textId="77777777" w:rsidR="00264181" w:rsidRPr="00C81CBE" w:rsidRDefault="00264181" w:rsidP="002A7FFB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036" w:type="dxa"/>
            <w:gridSpan w:val="3"/>
          </w:tcPr>
          <w:p w14:paraId="79CF2728" w14:textId="77777777" w:rsidR="00264181" w:rsidRDefault="00264181" w:rsidP="002A7FFB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B1E277D" w14:textId="77777777" w:rsidR="00264181" w:rsidRPr="000C656D" w:rsidRDefault="00264181" w:rsidP="002A7FFB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79" w:type="dxa"/>
          </w:tcPr>
          <w:p w14:paraId="6EDDA6EC" w14:textId="77777777" w:rsidR="00264181" w:rsidRPr="000C656D" w:rsidRDefault="00264181" w:rsidP="002A7FFB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11" w:type="dxa"/>
            <w:gridSpan w:val="3"/>
          </w:tcPr>
          <w:p w14:paraId="485994A2" w14:textId="77777777" w:rsidR="00264181" w:rsidRDefault="00264181" w:rsidP="002A7FFB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FA7F015" w14:textId="77777777" w:rsidR="00264181" w:rsidRPr="000C656D" w:rsidRDefault="00264181" w:rsidP="002A7FFB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ราคาทุน-สุทธิ</w:t>
            </w:r>
          </w:p>
        </w:tc>
        <w:tc>
          <w:tcPr>
            <w:tcW w:w="188" w:type="dxa"/>
          </w:tcPr>
          <w:p w14:paraId="58B21850" w14:textId="77777777" w:rsidR="00264181" w:rsidRDefault="00264181" w:rsidP="002A7FFB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92" w:type="dxa"/>
            <w:gridSpan w:val="3"/>
          </w:tcPr>
          <w:p w14:paraId="435BA83A" w14:textId="77777777" w:rsidR="00264181" w:rsidRPr="000C656D" w:rsidRDefault="00264181" w:rsidP="002A7FFB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656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</w:t>
            </w:r>
          </w:p>
          <w:p w14:paraId="2E5199E1" w14:textId="77777777" w:rsidR="00264181" w:rsidRDefault="00264181" w:rsidP="002A7FFB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656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</w:tr>
      <w:tr w:rsidR="00BD6A40" w:rsidRPr="00C81CBE" w14:paraId="2832F023" w14:textId="77777777" w:rsidTr="002A7FFB">
        <w:trPr>
          <w:cantSplit/>
          <w:tblHeader/>
        </w:trPr>
        <w:tc>
          <w:tcPr>
            <w:tcW w:w="2430" w:type="dxa"/>
          </w:tcPr>
          <w:p w14:paraId="339B78A8" w14:textId="77777777" w:rsidR="00BD6A40" w:rsidRPr="00C81CBE" w:rsidRDefault="00BD6A40" w:rsidP="00BD6A40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C5B1AF1" w14:textId="420C425A" w:rsidR="00BD6A40" w:rsidRDefault="00BD6A40" w:rsidP="00BD6A4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  <w:p w14:paraId="6E70A04B" w14:textId="4DB33168" w:rsidR="00BD6A40" w:rsidRPr="00C81CBE" w:rsidRDefault="00BD6A40" w:rsidP="00BD6A4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71C24039" w14:textId="77777777" w:rsidR="00BD6A40" w:rsidRPr="00C81CBE" w:rsidRDefault="00BD6A40" w:rsidP="00BD6A4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FCB04A0" w14:textId="6F7AA5FC" w:rsidR="00BD6A40" w:rsidRDefault="00BD6A40" w:rsidP="00BD6A40">
            <w:pPr>
              <w:pStyle w:val="acctfourfigures"/>
              <w:tabs>
                <w:tab w:val="clear" w:pos="765"/>
              </w:tabs>
              <w:spacing w:line="360" w:lineRule="exact"/>
              <w:ind w:left="-74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  <w:p w14:paraId="4426C8F6" w14:textId="27B71882" w:rsidR="00BD6A40" w:rsidRPr="00C81CBE" w:rsidRDefault="00BD6A40" w:rsidP="00BD6A40">
            <w:pPr>
              <w:pStyle w:val="acctfourfigures"/>
              <w:tabs>
                <w:tab w:val="clear" w:pos="765"/>
              </w:tabs>
              <w:spacing w:line="360" w:lineRule="exact"/>
              <w:ind w:left="-74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1EF861C2" w14:textId="77777777" w:rsidR="00BD6A40" w:rsidRPr="00C81CBE" w:rsidRDefault="00BD6A40" w:rsidP="00BD6A40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3265493" w14:textId="77777777" w:rsidR="00BD6A40" w:rsidRDefault="00BD6A40" w:rsidP="00BD6A4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  <w:p w14:paraId="39CB0188" w14:textId="70874432" w:rsidR="00BD6A40" w:rsidRPr="00C81CBE" w:rsidRDefault="00BD6A40" w:rsidP="00BD6A4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3C067EC5" w14:textId="77777777" w:rsidR="00BD6A40" w:rsidRPr="00C81CBE" w:rsidRDefault="00BD6A40" w:rsidP="00BD6A4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FE3B660" w14:textId="77777777" w:rsidR="00BD6A40" w:rsidRDefault="00BD6A40" w:rsidP="00BD6A40">
            <w:pPr>
              <w:pStyle w:val="acctfourfigures"/>
              <w:tabs>
                <w:tab w:val="clear" w:pos="765"/>
              </w:tabs>
              <w:spacing w:line="360" w:lineRule="exact"/>
              <w:ind w:left="-74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  <w:p w14:paraId="603A2687" w14:textId="7DD83CE4" w:rsidR="00BD6A40" w:rsidRPr="00C81CBE" w:rsidRDefault="00BD6A40" w:rsidP="00BD6A4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1" w:type="dxa"/>
          </w:tcPr>
          <w:p w14:paraId="31E4F684" w14:textId="77777777" w:rsidR="00BD6A40" w:rsidRPr="00C81CBE" w:rsidRDefault="00BD6A40" w:rsidP="00BD6A40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809" w:type="dxa"/>
          </w:tcPr>
          <w:p w14:paraId="274C2CAC" w14:textId="77777777" w:rsidR="00BD6A40" w:rsidRDefault="00BD6A40" w:rsidP="00BD6A4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  <w:p w14:paraId="37D1E7E4" w14:textId="305A8B2B" w:rsidR="00BD6A40" w:rsidRPr="00C81CBE" w:rsidRDefault="00BD6A40" w:rsidP="00BD6A4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0AB9E9AD" w14:textId="77777777" w:rsidR="00BD6A40" w:rsidRPr="00C81CBE" w:rsidRDefault="00BD6A40" w:rsidP="00BD6A4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49FBB20" w14:textId="77777777" w:rsidR="00BD6A40" w:rsidRDefault="00BD6A40" w:rsidP="00BD6A40">
            <w:pPr>
              <w:pStyle w:val="acctfourfigures"/>
              <w:tabs>
                <w:tab w:val="clear" w:pos="765"/>
              </w:tabs>
              <w:spacing w:line="360" w:lineRule="exact"/>
              <w:ind w:left="-74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  <w:p w14:paraId="19464F24" w14:textId="1EDA772B" w:rsidR="00BD6A40" w:rsidRPr="00C81CBE" w:rsidRDefault="00BD6A40" w:rsidP="00BD6A4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214" w:type="dxa"/>
          </w:tcPr>
          <w:p w14:paraId="3956E1E2" w14:textId="77777777" w:rsidR="00BD6A40" w:rsidRPr="00C81CBE" w:rsidRDefault="00BD6A40" w:rsidP="00BD6A40">
            <w:pPr>
              <w:pStyle w:val="acctfourfigures"/>
              <w:tabs>
                <w:tab w:val="clear" w:pos="765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0D051BD5" w14:textId="77777777" w:rsidR="00BD6A40" w:rsidRDefault="00BD6A40" w:rsidP="00BD6A4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  <w:p w14:paraId="552471B8" w14:textId="18097DD1" w:rsidR="00BD6A40" w:rsidRPr="00C81CBE" w:rsidRDefault="00BD6A40" w:rsidP="00BD6A4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722B78C8" w14:textId="77777777" w:rsidR="00BD6A40" w:rsidRPr="00C81CBE" w:rsidRDefault="00BD6A40" w:rsidP="00BD6A4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CF33D05" w14:textId="77777777" w:rsidR="00BD6A40" w:rsidRDefault="00BD6A40" w:rsidP="00BD6A40">
            <w:pPr>
              <w:pStyle w:val="acctfourfigures"/>
              <w:tabs>
                <w:tab w:val="clear" w:pos="765"/>
              </w:tabs>
              <w:spacing w:line="360" w:lineRule="exact"/>
              <w:ind w:left="-74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  <w:p w14:paraId="08C581CD" w14:textId="5A78AC8D" w:rsidR="00BD6A40" w:rsidRPr="00C81CBE" w:rsidRDefault="00BD6A40" w:rsidP="00BD6A4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79" w:type="dxa"/>
          </w:tcPr>
          <w:p w14:paraId="1C1153BE" w14:textId="77777777" w:rsidR="00BD6A40" w:rsidRPr="00C81CBE" w:rsidRDefault="00BD6A40" w:rsidP="00BD6A4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1" w:type="dxa"/>
          </w:tcPr>
          <w:p w14:paraId="41218F5B" w14:textId="77777777" w:rsidR="00BD6A40" w:rsidRDefault="00BD6A40" w:rsidP="00BD6A4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  <w:p w14:paraId="5FC65153" w14:textId="3F855B38" w:rsidR="00BD6A40" w:rsidRPr="00C81CBE" w:rsidRDefault="00BD6A40" w:rsidP="00BD6A4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562ACAEC" w14:textId="77777777" w:rsidR="00BD6A40" w:rsidRPr="00C81CBE" w:rsidRDefault="00BD6A40" w:rsidP="00BD6A4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08D8E61E" w14:textId="77777777" w:rsidR="00BD6A40" w:rsidRDefault="00BD6A40" w:rsidP="00BD6A40">
            <w:pPr>
              <w:pStyle w:val="acctfourfigures"/>
              <w:tabs>
                <w:tab w:val="clear" w:pos="765"/>
              </w:tabs>
              <w:spacing w:line="360" w:lineRule="exact"/>
              <w:ind w:left="-74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  <w:p w14:paraId="42B79D8B" w14:textId="0400D462" w:rsidR="00BD6A40" w:rsidRPr="00C81CBE" w:rsidRDefault="00BD6A40" w:rsidP="00BD6A4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8" w:type="dxa"/>
          </w:tcPr>
          <w:p w14:paraId="1923C739" w14:textId="77777777" w:rsidR="00BD6A40" w:rsidRPr="00C81CBE" w:rsidRDefault="00BD6A40" w:rsidP="00BD6A4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02" w:type="dxa"/>
          </w:tcPr>
          <w:p w14:paraId="38DFDDE1" w14:textId="77777777" w:rsidR="00BD6A40" w:rsidRDefault="00BD6A40" w:rsidP="00BD6A4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  <w:p w14:paraId="0C9E9480" w14:textId="7F4FDDCC" w:rsidR="00BD6A40" w:rsidRPr="000C656D" w:rsidRDefault="00BD6A40" w:rsidP="00BD6A4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3AB3AE38" w14:textId="77777777" w:rsidR="00BD6A40" w:rsidRPr="00C81CBE" w:rsidRDefault="00BD6A40" w:rsidP="00BD6A4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0B702BE6" w14:textId="77777777" w:rsidR="00BD6A40" w:rsidRDefault="00BD6A40" w:rsidP="00BD6A40">
            <w:pPr>
              <w:pStyle w:val="acctfourfigures"/>
              <w:tabs>
                <w:tab w:val="clear" w:pos="765"/>
              </w:tabs>
              <w:spacing w:line="360" w:lineRule="exact"/>
              <w:ind w:left="-74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  <w:p w14:paraId="1A2F6B45" w14:textId="6950D904" w:rsidR="00BD6A40" w:rsidRPr="00C81CBE" w:rsidRDefault="00BD6A40" w:rsidP="00BD6A4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BD6A40" w:rsidRPr="00C81CBE" w14:paraId="656EE8E0" w14:textId="77777777" w:rsidTr="002A7FFB">
        <w:trPr>
          <w:cantSplit/>
          <w:tblHeader/>
        </w:trPr>
        <w:tc>
          <w:tcPr>
            <w:tcW w:w="2430" w:type="dxa"/>
          </w:tcPr>
          <w:p w14:paraId="25C262A6" w14:textId="77777777" w:rsidR="00BD6A40" w:rsidRPr="00C81CBE" w:rsidRDefault="00BD6A40" w:rsidP="00BD6A40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D4F4502" w14:textId="3633F11E" w:rsidR="00BD6A40" w:rsidRPr="00C81CBE" w:rsidRDefault="00BD6A40" w:rsidP="00BD6A4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55173B3C" w14:textId="77777777" w:rsidR="00BD6A40" w:rsidRPr="00C81CBE" w:rsidRDefault="00BD6A40" w:rsidP="00BD6A4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7486102" w14:textId="3A6F1301" w:rsidR="00BD6A40" w:rsidRPr="00C81CBE" w:rsidRDefault="00BD6A40" w:rsidP="00BD6A4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2EBE7F5E" w14:textId="77777777" w:rsidR="00BD6A40" w:rsidRPr="00C81CBE" w:rsidRDefault="00BD6A40" w:rsidP="00BD6A40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D28F384" w14:textId="2FBD4113" w:rsidR="00BD6A40" w:rsidRPr="00C81CBE" w:rsidRDefault="00BD6A40" w:rsidP="00BD6A4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0712FBE7" w14:textId="77777777" w:rsidR="00BD6A40" w:rsidRPr="00C81CBE" w:rsidRDefault="00BD6A40" w:rsidP="00BD6A4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E568470" w14:textId="76CA0A1C" w:rsidR="00BD6A40" w:rsidRPr="00C81CBE" w:rsidRDefault="00BD6A40" w:rsidP="00BD6A4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1" w:type="dxa"/>
          </w:tcPr>
          <w:p w14:paraId="5823AD61" w14:textId="77777777" w:rsidR="00BD6A40" w:rsidRPr="00C81CBE" w:rsidRDefault="00BD6A40" w:rsidP="00BD6A40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809" w:type="dxa"/>
          </w:tcPr>
          <w:p w14:paraId="6BBF4345" w14:textId="194C3E10" w:rsidR="00BD6A40" w:rsidRPr="00C81CBE" w:rsidRDefault="00BD6A40" w:rsidP="00BD6A4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23849086" w14:textId="77777777" w:rsidR="00BD6A40" w:rsidRPr="00C81CBE" w:rsidRDefault="00BD6A40" w:rsidP="00BD6A4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FA9323B" w14:textId="153A7393" w:rsidR="00BD6A40" w:rsidRPr="00C81CBE" w:rsidRDefault="00BD6A40" w:rsidP="00BD6A4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14" w:type="dxa"/>
          </w:tcPr>
          <w:p w14:paraId="08F8DB34" w14:textId="77777777" w:rsidR="00BD6A40" w:rsidRPr="00C81CBE" w:rsidRDefault="00BD6A40" w:rsidP="00BD6A40">
            <w:pPr>
              <w:pStyle w:val="acctfourfigures"/>
              <w:tabs>
                <w:tab w:val="clear" w:pos="765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4DFDFE3B" w14:textId="768F6508" w:rsidR="00BD6A40" w:rsidRPr="000C656D" w:rsidRDefault="00BD6A40" w:rsidP="00BD6A4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240EFAF2" w14:textId="77777777" w:rsidR="00BD6A40" w:rsidRPr="00C81CBE" w:rsidRDefault="00BD6A40" w:rsidP="00BD6A4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DBDE3C3" w14:textId="58E4A413" w:rsidR="00BD6A40" w:rsidRPr="00C81CBE" w:rsidRDefault="00BD6A40" w:rsidP="00BD6A4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79" w:type="dxa"/>
          </w:tcPr>
          <w:p w14:paraId="28D7A57B" w14:textId="77777777" w:rsidR="00BD6A40" w:rsidRPr="00C81CBE" w:rsidRDefault="00BD6A40" w:rsidP="00BD6A4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1" w:type="dxa"/>
          </w:tcPr>
          <w:p w14:paraId="73F41A0D" w14:textId="7382E90E" w:rsidR="00BD6A40" w:rsidRPr="00C81CBE" w:rsidRDefault="00BD6A40" w:rsidP="00BD6A4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769851AA" w14:textId="77777777" w:rsidR="00BD6A40" w:rsidRPr="00C81CBE" w:rsidRDefault="00BD6A40" w:rsidP="00BD6A4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4C81EB28" w14:textId="58189CAB" w:rsidR="00BD6A40" w:rsidRPr="00C81CBE" w:rsidRDefault="00BD6A40" w:rsidP="00BD6A4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8" w:type="dxa"/>
          </w:tcPr>
          <w:p w14:paraId="2F2735E0" w14:textId="77777777" w:rsidR="00BD6A40" w:rsidRPr="00C81CBE" w:rsidRDefault="00BD6A40" w:rsidP="00BD6A4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02" w:type="dxa"/>
          </w:tcPr>
          <w:p w14:paraId="0E4A8BC6" w14:textId="3665CF4A" w:rsidR="00BD6A40" w:rsidRPr="00C81CBE" w:rsidRDefault="00BD6A40" w:rsidP="00BD6A4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5CE0E3A6" w14:textId="77777777" w:rsidR="00BD6A40" w:rsidRPr="00C81CBE" w:rsidRDefault="00BD6A40" w:rsidP="00BD6A4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3A8A4467" w14:textId="4F3AB907" w:rsidR="00BD6A40" w:rsidRPr="00C81CBE" w:rsidRDefault="00BD6A40" w:rsidP="00BD6A4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</w:tr>
      <w:tr w:rsidR="00BD6A40" w:rsidRPr="00C81CBE" w14:paraId="2D971651" w14:textId="77777777" w:rsidTr="002A7FFB">
        <w:trPr>
          <w:cantSplit/>
          <w:trHeight w:val="270"/>
        </w:trPr>
        <w:tc>
          <w:tcPr>
            <w:tcW w:w="2430" w:type="dxa"/>
          </w:tcPr>
          <w:p w14:paraId="6AE8C1D3" w14:textId="77777777" w:rsidR="00BD6A40" w:rsidRPr="00C81CBE" w:rsidRDefault="00BD6A40" w:rsidP="00BD6A40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gridSpan w:val="3"/>
          </w:tcPr>
          <w:p w14:paraId="7E609D6E" w14:textId="77777777" w:rsidR="00BD6A40" w:rsidRPr="00C81CBE" w:rsidRDefault="00BD6A40" w:rsidP="00BD6A40">
            <w:pPr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81CB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80" w:type="dxa"/>
          </w:tcPr>
          <w:p w14:paraId="5B8486CF" w14:textId="77777777" w:rsidR="00BD6A40" w:rsidRPr="00C81CBE" w:rsidRDefault="00BD6A40" w:rsidP="00BD6A40">
            <w:pPr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080" w:type="dxa"/>
            <w:gridSpan w:val="19"/>
          </w:tcPr>
          <w:p w14:paraId="0634AB2A" w14:textId="77777777" w:rsidR="00BD6A40" w:rsidRPr="000C656D" w:rsidRDefault="00BD6A40" w:rsidP="00BD6A40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0C656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D6A40" w:rsidRPr="00C81CBE" w14:paraId="09ABDFE3" w14:textId="77777777" w:rsidTr="002A7FFB">
        <w:trPr>
          <w:cantSplit/>
        </w:trPr>
        <w:tc>
          <w:tcPr>
            <w:tcW w:w="2430" w:type="dxa"/>
          </w:tcPr>
          <w:p w14:paraId="183FF3C6" w14:textId="77777777" w:rsidR="00BD6A40" w:rsidRPr="00C81CBE" w:rsidRDefault="00BD6A40" w:rsidP="00BD6A4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81CB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810" w:type="dxa"/>
          </w:tcPr>
          <w:p w14:paraId="6877BE4E" w14:textId="77777777" w:rsidR="00BD6A40" w:rsidRPr="00C81CBE" w:rsidRDefault="00BD6A40" w:rsidP="00BD6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4CCAC32" w14:textId="77777777" w:rsidR="00BD6A40" w:rsidRPr="00C81CBE" w:rsidRDefault="00BD6A40" w:rsidP="00BD6A40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4AF6EFA7" w14:textId="77777777" w:rsidR="00BD6A40" w:rsidRPr="00C81CBE" w:rsidRDefault="00BD6A40" w:rsidP="00BD6A40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E54AC4F" w14:textId="77777777" w:rsidR="00BD6A40" w:rsidRPr="00C81CBE" w:rsidRDefault="00BD6A40" w:rsidP="00BD6A40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11636051" w14:textId="77777777" w:rsidR="00BD6A40" w:rsidRPr="00C81CBE" w:rsidRDefault="00BD6A40" w:rsidP="00BD6A40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C72C298" w14:textId="77777777" w:rsidR="00BD6A40" w:rsidRPr="00C81CBE" w:rsidRDefault="00BD6A40" w:rsidP="00BD6A40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99FF96A" w14:textId="77777777" w:rsidR="00BD6A40" w:rsidRPr="00C81CBE" w:rsidRDefault="00BD6A40" w:rsidP="00BD6A40">
            <w:pPr>
              <w:pStyle w:val="acctfourfigures"/>
              <w:tabs>
                <w:tab w:val="clear" w:pos="765"/>
                <w:tab w:val="decimal" w:pos="614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</w:tcPr>
          <w:p w14:paraId="19303A31" w14:textId="77777777" w:rsidR="00BD6A40" w:rsidRPr="00C81CBE" w:rsidRDefault="00BD6A40" w:rsidP="00BD6A40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</w:tcPr>
          <w:p w14:paraId="6A3525BE" w14:textId="77777777" w:rsidR="00BD6A40" w:rsidRPr="00C81CBE" w:rsidRDefault="00BD6A40" w:rsidP="00BD6A40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3F5CFDB" w14:textId="77777777" w:rsidR="00BD6A40" w:rsidRPr="00C81CBE" w:rsidRDefault="00BD6A40" w:rsidP="00BD6A40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833B244" w14:textId="77777777" w:rsidR="00BD6A40" w:rsidRPr="00C81CBE" w:rsidRDefault="00BD6A40" w:rsidP="00BD6A40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14" w:type="dxa"/>
          </w:tcPr>
          <w:p w14:paraId="524AACE6" w14:textId="77777777" w:rsidR="00BD6A40" w:rsidRPr="00C81CBE" w:rsidRDefault="00BD6A40" w:rsidP="00BD6A40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56" w:type="dxa"/>
          </w:tcPr>
          <w:p w14:paraId="15D7D75D" w14:textId="77777777" w:rsidR="00BD6A40" w:rsidRPr="000C656D" w:rsidRDefault="00BD6A40" w:rsidP="00BD6A40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46DBC2A" w14:textId="77777777" w:rsidR="00BD6A40" w:rsidRPr="00C81CBE" w:rsidRDefault="00BD6A40" w:rsidP="00BD6A40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0D865A2" w14:textId="77777777" w:rsidR="00BD6A40" w:rsidRPr="00C81CBE" w:rsidRDefault="00BD6A40" w:rsidP="00BD6A40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9" w:type="dxa"/>
          </w:tcPr>
          <w:p w14:paraId="18BFD18B" w14:textId="77777777" w:rsidR="00BD6A40" w:rsidRPr="00C81CBE" w:rsidRDefault="00BD6A40" w:rsidP="00BD6A40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1" w:type="dxa"/>
          </w:tcPr>
          <w:p w14:paraId="11D6853C" w14:textId="77777777" w:rsidR="00BD6A40" w:rsidRPr="00C81CBE" w:rsidRDefault="00BD6A40" w:rsidP="00BD6A40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DC20A10" w14:textId="77777777" w:rsidR="00BD6A40" w:rsidRPr="00C81CBE" w:rsidRDefault="00BD6A40" w:rsidP="00BD6A40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4808FBA7" w14:textId="77777777" w:rsidR="00BD6A40" w:rsidRPr="00C81CBE" w:rsidRDefault="00BD6A40" w:rsidP="00BD6A40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8" w:type="dxa"/>
          </w:tcPr>
          <w:p w14:paraId="1BAB089E" w14:textId="77777777" w:rsidR="00BD6A40" w:rsidRPr="00C81CBE" w:rsidRDefault="00BD6A40" w:rsidP="00BD6A40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2" w:type="dxa"/>
          </w:tcPr>
          <w:p w14:paraId="0B764BCD" w14:textId="77777777" w:rsidR="00BD6A40" w:rsidRPr="00C81CBE" w:rsidRDefault="00BD6A40" w:rsidP="00BD6A40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446A601" w14:textId="77777777" w:rsidR="00BD6A40" w:rsidRPr="00C81CBE" w:rsidRDefault="00BD6A40" w:rsidP="00BD6A40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355B467C" w14:textId="77777777" w:rsidR="00BD6A40" w:rsidRPr="00C81CBE" w:rsidRDefault="00BD6A40" w:rsidP="00BD6A40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BD6A40" w:rsidRPr="00C81CBE" w14:paraId="7A26401F" w14:textId="77777777" w:rsidTr="002A7FFB">
        <w:trPr>
          <w:cantSplit/>
        </w:trPr>
        <w:tc>
          <w:tcPr>
            <w:tcW w:w="2430" w:type="dxa"/>
          </w:tcPr>
          <w:p w14:paraId="21B8BCF7" w14:textId="77777777" w:rsidR="00BD6A40" w:rsidRPr="00E01B0E" w:rsidRDefault="00BD6A40" w:rsidP="00BD6A4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พีที อิชิ ตั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น </w:t>
            </w:r>
            <w:r w:rsidRPr="00C81CBE">
              <w:rPr>
                <w:rFonts w:asciiTheme="majorBidi" w:hAnsiTheme="majorBidi" w:cstheme="majorBidi"/>
                <w:sz w:val="28"/>
                <w:szCs w:val="28"/>
                <w:cs/>
              </w:rPr>
              <w:t>อินโดนีเซีย</w:t>
            </w:r>
          </w:p>
        </w:tc>
        <w:tc>
          <w:tcPr>
            <w:tcW w:w="810" w:type="dxa"/>
          </w:tcPr>
          <w:p w14:paraId="47361DBB" w14:textId="045883BE" w:rsidR="00BD6A40" w:rsidRPr="0075476A" w:rsidRDefault="00595CA6" w:rsidP="00BD6A40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80" w:type="dxa"/>
          </w:tcPr>
          <w:p w14:paraId="021F6C26" w14:textId="77777777" w:rsidR="00BD6A40" w:rsidRPr="00C81CBE" w:rsidRDefault="00BD6A40" w:rsidP="00BD6A40">
            <w:pPr>
              <w:tabs>
                <w:tab w:val="clear" w:pos="454"/>
                <w:tab w:val="decimal" w:pos="461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0A849FC9" w14:textId="77777777" w:rsidR="00BD6A40" w:rsidRPr="00C81CBE" w:rsidRDefault="00BD6A40" w:rsidP="00BD6A40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80" w:type="dxa"/>
          </w:tcPr>
          <w:p w14:paraId="1CF29B6B" w14:textId="77777777" w:rsidR="00BD6A40" w:rsidRPr="00C81CBE" w:rsidRDefault="00BD6A40" w:rsidP="00BD6A40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2412796" w14:textId="28E9AFAA" w:rsidR="00BD6A40" w:rsidRPr="00B20F7D" w:rsidRDefault="00B26862" w:rsidP="00BD6A40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1,075,954</w:t>
            </w:r>
          </w:p>
        </w:tc>
        <w:tc>
          <w:tcPr>
            <w:tcW w:w="180" w:type="dxa"/>
          </w:tcPr>
          <w:p w14:paraId="38987A46" w14:textId="77777777" w:rsidR="00BD6A40" w:rsidRPr="00C81CBE" w:rsidRDefault="00BD6A40" w:rsidP="00BD6A40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C97AA48" w14:textId="0DC0D760" w:rsidR="00BD6A40" w:rsidRPr="00C81CBE" w:rsidRDefault="00BD6A40" w:rsidP="00BD6A40">
            <w:pPr>
              <w:pStyle w:val="acctfourfigures"/>
              <w:tabs>
                <w:tab w:val="clear" w:pos="765"/>
                <w:tab w:val="decimal" w:pos="614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1,075,954</w:t>
            </w:r>
          </w:p>
        </w:tc>
        <w:tc>
          <w:tcPr>
            <w:tcW w:w="181" w:type="dxa"/>
          </w:tcPr>
          <w:p w14:paraId="716C5C07" w14:textId="77777777" w:rsidR="00BD6A40" w:rsidRPr="00C81CBE" w:rsidRDefault="00BD6A40" w:rsidP="00BD6A40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65136A82" w14:textId="2B1439DE" w:rsidR="00BD6A40" w:rsidRPr="00161C0B" w:rsidRDefault="00B26862" w:rsidP="00BD6A40">
            <w:pPr>
              <w:pStyle w:val="acctfourfigures"/>
              <w:tabs>
                <w:tab w:val="clear" w:pos="765"/>
                <w:tab w:val="decimal" w:pos="65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537,977</w:t>
            </w:r>
          </w:p>
        </w:tc>
        <w:tc>
          <w:tcPr>
            <w:tcW w:w="180" w:type="dxa"/>
          </w:tcPr>
          <w:p w14:paraId="34E9E1B5" w14:textId="77777777" w:rsidR="00BD6A40" w:rsidRPr="00C81CBE" w:rsidRDefault="00BD6A40" w:rsidP="00BD6A40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B84A67D" w14:textId="6DD3861D" w:rsidR="00BD6A40" w:rsidRPr="00C81CBE" w:rsidRDefault="00BD6A40" w:rsidP="00BD6A40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537,977</w:t>
            </w:r>
          </w:p>
        </w:tc>
        <w:tc>
          <w:tcPr>
            <w:tcW w:w="214" w:type="dxa"/>
          </w:tcPr>
          <w:p w14:paraId="7AF3B2B1" w14:textId="77777777" w:rsidR="00BD6A40" w:rsidRPr="00B751ED" w:rsidRDefault="00BD6A40" w:rsidP="00BD6A40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14:paraId="721B33B9" w14:textId="7A101E5A" w:rsidR="00BD6A40" w:rsidRPr="000C656D" w:rsidRDefault="00B26862" w:rsidP="00BD6A40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595CA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294,343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89C3120" w14:textId="77777777" w:rsidR="00BD6A40" w:rsidRPr="00C81CBE" w:rsidRDefault="00BD6A40" w:rsidP="00BD6A40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B156846" w14:textId="057A1BD7" w:rsidR="00BD6A40" w:rsidRPr="00C81CBE" w:rsidRDefault="00BD6A40" w:rsidP="00BD6A40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(314,500)</w:t>
            </w:r>
          </w:p>
        </w:tc>
        <w:tc>
          <w:tcPr>
            <w:tcW w:w="179" w:type="dxa"/>
          </w:tcPr>
          <w:p w14:paraId="3F4E227E" w14:textId="77777777" w:rsidR="00BD6A40" w:rsidRPr="00C81CBE" w:rsidRDefault="00BD6A40" w:rsidP="00BD6A40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</w:tcPr>
          <w:p w14:paraId="338E062E" w14:textId="1E72E0CE" w:rsidR="00BD6A40" w:rsidRPr="00C81CBE" w:rsidRDefault="00595CA6" w:rsidP="00BD6A40">
            <w:pPr>
              <w:pStyle w:val="acctfourfigures"/>
              <w:tabs>
                <w:tab w:val="clear" w:pos="765"/>
                <w:tab w:val="decimal" w:pos="55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95CA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243,634</w:t>
            </w:r>
          </w:p>
        </w:tc>
        <w:tc>
          <w:tcPr>
            <w:tcW w:w="180" w:type="dxa"/>
          </w:tcPr>
          <w:p w14:paraId="6A8FD459" w14:textId="77777777" w:rsidR="00BD6A40" w:rsidRPr="00C81CBE" w:rsidRDefault="00BD6A40" w:rsidP="00BD6A40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AD238AB" w14:textId="17EFAE94" w:rsidR="00BD6A40" w:rsidRPr="00C81CBE" w:rsidRDefault="00BD6A40" w:rsidP="00BD6A40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223,477</w:t>
            </w:r>
          </w:p>
        </w:tc>
        <w:tc>
          <w:tcPr>
            <w:tcW w:w="188" w:type="dxa"/>
          </w:tcPr>
          <w:p w14:paraId="5DD4C5E5" w14:textId="77777777" w:rsidR="00BD6A40" w:rsidRPr="00C81CBE" w:rsidRDefault="00BD6A40" w:rsidP="00BD6A40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14:paraId="46B8D0DC" w14:textId="7A31B31F" w:rsidR="00BD6A40" w:rsidRPr="00C81CBE" w:rsidRDefault="00595CA6" w:rsidP="00BD6A40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95CA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243,63</w:t>
            </w:r>
            <w:r w:rsidR="001C2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3B316CA0" w14:textId="77777777" w:rsidR="00BD6A40" w:rsidRPr="00C81CBE" w:rsidRDefault="00BD6A40" w:rsidP="00BD6A40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22114C2" w14:textId="7ECAF33B" w:rsidR="00BD6A40" w:rsidRPr="00C81CBE" w:rsidRDefault="00BD6A40" w:rsidP="00BD6A40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219,712</w:t>
            </w:r>
          </w:p>
        </w:tc>
      </w:tr>
      <w:tr w:rsidR="00BD6A40" w:rsidRPr="00C81CBE" w14:paraId="37B2936F" w14:textId="77777777" w:rsidTr="002A7FFB">
        <w:trPr>
          <w:cantSplit/>
        </w:trPr>
        <w:tc>
          <w:tcPr>
            <w:tcW w:w="2430" w:type="dxa"/>
          </w:tcPr>
          <w:p w14:paraId="2876E9F6" w14:textId="77777777" w:rsidR="00BD6A40" w:rsidRPr="00C81CBE" w:rsidRDefault="00BD6A40" w:rsidP="00BD6A40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74FA5037" w14:textId="77777777" w:rsidR="00BD6A40" w:rsidRPr="00C81CBE" w:rsidRDefault="00BD6A40" w:rsidP="00BD6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1E4439E" w14:textId="77777777" w:rsidR="00BD6A40" w:rsidRPr="00C81CBE" w:rsidRDefault="00BD6A40" w:rsidP="00BD6A40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6D02E521" w14:textId="77777777" w:rsidR="00BD6A40" w:rsidRPr="00C81CBE" w:rsidRDefault="00BD6A40" w:rsidP="00BD6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31D0FF0" w14:textId="77777777" w:rsidR="00BD6A40" w:rsidRPr="00C81CBE" w:rsidRDefault="00BD6A40" w:rsidP="00BD6A40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CF921DC" w14:textId="77777777" w:rsidR="00BD6A40" w:rsidRPr="00B20F7D" w:rsidRDefault="00BD6A40" w:rsidP="00BD6A40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C94CD2F" w14:textId="77777777" w:rsidR="00BD6A40" w:rsidRPr="00C81CBE" w:rsidRDefault="00BD6A40" w:rsidP="00BD6A40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390833B" w14:textId="77777777" w:rsidR="00BD6A40" w:rsidRPr="00C81CBE" w:rsidRDefault="00BD6A40" w:rsidP="00BD6A40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</w:tcPr>
          <w:p w14:paraId="7A072B59" w14:textId="77777777" w:rsidR="00BD6A40" w:rsidRPr="00C81CBE" w:rsidRDefault="00BD6A40" w:rsidP="00BD6A40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0016E907" w14:textId="401D1583" w:rsidR="00BD6A40" w:rsidRPr="00C81CBE" w:rsidRDefault="00B26862" w:rsidP="00BD6A40">
            <w:pPr>
              <w:pStyle w:val="acctfourfigures"/>
              <w:tabs>
                <w:tab w:val="clear" w:pos="765"/>
                <w:tab w:val="decimal" w:pos="65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537,977</w:t>
            </w:r>
          </w:p>
        </w:tc>
        <w:tc>
          <w:tcPr>
            <w:tcW w:w="180" w:type="dxa"/>
          </w:tcPr>
          <w:p w14:paraId="09F6500B" w14:textId="77777777" w:rsidR="00BD6A40" w:rsidRPr="00C81CBE" w:rsidRDefault="00BD6A40" w:rsidP="00BD6A40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96966B3" w14:textId="625A5479" w:rsidR="00BD6A40" w:rsidRPr="00B751ED" w:rsidRDefault="00BD6A40" w:rsidP="00BD6A40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537,977</w:t>
            </w:r>
          </w:p>
        </w:tc>
        <w:tc>
          <w:tcPr>
            <w:tcW w:w="214" w:type="dxa"/>
          </w:tcPr>
          <w:p w14:paraId="6B95CB11" w14:textId="77777777" w:rsidR="00BD6A40" w:rsidRPr="00C81CBE" w:rsidRDefault="00BD6A40" w:rsidP="00BD6A40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</w:tcPr>
          <w:p w14:paraId="6C9C4455" w14:textId="1A95B70D" w:rsidR="00BD6A40" w:rsidRPr="00B751ED" w:rsidRDefault="00B26862" w:rsidP="00BD6A40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595CA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294,343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41F66624" w14:textId="77777777" w:rsidR="00BD6A40" w:rsidRPr="00B751ED" w:rsidRDefault="00BD6A40" w:rsidP="00BD6A40">
            <w:pPr>
              <w:pStyle w:val="acctfourfigures"/>
              <w:tabs>
                <w:tab w:val="decimal" w:pos="551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4B95742" w14:textId="3EA47689" w:rsidR="00BD6A40" w:rsidRPr="00B751ED" w:rsidRDefault="00BD6A40" w:rsidP="00BD6A40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751E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(314,500)</w:t>
            </w:r>
          </w:p>
        </w:tc>
        <w:tc>
          <w:tcPr>
            <w:tcW w:w="179" w:type="dxa"/>
          </w:tcPr>
          <w:p w14:paraId="75555331" w14:textId="77777777" w:rsidR="00BD6A40" w:rsidRPr="00B751ED" w:rsidRDefault="00BD6A40" w:rsidP="00BD6A40">
            <w:pPr>
              <w:pStyle w:val="acctfourfigures"/>
              <w:tabs>
                <w:tab w:val="clear" w:pos="765"/>
                <w:tab w:val="decimal" w:pos="72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6565854C" w14:textId="519FC622" w:rsidR="00BD6A40" w:rsidRPr="00B751ED" w:rsidRDefault="00EF413C" w:rsidP="00BD6A40">
            <w:pPr>
              <w:pStyle w:val="acctfourfigures"/>
              <w:tabs>
                <w:tab w:val="clear" w:pos="765"/>
                <w:tab w:val="decimal" w:pos="55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243,634</w:t>
            </w:r>
          </w:p>
        </w:tc>
        <w:tc>
          <w:tcPr>
            <w:tcW w:w="180" w:type="dxa"/>
          </w:tcPr>
          <w:p w14:paraId="02B79040" w14:textId="77777777" w:rsidR="00BD6A40" w:rsidRPr="00B751ED" w:rsidRDefault="00BD6A40" w:rsidP="00BD6A40">
            <w:pPr>
              <w:pStyle w:val="acctfourfigures"/>
              <w:tabs>
                <w:tab w:val="clear" w:pos="765"/>
                <w:tab w:val="decimal" w:pos="72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725A058" w14:textId="37AA7638" w:rsidR="00BD6A40" w:rsidRPr="00B751ED" w:rsidRDefault="00BD6A40" w:rsidP="00BD6A40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751E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223,477</w:t>
            </w:r>
          </w:p>
        </w:tc>
        <w:tc>
          <w:tcPr>
            <w:tcW w:w="188" w:type="dxa"/>
          </w:tcPr>
          <w:p w14:paraId="5985398B" w14:textId="77777777" w:rsidR="00BD6A40" w:rsidRPr="00C81CBE" w:rsidRDefault="00BD6A40" w:rsidP="00BD6A40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</w:tcPr>
          <w:p w14:paraId="66FD77B7" w14:textId="3FD0105B" w:rsidR="00BD6A40" w:rsidRPr="00C81CBE" w:rsidRDefault="00EF413C" w:rsidP="00BD6A40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243,63</w:t>
            </w:r>
            <w:r w:rsidR="001C2F8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</w:t>
            </w:r>
          </w:p>
        </w:tc>
        <w:tc>
          <w:tcPr>
            <w:tcW w:w="180" w:type="dxa"/>
          </w:tcPr>
          <w:p w14:paraId="24E688BD" w14:textId="77777777" w:rsidR="00BD6A40" w:rsidRPr="00C81CBE" w:rsidRDefault="00BD6A40" w:rsidP="00BD6A40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B188BA9" w14:textId="5E51154F" w:rsidR="00BD6A40" w:rsidRPr="00C81CBE" w:rsidRDefault="00BD6A40" w:rsidP="00BD6A40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219,712</w:t>
            </w:r>
          </w:p>
        </w:tc>
      </w:tr>
    </w:tbl>
    <w:p w14:paraId="30DF3716" w14:textId="7E51070D" w:rsidR="00264181" w:rsidRDefault="00264181" w:rsidP="003D5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5A2216D" w14:textId="54197780" w:rsidR="00560711" w:rsidRDefault="00560711" w:rsidP="005607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  <w:tab w:val="left" w:pos="14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การร่วมค้าจัดตั้งและดำเนินธุรกิจในประเทศอินโดนีเซีย และดำเนินธุรกิจหลักเกี่ยวกับการ</w:t>
      </w:r>
      <w:r w:rsidRPr="00BC0211">
        <w:rPr>
          <w:rFonts w:asciiTheme="majorBidi" w:hAnsiTheme="majorBidi" w:cstheme="majorBidi"/>
          <w:sz w:val="30"/>
          <w:szCs w:val="30"/>
          <w:cs/>
        </w:rPr>
        <w:t>ผลิตและจำหน่ายเครื่องดื่ม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07E91F8E" w14:textId="77777777" w:rsidR="00560711" w:rsidRDefault="00560711" w:rsidP="005607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p w14:paraId="156C2C9B" w14:textId="77777777" w:rsidR="00560711" w:rsidRPr="00C81CBE" w:rsidRDefault="00560711" w:rsidP="005607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81CBE">
        <w:rPr>
          <w:rFonts w:asciiTheme="majorBidi" w:hAnsiTheme="majorBidi" w:cstheme="majorBidi"/>
          <w:sz w:val="30"/>
          <w:szCs w:val="30"/>
          <w:cs/>
        </w:rPr>
        <w:t>บริษัทไม่มีเงินลงทุนในการร่วมค้าซึ่งจดทะเบียนในตลาดหลักทรัพย์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0E435FC7" w14:textId="77777777" w:rsidR="00107AA1" w:rsidRDefault="00107AA1" w:rsidP="005607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p w14:paraId="1A82DDD1" w14:textId="77777777" w:rsidR="00D60EB9" w:rsidRDefault="00D60EB9" w:rsidP="005607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p w14:paraId="696EF29C" w14:textId="49BE0998" w:rsidR="00D60EB9" w:rsidRPr="00C81CBE" w:rsidRDefault="00D60EB9" w:rsidP="005607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asciiTheme="majorBidi" w:hAnsiTheme="majorBidi" w:cstheme="majorBidi"/>
          <w:sz w:val="30"/>
          <w:szCs w:val="30"/>
        </w:rPr>
        <w:sectPr w:rsidR="00D60EB9" w:rsidRPr="00C81CBE" w:rsidSect="00B76C59">
          <w:headerReference w:type="default" r:id="rId10"/>
          <w:footerReference w:type="default" r:id="rId11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2C3137E9" w14:textId="7FDDDD16" w:rsidR="00533393" w:rsidRPr="00C81CBE" w:rsidRDefault="00533393" w:rsidP="008A32C3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60" w:lineRule="atLeast"/>
        <w:ind w:left="630" w:hanging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81CBE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เงินลงทุนระยะยาวอื่น</w:t>
      </w:r>
    </w:p>
    <w:p w14:paraId="245503C6" w14:textId="77777777" w:rsidR="00533393" w:rsidRPr="00C81CBE" w:rsidRDefault="00533393" w:rsidP="003328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60" w:lineRule="atLeast"/>
        <w:ind w:firstLine="63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BC1B3C" w14:textId="5CDC764D" w:rsidR="0078574E" w:rsidRDefault="00673805" w:rsidP="003328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1080"/>
        </w:tabs>
        <w:spacing w:line="260" w:lineRule="atLeast"/>
        <w:ind w:firstLine="630"/>
        <w:jc w:val="thaiDistribute"/>
        <w:rPr>
          <w:rFonts w:asciiTheme="majorBidi" w:hAnsiTheme="majorBidi" w:cstheme="majorBidi"/>
          <w:sz w:val="30"/>
          <w:szCs w:val="30"/>
        </w:rPr>
      </w:pPr>
      <w:r w:rsidRPr="00C81CBE">
        <w:rPr>
          <w:rFonts w:asciiTheme="majorBidi" w:hAnsiTheme="majorBidi" w:cstheme="majorBidi"/>
          <w:sz w:val="30"/>
          <w:szCs w:val="30"/>
          <w:cs/>
        </w:rPr>
        <w:t xml:space="preserve">เงินลงทุนระยะยาวอื่น ณ วันที่ </w:t>
      </w:r>
      <w:r w:rsidR="00BD6A40">
        <w:rPr>
          <w:rFonts w:asciiTheme="majorBidi" w:hAnsiTheme="majorBidi" w:cstheme="majorBidi"/>
          <w:sz w:val="30"/>
          <w:szCs w:val="30"/>
        </w:rPr>
        <w:t xml:space="preserve">30 </w:t>
      </w:r>
      <w:r w:rsidR="00BD6A40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D60EB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60EB9">
        <w:rPr>
          <w:rFonts w:asciiTheme="majorBidi" w:hAnsiTheme="majorBidi" w:cstheme="majorBidi"/>
          <w:sz w:val="30"/>
          <w:szCs w:val="30"/>
        </w:rPr>
        <w:t>2566</w:t>
      </w:r>
      <w:r w:rsidRPr="00C81CBE">
        <w:rPr>
          <w:rFonts w:asciiTheme="majorBidi" w:hAnsiTheme="majorBidi" w:cstheme="majorBidi"/>
          <w:sz w:val="30"/>
          <w:szCs w:val="30"/>
        </w:rPr>
        <w:t xml:space="preserve"> 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Pr="00C81CBE">
        <w:rPr>
          <w:rFonts w:asciiTheme="majorBidi" w:hAnsiTheme="majorBidi" w:cstheme="majorBidi"/>
          <w:sz w:val="30"/>
          <w:szCs w:val="30"/>
        </w:rPr>
        <w:t xml:space="preserve">31 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C81CBE">
        <w:rPr>
          <w:rFonts w:asciiTheme="majorBidi" w:hAnsiTheme="majorBidi" w:cstheme="majorBidi"/>
          <w:sz w:val="30"/>
          <w:szCs w:val="30"/>
        </w:rPr>
        <w:t>256</w:t>
      </w:r>
      <w:r w:rsidR="00D60EB9">
        <w:rPr>
          <w:rFonts w:asciiTheme="majorBidi" w:hAnsiTheme="majorBidi" w:cstheme="majorBidi"/>
          <w:sz w:val="30"/>
          <w:szCs w:val="30"/>
        </w:rPr>
        <w:t>5</w:t>
      </w:r>
      <w:r w:rsidRPr="00C81CBE">
        <w:rPr>
          <w:rFonts w:asciiTheme="majorBidi" w:hAnsiTheme="majorBidi" w:cstheme="majorBidi"/>
          <w:sz w:val="30"/>
          <w:szCs w:val="30"/>
        </w:rPr>
        <w:t xml:space="preserve"> </w:t>
      </w:r>
      <w:r w:rsidRPr="00C81CBE">
        <w:rPr>
          <w:rFonts w:asciiTheme="majorBidi" w:hAnsiTheme="majorBidi" w:cstheme="majorBidi"/>
          <w:sz w:val="30"/>
          <w:szCs w:val="30"/>
          <w:cs/>
        </w:rPr>
        <w:t>และเงินปันผลรับสำหรับงวด</w:t>
      </w:r>
      <w:r w:rsidR="0084075F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ดือนสิ้นสุดวันที่ </w:t>
      </w:r>
      <w:r w:rsidR="0084075F">
        <w:rPr>
          <w:rFonts w:asciiTheme="majorBidi" w:hAnsiTheme="majorBidi" w:cstheme="majorBidi"/>
          <w:sz w:val="30"/>
          <w:szCs w:val="30"/>
        </w:rPr>
        <w:t xml:space="preserve">30 </w:t>
      </w:r>
      <w:r w:rsidR="0084075F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C81CBE">
        <w:rPr>
          <w:rFonts w:asciiTheme="majorBidi" w:hAnsiTheme="majorBidi" w:cstheme="majorBidi"/>
          <w:sz w:val="30"/>
          <w:szCs w:val="30"/>
        </w:rPr>
        <w:t>256</w:t>
      </w:r>
      <w:r w:rsidR="00D60EB9">
        <w:rPr>
          <w:rFonts w:asciiTheme="majorBidi" w:hAnsiTheme="majorBidi" w:cstheme="majorBidi"/>
          <w:sz w:val="30"/>
          <w:szCs w:val="30"/>
        </w:rPr>
        <w:t>6</w:t>
      </w:r>
      <w:r w:rsidRPr="00C81CBE">
        <w:rPr>
          <w:rFonts w:asciiTheme="majorBidi" w:hAnsiTheme="majorBidi" w:cstheme="majorBidi"/>
          <w:sz w:val="30"/>
          <w:szCs w:val="30"/>
        </w:rPr>
        <w:t xml:space="preserve"> 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C81CBE">
        <w:rPr>
          <w:rFonts w:asciiTheme="majorBidi" w:hAnsiTheme="majorBidi" w:cstheme="majorBidi"/>
          <w:sz w:val="30"/>
          <w:szCs w:val="30"/>
        </w:rPr>
        <w:t>256</w:t>
      </w:r>
      <w:r w:rsidR="00D60EB9">
        <w:rPr>
          <w:rFonts w:asciiTheme="majorBidi" w:hAnsiTheme="majorBidi" w:cstheme="majorBidi"/>
          <w:sz w:val="30"/>
          <w:szCs w:val="30"/>
        </w:rPr>
        <w:t>5</w:t>
      </w:r>
      <w:r w:rsidRPr="00C81CBE">
        <w:rPr>
          <w:rFonts w:asciiTheme="majorBidi" w:hAnsiTheme="majorBidi" w:cstheme="majorBidi"/>
          <w:sz w:val="30"/>
          <w:szCs w:val="30"/>
        </w:rPr>
        <w:t xml:space="preserve"> </w:t>
      </w:r>
      <w:r w:rsidRPr="00C81CBE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E7EA06A" w14:textId="555F5500" w:rsidR="00676D79" w:rsidRDefault="00676D79" w:rsidP="003328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1080"/>
        </w:tabs>
        <w:spacing w:line="260" w:lineRule="atLeast"/>
        <w:ind w:firstLine="63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13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1017"/>
        <w:gridCol w:w="180"/>
        <w:gridCol w:w="984"/>
        <w:gridCol w:w="6"/>
        <w:gridCol w:w="174"/>
        <w:gridCol w:w="6"/>
        <w:gridCol w:w="1008"/>
        <w:gridCol w:w="182"/>
        <w:gridCol w:w="1067"/>
        <w:gridCol w:w="11"/>
        <w:gridCol w:w="169"/>
        <w:gridCol w:w="11"/>
        <w:gridCol w:w="990"/>
        <w:gridCol w:w="180"/>
        <w:gridCol w:w="979"/>
        <w:gridCol w:w="11"/>
        <w:gridCol w:w="169"/>
        <w:gridCol w:w="11"/>
        <w:gridCol w:w="988"/>
        <w:gridCol w:w="178"/>
        <w:gridCol w:w="988"/>
        <w:gridCol w:w="179"/>
        <w:gridCol w:w="1132"/>
        <w:gridCol w:w="180"/>
        <w:gridCol w:w="1170"/>
      </w:tblGrid>
      <w:tr w:rsidR="00D60EB9" w:rsidRPr="00C81CBE" w14:paraId="3C7C6E99" w14:textId="77777777" w:rsidTr="002A7FFB">
        <w:trPr>
          <w:cantSplit/>
        </w:trPr>
        <w:tc>
          <w:tcPr>
            <w:tcW w:w="2160" w:type="dxa"/>
          </w:tcPr>
          <w:p w14:paraId="3D39CEF3" w14:textId="77777777" w:rsidR="00D60EB9" w:rsidRPr="00676D79" w:rsidRDefault="00D60EB9" w:rsidP="002A7FFB">
            <w:pPr>
              <w:tabs>
                <w:tab w:val="left" w:pos="630"/>
              </w:tabs>
              <w:rPr>
                <w:rFonts w:asciiTheme="majorBidi" w:hAnsiTheme="majorBidi" w:cstheme="majorBidi"/>
                <w:sz w:val="30"/>
                <w:szCs w:val="30"/>
                <w:lang w:val="x-none"/>
              </w:rPr>
            </w:pPr>
          </w:p>
        </w:tc>
        <w:tc>
          <w:tcPr>
            <w:tcW w:w="11970" w:type="dxa"/>
            <w:gridSpan w:val="25"/>
          </w:tcPr>
          <w:p w14:paraId="6DC51325" w14:textId="77777777" w:rsidR="00D60EB9" w:rsidRPr="00676D79" w:rsidRDefault="00D60EB9" w:rsidP="002A7FFB">
            <w:pPr>
              <w:pStyle w:val="acctfourfigures"/>
              <w:ind w:right="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76D7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676D7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/ </w:t>
            </w:r>
            <w:r w:rsidRPr="00676D7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60EB9" w:rsidRPr="00C81CBE" w14:paraId="583786CE" w14:textId="77777777" w:rsidTr="002A7FFB">
        <w:trPr>
          <w:cantSplit/>
          <w:tblHeader/>
        </w:trPr>
        <w:tc>
          <w:tcPr>
            <w:tcW w:w="2160" w:type="dxa"/>
          </w:tcPr>
          <w:p w14:paraId="0CABBCAD" w14:textId="77777777" w:rsidR="00D60EB9" w:rsidRPr="00C81CBE" w:rsidRDefault="00D60EB9" w:rsidP="002A7FFB">
            <w:pPr>
              <w:tabs>
                <w:tab w:val="left" w:pos="630"/>
              </w:tabs>
              <w:ind w:firstLine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81" w:type="dxa"/>
            <w:gridSpan w:val="3"/>
          </w:tcPr>
          <w:p w14:paraId="3371EB33" w14:textId="77777777" w:rsidR="00D60EB9" w:rsidRPr="00C81CBE" w:rsidRDefault="00D60EB9" w:rsidP="002A7FFB">
            <w:pPr>
              <w:tabs>
                <w:tab w:val="left" w:pos="63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สัดส่วนความ</w:t>
            </w:r>
            <w:r w:rsidRPr="00C81CB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>เป็นเจ้าของ</w:t>
            </w:r>
          </w:p>
        </w:tc>
        <w:tc>
          <w:tcPr>
            <w:tcW w:w="180" w:type="dxa"/>
            <w:gridSpan w:val="2"/>
          </w:tcPr>
          <w:p w14:paraId="3458DFC4" w14:textId="77777777" w:rsidR="00D60EB9" w:rsidRPr="00C81CBE" w:rsidRDefault="00D60EB9" w:rsidP="002A7FFB">
            <w:pPr>
              <w:tabs>
                <w:tab w:val="left" w:pos="63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3" w:type="dxa"/>
            <w:gridSpan w:val="4"/>
          </w:tcPr>
          <w:p w14:paraId="508D2CAE" w14:textId="77777777" w:rsidR="00D60EB9" w:rsidRPr="00C81CBE" w:rsidRDefault="00D60EB9" w:rsidP="002A7FFB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2F7FE2E" w14:textId="77777777" w:rsidR="00D60EB9" w:rsidRPr="00C81CBE" w:rsidRDefault="00D60EB9" w:rsidP="002A7FFB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  <w:r w:rsidRPr="00C81CB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gridSpan w:val="2"/>
          </w:tcPr>
          <w:p w14:paraId="0EDF04EE" w14:textId="77777777" w:rsidR="00D60EB9" w:rsidRPr="00C81CBE" w:rsidRDefault="00D60EB9" w:rsidP="002A7FFB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160" w:type="dxa"/>
            <w:gridSpan w:val="4"/>
          </w:tcPr>
          <w:p w14:paraId="1CCCC640" w14:textId="77777777" w:rsidR="00D60EB9" w:rsidRPr="00C81CBE" w:rsidRDefault="00D60EB9" w:rsidP="002A7FFB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6DE4A08" w14:textId="77777777" w:rsidR="00D60EB9" w:rsidRPr="00C81CBE" w:rsidRDefault="00D60EB9" w:rsidP="002A7FFB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gridSpan w:val="2"/>
          </w:tcPr>
          <w:p w14:paraId="48CB0B5E" w14:textId="77777777" w:rsidR="00D60EB9" w:rsidRPr="00C81CBE" w:rsidRDefault="00D60EB9" w:rsidP="002A7FFB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165" w:type="dxa"/>
            <w:gridSpan w:val="4"/>
          </w:tcPr>
          <w:p w14:paraId="307FF5BB" w14:textId="77777777" w:rsidR="00D60EB9" w:rsidRDefault="00D60EB9" w:rsidP="002A7FFB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802E5F2" w14:textId="77777777" w:rsidR="00D60EB9" w:rsidRPr="00C81CBE" w:rsidRDefault="00D60EB9" w:rsidP="002A7FFB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79" w:type="dxa"/>
          </w:tcPr>
          <w:p w14:paraId="623C34AD" w14:textId="77777777" w:rsidR="00D60EB9" w:rsidRPr="00C81CBE" w:rsidRDefault="00D60EB9" w:rsidP="002A7FFB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482" w:type="dxa"/>
            <w:gridSpan w:val="3"/>
          </w:tcPr>
          <w:p w14:paraId="6EC3258D" w14:textId="77777777" w:rsidR="00F75C7D" w:rsidRDefault="00D60EB9" w:rsidP="00F75C7D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เงินปันผลรับสำหรั</w:t>
            </w:r>
            <w:r w:rsidR="00F75C7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</w:t>
            </w:r>
          </w:p>
          <w:p w14:paraId="1C99ED76" w14:textId="3F4C576F" w:rsidR="00D60EB9" w:rsidRPr="002A3E56" w:rsidRDefault="00F75C7D" w:rsidP="002A7FFB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งวดหกเดือนสิ้นสุดวันที่</w:t>
            </w:r>
          </w:p>
        </w:tc>
      </w:tr>
      <w:tr w:rsidR="0084075F" w:rsidRPr="00C81CBE" w14:paraId="0C318B8F" w14:textId="77777777" w:rsidTr="002A7FFB">
        <w:trPr>
          <w:cantSplit/>
          <w:tblHeader/>
        </w:trPr>
        <w:tc>
          <w:tcPr>
            <w:tcW w:w="2160" w:type="dxa"/>
          </w:tcPr>
          <w:p w14:paraId="3A2A5135" w14:textId="77777777" w:rsidR="0084075F" w:rsidRPr="00C81CBE" w:rsidRDefault="0084075F" w:rsidP="0084075F">
            <w:pPr>
              <w:pStyle w:val="acctfourfigures"/>
              <w:tabs>
                <w:tab w:val="left" w:pos="63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5B508383" w14:textId="3308FFD6" w:rsidR="0084075F" w:rsidRPr="00D60EB9" w:rsidRDefault="0084075F" w:rsidP="0084075F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</w:p>
          <w:p w14:paraId="047A43DC" w14:textId="5E468FC5" w:rsidR="0084075F" w:rsidRPr="00D60EB9" w:rsidRDefault="0084075F" w:rsidP="0084075F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618A0E16" w14:textId="77777777" w:rsidR="0084075F" w:rsidRPr="00D60EB9" w:rsidRDefault="0084075F" w:rsidP="0084075F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2B80D073" w14:textId="77777777" w:rsidR="0084075F" w:rsidRPr="00D60EB9" w:rsidRDefault="0084075F" w:rsidP="0084075F">
            <w:pPr>
              <w:pStyle w:val="acctfourfigures"/>
              <w:tabs>
                <w:tab w:val="clear" w:pos="765"/>
              </w:tabs>
              <w:spacing w:line="360" w:lineRule="exact"/>
              <w:ind w:left="-74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E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</w:p>
          <w:p w14:paraId="084B408E" w14:textId="07C9901E" w:rsidR="0084075F" w:rsidRPr="00D60EB9" w:rsidRDefault="0084075F" w:rsidP="0084075F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EB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gridSpan w:val="2"/>
          </w:tcPr>
          <w:p w14:paraId="49F843E7" w14:textId="77777777" w:rsidR="0084075F" w:rsidRPr="00C81CBE" w:rsidRDefault="0084075F" w:rsidP="0084075F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17D29FD7" w14:textId="77777777" w:rsidR="0084075F" w:rsidRPr="00D60EB9" w:rsidRDefault="0084075F" w:rsidP="0084075F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</w:p>
          <w:p w14:paraId="5451D739" w14:textId="064ACBA8" w:rsidR="0084075F" w:rsidRPr="00C81CBE" w:rsidRDefault="0084075F" w:rsidP="0084075F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2" w:type="dxa"/>
          </w:tcPr>
          <w:p w14:paraId="62BA8B88" w14:textId="77777777" w:rsidR="0084075F" w:rsidRPr="00C81CBE" w:rsidRDefault="0084075F" w:rsidP="0084075F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06C91A3E" w14:textId="77777777" w:rsidR="0084075F" w:rsidRPr="00D60EB9" w:rsidRDefault="0084075F" w:rsidP="0084075F">
            <w:pPr>
              <w:pStyle w:val="acctfourfigures"/>
              <w:tabs>
                <w:tab w:val="clear" w:pos="765"/>
              </w:tabs>
              <w:spacing w:line="360" w:lineRule="exact"/>
              <w:ind w:left="-74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E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</w:p>
          <w:p w14:paraId="2987DAD7" w14:textId="6C006E46" w:rsidR="0084075F" w:rsidRPr="00C81CBE" w:rsidRDefault="0084075F" w:rsidP="0084075F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EB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gridSpan w:val="2"/>
          </w:tcPr>
          <w:p w14:paraId="5BE33C4D" w14:textId="77777777" w:rsidR="0084075F" w:rsidRPr="00C81CBE" w:rsidRDefault="0084075F" w:rsidP="0084075F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B53662A" w14:textId="77777777" w:rsidR="0084075F" w:rsidRPr="00D60EB9" w:rsidRDefault="0084075F" w:rsidP="0084075F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</w:p>
          <w:p w14:paraId="378D39C7" w14:textId="59833BCA" w:rsidR="0084075F" w:rsidRPr="00C81CBE" w:rsidRDefault="0084075F" w:rsidP="0084075F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3FEE5F09" w14:textId="77777777" w:rsidR="0084075F" w:rsidRPr="00C81CBE" w:rsidRDefault="0084075F" w:rsidP="0084075F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33B6BA3B" w14:textId="77777777" w:rsidR="0084075F" w:rsidRPr="00D60EB9" w:rsidRDefault="0084075F" w:rsidP="0084075F">
            <w:pPr>
              <w:pStyle w:val="acctfourfigures"/>
              <w:tabs>
                <w:tab w:val="clear" w:pos="765"/>
              </w:tabs>
              <w:spacing w:line="360" w:lineRule="exact"/>
              <w:ind w:left="-74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E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</w:p>
          <w:p w14:paraId="36C0AAA5" w14:textId="041345E6" w:rsidR="0084075F" w:rsidRPr="00C81CBE" w:rsidRDefault="0084075F" w:rsidP="0084075F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EB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gridSpan w:val="2"/>
          </w:tcPr>
          <w:p w14:paraId="185F55A2" w14:textId="77777777" w:rsidR="0084075F" w:rsidRPr="00C81CBE" w:rsidRDefault="0084075F" w:rsidP="0084075F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</w:tcPr>
          <w:p w14:paraId="0EFF95D1" w14:textId="77777777" w:rsidR="0084075F" w:rsidRPr="00D60EB9" w:rsidRDefault="0084075F" w:rsidP="0084075F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</w:p>
          <w:p w14:paraId="1C64EB97" w14:textId="7E231FF4" w:rsidR="0084075F" w:rsidRPr="00C81CBE" w:rsidRDefault="0084075F" w:rsidP="0084075F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78" w:type="dxa"/>
          </w:tcPr>
          <w:p w14:paraId="66AEBB1F" w14:textId="77777777" w:rsidR="0084075F" w:rsidRPr="00C81CBE" w:rsidRDefault="0084075F" w:rsidP="0084075F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</w:tcPr>
          <w:p w14:paraId="2D071C85" w14:textId="77777777" w:rsidR="0084075F" w:rsidRPr="00D60EB9" w:rsidRDefault="0084075F" w:rsidP="0084075F">
            <w:pPr>
              <w:pStyle w:val="acctfourfigures"/>
              <w:tabs>
                <w:tab w:val="clear" w:pos="765"/>
              </w:tabs>
              <w:spacing w:line="360" w:lineRule="exact"/>
              <w:ind w:left="-74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E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</w:p>
          <w:p w14:paraId="584D881A" w14:textId="04DDE3C0" w:rsidR="0084075F" w:rsidRPr="00C81CBE" w:rsidRDefault="0084075F" w:rsidP="0084075F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EB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79" w:type="dxa"/>
          </w:tcPr>
          <w:p w14:paraId="316B203E" w14:textId="77777777" w:rsidR="0084075F" w:rsidRPr="00C81CBE" w:rsidRDefault="0084075F" w:rsidP="0084075F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32" w:type="dxa"/>
          </w:tcPr>
          <w:p w14:paraId="4235AD2A" w14:textId="77777777" w:rsidR="0084075F" w:rsidRPr="00D60EB9" w:rsidRDefault="0084075F" w:rsidP="0084075F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</w:p>
          <w:p w14:paraId="75C0B958" w14:textId="2040F94E" w:rsidR="0084075F" w:rsidRPr="00C81CBE" w:rsidRDefault="0084075F" w:rsidP="0084075F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7D936877" w14:textId="77777777" w:rsidR="0084075F" w:rsidRPr="00C81CBE" w:rsidRDefault="0084075F" w:rsidP="0084075F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E9B9F2" w14:textId="77777777" w:rsidR="0084075F" w:rsidRPr="00D60EB9" w:rsidRDefault="0084075F" w:rsidP="0084075F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</w:p>
          <w:p w14:paraId="1B1B950B" w14:textId="5C8F809C" w:rsidR="0084075F" w:rsidRPr="00C81CBE" w:rsidRDefault="0084075F" w:rsidP="0084075F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</w:tr>
      <w:tr w:rsidR="0084075F" w:rsidRPr="00C81CBE" w14:paraId="4784B304" w14:textId="77777777" w:rsidTr="002A7FFB">
        <w:trPr>
          <w:cantSplit/>
          <w:tblHeader/>
        </w:trPr>
        <w:tc>
          <w:tcPr>
            <w:tcW w:w="2160" w:type="dxa"/>
          </w:tcPr>
          <w:p w14:paraId="653B7CDA" w14:textId="77777777" w:rsidR="0084075F" w:rsidRPr="00C81CBE" w:rsidRDefault="0084075F" w:rsidP="0084075F">
            <w:pPr>
              <w:pStyle w:val="acctfourfigures"/>
              <w:tabs>
                <w:tab w:val="left" w:pos="63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3631A63D" w14:textId="585E854F" w:rsidR="0084075F" w:rsidRPr="00D60EB9" w:rsidRDefault="0084075F" w:rsidP="0084075F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E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29C35358" w14:textId="77777777" w:rsidR="0084075F" w:rsidRPr="00D60EB9" w:rsidRDefault="0084075F" w:rsidP="0084075F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456120FF" w14:textId="0205A3CB" w:rsidR="0084075F" w:rsidRPr="00D60EB9" w:rsidRDefault="0084075F" w:rsidP="0084075F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E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  <w:gridSpan w:val="2"/>
          </w:tcPr>
          <w:p w14:paraId="3A3BC229" w14:textId="77777777" w:rsidR="0084075F" w:rsidRPr="00C81CBE" w:rsidRDefault="0084075F" w:rsidP="0084075F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21946B79" w14:textId="1C88F977" w:rsidR="0084075F" w:rsidRPr="00C81CBE" w:rsidRDefault="0084075F" w:rsidP="0084075F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E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2" w:type="dxa"/>
          </w:tcPr>
          <w:p w14:paraId="55EBCCDC" w14:textId="77777777" w:rsidR="0084075F" w:rsidRPr="00C81CBE" w:rsidRDefault="0084075F" w:rsidP="0084075F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521EEDD6" w14:textId="4F92CF1A" w:rsidR="0084075F" w:rsidRPr="00C81CBE" w:rsidRDefault="0084075F" w:rsidP="0084075F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E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  <w:gridSpan w:val="2"/>
          </w:tcPr>
          <w:p w14:paraId="07970363" w14:textId="77777777" w:rsidR="0084075F" w:rsidRPr="00C81CBE" w:rsidRDefault="0084075F" w:rsidP="0084075F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7699BDF" w14:textId="64798702" w:rsidR="0084075F" w:rsidRPr="00C81CBE" w:rsidRDefault="0084075F" w:rsidP="0084075F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E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398D889D" w14:textId="77777777" w:rsidR="0084075F" w:rsidRPr="00C81CBE" w:rsidRDefault="0084075F" w:rsidP="0084075F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05BEB745" w14:textId="37DCD6C3" w:rsidR="0084075F" w:rsidRPr="00C81CBE" w:rsidRDefault="0084075F" w:rsidP="0084075F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E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  <w:gridSpan w:val="2"/>
          </w:tcPr>
          <w:p w14:paraId="00898971" w14:textId="77777777" w:rsidR="0084075F" w:rsidRPr="00C81CBE" w:rsidRDefault="0084075F" w:rsidP="0084075F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</w:tcPr>
          <w:p w14:paraId="376A7072" w14:textId="20F6323A" w:rsidR="0084075F" w:rsidRPr="00C81CBE" w:rsidRDefault="0084075F" w:rsidP="0084075F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E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78" w:type="dxa"/>
          </w:tcPr>
          <w:p w14:paraId="09688854" w14:textId="77777777" w:rsidR="0084075F" w:rsidRPr="00C81CBE" w:rsidRDefault="0084075F" w:rsidP="0084075F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</w:tcPr>
          <w:p w14:paraId="0A42C554" w14:textId="142C7D8C" w:rsidR="0084075F" w:rsidRPr="00C81CBE" w:rsidRDefault="0084075F" w:rsidP="0084075F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E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79" w:type="dxa"/>
          </w:tcPr>
          <w:p w14:paraId="3E98CD94" w14:textId="77777777" w:rsidR="0084075F" w:rsidRPr="00C81CBE" w:rsidRDefault="0084075F" w:rsidP="0084075F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32" w:type="dxa"/>
          </w:tcPr>
          <w:p w14:paraId="07138B19" w14:textId="16F06A67" w:rsidR="0084075F" w:rsidRPr="00C81CBE" w:rsidRDefault="0084075F" w:rsidP="0084075F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E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13CBF9E1" w14:textId="77777777" w:rsidR="0084075F" w:rsidRPr="00C81CBE" w:rsidRDefault="0084075F" w:rsidP="0084075F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3DDE45" w14:textId="38E8D1D2" w:rsidR="0084075F" w:rsidRPr="00C81CBE" w:rsidRDefault="0084075F" w:rsidP="0084075F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E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</w:tr>
      <w:tr w:rsidR="0084075F" w:rsidRPr="00C81CBE" w14:paraId="2382199A" w14:textId="77777777" w:rsidTr="002A7FFB">
        <w:trPr>
          <w:cantSplit/>
        </w:trPr>
        <w:tc>
          <w:tcPr>
            <w:tcW w:w="2160" w:type="dxa"/>
          </w:tcPr>
          <w:p w14:paraId="48D471E6" w14:textId="77777777" w:rsidR="0084075F" w:rsidRPr="00C81CBE" w:rsidRDefault="0084075F" w:rsidP="0084075F">
            <w:pPr>
              <w:tabs>
                <w:tab w:val="clear" w:pos="454"/>
                <w:tab w:val="left" w:pos="630"/>
              </w:tabs>
              <w:ind w:left="458" w:hanging="4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87" w:type="dxa"/>
            <w:gridSpan w:val="4"/>
          </w:tcPr>
          <w:p w14:paraId="19226F68" w14:textId="77777777" w:rsidR="0084075F" w:rsidRPr="00E14382" w:rsidRDefault="0084075F" w:rsidP="0084075F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E1438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180" w:type="dxa"/>
            <w:gridSpan w:val="2"/>
          </w:tcPr>
          <w:p w14:paraId="59189D01" w14:textId="77777777" w:rsidR="0084075F" w:rsidRPr="00C81CBE" w:rsidRDefault="0084075F" w:rsidP="0084075F">
            <w:pPr>
              <w:tabs>
                <w:tab w:val="clear" w:pos="454"/>
                <w:tab w:val="decimal" w:pos="281"/>
                <w:tab w:val="decimal" w:pos="461"/>
                <w:tab w:val="left" w:pos="630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603" w:type="dxa"/>
            <w:gridSpan w:val="19"/>
          </w:tcPr>
          <w:p w14:paraId="204C205B" w14:textId="77777777" w:rsidR="0084075F" w:rsidRDefault="0084075F" w:rsidP="0084075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1438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E1438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84075F" w:rsidRPr="00C81CBE" w14:paraId="1E3DE503" w14:textId="77777777" w:rsidTr="002A7FFB">
        <w:trPr>
          <w:cantSplit/>
        </w:trPr>
        <w:tc>
          <w:tcPr>
            <w:tcW w:w="2160" w:type="dxa"/>
          </w:tcPr>
          <w:p w14:paraId="511CFAEB" w14:textId="77777777" w:rsidR="0084075F" w:rsidRPr="00C81CBE" w:rsidRDefault="0084075F" w:rsidP="0084075F">
            <w:pPr>
              <w:tabs>
                <w:tab w:val="clear" w:pos="454"/>
                <w:tab w:val="left" w:pos="630"/>
              </w:tabs>
              <w:ind w:left="458" w:hanging="3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พรีดิกทิฟ จำกัด</w:t>
            </w:r>
          </w:p>
        </w:tc>
        <w:tc>
          <w:tcPr>
            <w:tcW w:w="1017" w:type="dxa"/>
          </w:tcPr>
          <w:p w14:paraId="5FD2D845" w14:textId="424DE48C" w:rsidR="0084075F" w:rsidRPr="00C81CBE" w:rsidRDefault="00EF413C" w:rsidP="0084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20.12</w:t>
            </w:r>
          </w:p>
        </w:tc>
        <w:tc>
          <w:tcPr>
            <w:tcW w:w="180" w:type="dxa"/>
          </w:tcPr>
          <w:p w14:paraId="36BFB32C" w14:textId="77777777" w:rsidR="0084075F" w:rsidRPr="00C81CBE" w:rsidRDefault="0084075F" w:rsidP="0084075F">
            <w:pPr>
              <w:tabs>
                <w:tab w:val="clear" w:pos="454"/>
                <w:tab w:val="decimal" w:pos="461"/>
                <w:tab w:val="left" w:pos="63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73496C3C" w14:textId="235A1D3B" w:rsidR="0084075F" w:rsidRPr="00F24868" w:rsidRDefault="0084075F" w:rsidP="0084075F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20.12</w:t>
            </w:r>
          </w:p>
        </w:tc>
        <w:tc>
          <w:tcPr>
            <w:tcW w:w="180" w:type="dxa"/>
            <w:gridSpan w:val="2"/>
          </w:tcPr>
          <w:p w14:paraId="62CA1E0D" w14:textId="77777777" w:rsidR="0084075F" w:rsidRPr="00F24868" w:rsidRDefault="0084075F" w:rsidP="0084075F">
            <w:pPr>
              <w:tabs>
                <w:tab w:val="clear" w:pos="454"/>
                <w:tab w:val="decimal" w:pos="281"/>
                <w:tab w:val="decimal" w:pos="461"/>
                <w:tab w:val="left" w:pos="630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7EEFB40F" w14:textId="7E605BD8" w:rsidR="0084075F" w:rsidRPr="00F24868" w:rsidRDefault="00EF413C" w:rsidP="0084075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2,504</w:t>
            </w:r>
          </w:p>
        </w:tc>
        <w:tc>
          <w:tcPr>
            <w:tcW w:w="182" w:type="dxa"/>
          </w:tcPr>
          <w:p w14:paraId="4CDB8D66" w14:textId="77777777" w:rsidR="0084075F" w:rsidRPr="00F24868" w:rsidRDefault="0084075F" w:rsidP="0084075F">
            <w:pPr>
              <w:pStyle w:val="acctfourfigures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1DCC55E7" w14:textId="161150E4" w:rsidR="0084075F" w:rsidRPr="00F24868" w:rsidRDefault="0084075F" w:rsidP="0084075F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48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2,504</w:t>
            </w:r>
          </w:p>
        </w:tc>
        <w:tc>
          <w:tcPr>
            <w:tcW w:w="180" w:type="dxa"/>
            <w:gridSpan w:val="2"/>
          </w:tcPr>
          <w:p w14:paraId="43083C36" w14:textId="77777777" w:rsidR="0084075F" w:rsidRPr="00C81CBE" w:rsidRDefault="0084075F" w:rsidP="0084075F">
            <w:pPr>
              <w:pStyle w:val="acctfourfigures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FAAD6C" w14:textId="470E4B02" w:rsidR="0084075F" w:rsidRPr="00C81CBE" w:rsidRDefault="00EF413C" w:rsidP="0084075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92,600</w:t>
            </w:r>
          </w:p>
        </w:tc>
        <w:tc>
          <w:tcPr>
            <w:tcW w:w="180" w:type="dxa"/>
          </w:tcPr>
          <w:p w14:paraId="04DBDEDB" w14:textId="77777777" w:rsidR="0084075F" w:rsidRPr="00C81CBE" w:rsidRDefault="0084075F" w:rsidP="0084075F">
            <w:pPr>
              <w:pStyle w:val="acctfourfigures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02012A24" w14:textId="0ED1E797" w:rsidR="0084075F" w:rsidRPr="00C81CBE" w:rsidRDefault="0084075F" w:rsidP="0084075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92,600</w:t>
            </w:r>
          </w:p>
        </w:tc>
        <w:tc>
          <w:tcPr>
            <w:tcW w:w="180" w:type="dxa"/>
            <w:gridSpan w:val="2"/>
          </w:tcPr>
          <w:p w14:paraId="01BA4B7F" w14:textId="77777777" w:rsidR="0084075F" w:rsidRPr="00C81CBE" w:rsidRDefault="0084075F" w:rsidP="0084075F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62EF0541" w14:textId="6E469380" w:rsidR="0084075F" w:rsidRDefault="00EF413C" w:rsidP="0084075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92,600</w:t>
            </w:r>
          </w:p>
        </w:tc>
        <w:tc>
          <w:tcPr>
            <w:tcW w:w="178" w:type="dxa"/>
          </w:tcPr>
          <w:p w14:paraId="06A96F58" w14:textId="77777777" w:rsidR="0084075F" w:rsidRDefault="0084075F" w:rsidP="0084075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2D2141E9" w14:textId="672259A2" w:rsidR="0084075F" w:rsidRDefault="0084075F" w:rsidP="0084075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92,600</w:t>
            </w:r>
          </w:p>
        </w:tc>
        <w:tc>
          <w:tcPr>
            <w:tcW w:w="179" w:type="dxa"/>
          </w:tcPr>
          <w:p w14:paraId="6FEA514C" w14:textId="77777777" w:rsidR="0084075F" w:rsidRDefault="0084075F" w:rsidP="0084075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32" w:type="dxa"/>
          </w:tcPr>
          <w:p w14:paraId="0B3DBFA8" w14:textId="55707DA5" w:rsidR="0084075F" w:rsidRPr="00F24868" w:rsidRDefault="00EF413C" w:rsidP="0084075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AEE4B00" w14:textId="77777777" w:rsidR="0084075F" w:rsidRPr="00C81CBE" w:rsidRDefault="0084075F" w:rsidP="0084075F">
            <w:pPr>
              <w:pStyle w:val="acctfourfigures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2C016F8" w14:textId="77777777" w:rsidR="0084075F" w:rsidRPr="00F24868" w:rsidRDefault="0084075F" w:rsidP="0084075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4075F" w:rsidRPr="00C81CBE" w14:paraId="04B9647F" w14:textId="77777777" w:rsidTr="002A7FFB">
        <w:trPr>
          <w:cantSplit/>
        </w:trPr>
        <w:tc>
          <w:tcPr>
            <w:tcW w:w="2160" w:type="dxa"/>
          </w:tcPr>
          <w:p w14:paraId="4787716B" w14:textId="77777777" w:rsidR="0084075F" w:rsidRPr="00C81CBE" w:rsidRDefault="0084075F" w:rsidP="0084075F">
            <w:pPr>
              <w:tabs>
                <w:tab w:val="left" w:pos="630"/>
              </w:tabs>
              <w:ind w:firstLine="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7" w:type="dxa"/>
          </w:tcPr>
          <w:p w14:paraId="3216F1BC" w14:textId="77777777" w:rsidR="0084075F" w:rsidRPr="00C81CBE" w:rsidRDefault="0084075F" w:rsidP="0084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544874C" w14:textId="77777777" w:rsidR="0084075F" w:rsidRPr="00C81CBE" w:rsidRDefault="0084075F" w:rsidP="0084075F">
            <w:pPr>
              <w:tabs>
                <w:tab w:val="clear" w:pos="454"/>
                <w:tab w:val="decimal" w:pos="461"/>
                <w:tab w:val="left" w:pos="63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21074BD3" w14:textId="77777777" w:rsidR="0084075F" w:rsidRPr="00C81CBE" w:rsidRDefault="0084075F" w:rsidP="0084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2FF48FA1" w14:textId="77777777" w:rsidR="0084075F" w:rsidRPr="00C81CBE" w:rsidRDefault="0084075F" w:rsidP="0084075F">
            <w:pPr>
              <w:tabs>
                <w:tab w:val="clear" w:pos="454"/>
                <w:tab w:val="decimal" w:pos="461"/>
                <w:tab w:val="left" w:pos="63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5436F33F" w14:textId="77777777" w:rsidR="0084075F" w:rsidRPr="00C81CBE" w:rsidRDefault="0084075F" w:rsidP="0084075F">
            <w:pPr>
              <w:pStyle w:val="acctfourfigures"/>
              <w:tabs>
                <w:tab w:val="clear" w:pos="765"/>
                <w:tab w:val="left" w:pos="630"/>
                <w:tab w:val="decimal" w:pos="73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2" w:type="dxa"/>
          </w:tcPr>
          <w:p w14:paraId="5B1E96F8" w14:textId="77777777" w:rsidR="0084075F" w:rsidRPr="00C81CBE" w:rsidRDefault="0084075F" w:rsidP="0084075F">
            <w:pPr>
              <w:pStyle w:val="acctfourfigures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3F929531" w14:textId="77777777" w:rsidR="0084075F" w:rsidRPr="00C81CBE" w:rsidRDefault="0084075F" w:rsidP="0084075F">
            <w:pPr>
              <w:pStyle w:val="acctfourfigures"/>
              <w:tabs>
                <w:tab w:val="clear" w:pos="765"/>
                <w:tab w:val="left" w:pos="630"/>
                <w:tab w:val="decimal" w:pos="73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75723E42" w14:textId="77777777" w:rsidR="0084075F" w:rsidRPr="00C81CBE" w:rsidRDefault="0084075F" w:rsidP="0084075F">
            <w:pPr>
              <w:pStyle w:val="acctfourfigures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ACB526D" w14:textId="120E5E9D" w:rsidR="0084075F" w:rsidRPr="00C81CBE" w:rsidRDefault="00EF413C" w:rsidP="0084075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92,600</w:t>
            </w:r>
          </w:p>
        </w:tc>
        <w:tc>
          <w:tcPr>
            <w:tcW w:w="180" w:type="dxa"/>
          </w:tcPr>
          <w:p w14:paraId="25260188" w14:textId="77777777" w:rsidR="0084075F" w:rsidRPr="00C81CBE" w:rsidRDefault="0084075F" w:rsidP="0084075F">
            <w:pPr>
              <w:pStyle w:val="acctfourfigures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E158165" w14:textId="2A196209" w:rsidR="0084075F" w:rsidRPr="00C81CBE" w:rsidRDefault="0084075F" w:rsidP="0084075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D326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92,600</w:t>
            </w:r>
          </w:p>
        </w:tc>
        <w:tc>
          <w:tcPr>
            <w:tcW w:w="180" w:type="dxa"/>
            <w:gridSpan w:val="2"/>
          </w:tcPr>
          <w:p w14:paraId="5A11C200" w14:textId="77777777" w:rsidR="0084075F" w:rsidRPr="00C81CBE" w:rsidRDefault="0084075F" w:rsidP="0084075F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764C70AF" w14:textId="3DE00018" w:rsidR="0084075F" w:rsidRDefault="00EF413C" w:rsidP="0084075F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92,600</w:t>
            </w:r>
          </w:p>
        </w:tc>
        <w:tc>
          <w:tcPr>
            <w:tcW w:w="178" w:type="dxa"/>
          </w:tcPr>
          <w:p w14:paraId="6D8BDEFC" w14:textId="77777777" w:rsidR="0084075F" w:rsidRDefault="0084075F" w:rsidP="0084075F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29F65BAA" w14:textId="374A5663" w:rsidR="0084075F" w:rsidRDefault="0084075F" w:rsidP="0084075F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D326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92,600</w:t>
            </w:r>
          </w:p>
        </w:tc>
        <w:tc>
          <w:tcPr>
            <w:tcW w:w="179" w:type="dxa"/>
          </w:tcPr>
          <w:p w14:paraId="6B2754CF" w14:textId="77777777" w:rsidR="0084075F" w:rsidRDefault="0084075F" w:rsidP="0084075F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5EED710C" w14:textId="5791167B" w:rsidR="0084075F" w:rsidRPr="00F24868" w:rsidRDefault="00EF413C" w:rsidP="0084075F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C2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616D045" w14:textId="77777777" w:rsidR="0084075F" w:rsidRPr="00F24868" w:rsidRDefault="0084075F" w:rsidP="0084075F">
            <w:pPr>
              <w:pStyle w:val="acctfourfigures"/>
              <w:tabs>
                <w:tab w:val="left" w:pos="63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440CB05" w14:textId="77777777" w:rsidR="0084075F" w:rsidRPr="00F24868" w:rsidRDefault="0084075F" w:rsidP="0084075F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454CC64E" w14:textId="2D6067FE" w:rsidR="00D60EB9" w:rsidRDefault="00D60EB9" w:rsidP="003328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1080"/>
        </w:tabs>
        <w:spacing w:line="260" w:lineRule="atLeast"/>
        <w:ind w:firstLine="63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2F7E00" w14:textId="77777777" w:rsidR="00676D79" w:rsidRDefault="00676D79" w:rsidP="00852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 w:firstLine="9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C81CBE">
        <w:rPr>
          <w:rFonts w:asciiTheme="majorBidi" w:hAnsiTheme="majorBidi" w:cstheme="majorBidi"/>
          <w:sz w:val="30"/>
          <w:szCs w:val="30"/>
          <w:cs/>
        </w:rPr>
        <w:t>พรีดิกทิฟ จำกัด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(“PDT”) </w:t>
      </w:r>
      <w:r>
        <w:rPr>
          <w:rFonts w:asciiTheme="majorBidi" w:hAnsiTheme="majorBidi" w:cstheme="majorBidi" w:hint="cs"/>
          <w:sz w:val="30"/>
          <w:szCs w:val="30"/>
          <w:cs/>
        </w:rPr>
        <w:t>จัดตั้งและดำเนินธุรกิจในประเทศไทย และดำเนินธุรกิจหลักเกี่ยวกับการ</w:t>
      </w:r>
      <w:r w:rsidRPr="00C81CBE">
        <w:rPr>
          <w:rFonts w:asciiTheme="majorBidi" w:hAnsiTheme="majorBidi" w:cstheme="majorBidi"/>
          <w:sz w:val="30"/>
          <w:szCs w:val="30"/>
          <w:cs/>
        </w:rPr>
        <w:t>ให้คำปรึกษาด้านการบริหารจัดการ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4936F622" w14:textId="63AA41D3" w:rsidR="00916B35" w:rsidRPr="00676D79" w:rsidRDefault="00916B35" w:rsidP="00676D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0AF226DE" w14:textId="0F149A22" w:rsidR="00840E41" w:rsidRPr="00C81CBE" w:rsidRDefault="00840E41" w:rsidP="00DD3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630"/>
        <w:jc w:val="thaiDistribute"/>
        <w:rPr>
          <w:rFonts w:asciiTheme="majorBidi" w:hAnsiTheme="majorBidi" w:cstheme="majorBidi"/>
          <w:cs/>
        </w:rPr>
      </w:pPr>
      <w:r w:rsidRPr="00DD3B5D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เมื่อวันที่ </w:t>
      </w:r>
      <w:r w:rsidRPr="00DD3B5D">
        <w:rPr>
          <w:rFonts w:asciiTheme="majorBidi" w:hAnsiTheme="majorBidi" w:cstheme="majorBidi"/>
          <w:spacing w:val="-2"/>
          <w:sz w:val="30"/>
          <w:szCs w:val="30"/>
        </w:rPr>
        <w:t xml:space="preserve">28 </w:t>
      </w:r>
      <w:r w:rsidRPr="00DD3B5D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มกราคม </w:t>
      </w:r>
      <w:r w:rsidRPr="00DD3B5D">
        <w:rPr>
          <w:rFonts w:asciiTheme="majorBidi" w:hAnsiTheme="majorBidi" w:cstheme="majorBidi"/>
          <w:spacing w:val="-2"/>
          <w:sz w:val="30"/>
          <w:szCs w:val="30"/>
        </w:rPr>
        <w:t xml:space="preserve">2565 </w:t>
      </w:r>
      <w:r w:rsidRPr="00DD3B5D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บริษัทได้ลงทุนในหุ้นสามัญเพิ่มทุนของ </w:t>
      </w:r>
      <w:r w:rsidRPr="00DD3B5D">
        <w:rPr>
          <w:rFonts w:asciiTheme="majorBidi" w:hAnsiTheme="majorBidi" w:cstheme="majorBidi"/>
          <w:spacing w:val="-2"/>
          <w:sz w:val="30"/>
          <w:szCs w:val="30"/>
        </w:rPr>
        <w:t xml:space="preserve">PDT </w:t>
      </w:r>
      <w:r w:rsidRPr="00DD3B5D">
        <w:rPr>
          <w:rFonts w:asciiTheme="majorBidi" w:hAnsiTheme="majorBidi" w:cstheme="majorBidi"/>
          <w:spacing w:val="-2"/>
          <w:sz w:val="30"/>
          <w:szCs w:val="30"/>
          <w:cs/>
        </w:rPr>
        <w:t xml:space="preserve">จำนวน </w:t>
      </w:r>
      <w:r w:rsidRPr="00DD3B5D">
        <w:rPr>
          <w:rFonts w:asciiTheme="majorBidi" w:hAnsiTheme="majorBidi" w:cstheme="majorBidi"/>
          <w:spacing w:val="-2"/>
          <w:sz w:val="30"/>
          <w:szCs w:val="30"/>
        </w:rPr>
        <w:t xml:space="preserve">5,036 </w:t>
      </w:r>
      <w:r w:rsidRPr="00DD3B5D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หุ้น โดยมีมูลค่าหุ้นที่ตราไว้หุ้นละ </w:t>
      </w:r>
      <w:r w:rsidRPr="00DD3B5D">
        <w:rPr>
          <w:rFonts w:asciiTheme="majorBidi" w:hAnsiTheme="majorBidi" w:cstheme="majorBidi"/>
          <w:spacing w:val="-2"/>
          <w:sz w:val="30"/>
          <w:szCs w:val="30"/>
        </w:rPr>
        <w:t xml:space="preserve">100 </w:t>
      </w:r>
      <w:r w:rsidRPr="00DD3B5D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บาท ในราคาหุ้นละ </w:t>
      </w:r>
      <w:r w:rsidRPr="00DD3B5D">
        <w:rPr>
          <w:rFonts w:asciiTheme="majorBidi" w:hAnsiTheme="majorBidi" w:cstheme="majorBidi"/>
          <w:spacing w:val="-2"/>
          <w:sz w:val="30"/>
          <w:szCs w:val="30"/>
        </w:rPr>
        <w:t xml:space="preserve">18,389 </w:t>
      </w:r>
      <w:r w:rsidRPr="00DD3B5D">
        <w:rPr>
          <w:rFonts w:asciiTheme="majorBidi" w:hAnsiTheme="majorBidi" w:cstheme="majorBidi"/>
          <w:spacing w:val="-2"/>
          <w:sz w:val="30"/>
          <w:szCs w:val="30"/>
          <w:cs/>
        </w:rPr>
        <w:t>บาท เป็</w:t>
      </w:r>
      <w:r w:rsidR="006A67C4">
        <w:rPr>
          <w:rFonts w:asciiTheme="majorBidi" w:hAnsiTheme="majorBidi" w:cstheme="majorBidi" w:hint="cs"/>
          <w:spacing w:val="-2"/>
          <w:sz w:val="30"/>
          <w:szCs w:val="30"/>
          <w:cs/>
        </w:rPr>
        <w:t>น</w:t>
      </w:r>
      <w:r w:rsidRPr="00DD3B5D">
        <w:rPr>
          <w:rFonts w:asciiTheme="majorBidi" w:hAnsiTheme="majorBidi" w:cstheme="majorBidi"/>
          <w:spacing w:val="-2"/>
          <w:sz w:val="30"/>
          <w:szCs w:val="30"/>
          <w:cs/>
        </w:rPr>
        <w:t>จำนว</w:t>
      </w:r>
      <w:r w:rsidR="00DD3B5D" w:rsidRPr="00DD3B5D">
        <w:rPr>
          <w:rFonts w:asciiTheme="majorBidi" w:hAnsiTheme="majorBidi" w:cstheme="majorBidi" w:hint="cs"/>
          <w:spacing w:val="-2"/>
          <w:sz w:val="30"/>
          <w:szCs w:val="30"/>
          <w:cs/>
        </w:rPr>
        <w:t>น</w:t>
      </w:r>
      <w:r w:rsidRPr="00DD3B5D">
        <w:rPr>
          <w:rFonts w:asciiTheme="majorBidi" w:hAnsiTheme="majorBidi" w:cstheme="majorBidi"/>
          <w:spacing w:val="-2"/>
          <w:sz w:val="30"/>
          <w:szCs w:val="30"/>
          <w:cs/>
        </w:rPr>
        <w:t>เงิน</w:t>
      </w:r>
      <w:r w:rsidR="00DD3B5D">
        <w:rPr>
          <w:rFonts w:asciiTheme="majorBidi" w:hAnsiTheme="majorBidi" w:cstheme="majorBidi"/>
          <w:sz w:val="30"/>
          <w:szCs w:val="30"/>
          <w:cs/>
        </w:rPr>
        <w:br/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รวม </w:t>
      </w:r>
      <w:r w:rsidRPr="00C81CBE">
        <w:rPr>
          <w:rFonts w:asciiTheme="majorBidi" w:hAnsiTheme="majorBidi" w:cstheme="majorBidi"/>
          <w:sz w:val="30"/>
          <w:szCs w:val="30"/>
        </w:rPr>
        <w:t xml:space="preserve">92.6 </w:t>
      </w:r>
      <w:r w:rsidRPr="00C81CBE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FF6A77" w:rsidRPr="00C81CBE">
        <w:rPr>
          <w:rFonts w:asciiTheme="majorBidi" w:hAnsiTheme="majorBidi" w:cstheme="majorBidi"/>
          <w:sz w:val="30"/>
          <w:szCs w:val="30"/>
          <w:cs/>
        </w:rPr>
        <w:t xml:space="preserve"> โดยบริษัทมีสิทธิในการขายหุ้นคืนตามเงื่อนไขและระยะเวลาที่กำหนดไว้ในสัญญา</w:t>
      </w:r>
    </w:p>
    <w:p w14:paraId="331C670E" w14:textId="77777777" w:rsidR="00533393" w:rsidRPr="00C81CBE" w:rsidRDefault="00533393" w:rsidP="00332861">
      <w:pPr>
        <w:tabs>
          <w:tab w:val="left" w:pos="630"/>
        </w:tabs>
        <w:ind w:hanging="90"/>
        <w:rPr>
          <w:rFonts w:asciiTheme="majorBidi" w:hAnsiTheme="majorBidi" w:cstheme="majorBidi"/>
          <w:sz w:val="30"/>
          <w:szCs w:val="30"/>
        </w:rPr>
      </w:pPr>
    </w:p>
    <w:p w14:paraId="5C740F59" w14:textId="5C8D4852" w:rsidR="00533393" w:rsidRPr="00C81CBE" w:rsidRDefault="00533393" w:rsidP="00332861">
      <w:pPr>
        <w:tabs>
          <w:tab w:val="clear" w:pos="680"/>
          <w:tab w:val="left" w:pos="630"/>
        </w:tabs>
        <w:rPr>
          <w:rFonts w:asciiTheme="majorBidi" w:hAnsiTheme="majorBidi" w:cstheme="majorBidi"/>
          <w:sz w:val="30"/>
          <w:szCs w:val="30"/>
        </w:rPr>
        <w:sectPr w:rsidR="00533393" w:rsidRPr="00C81CBE" w:rsidSect="00B76C59">
          <w:headerReference w:type="default" r:id="rId12"/>
          <w:headerReference w:type="first" r:id="rId13"/>
          <w:footerReference w:type="first" r:id="rId14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6B7D9E00" w14:textId="77777777" w:rsidR="00460BCC" w:rsidRPr="00D23D65" w:rsidRDefault="00E322DE" w:rsidP="00D23D65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D23D65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</w:t>
      </w:r>
      <w:r w:rsidR="00460BCC" w:rsidRPr="00D23D65">
        <w:rPr>
          <w:rFonts w:asciiTheme="majorBidi" w:hAnsiTheme="majorBidi" w:cstheme="majorBidi"/>
          <w:b/>
          <w:bCs/>
          <w:sz w:val="30"/>
          <w:szCs w:val="30"/>
          <w:cs/>
        </w:rPr>
        <w:t>และอุปกรณ์</w:t>
      </w:r>
    </w:p>
    <w:p w14:paraId="4D234994" w14:textId="77FB23F3" w:rsidR="00DD6D33" w:rsidRPr="00D23D65" w:rsidRDefault="00DD6D33" w:rsidP="00D23D65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C049D9" w14:textId="6D0129FC" w:rsidR="00AC7AE9" w:rsidRPr="00D23D65" w:rsidRDefault="00AC7AE9" w:rsidP="00D23D65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D23D65">
        <w:rPr>
          <w:rFonts w:asciiTheme="majorBidi" w:hAnsiTheme="majorBidi" w:cstheme="majorBidi"/>
          <w:b/>
          <w:sz w:val="30"/>
          <w:szCs w:val="30"/>
          <w:cs/>
        </w:rPr>
        <w:t>ก</w:t>
      </w:r>
      <w:r w:rsidRPr="00D23D65">
        <w:rPr>
          <w:rFonts w:asciiTheme="majorBidi" w:hAnsiTheme="majorBidi" w:cstheme="majorBidi"/>
          <w:sz w:val="30"/>
          <w:szCs w:val="30"/>
          <w:cs/>
        </w:rPr>
        <w:t>ารซื้อ จำหน่าย และโอนที่ดิน อาคารและอุปกรณ์ระหว่างงวด</w:t>
      </w:r>
      <w:r w:rsidR="0084075F">
        <w:rPr>
          <w:rFonts w:asciiTheme="majorBidi" w:hAnsiTheme="majorBidi" w:cstheme="majorBidi" w:hint="cs"/>
          <w:sz w:val="30"/>
          <w:szCs w:val="30"/>
          <w:cs/>
          <w:lang w:val="en-US"/>
        </w:rPr>
        <w:t>หก</w:t>
      </w:r>
      <w:r w:rsidRPr="00D23D65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Pr="00D23D6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84075F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84075F">
        <w:rPr>
          <w:rFonts w:asciiTheme="majorBidi" w:hAnsiTheme="majorBidi" w:cstheme="majorBidi" w:hint="cs"/>
          <w:sz w:val="30"/>
          <w:szCs w:val="30"/>
          <w:cs/>
          <w:lang w:val="en-US"/>
        </w:rPr>
        <w:t>มิถุนายน</w:t>
      </w:r>
      <w:r w:rsidR="00D60EB9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D60EB9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D23D65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0DDDCFE5" w14:textId="6F94D202" w:rsidR="00AC7AE9" w:rsidRPr="00D23D65" w:rsidRDefault="00AC7AE9" w:rsidP="00D23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tbl>
      <w:tblPr>
        <w:tblW w:w="9099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5589"/>
        <w:gridCol w:w="1620"/>
        <w:gridCol w:w="269"/>
        <w:gridCol w:w="1621"/>
      </w:tblGrid>
      <w:tr w:rsidR="00A72A25" w:rsidRPr="00D23D65" w14:paraId="33636080" w14:textId="77777777" w:rsidTr="004743BF">
        <w:trPr>
          <w:tblHeader/>
        </w:trPr>
        <w:tc>
          <w:tcPr>
            <w:tcW w:w="3071" w:type="pct"/>
          </w:tcPr>
          <w:p w14:paraId="59680E97" w14:textId="77777777" w:rsidR="00A72A25" w:rsidRPr="00D23D65" w:rsidRDefault="00A72A25" w:rsidP="00D23D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29" w:type="pct"/>
            <w:gridSpan w:val="3"/>
            <w:hideMark/>
          </w:tcPr>
          <w:p w14:paraId="080498B7" w14:textId="77777777" w:rsidR="00A72A25" w:rsidRPr="00D23D65" w:rsidRDefault="00A72A25" w:rsidP="00D23D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23D6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D23D6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/ </w:t>
            </w:r>
            <w:r w:rsidRPr="00D23D6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2A25" w:rsidRPr="00D23D65" w14:paraId="0E359007" w14:textId="77777777" w:rsidTr="004743BF">
        <w:trPr>
          <w:tblHeader/>
        </w:trPr>
        <w:tc>
          <w:tcPr>
            <w:tcW w:w="3071" w:type="pct"/>
          </w:tcPr>
          <w:p w14:paraId="0679D4F0" w14:textId="77777777" w:rsidR="00A72A25" w:rsidRPr="00D23D65" w:rsidRDefault="00A72A25" w:rsidP="00D23D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0AEAA4C7" w14:textId="77777777" w:rsidR="00A72A25" w:rsidRPr="00D23D65" w:rsidRDefault="00A72A25" w:rsidP="00D23D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66C01280" w14:textId="77777777" w:rsidR="00A72A25" w:rsidRPr="00D23D65" w:rsidRDefault="00A72A25" w:rsidP="00D23D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0" w:type="pct"/>
            <w:vAlign w:val="bottom"/>
            <w:hideMark/>
          </w:tcPr>
          <w:p w14:paraId="719298C8" w14:textId="77777777" w:rsidR="00A72A25" w:rsidRPr="00D23D65" w:rsidRDefault="00A72A25" w:rsidP="00D23D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23D65">
              <w:rPr>
                <w:rFonts w:ascii="Angsana New" w:hAnsi="Angsana New" w:cs="Angsana New" w:hint="cs"/>
                <w:sz w:val="30"/>
                <w:szCs w:val="30"/>
                <w:cs/>
              </w:rPr>
              <w:t>การซื้อและ</w:t>
            </w:r>
          </w:p>
          <w:p w14:paraId="1FFC1A28" w14:textId="77777777" w:rsidR="00A72A25" w:rsidRPr="00D23D65" w:rsidRDefault="00A72A25" w:rsidP="00D23D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23D65">
              <w:rPr>
                <w:rFonts w:ascii="Angsana New" w:hAnsi="Angsana New" w:cs="Angsana New" w:hint="cs"/>
                <w:sz w:val="30"/>
                <w:szCs w:val="30"/>
                <w:cs/>
              </w:rPr>
              <w:t>การโอนเข้า</w:t>
            </w:r>
          </w:p>
          <w:p w14:paraId="258440C8" w14:textId="77777777" w:rsidR="00A72A25" w:rsidRPr="00D23D65" w:rsidRDefault="00A72A25" w:rsidP="00D23D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23D65">
              <w:rPr>
                <w:rFonts w:ascii="Angsana New" w:hAnsi="Angsana New" w:cs="Angsana New" w:hint="cs"/>
                <w:sz w:val="30"/>
                <w:szCs w:val="30"/>
              </w:rPr>
              <w:t>-</w:t>
            </w:r>
            <w:r w:rsidRPr="00D23D65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8" w:type="pct"/>
          </w:tcPr>
          <w:p w14:paraId="5DB600BC" w14:textId="77777777" w:rsidR="00A72A25" w:rsidRPr="00D23D65" w:rsidRDefault="00A72A25" w:rsidP="00D23D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pct"/>
            <w:hideMark/>
          </w:tcPr>
          <w:p w14:paraId="2A472276" w14:textId="77777777" w:rsidR="00A72A25" w:rsidRPr="00D23D65" w:rsidRDefault="00A72A25" w:rsidP="00D23D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23D65">
              <w:rPr>
                <w:rFonts w:ascii="Angsana New" w:hAnsi="Angsana New" w:cs="Angsana New" w:hint="cs"/>
                <w:sz w:val="30"/>
                <w:szCs w:val="30"/>
                <w:cs/>
              </w:rPr>
              <w:t>การจำหน่าย</w:t>
            </w:r>
          </w:p>
          <w:p w14:paraId="0601CD81" w14:textId="77777777" w:rsidR="00A72A25" w:rsidRPr="00D23D65" w:rsidRDefault="00A72A25" w:rsidP="00D23D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23D65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และการโอนออก</w:t>
            </w:r>
            <w:r w:rsidRPr="00D23D65">
              <w:rPr>
                <w:rFonts w:ascii="Angsana New" w:hAnsi="Angsana New" w:cs="Angsana New"/>
                <w:sz w:val="30"/>
                <w:szCs w:val="30"/>
              </w:rPr>
              <w:t xml:space="preserve">    </w:t>
            </w:r>
            <w:r w:rsidRPr="00D23D65">
              <w:rPr>
                <w:rFonts w:ascii="Angsana New" w:hAnsi="Angsana New" w:cs="Angsana New" w:hint="cs"/>
                <w:sz w:val="30"/>
                <w:szCs w:val="30"/>
              </w:rPr>
              <w:t>-</w:t>
            </w:r>
            <w:r w:rsidRPr="00D23D65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A72A25" w:rsidRPr="00D23D65" w14:paraId="1F67220B" w14:textId="77777777" w:rsidTr="004743BF">
        <w:trPr>
          <w:tblHeader/>
        </w:trPr>
        <w:tc>
          <w:tcPr>
            <w:tcW w:w="3071" w:type="pct"/>
          </w:tcPr>
          <w:p w14:paraId="37E31EEE" w14:textId="77777777" w:rsidR="00A72A25" w:rsidRPr="00D23D65" w:rsidRDefault="00A72A25" w:rsidP="00D23D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29" w:type="pct"/>
            <w:gridSpan w:val="3"/>
            <w:hideMark/>
          </w:tcPr>
          <w:p w14:paraId="1F2667C1" w14:textId="77777777" w:rsidR="00A72A25" w:rsidRPr="00D23D65" w:rsidRDefault="00A72A25" w:rsidP="00D23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5387"/>
                <w:tab w:val="left" w:pos="720"/>
                <w:tab w:val="left" w:pos="5348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23D6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2A25" w:rsidRPr="00D23D65" w14:paraId="2A317484" w14:textId="77777777" w:rsidTr="004743BF">
        <w:trPr>
          <w:tblHeader/>
        </w:trPr>
        <w:tc>
          <w:tcPr>
            <w:tcW w:w="3071" w:type="pct"/>
            <w:shd w:val="clear" w:color="auto" w:fill="auto"/>
          </w:tcPr>
          <w:p w14:paraId="5291CC0C" w14:textId="77777777" w:rsidR="00A72A25" w:rsidRPr="00D23D65" w:rsidRDefault="00A72A25" w:rsidP="00D23D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22" w:right="-131" w:firstLine="12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3D65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890" w:type="pct"/>
            <w:shd w:val="clear" w:color="auto" w:fill="auto"/>
          </w:tcPr>
          <w:p w14:paraId="3E4DD036" w14:textId="7D84AAE6" w:rsidR="00A72A25" w:rsidRPr="00EF413C" w:rsidRDefault="00DD51AD" w:rsidP="00D23D65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2,064</w:t>
            </w:r>
          </w:p>
        </w:tc>
        <w:tc>
          <w:tcPr>
            <w:tcW w:w="148" w:type="pct"/>
            <w:shd w:val="clear" w:color="auto" w:fill="auto"/>
          </w:tcPr>
          <w:p w14:paraId="4A397804" w14:textId="77777777" w:rsidR="00A72A25" w:rsidRPr="00D23D65" w:rsidRDefault="00A72A25" w:rsidP="00D23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pct"/>
            <w:shd w:val="clear" w:color="auto" w:fill="auto"/>
          </w:tcPr>
          <w:p w14:paraId="19BE0779" w14:textId="6553D6ED" w:rsidR="00A72A25" w:rsidRPr="00D23D65" w:rsidRDefault="00EF413C" w:rsidP="00D23D65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72A25" w:rsidRPr="00D23D65" w14:paraId="2E166303" w14:textId="77777777" w:rsidTr="004743BF">
        <w:trPr>
          <w:tblHeader/>
        </w:trPr>
        <w:tc>
          <w:tcPr>
            <w:tcW w:w="3071" w:type="pct"/>
            <w:shd w:val="clear" w:color="auto" w:fill="auto"/>
            <w:hideMark/>
          </w:tcPr>
          <w:p w14:paraId="5063CC7B" w14:textId="77777777" w:rsidR="00A72A25" w:rsidRPr="009663ED" w:rsidRDefault="00A72A25" w:rsidP="00D23D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663ED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890" w:type="pct"/>
            <w:shd w:val="clear" w:color="auto" w:fill="auto"/>
          </w:tcPr>
          <w:p w14:paraId="1FA85EE8" w14:textId="71440AB7" w:rsidR="00A72A25" w:rsidRPr="00D23D65" w:rsidRDefault="00EF413C" w:rsidP="00D23D65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418</w:t>
            </w:r>
          </w:p>
        </w:tc>
        <w:tc>
          <w:tcPr>
            <w:tcW w:w="148" w:type="pct"/>
            <w:shd w:val="clear" w:color="auto" w:fill="auto"/>
          </w:tcPr>
          <w:p w14:paraId="194DA40E" w14:textId="77777777" w:rsidR="00A72A25" w:rsidRPr="00D23D65" w:rsidRDefault="00A72A25" w:rsidP="00D23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pct"/>
            <w:shd w:val="clear" w:color="auto" w:fill="auto"/>
          </w:tcPr>
          <w:p w14:paraId="529B6249" w14:textId="30C66010" w:rsidR="00A72A25" w:rsidRPr="00D23D65" w:rsidRDefault="009663ED" w:rsidP="00D23D65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EF41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EF413C" w:rsidRPr="00D23D65" w14:paraId="6A796B0D" w14:textId="77777777" w:rsidTr="004743BF">
        <w:trPr>
          <w:tblHeader/>
        </w:trPr>
        <w:tc>
          <w:tcPr>
            <w:tcW w:w="3071" w:type="pct"/>
            <w:shd w:val="clear" w:color="auto" w:fill="auto"/>
          </w:tcPr>
          <w:p w14:paraId="32A3B6C2" w14:textId="607A8F48" w:rsidR="00EF413C" w:rsidRPr="009663ED" w:rsidRDefault="00EF413C" w:rsidP="00D23D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63ED">
              <w:rPr>
                <w:rFonts w:ascii="Angsana New" w:hAnsi="Angsana New" w:cs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890" w:type="pct"/>
            <w:shd w:val="clear" w:color="auto" w:fill="auto"/>
          </w:tcPr>
          <w:p w14:paraId="4DA711A8" w14:textId="5F37B819" w:rsidR="00EF413C" w:rsidRDefault="00EF413C" w:rsidP="00D23D65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4,701</w:t>
            </w:r>
          </w:p>
        </w:tc>
        <w:tc>
          <w:tcPr>
            <w:tcW w:w="148" w:type="pct"/>
            <w:shd w:val="clear" w:color="auto" w:fill="auto"/>
          </w:tcPr>
          <w:p w14:paraId="1D5D4A6D" w14:textId="77777777" w:rsidR="00EF413C" w:rsidRPr="00D23D65" w:rsidRDefault="00EF413C" w:rsidP="00D23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pct"/>
            <w:shd w:val="clear" w:color="auto" w:fill="auto"/>
          </w:tcPr>
          <w:p w14:paraId="1EFCFCC2" w14:textId="0F444E0A" w:rsidR="00EF413C" w:rsidRPr="00D23D65" w:rsidRDefault="009663ED" w:rsidP="00D23D65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EF41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1,496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A72A25" w:rsidRPr="00D23D65" w14:paraId="75277999" w14:textId="77777777" w:rsidTr="004743BF">
        <w:trPr>
          <w:tblHeader/>
        </w:trPr>
        <w:tc>
          <w:tcPr>
            <w:tcW w:w="3071" w:type="pct"/>
            <w:shd w:val="clear" w:color="auto" w:fill="auto"/>
            <w:hideMark/>
          </w:tcPr>
          <w:p w14:paraId="2BE1316C" w14:textId="77777777" w:rsidR="00A72A25" w:rsidRPr="00D23D65" w:rsidRDefault="00A72A25" w:rsidP="00D23D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  <w:r w:rsidRPr="00D23D65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เครื่องมือและเครื่องใช้</w:t>
            </w:r>
          </w:p>
        </w:tc>
        <w:tc>
          <w:tcPr>
            <w:tcW w:w="890" w:type="pct"/>
            <w:shd w:val="clear" w:color="auto" w:fill="auto"/>
          </w:tcPr>
          <w:p w14:paraId="7931D313" w14:textId="70D6067C" w:rsidR="00A72A25" w:rsidRPr="00D23D65" w:rsidRDefault="00EF413C" w:rsidP="00D23D65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6,188</w:t>
            </w:r>
          </w:p>
        </w:tc>
        <w:tc>
          <w:tcPr>
            <w:tcW w:w="148" w:type="pct"/>
            <w:shd w:val="clear" w:color="auto" w:fill="auto"/>
          </w:tcPr>
          <w:p w14:paraId="077B6DC0" w14:textId="77777777" w:rsidR="00A72A25" w:rsidRPr="00D23D65" w:rsidRDefault="00A72A25" w:rsidP="00D23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pct"/>
            <w:shd w:val="clear" w:color="auto" w:fill="auto"/>
          </w:tcPr>
          <w:p w14:paraId="252E1D51" w14:textId="27928261" w:rsidR="00A72A25" w:rsidRPr="00D23D65" w:rsidRDefault="009663ED" w:rsidP="00D23D65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EF41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A72A25" w:rsidRPr="00D23D65" w14:paraId="178F56FA" w14:textId="77777777" w:rsidTr="004743BF">
        <w:trPr>
          <w:tblHeader/>
        </w:trPr>
        <w:tc>
          <w:tcPr>
            <w:tcW w:w="3071" w:type="pct"/>
            <w:shd w:val="clear" w:color="auto" w:fill="auto"/>
          </w:tcPr>
          <w:p w14:paraId="0670E63C" w14:textId="77777777" w:rsidR="00A72A25" w:rsidRPr="00D23D65" w:rsidRDefault="00A72A25" w:rsidP="00D23D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3D65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890" w:type="pct"/>
            <w:shd w:val="clear" w:color="auto" w:fill="auto"/>
          </w:tcPr>
          <w:p w14:paraId="343D44D1" w14:textId="52CF1F0D" w:rsidR="00A72A25" w:rsidRPr="00D23D65" w:rsidRDefault="00EF413C" w:rsidP="00D23D65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7,745</w:t>
            </w:r>
          </w:p>
        </w:tc>
        <w:tc>
          <w:tcPr>
            <w:tcW w:w="148" w:type="pct"/>
            <w:shd w:val="clear" w:color="auto" w:fill="auto"/>
          </w:tcPr>
          <w:p w14:paraId="2D85E888" w14:textId="77777777" w:rsidR="00A72A25" w:rsidRPr="00D23D65" w:rsidRDefault="00A72A25" w:rsidP="00D23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pct"/>
            <w:shd w:val="clear" w:color="auto" w:fill="auto"/>
          </w:tcPr>
          <w:p w14:paraId="053684BF" w14:textId="3C837349" w:rsidR="00A72A25" w:rsidRPr="00D23D65" w:rsidRDefault="009663ED" w:rsidP="00D23D65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EF41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7,028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A72A25" w:rsidRPr="00D23D65" w14:paraId="7A230C7C" w14:textId="77777777" w:rsidTr="004743BF">
        <w:trPr>
          <w:tblHeader/>
        </w:trPr>
        <w:tc>
          <w:tcPr>
            <w:tcW w:w="3071" w:type="pct"/>
            <w:hideMark/>
          </w:tcPr>
          <w:p w14:paraId="71086226" w14:textId="77777777" w:rsidR="00A72A25" w:rsidRPr="00D23D65" w:rsidRDefault="00A72A25" w:rsidP="00D23D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23D6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AA47E2" w14:textId="5B6C505D" w:rsidR="00A72A25" w:rsidRPr="00D23D65" w:rsidRDefault="00EF413C" w:rsidP="00D23D65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21,116</w:t>
            </w:r>
          </w:p>
        </w:tc>
        <w:tc>
          <w:tcPr>
            <w:tcW w:w="148" w:type="pct"/>
          </w:tcPr>
          <w:p w14:paraId="4494A183" w14:textId="77777777" w:rsidR="00A72A25" w:rsidRPr="00D23D65" w:rsidRDefault="00A72A25" w:rsidP="00D23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04F476" w14:textId="5716853F" w:rsidR="00A72A25" w:rsidRPr="00D23D65" w:rsidRDefault="009663ED" w:rsidP="00D23D65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EF413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8,628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3B498D7D" w14:textId="0FC5CA82" w:rsidR="00A72A25" w:rsidRPr="00D23D65" w:rsidRDefault="00A72A25" w:rsidP="00D23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5DE50530" w14:textId="4072E9A1" w:rsidR="00EE7657" w:rsidRPr="00D23D65" w:rsidRDefault="00EE7657" w:rsidP="00D23D65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D23D65">
        <w:rPr>
          <w:rFonts w:asciiTheme="majorBidi" w:hAnsiTheme="majorBidi" w:cstheme="majorBidi"/>
          <w:b/>
          <w:bCs/>
          <w:sz w:val="30"/>
          <w:szCs w:val="30"/>
          <w:cs/>
        </w:rPr>
        <w:t>ส่วนงาน</w:t>
      </w:r>
      <w:r w:rsidR="00E15423" w:rsidRPr="00D23D65">
        <w:rPr>
          <w:rFonts w:asciiTheme="majorBidi" w:hAnsiTheme="majorBidi" w:cstheme="majorBidi"/>
          <w:b/>
          <w:bCs/>
          <w:sz w:val="30"/>
          <w:szCs w:val="30"/>
          <w:cs/>
        </w:rPr>
        <w:t>ดำเนินงาน</w:t>
      </w:r>
      <w:r w:rsidR="000961F9" w:rsidRPr="00D23D65">
        <w:rPr>
          <w:rFonts w:asciiTheme="majorBidi" w:hAnsiTheme="majorBidi" w:cstheme="majorBidi"/>
          <w:b/>
          <w:bCs/>
          <w:sz w:val="30"/>
          <w:szCs w:val="30"/>
          <w:cs/>
        </w:rPr>
        <w:t>และการจำแนกรายได้</w:t>
      </w:r>
    </w:p>
    <w:p w14:paraId="3604EC50" w14:textId="77777777" w:rsidR="00E56364" w:rsidRPr="00D23D65" w:rsidRDefault="00E56364" w:rsidP="00D23D6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EA85C9" w14:textId="15448B06" w:rsidR="002C4507" w:rsidRPr="00D23D65" w:rsidRDefault="002C4507" w:rsidP="00D23D6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23D6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</w:t>
      </w:r>
      <w:r w:rsidR="00B23A30" w:rsidRPr="00D23D6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ที่รายงาน</w:t>
      </w:r>
    </w:p>
    <w:p w14:paraId="411B7039" w14:textId="77777777" w:rsidR="002C4507" w:rsidRPr="00D23D65" w:rsidRDefault="002C4507" w:rsidP="00D23D6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AD0C74" w14:textId="16791475" w:rsidR="00CC4941" w:rsidRPr="00D23D65" w:rsidRDefault="00CC4941" w:rsidP="00D23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23D65">
        <w:rPr>
          <w:rFonts w:asciiTheme="majorBidi" w:hAnsiTheme="majorBidi" w:cstheme="majorBidi"/>
          <w:spacing w:val="-4"/>
          <w:sz w:val="30"/>
          <w:szCs w:val="30"/>
          <w:cs/>
        </w:rPr>
        <w:t>ผู้บริหารเห็นว่า</w:t>
      </w:r>
      <w:r w:rsidR="00F6780E" w:rsidRPr="00D23D65">
        <w:rPr>
          <w:rFonts w:asciiTheme="majorBidi" w:hAnsiTheme="majorBidi" w:cstheme="majorBidi"/>
          <w:spacing w:val="-4"/>
          <w:sz w:val="30"/>
          <w:szCs w:val="30"/>
          <w:cs/>
        </w:rPr>
        <w:t>กลุ่ม</w:t>
      </w:r>
      <w:r w:rsidRPr="00D23D65">
        <w:rPr>
          <w:rFonts w:asciiTheme="majorBidi" w:hAnsiTheme="majorBidi" w:cstheme="majorBidi"/>
          <w:spacing w:val="-4"/>
          <w:sz w:val="30"/>
          <w:szCs w:val="30"/>
          <w:cs/>
        </w:rPr>
        <w:t>บริษัทดำเนินกิจการหลักในส่วนงานธุรกิจเดียว</w:t>
      </w:r>
      <w:r w:rsidRPr="00D23D65">
        <w:rPr>
          <w:rFonts w:asciiTheme="majorBidi" w:hAnsiTheme="majorBidi" w:cstheme="majorBidi"/>
          <w:spacing w:val="-6"/>
          <w:sz w:val="30"/>
          <w:szCs w:val="30"/>
          <w:cs/>
        </w:rPr>
        <w:t>คือ ธุรกิจเครื่องดื่ม ดังนั้นฝ่ายบริหารจึง</w:t>
      </w:r>
      <w:r w:rsidRPr="00D23D65">
        <w:rPr>
          <w:rFonts w:asciiTheme="majorBidi" w:hAnsiTheme="majorBidi" w:cstheme="majorBidi"/>
          <w:sz w:val="30"/>
          <w:szCs w:val="30"/>
          <w:cs/>
        </w:rPr>
        <w:t>พิจารณาว่า</w:t>
      </w:r>
      <w:r w:rsidR="00F6780E" w:rsidRPr="00D23D65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D23D65">
        <w:rPr>
          <w:rFonts w:asciiTheme="majorBidi" w:hAnsiTheme="majorBidi" w:cstheme="majorBidi"/>
          <w:sz w:val="30"/>
          <w:szCs w:val="30"/>
          <w:cs/>
        </w:rPr>
        <w:t>บริษัทมีส่วนงานที่รายงานเพียงส่วนงานเดียว</w:t>
      </w:r>
    </w:p>
    <w:p w14:paraId="3E128659" w14:textId="77777777" w:rsidR="004E0DB3" w:rsidRPr="00D23D65" w:rsidRDefault="004E0DB3" w:rsidP="00D23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DC39E80" w14:textId="77777777" w:rsidR="00396A2A" w:rsidRPr="00D23D65" w:rsidRDefault="00994CDC" w:rsidP="00D23D6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23D65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ข้อมูลเกี่ยวกับ</w:t>
      </w:r>
      <w:r w:rsidR="00396A2A" w:rsidRPr="00D23D6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24A45E9B" w14:textId="77777777" w:rsidR="00396A2A" w:rsidRPr="00D23D65" w:rsidRDefault="00396A2A" w:rsidP="00D23D6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0CE2C6F" w14:textId="77777777" w:rsidR="00E32AAF" w:rsidRPr="00D23D65" w:rsidRDefault="00E32AAF" w:rsidP="00D23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23D65">
        <w:rPr>
          <w:rFonts w:asciiTheme="majorBidi" w:hAnsiTheme="majorBidi" w:cstheme="majorBidi"/>
          <w:sz w:val="30"/>
          <w:szCs w:val="30"/>
          <w:cs/>
        </w:rPr>
        <w:t>ในการนำเสนอข้อมูลทางการเงินจำแนกตามเขตภูมิศาสตร์นั้น รายได้จะจำแนกโดยใช้สถานที่ตั้งของลูกค้า</w:t>
      </w:r>
    </w:p>
    <w:p w14:paraId="108B8D25" w14:textId="77777777" w:rsidR="0063381F" w:rsidRPr="00D23D65" w:rsidRDefault="0063381F" w:rsidP="00D23D6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268B6E" w14:textId="77777777" w:rsidR="00D23D65" w:rsidRDefault="00D23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2D20A7A" w14:textId="77777777" w:rsidR="001C2F8F" w:rsidRPr="001C3CB4" w:rsidRDefault="00120366" w:rsidP="001C2F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1C3CB4">
        <w:rPr>
          <w:rFonts w:asciiTheme="majorBidi" w:hAnsiTheme="majorBidi" w:cstheme="majorBidi"/>
          <w:spacing w:val="4"/>
          <w:sz w:val="30"/>
          <w:szCs w:val="30"/>
          <w:cs/>
        </w:rPr>
        <w:t>รายได้จำแนกตามเขตภูมิศาสตร์หลักและจังหวะเวลาในการรับรู้รายได้ของกลุ่มบริษัทสำหรับงวด</w:t>
      </w:r>
      <w:r w:rsidR="001C2F8F" w:rsidRPr="001C3CB4">
        <w:rPr>
          <w:rFonts w:asciiTheme="majorBidi" w:hAnsiTheme="majorBidi" w:cstheme="majorBidi" w:hint="cs"/>
          <w:spacing w:val="4"/>
          <w:sz w:val="30"/>
          <w:szCs w:val="30"/>
          <w:cs/>
        </w:rPr>
        <w:t>สามเดือนและ</w:t>
      </w:r>
    </w:p>
    <w:p w14:paraId="07DE260A" w14:textId="3CAC92DA" w:rsidR="00120366" w:rsidRDefault="0084075F" w:rsidP="001C3C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676D79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120366" w:rsidRPr="00D23D65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E537B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20366" w:rsidRPr="00D23D65">
        <w:rPr>
          <w:rFonts w:asciiTheme="majorBidi" w:hAnsiTheme="majorBidi" w:cstheme="majorBidi"/>
          <w:sz w:val="30"/>
          <w:szCs w:val="30"/>
        </w:rPr>
        <w:t>256</w:t>
      </w:r>
      <w:r w:rsidR="00D60EB9">
        <w:rPr>
          <w:rFonts w:asciiTheme="majorBidi" w:hAnsiTheme="majorBidi" w:cstheme="majorBidi"/>
          <w:sz w:val="30"/>
          <w:szCs w:val="30"/>
        </w:rPr>
        <w:t>6</w:t>
      </w:r>
      <w:r w:rsidR="00120366" w:rsidRPr="00D23D65">
        <w:rPr>
          <w:rFonts w:asciiTheme="majorBidi" w:hAnsiTheme="majorBidi" w:cstheme="majorBidi"/>
          <w:sz w:val="30"/>
          <w:szCs w:val="30"/>
        </w:rPr>
        <w:t xml:space="preserve"> </w:t>
      </w:r>
      <w:r w:rsidR="00120366" w:rsidRPr="00D23D65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120366" w:rsidRPr="00D23D65">
        <w:rPr>
          <w:rFonts w:asciiTheme="majorBidi" w:hAnsiTheme="majorBidi" w:cstheme="majorBidi"/>
          <w:sz w:val="30"/>
          <w:szCs w:val="30"/>
        </w:rPr>
        <w:t>256</w:t>
      </w:r>
      <w:r w:rsidR="00D60EB9">
        <w:rPr>
          <w:rFonts w:asciiTheme="majorBidi" w:hAnsiTheme="majorBidi" w:cstheme="majorBidi"/>
          <w:sz w:val="30"/>
          <w:szCs w:val="30"/>
        </w:rPr>
        <w:t>5</w:t>
      </w:r>
      <w:r w:rsidR="00120366" w:rsidRPr="00D23D65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08EB4AE7" w14:textId="45A53947" w:rsidR="00D60EB9" w:rsidRPr="005F473C" w:rsidRDefault="00D60EB9" w:rsidP="00C17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7"/>
        <w:gridCol w:w="1173"/>
        <w:gridCol w:w="270"/>
        <w:gridCol w:w="1170"/>
        <w:gridCol w:w="270"/>
        <w:gridCol w:w="1123"/>
        <w:gridCol w:w="270"/>
        <w:gridCol w:w="1127"/>
      </w:tblGrid>
      <w:tr w:rsidR="0084075F" w:rsidRPr="00491924" w14:paraId="2133EFE6" w14:textId="77777777" w:rsidTr="000C4D58">
        <w:tc>
          <w:tcPr>
            <w:tcW w:w="3777" w:type="dxa"/>
          </w:tcPr>
          <w:p w14:paraId="5F231C31" w14:textId="77777777" w:rsidR="0084075F" w:rsidRPr="00491924" w:rsidRDefault="0084075F" w:rsidP="000C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91924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2613" w:type="dxa"/>
            <w:gridSpan w:val="3"/>
          </w:tcPr>
          <w:p w14:paraId="60FD7B3C" w14:textId="77777777" w:rsidR="0084075F" w:rsidRPr="00491924" w:rsidRDefault="0084075F" w:rsidP="000C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9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76D9B2A" w14:textId="77777777" w:rsidR="0084075F" w:rsidRPr="00491924" w:rsidRDefault="0084075F" w:rsidP="000C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42E68974" w14:textId="77777777" w:rsidR="0084075F" w:rsidRPr="00491924" w:rsidRDefault="0084075F" w:rsidP="000C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19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075F" w:rsidRPr="00491924" w14:paraId="7F5EBAEA" w14:textId="77777777" w:rsidTr="000C4D58">
        <w:tc>
          <w:tcPr>
            <w:tcW w:w="3777" w:type="dxa"/>
          </w:tcPr>
          <w:p w14:paraId="60870C57" w14:textId="77777777" w:rsidR="0084075F" w:rsidRPr="00491924" w:rsidRDefault="0084075F" w:rsidP="000C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3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919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49192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4919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4919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4919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3" w:type="dxa"/>
          </w:tcPr>
          <w:p w14:paraId="37F151E1" w14:textId="16DF8477" w:rsidR="0084075F" w:rsidRPr="00491924" w:rsidRDefault="0084075F" w:rsidP="000C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3FDEEA46" w14:textId="77777777" w:rsidR="0084075F" w:rsidRPr="00491924" w:rsidRDefault="0084075F" w:rsidP="000C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CE487C" w14:textId="2C4EBA6C" w:rsidR="0084075F" w:rsidRPr="00491924" w:rsidRDefault="0084075F" w:rsidP="000C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5BF9AB5" w14:textId="77777777" w:rsidR="0084075F" w:rsidRPr="00491924" w:rsidRDefault="0084075F" w:rsidP="000C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3" w:type="dxa"/>
          </w:tcPr>
          <w:p w14:paraId="129EED8B" w14:textId="70B350FF" w:rsidR="0084075F" w:rsidRPr="00491924" w:rsidRDefault="0084075F" w:rsidP="000C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60BB486" w14:textId="77777777" w:rsidR="0084075F" w:rsidRPr="00491924" w:rsidRDefault="0084075F" w:rsidP="000C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3A198060" w14:textId="386899E5" w:rsidR="0084075F" w:rsidRPr="00491924" w:rsidRDefault="0084075F" w:rsidP="000C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84075F" w:rsidRPr="00491924" w14:paraId="26291E20" w14:textId="77777777" w:rsidTr="000C4D58">
        <w:tc>
          <w:tcPr>
            <w:tcW w:w="3777" w:type="dxa"/>
          </w:tcPr>
          <w:p w14:paraId="70358D41" w14:textId="77777777" w:rsidR="0084075F" w:rsidRPr="00491924" w:rsidRDefault="0084075F" w:rsidP="000C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3" w:type="dxa"/>
            <w:gridSpan w:val="7"/>
          </w:tcPr>
          <w:p w14:paraId="5178E655" w14:textId="77777777" w:rsidR="0084075F" w:rsidRPr="00491924" w:rsidRDefault="0084075F" w:rsidP="000C4D5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9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84075F" w:rsidRPr="00491924" w14:paraId="06FD100E" w14:textId="77777777" w:rsidTr="000C4D58">
        <w:tc>
          <w:tcPr>
            <w:tcW w:w="3777" w:type="dxa"/>
          </w:tcPr>
          <w:p w14:paraId="127583E6" w14:textId="77777777" w:rsidR="0084075F" w:rsidRPr="00491924" w:rsidRDefault="0084075F" w:rsidP="0084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spacing w:line="240" w:lineRule="auto"/>
              <w:ind w:right="-131" w:hanging="3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9192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3" w:type="dxa"/>
          </w:tcPr>
          <w:p w14:paraId="4151D2F7" w14:textId="0EF89613" w:rsidR="0084075F" w:rsidRPr="00491924" w:rsidRDefault="00445721" w:rsidP="0084075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1,810,156</w:t>
            </w:r>
          </w:p>
        </w:tc>
        <w:tc>
          <w:tcPr>
            <w:tcW w:w="270" w:type="dxa"/>
          </w:tcPr>
          <w:p w14:paraId="7B172159" w14:textId="77777777" w:rsidR="0084075F" w:rsidRPr="00491924" w:rsidRDefault="0084075F" w:rsidP="0084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674872" w14:textId="4F988B69" w:rsidR="0084075F" w:rsidRPr="00491924" w:rsidRDefault="0084075F" w:rsidP="0084075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1,437,136</w:t>
            </w:r>
          </w:p>
        </w:tc>
        <w:tc>
          <w:tcPr>
            <w:tcW w:w="270" w:type="dxa"/>
          </w:tcPr>
          <w:p w14:paraId="325313A8" w14:textId="77777777" w:rsidR="0084075F" w:rsidRPr="00491924" w:rsidRDefault="0084075F" w:rsidP="0084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3825F07E" w14:textId="6B12233F" w:rsidR="0084075F" w:rsidRPr="00491924" w:rsidRDefault="00445721" w:rsidP="0084075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1,810,156</w:t>
            </w:r>
          </w:p>
        </w:tc>
        <w:tc>
          <w:tcPr>
            <w:tcW w:w="270" w:type="dxa"/>
          </w:tcPr>
          <w:p w14:paraId="2287F129" w14:textId="77777777" w:rsidR="0084075F" w:rsidRPr="00491924" w:rsidRDefault="0084075F" w:rsidP="0084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7" w:type="dxa"/>
          </w:tcPr>
          <w:p w14:paraId="543B6E23" w14:textId="1AE4B4FE" w:rsidR="0084075F" w:rsidRPr="00491924" w:rsidRDefault="0084075F" w:rsidP="0084075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1,437,136</w:t>
            </w:r>
          </w:p>
        </w:tc>
      </w:tr>
      <w:tr w:rsidR="0084075F" w:rsidRPr="00491924" w14:paraId="4E18B985" w14:textId="77777777" w:rsidTr="000C4D58">
        <w:tc>
          <w:tcPr>
            <w:tcW w:w="3777" w:type="dxa"/>
          </w:tcPr>
          <w:p w14:paraId="355DACAC" w14:textId="77777777" w:rsidR="0084075F" w:rsidRPr="00491924" w:rsidRDefault="0084075F" w:rsidP="0084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spacing w:line="240" w:lineRule="auto"/>
              <w:ind w:right="-131" w:hanging="3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924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3" w:type="dxa"/>
          </w:tcPr>
          <w:p w14:paraId="65B6162D" w14:textId="43D0B958" w:rsidR="0084075F" w:rsidRPr="00491924" w:rsidRDefault="00445721" w:rsidP="0084075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219,562</w:t>
            </w:r>
          </w:p>
        </w:tc>
        <w:tc>
          <w:tcPr>
            <w:tcW w:w="270" w:type="dxa"/>
          </w:tcPr>
          <w:p w14:paraId="157DB86F" w14:textId="77777777" w:rsidR="0084075F" w:rsidRPr="00491924" w:rsidRDefault="0084075F" w:rsidP="0084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192603" w14:textId="06AC26FD" w:rsidR="0084075F" w:rsidRPr="00491924" w:rsidRDefault="0084075F" w:rsidP="0084075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179,320</w:t>
            </w:r>
          </w:p>
        </w:tc>
        <w:tc>
          <w:tcPr>
            <w:tcW w:w="270" w:type="dxa"/>
          </w:tcPr>
          <w:p w14:paraId="46D3F098" w14:textId="77777777" w:rsidR="0084075F" w:rsidRPr="00491924" w:rsidRDefault="0084075F" w:rsidP="0084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4BC1D734" w14:textId="59F8AD02" w:rsidR="0084075F" w:rsidRPr="00491924" w:rsidRDefault="00445721" w:rsidP="0084075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219,562</w:t>
            </w:r>
          </w:p>
        </w:tc>
        <w:tc>
          <w:tcPr>
            <w:tcW w:w="270" w:type="dxa"/>
          </w:tcPr>
          <w:p w14:paraId="6669B384" w14:textId="77777777" w:rsidR="0084075F" w:rsidRPr="00491924" w:rsidRDefault="0084075F" w:rsidP="0084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7" w:type="dxa"/>
          </w:tcPr>
          <w:p w14:paraId="0018AFB1" w14:textId="4A7A25F8" w:rsidR="0084075F" w:rsidRPr="00491924" w:rsidRDefault="0084075F" w:rsidP="0084075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179,320</w:t>
            </w:r>
          </w:p>
        </w:tc>
      </w:tr>
      <w:tr w:rsidR="0084075F" w:rsidRPr="00491924" w14:paraId="60862650" w14:textId="77777777" w:rsidTr="000C4D58">
        <w:tc>
          <w:tcPr>
            <w:tcW w:w="3777" w:type="dxa"/>
          </w:tcPr>
          <w:p w14:paraId="25920134" w14:textId="77777777" w:rsidR="0084075F" w:rsidRPr="00491924" w:rsidRDefault="0084075F" w:rsidP="0084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19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49192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6D44FFDB" w14:textId="04168755" w:rsidR="0084075F" w:rsidRPr="00491924" w:rsidRDefault="00445721" w:rsidP="0084075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2,029,718</w:t>
            </w:r>
          </w:p>
        </w:tc>
        <w:tc>
          <w:tcPr>
            <w:tcW w:w="270" w:type="dxa"/>
          </w:tcPr>
          <w:p w14:paraId="0B1857D8" w14:textId="77777777" w:rsidR="0084075F" w:rsidRPr="00491924" w:rsidRDefault="0084075F" w:rsidP="0084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FEEA082" w14:textId="2E1BB11D" w:rsidR="0084075F" w:rsidRPr="00491924" w:rsidRDefault="0084075F" w:rsidP="0084075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1,616,456</w:t>
            </w:r>
          </w:p>
        </w:tc>
        <w:tc>
          <w:tcPr>
            <w:tcW w:w="270" w:type="dxa"/>
          </w:tcPr>
          <w:p w14:paraId="4090670E" w14:textId="77777777" w:rsidR="0084075F" w:rsidRPr="00491924" w:rsidRDefault="0084075F" w:rsidP="0084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7ECE5707" w14:textId="1BD4E2E8" w:rsidR="0084075F" w:rsidRPr="00491924" w:rsidRDefault="00445721" w:rsidP="0084075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2,029,718</w:t>
            </w:r>
          </w:p>
        </w:tc>
        <w:tc>
          <w:tcPr>
            <w:tcW w:w="270" w:type="dxa"/>
          </w:tcPr>
          <w:p w14:paraId="4CEDAAAB" w14:textId="77777777" w:rsidR="0084075F" w:rsidRPr="00491924" w:rsidRDefault="0084075F" w:rsidP="0084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54B9372A" w14:textId="2D10EEF6" w:rsidR="0084075F" w:rsidRPr="00491924" w:rsidRDefault="0084075F" w:rsidP="0084075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1,616,456</w:t>
            </w:r>
          </w:p>
        </w:tc>
      </w:tr>
      <w:tr w:rsidR="0084075F" w:rsidRPr="005F473C" w14:paraId="1B0D748C" w14:textId="77777777" w:rsidTr="000C4D58">
        <w:tc>
          <w:tcPr>
            <w:tcW w:w="3777" w:type="dxa"/>
          </w:tcPr>
          <w:p w14:paraId="1578C606" w14:textId="77777777" w:rsidR="0084075F" w:rsidRPr="005F473C" w:rsidRDefault="0084075F" w:rsidP="0084075F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55518A6D" w14:textId="77777777" w:rsidR="0084075F" w:rsidRPr="005F473C" w:rsidRDefault="0084075F" w:rsidP="0084075F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343864EB" w14:textId="77777777" w:rsidR="0084075F" w:rsidRPr="005F473C" w:rsidRDefault="0084075F" w:rsidP="0084075F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28465BB" w14:textId="77777777" w:rsidR="0084075F" w:rsidRPr="005F473C" w:rsidRDefault="0084075F" w:rsidP="0084075F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5C3FB962" w14:textId="77777777" w:rsidR="0084075F" w:rsidRPr="005F473C" w:rsidRDefault="0084075F" w:rsidP="0084075F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13B7C796" w14:textId="77777777" w:rsidR="0084075F" w:rsidRPr="005F473C" w:rsidRDefault="0084075F" w:rsidP="0084075F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0C7076F3" w14:textId="77777777" w:rsidR="0084075F" w:rsidRPr="005F473C" w:rsidRDefault="0084075F" w:rsidP="0084075F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518FF742" w14:textId="77777777" w:rsidR="0084075F" w:rsidRPr="005F473C" w:rsidRDefault="0084075F" w:rsidP="0084075F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84075F" w:rsidRPr="00491924" w14:paraId="3E38E3A1" w14:textId="77777777" w:rsidTr="000C4D58">
        <w:tc>
          <w:tcPr>
            <w:tcW w:w="3777" w:type="dxa"/>
          </w:tcPr>
          <w:p w14:paraId="6E3CE2F7" w14:textId="77777777" w:rsidR="0084075F" w:rsidRPr="00491924" w:rsidRDefault="0084075F" w:rsidP="0084075F">
            <w:pPr>
              <w:spacing w:line="240" w:lineRule="auto"/>
              <w:ind w:hanging="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19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173" w:type="dxa"/>
          </w:tcPr>
          <w:p w14:paraId="30DC2234" w14:textId="77777777" w:rsidR="0084075F" w:rsidRPr="00491924" w:rsidRDefault="0084075F" w:rsidP="0084075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8190421" w14:textId="77777777" w:rsidR="0084075F" w:rsidRPr="00491924" w:rsidRDefault="0084075F" w:rsidP="0084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C0144B" w14:textId="77777777" w:rsidR="0084075F" w:rsidRPr="00491924" w:rsidRDefault="0084075F" w:rsidP="0084075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D764D3" w14:textId="77777777" w:rsidR="0084075F" w:rsidRPr="00491924" w:rsidRDefault="0084075F" w:rsidP="0084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</w:tcPr>
          <w:p w14:paraId="2B43DBDA" w14:textId="77777777" w:rsidR="0084075F" w:rsidRPr="00491924" w:rsidRDefault="0084075F" w:rsidP="0084075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5614EE" w14:textId="77777777" w:rsidR="0084075F" w:rsidRPr="00491924" w:rsidRDefault="0084075F" w:rsidP="0084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326DED64" w14:textId="77777777" w:rsidR="0084075F" w:rsidRPr="00491924" w:rsidRDefault="0084075F" w:rsidP="0084075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4075F" w:rsidRPr="00491924" w14:paraId="05D26334" w14:textId="77777777" w:rsidTr="000C4D58">
        <w:tc>
          <w:tcPr>
            <w:tcW w:w="3777" w:type="dxa"/>
          </w:tcPr>
          <w:p w14:paraId="27816A36" w14:textId="77777777" w:rsidR="0084075F" w:rsidRPr="00491924" w:rsidRDefault="0084075F" w:rsidP="0084075F">
            <w:pPr>
              <w:spacing w:line="240" w:lineRule="auto"/>
              <w:ind w:hanging="3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924">
              <w:rPr>
                <w:rFonts w:asciiTheme="majorBidi" w:hAnsiTheme="majorBidi" w:cstheme="majorBidi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2AD4617A" w14:textId="19EB01F5" w:rsidR="0084075F" w:rsidRPr="00491924" w:rsidRDefault="00445721" w:rsidP="0084075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2,029,718</w:t>
            </w:r>
          </w:p>
        </w:tc>
        <w:tc>
          <w:tcPr>
            <w:tcW w:w="270" w:type="dxa"/>
          </w:tcPr>
          <w:p w14:paraId="30AC4037" w14:textId="77777777" w:rsidR="0084075F" w:rsidRPr="00491924" w:rsidRDefault="0084075F" w:rsidP="0084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B284EFA" w14:textId="30684C1C" w:rsidR="0084075F" w:rsidRPr="00491924" w:rsidRDefault="0084075F" w:rsidP="0084075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01613">
              <w:rPr>
                <w:rFonts w:ascii="Angsana New" w:hAnsi="Angsana New" w:cs="Angsana New"/>
                <w:sz w:val="30"/>
                <w:szCs w:val="30"/>
              </w:rPr>
              <w:t>1,616,45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46AB439" w14:textId="77777777" w:rsidR="0084075F" w:rsidRPr="00491924" w:rsidRDefault="0084075F" w:rsidP="0084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7C90BBA8" w14:textId="091123F5" w:rsidR="0084075F" w:rsidRPr="00601613" w:rsidRDefault="00445721" w:rsidP="0084075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2,029,718</w:t>
            </w:r>
          </w:p>
        </w:tc>
        <w:tc>
          <w:tcPr>
            <w:tcW w:w="270" w:type="dxa"/>
          </w:tcPr>
          <w:p w14:paraId="577C0AC6" w14:textId="77777777" w:rsidR="0084075F" w:rsidRPr="00491924" w:rsidRDefault="0084075F" w:rsidP="0084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4CB639C0" w14:textId="4E13412C" w:rsidR="0084075F" w:rsidRPr="00491924" w:rsidRDefault="0084075F" w:rsidP="0084075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01613">
              <w:rPr>
                <w:rFonts w:ascii="Angsana New" w:hAnsi="Angsana New" w:cs="Angsana New"/>
                <w:sz w:val="30"/>
                <w:szCs w:val="30"/>
              </w:rPr>
              <w:t>1,616,45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84075F" w:rsidRPr="00491924" w14:paraId="6B350B1C" w14:textId="77777777" w:rsidTr="000C4D58">
        <w:tc>
          <w:tcPr>
            <w:tcW w:w="3777" w:type="dxa"/>
          </w:tcPr>
          <w:p w14:paraId="73347D4E" w14:textId="77777777" w:rsidR="0084075F" w:rsidRPr="00491924" w:rsidRDefault="0084075F" w:rsidP="0084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19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49192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3FB81B1D" w14:textId="094BF959" w:rsidR="0084075F" w:rsidRPr="00491924" w:rsidRDefault="00445721" w:rsidP="0084075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2,029,718</w:t>
            </w:r>
          </w:p>
        </w:tc>
        <w:tc>
          <w:tcPr>
            <w:tcW w:w="270" w:type="dxa"/>
          </w:tcPr>
          <w:p w14:paraId="14F4F217" w14:textId="77777777" w:rsidR="0084075F" w:rsidRPr="00491924" w:rsidRDefault="0084075F" w:rsidP="0084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3F82BEF" w14:textId="2E6DC81B" w:rsidR="0084075F" w:rsidRPr="00491924" w:rsidRDefault="0084075F" w:rsidP="0084075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1,616,456</w:t>
            </w:r>
          </w:p>
        </w:tc>
        <w:tc>
          <w:tcPr>
            <w:tcW w:w="270" w:type="dxa"/>
          </w:tcPr>
          <w:p w14:paraId="32BA1F8E" w14:textId="77777777" w:rsidR="0084075F" w:rsidRPr="00491924" w:rsidRDefault="0084075F" w:rsidP="0084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2959591D" w14:textId="42A97A03" w:rsidR="0084075F" w:rsidRPr="00491924" w:rsidRDefault="00445721" w:rsidP="0084075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2,029,718</w:t>
            </w:r>
          </w:p>
        </w:tc>
        <w:tc>
          <w:tcPr>
            <w:tcW w:w="270" w:type="dxa"/>
          </w:tcPr>
          <w:p w14:paraId="63BC6ECC" w14:textId="77777777" w:rsidR="0084075F" w:rsidRPr="00491924" w:rsidRDefault="0084075F" w:rsidP="0084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4EF369F7" w14:textId="56B60AFB" w:rsidR="0084075F" w:rsidRPr="00491924" w:rsidRDefault="0084075F" w:rsidP="0084075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1,616,456</w:t>
            </w:r>
          </w:p>
        </w:tc>
      </w:tr>
    </w:tbl>
    <w:p w14:paraId="6CF81DF7" w14:textId="77777777" w:rsidR="0084075F" w:rsidRPr="005F473C" w:rsidRDefault="0084075F" w:rsidP="0084075F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7"/>
        <w:gridCol w:w="1173"/>
        <w:gridCol w:w="270"/>
        <w:gridCol w:w="1170"/>
        <w:gridCol w:w="270"/>
        <w:gridCol w:w="1123"/>
        <w:gridCol w:w="270"/>
        <w:gridCol w:w="1127"/>
      </w:tblGrid>
      <w:tr w:rsidR="0084075F" w:rsidRPr="0017206F" w14:paraId="7FEFFF79" w14:textId="77777777" w:rsidTr="000C4D58">
        <w:tc>
          <w:tcPr>
            <w:tcW w:w="3777" w:type="dxa"/>
          </w:tcPr>
          <w:p w14:paraId="1FB049FD" w14:textId="77777777" w:rsidR="0084075F" w:rsidRPr="00491924" w:rsidRDefault="0084075F" w:rsidP="0084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9192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49192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49192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49192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49192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3" w:type="dxa"/>
          </w:tcPr>
          <w:p w14:paraId="49132A1A" w14:textId="5EE8C3EF" w:rsidR="0084075F" w:rsidRPr="00491924" w:rsidRDefault="0084075F" w:rsidP="0084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431450" w14:textId="77777777" w:rsidR="0084075F" w:rsidRPr="00491924" w:rsidRDefault="0084075F" w:rsidP="0084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6F3E58" w14:textId="0D5B7C6A" w:rsidR="0084075F" w:rsidRPr="00491924" w:rsidRDefault="0084075F" w:rsidP="0084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B7846C" w14:textId="77777777" w:rsidR="0084075F" w:rsidRPr="00491924" w:rsidRDefault="0084075F" w:rsidP="0084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3" w:type="dxa"/>
          </w:tcPr>
          <w:p w14:paraId="6C5FDD87" w14:textId="09C0AD00" w:rsidR="0084075F" w:rsidRPr="00491924" w:rsidRDefault="0084075F" w:rsidP="0084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C26A05" w14:textId="77777777" w:rsidR="0084075F" w:rsidRPr="00491924" w:rsidRDefault="0084075F" w:rsidP="0084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216A23E6" w14:textId="0591CF5A" w:rsidR="0084075F" w:rsidRPr="00491924" w:rsidRDefault="0084075F" w:rsidP="0084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4075F" w:rsidRPr="0017206F" w14:paraId="7B34E550" w14:textId="77777777" w:rsidTr="000C4D58">
        <w:tc>
          <w:tcPr>
            <w:tcW w:w="3777" w:type="dxa"/>
          </w:tcPr>
          <w:p w14:paraId="3528CBC1" w14:textId="77777777" w:rsidR="0084075F" w:rsidRPr="0017206F" w:rsidRDefault="0084075F" w:rsidP="0084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3" w:type="dxa"/>
            <w:gridSpan w:val="7"/>
          </w:tcPr>
          <w:p w14:paraId="791D7C42" w14:textId="62A1F899" w:rsidR="0084075F" w:rsidRPr="0017206F" w:rsidRDefault="0084075F" w:rsidP="0084075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4075F" w:rsidRPr="0017206F" w14:paraId="245792CC" w14:textId="77777777" w:rsidTr="000C4D58">
        <w:tc>
          <w:tcPr>
            <w:tcW w:w="3777" w:type="dxa"/>
          </w:tcPr>
          <w:p w14:paraId="374E1949" w14:textId="77777777" w:rsidR="0084075F" w:rsidRPr="0017206F" w:rsidRDefault="0084075F" w:rsidP="0084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ind w:right="-131" w:hanging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7206F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3" w:type="dxa"/>
          </w:tcPr>
          <w:p w14:paraId="4A2CDCA9" w14:textId="51B018A8" w:rsidR="0084075F" w:rsidRPr="0017206F" w:rsidRDefault="00445721" w:rsidP="0084075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3,508,214</w:t>
            </w:r>
          </w:p>
        </w:tc>
        <w:tc>
          <w:tcPr>
            <w:tcW w:w="270" w:type="dxa"/>
          </w:tcPr>
          <w:p w14:paraId="361A22C0" w14:textId="77777777" w:rsidR="0084075F" w:rsidRPr="0017206F" w:rsidRDefault="0084075F" w:rsidP="0084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B3F40C" w14:textId="3BF20F81" w:rsidR="0084075F" w:rsidRPr="0017206F" w:rsidRDefault="0084075F" w:rsidP="0084075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2,745,800</w:t>
            </w:r>
          </w:p>
        </w:tc>
        <w:tc>
          <w:tcPr>
            <w:tcW w:w="270" w:type="dxa"/>
          </w:tcPr>
          <w:p w14:paraId="49A63119" w14:textId="77777777" w:rsidR="0084075F" w:rsidRPr="0017206F" w:rsidRDefault="0084075F" w:rsidP="0084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07B66387" w14:textId="214B48BE" w:rsidR="0084075F" w:rsidRPr="0008616A" w:rsidRDefault="00445721" w:rsidP="0084075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3,508,214</w:t>
            </w:r>
          </w:p>
        </w:tc>
        <w:tc>
          <w:tcPr>
            <w:tcW w:w="270" w:type="dxa"/>
          </w:tcPr>
          <w:p w14:paraId="7B14E48B" w14:textId="77777777" w:rsidR="0084075F" w:rsidRPr="0017206F" w:rsidRDefault="0084075F" w:rsidP="0084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6B9092AB" w14:textId="5B2E6F9A" w:rsidR="0084075F" w:rsidRPr="0017206F" w:rsidRDefault="0084075F" w:rsidP="0084075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2,745,800</w:t>
            </w:r>
          </w:p>
        </w:tc>
      </w:tr>
      <w:tr w:rsidR="0084075F" w:rsidRPr="0017206F" w14:paraId="21A2DFB9" w14:textId="77777777" w:rsidTr="000C4D58">
        <w:tc>
          <w:tcPr>
            <w:tcW w:w="3777" w:type="dxa"/>
          </w:tcPr>
          <w:p w14:paraId="4EA76C82" w14:textId="77777777" w:rsidR="0084075F" w:rsidRPr="0017206F" w:rsidRDefault="0084075F" w:rsidP="0084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ind w:right="-131" w:hanging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206F"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3" w:type="dxa"/>
          </w:tcPr>
          <w:p w14:paraId="07FA8D3F" w14:textId="51C1A101" w:rsidR="0084075F" w:rsidRPr="0017206F" w:rsidRDefault="00445721" w:rsidP="0084075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354,037</w:t>
            </w:r>
          </w:p>
        </w:tc>
        <w:tc>
          <w:tcPr>
            <w:tcW w:w="270" w:type="dxa"/>
          </w:tcPr>
          <w:p w14:paraId="32097172" w14:textId="77777777" w:rsidR="0084075F" w:rsidRPr="0017206F" w:rsidRDefault="0084075F" w:rsidP="0084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51E7CD" w14:textId="33127078" w:rsidR="0084075F" w:rsidRPr="0017206F" w:rsidRDefault="0084075F" w:rsidP="0084075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313,005</w:t>
            </w:r>
          </w:p>
        </w:tc>
        <w:tc>
          <w:tcPr>
            <w:tcW w:w="270" w:type="dxa"/>
          </w:tcPr>
          <w:p w14:paraId="74365E97" w14:textId="77777777" w:rsidR="0084075F" w:rsidRPr="0017206F" w:rsidRDefault="0084075F" w:rsidP="0084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64D7ACC2" w14:textId="35A3B7C2" w:rsidR="0084075F" w:rsidRPr="0008616A" w:rsidRDefault="00445721" w:rsidP="0084075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354,037</w:t>
            </w:r>
          </w:p>
        </w:tc>
        <w:tc>
          <w:tcPr>
            <w:tcW w:w="270" w:type="dxa"/>
          </w:tcPr>
          <w:p w14:paraId="410B6984" w14:textId="77777777" w:rsidR="0084075F" w:rsidRPr="0017206F" w:rsidRDefault="0084075F" w:rsidP="0084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6DDBBB07" w14:textId="7E523F3B" w:rsidR="0084075F" w:rsidRPr="0017206F" w:rsidRDefault="0084075F" w:rsidP="0084075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313,005</w:t>
            </w:r>
          </w:p>
        </w:tc>
      </w:tr>
      <w:tr w:rsidR="0084075F" w:rsidRPr="0017206F" w14:paraId="43C1B210" w14:textId="77777777" w:rsidTr="000C4D58">
        <w:tc>
          <w:tcPr>
            <w:tcW w:w="3777" w:type="dxa"/>
          </w:tcPr>
          <w:p w14:paraId="006D9081" w14:textId="77777777" w:rsidR="0084075F" w:rsidRPr="0017206F" w:rsidRDefault="0084075F" w:rsidP="0084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7206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064D659B" w14:textId="16EFDFDC" w:rsidR="0084075F" w:rsidRPr="0017206F" w:rsidRDefault="00445721" w:rsidP="0084075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3,862,251</w:t>
            </w:r>
          </w:p>
        </w:tc>
        <w:tc>
          <w:tcPr>
            <w:tcW w:w="270" w:type="dxa"/>
          </w:tcPr>
          <w:p w14:paraId="623F9C63" w14:textId="77777777" w:rsidR="0084075F" w:rsidRPr="0017206F" w:rsidRDefault="0084075F" w:rsidP="0084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D5F6654" w14:textId="4EEDA6EF" w:rsidR="0084075F" w:rsidRPr="0017206F" w:rsidRDefault="0084075F" w:rsidP="0084075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3,058,805</w:t>
            </w:r>
          </w:p>
        </w:tc>
        <w:tc>
          <w:tcPr>
            <w:tcW w:w="270" w:type="dxa"/>
          </w:tcPr>
          <w:p w14:paraId="0FE56F5F" w14:textId="77777777" w:rsidR="0084075F" w:rsidRPr="0017206F" w:rsidRDefault="0084075F" w:rsidP="0084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6FEE5498" w14:textId="208DA991" w:rsidR="0084075F" w:rsidRPr="0008616A" w:rsidRDefault="00445721" w:rsidP="0084075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3,862,251</w:t>
            </w:r>
          </w:p>
        </w:tc>
        <w:tc>
          <w:tcPr>
            <w:tcW w:w="270" w:type="dxa"/>
          </w:tcPr>
          <w:p w14:paraId="25303731" w14:textId="77777777" w:rsidR="0084075F" w:rsidRPr="0017206F" w:rsidRDefault="0084075F" w:rsidP="0084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45C222E6" w14:textId="1520D2E7" w:rsidR="0084075F" w:rsidRPr="0017206F" w:rsidRDefault="0084075F" w:rsidP="0084075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3,058,805</w:t>
            </w:r>
          </w:p>
        </w:tc>
      </w:tr>
      <w:tr w:rsidR="0084075F" w:rsidRPr="005F473C" w14:paraId="1520737C" w14:textId="77777777" w:rsidTr="000C4D58">
        <w:trPr>
          <w:trHeight w:val="98"/>
        </w:trPr>
        <w:tc>
          <w:tcPr>
            <w:tcW w:w="3777" w:type="dxa"/>
          </w:tcPr>
          <w:p w14:paraId="78D8E7DA" w14:textId="77777777" w:rsidR="0084075F" w:rsidRPr="005F473C" w:rsidRDefault="0084075F" w:rsidP="0084075F">
            <w:pPr>
              <w:pStyle w:val="BodyText2"/>
              <w:tabs>
                <w:tab w:val="left" w:pos="540"/>
              </w:tabs>
              <w:spacing w:line="260" w:lineRule="atLeast"/>
              <w:ind w:left="547" w:hanging="20"/>
              <w:jc w:val="thaiDistribute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34438072" w14:textId="77777777" w:rsidR="0084075F" w:rsidRPr="005F473C" w:rsidRDefault="0084075F" w:rsidP="0084075F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1CA35EC5" w14:textId="77777777" w:rsidR="0084075F" w:rsidRPr="005F473C" w:rsidRDefault="0084075F" w:rsidP="0084075F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2777EBD" w14:textId="77777777" w:rsidR="0084075F" w:rsidRPr="005F473C" w:rsidRDefault="0084075F" w:rsidP="0084075F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7D45E3F6" w14:textId="77777777" w:rsidR="0084075F" w:rsidRPr="005F473C" w:rsidRDefault="0084075F" w:rsidP="0084075F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7D474342" w14:textId="77777777" w:rsidR="0084075F" w:rsidRPr="005F473C" w:rsidRDefault="0084075F" w:rsidP="0084075F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31EC3496" w14:textId="77777777" w:rsidR="0084075F" w:rsidRPr="005F473C" w:rsidRDefault="0084075F" w:rsidP="0084075F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4DAA30D6" w14:textId="77777777" w:rsidR="0084075F" w:rsidRPr="005F473C" w:rsidRDefault="0084075F" w:rsidP="0084075F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84075F" w:rsidRPr="0017206F" w14:paraId="6702FCE1" w14:textId="77777777" w:rsidTr="000C4D58">
        <w:tc>
          <w:tcPr>
            <w:tcW w:w="3777" w:type="dxa"/>
          </w:tcPr>
          <w:p w14:paraId="18FB2B8C" w14:textId="77777777" w:rsidR="0084075F" w:rsidRPr="0017206F" w:rsidRDefault="0084075F" w:rsidP="0084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7206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173" w:type="dxa"/>
          </w:tcPr>
          <w:p w14:paraId="76C268FB" w14:textId="77777777" w:rsidR="0084075F" w:rsidRPr="0017206F" w:rsidRDefault="0084075F" w:rsidP="0084075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425E32" w14:textId="77777777" w:rsidR="0084075F" w:rsidRPr="0017206F" w:rsidRDefault="0084075F" w:rsidP="0084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246520" w14:textId="77777777" w:rsidR="0084075F" w:rsidRPr="0017206F" w:rsidRDefault="0084075F" w:rsidP="0084075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B4868F8" w14:textId="77777777" w:rsidR="0084075F" w:rsidRPr="0017206F" w:rsidRDefault="0084075F" w:rsidP="0084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</w:tcPr>
          <w:p w14:paraId="23EFE4F6" w14:textId="77777777" w:rsidR="0084075F" w:rsidRPr="0017206F" w:rsidRDefault="0084075F" w:rsidP="0084075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2F7660" w14:textId="77777777" w:rsidR="0084075F" w:rsidRPr="0017206F" w:rsidRDefault="0084075F" w:rsidP="0084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48DD25E1" w14:textId="77777777" w:rsidR="0084075F" w:rsidRPr="0017206F" w:rsidRDefault="0084075F" w:rsidP="0084075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4075F" w:rsidRPr="0017206F" w14:paraId="1CA092FC" w14:textId="77777777" w:rsidTr="000C4D58">
        <w:tc>
          <w:tcPr>
            <w:tcW w:w="3777" w:type="dxa"/>
          </w:tcPr>
          <w:p w14:paraId="78AC4343" w14:textId="77777777" w:rsidR="0084075F" w:rsidRPr="0017206F" w:rsidRDefault="0084075F" w:rsidP="0084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206F">
              <w:rPr>
                <w:rFonts w:ascii="Angsana New" w:hAnsi="Angsana New" w:cs="Angsana New" w:hint="cs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039D6764" w14:textId="1C02E95B" w:rsidR="0084075F" w:rsidRPr="0017206F" w:rsidRDefault="00445721" w:rsidP="0084075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45721">
              <w:rPr>
                <w:rFonts w:ascii="Angsana New" w:hAnsi="Angsana New" w:cs="Angsana New"/>
                <w:sz w:val="30"/>
                <w:szCs w:val="30"/>
              </w:rPr>
              <w:t>3,862,251</w:t>
            </w:r>
          </w:p>
        </w:tc>
        <w:tc>
          <w:tcPr>
            <w:tcW w:w="270" w:type="dxa"/>
          </w:tcPr>
          <w:p w14:paraId="48941928" w14:textId="77777777" w:rsidR="0084075F" w:rsidRPr="0017206F" w:rsidRDefault="0084075F" w:rsidP="0084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495E55A" w14:textId="7EA7DBB9" w:rsidR="0084075F" w:rsidRPr="0017206F" w:rsidRDefault="0084075F" w:rsidP="0084075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3,058,805</w:t>
            </w:r>
          </w:p>
        </w:tc>
        <w:tc>
          <w:tcPr>
            <w:tcW w:w="270" w:type="dxa"/>
          </w:tcPr>
          <w:p w14:paraId="358C9506" w14:textId="77777777" w:rsidR="0084075F" w:rsidRPr="0017206F" w:rsidRDefault="0084075F" w:rsidP="0084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6D3DCD3C" w14:textId="6C6E696D" w:rsidR="0084075F" w:rsidRPr="0017206F" w:rsidRDefault="00445721" w:rsidP="0084075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45721">
              <w:rPr>
                <w:rFonts w:ascii="Angsana New" w:hAnsi="Angsana New" w:cs="Angsana New"/>
                <w:sz w:val="30"/>
                <w:szCs w:val="30"/>
              </w:rPr>
              <w:t>3,862,251</w:t>
            </w:r>
          </w:p>
        </w:tc>
        <w:tc>
          <w:tcPr>
            <w:tcW w:w="270" w:type="dxa"/>
          </w:tcPr>
          <w:p w14:paraId="76F770A1" w14:textId="77777777" w:rsidR="0084075F" w:rsidRPr="0017206F" w:rsidRDefault="0084075F" w:rsidP="0084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0DA8B7D1" w14:textId="0282D376" w:rsidR="0084075F" w:rsidRPr="0017206F" w:rsidRDefault="0084075F" w:rsidP="0084075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3,058,805</w:t>
            </w:r>
          </w:p>
        </w:tc>
      </w:tr>
      <w:tr w:rsidR="0084075F" w:rsidRPr="0017206F" w14:paraId="725544DE" w14:textId="77777777" w:rsidTr="000C4D58">
        <w:tc>
          <w:tcPr>
            <w:tcW w:w="3777" w:type="dxa"/>
          </w:tcPr>
          <w:p w14:paraId="5733A104" w14:textId="77777777" w:rsidR="0084075F" w:rsidRPr="0017206F" w:rsidRDefault="0084075F" w:rsidP="0084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7206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72B4FDA0" w14:textId="7CFF59AA" w:rsidR="0084075F" w:rsidRPr="0017206F" w:rsidRDefault="00445721" w:rsidP="0084075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3,862,251</w:t>
            </w:r>
          </w:p>
        </w:tc>
        <w:tc>
          <w:tcPr>
            <w:tcW w:w="270" w:type="dxa"/>
          </w:tcPr>
          <w:p w14:paraId="2472E7E6" w14:textId="77777777" w:rsidR="0084075F" w:rsidRPr="0017206F" w:rsidRDefault="0084075F" w:rsidP="0084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737374C" w14:textId="47E6152B" w:rsidR="0084075F" w:rsidRPr="0017206F" w:rsidRDefault="0084075F" w:rsidP="0084075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3,058,805</w:t>
            </w:r>
          </w:p>
        </w:tc>
        <w:tc>
          <w:tcPr>
            <w:tcW w:w="270" w:type="dxa"/>
          </w:tcPr>
          <w:p w14:paraId="4C514928" w14:textId="77777777" w:rsidR="0084075F" w:rsidRPr="0017206F" w:rsidRDefault="0084075F" w:rsidP="0084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6570689C" w14:textId="6B1FBCE6" w:rsidR="0084075F" w:rsidRPr="0017206F" w:rsidRDefault="00445721" w:rsidP="0084075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3,862,251</w:t>
            </w:r>
          </w:p>
        </w:tc>
        <w:tc>
          <w:tcPr>
            <w:tcW w:w="270" w:type="dxa"/>
          </w:tcPr>
          <w:p w14:paraId="246A03C9" w14:textId="77777777" w:rsidR="0084075F" w:rsidRPr="0017206F" w:rsidRDefault="0084075F" w:rsidP="0084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12200B11" w14:textId="71E3B583" w:rsidR="0084075F" w:rsidRPr="0017206F" w:rsidRDefault="0084075F" w:rsidP="0084075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3,058,805</w:t>
            </w:r>
          </w:p>
        </w:tc>
      </w:tr>
    </w:tbl>
    <w:p w14:paraId="752C4962" w14:textId="77777777" w:rsidR="0084075F" w:rsidRPr="005F473C" w:rsidRDefault="0084075F" w:rsidP="00D60E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4A850AF9" w14:textId="3E90D4C6" w:rsidR="00396A2A" w:rsidRPr="00D23D65" w:rsidRDefault="00396A2A" w:rsidP="003A12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23D6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ลูกค้ารายใหญ่</w:t>
      </w:r>
    </w:p>
    <w:p w14:paraId="586948EA" w14:textId="77777777" w:rsidR="00D60EB9" w:rsidRPr="005F473C" w:rsidRDefault="00D60EB9" w:rsidP="003C7917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/>
          <w:sz w:val="16"/>
          <w:szCs w:val="16"/>
        </w:rPr>
      </w:pPr>
    </w:p>
    <w:p w14:paraId="0339335E" w14:textId="77777777" w:rsidR="001C2F8F" w:rsidRDefault="005F473C" w:rsidP="001C2F8F">
      <w:pPr>
        <w:tabs>
          <w:tab w:val="clear" w:pos="227"/>
          <w:tab w:val="clear" w:pos="454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="Angsana New"/>
          <w:sz w:val="30"/>
          <w:szCs w:val="30"/>
          <w:lang w:val="x-none"/>
        </w:rPr>
      </w:pPr>
      <w:r w:rsidRPr="00723634">
        <w:rPr>
          <w:rFonts w:asciiTheme="majorBidi" w:hAnsiTheme="majorBidi" w:cs="Angsana New" w:hint="cs"/>
          <w:sz w:val="30"/>
          <w:szCs w:val="30"/>
          <w:cs/>
          <w:lang w:val="x-none"/>
        </w:rPr>
        <w:t>กลุ่มบริษัทมีรายได้จากลูกค้ารายหนึ่งของกลุ่มบริษัทและบริษัทสำหรับงวดสามเดือนและหกเดือนสิ้นสุดวันที่</w:t>
      </w:r>
      <w:r w:rsidRPr="00723634">
        <w:rPr>
          <w:rFonts w:asciiTheme="majorBidi" w:hAnsiTheme="majorBidi" w:cs="Angsana New"/>
          <w:sz w:val="30"/>
          <w:szCs w:val="30"/>
          <w:cs/>
          <w:lang w:val="x-none"/>
        </w:rPr>
        <w:t xml:space="preserve">       </w:t>
      </w:r>
      <w:r w:rsidRPr="00CD3FCF">
        <w:rPr>
          <w:rFonts w:asciiTheme="majorBidi" w:hAnsiTheme="majorBidi" w:cstheme="majorBidi"/>
          <w:spacing w:val="-2"/>
          <w:sz w:val="30"/>
          <w:szCs w:val="30"/>
        </w:rPr>
        <w:t>30</w:t>
      </w:r>
      <w:r w:rsidRPr="00CD3FCF">
        <w:rPr>
          <w:rFonts w:asciiTheme="majorBidi" w:hAnsiTheme="majorBidi" w:cs="Angsana New"/>
          <w:spacing w:val="-2"/>
          <w:sz w:val="30"/>
          <w:szCs w:val="30"/>
          <w:cs/>
          <w:lang w:val="x-none"/>
        </w:rPr>
        <w:t xml:space="preserve"> </w:t>
      </w:r>
      <w:r w:rsidRPr="00CD3FCF">
        <w:rPr>
          <w:rFonts w:asciiTheme="majorBidi" w:hAnsiTheme="majorBidi" w:cs="Angsana New" w:hint="cs"/>
          <w:spacing w:val="-2"/>
          <w:sz w:val="30"/>
          <w:szCs w:val="30"/>
          <w:cs/>
          <w:lang w:val="x-none"/>
        </w:rPr>
        <w:t>มิถุนายน</w:t>
      </w:r>
      <w:r w:rsidRPr="00CD3FC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CD3FCF">
        <w:rPr>
          <w:rFonts w:asciiTheme="majorBidi" w:hAnsiTheme="majorBidi" w:cstheme="majorBidi"/>
          <w:spacing w:val="-2"/>
          <w:sz w:val="30"/>
          <w:szCs w:val="30"/>
        </w:rPr>
        <w:t>256</w:t>
      </w:r>
      <w:r>
        <w:rPr>
          <w:rFonts w:asciiTheme="majorBidi" w:hAnsiTheme="majorBidi" w:cstheme="majorBidi"/>
          <w:spacing w:val="-2"/>
          <w:sz w:val="30"/>
          <w:szCs w:val="30"/>
        </w:rPr>
        <w:t>6</w:t>
      </w:r>
      <w:r w:rsidRPr="00CD3FCF">
        <w:rPr>
          <w:rFonts w:asciiTheme="majorBidi" w:hAnsiTheme="majorBidi" w:cs="Angsana New"/>
          <w:spacing w:val="-2"/>
          <w:sz w:val="30"/>
          <w:szCs w:val="30"/>
          <w:cs/>
          <w:lang w:val="x-none"/>
        </w:rPr>
        <w:t xml:space="preserve"> </w:t>
      </w:r>
      <w:r w:rsidRPr="00CD3FCF">
        <w:rPr>
          <w:rFonts w:asciiTheme="majorBidi" w:hAnsiTheme="majorBidi" w:cs="Angsana New" w:hint="cs"/>
          <w:spacing w:val="-2"/>
          <w:sz w:val="30"/>
          <w:szCs w:val="30"/>
          <w:cs/>
          <w:lang w:val="x-none"/>
        </w:rPr>
        <w:t>เป็นจำนวนเงินประมาณ</w:t>
      </w:r>
      <w:r w:rsidR="00445721">
        <w:rPr>
          <w:rFonts w:asciiTheme="majorBidi" w:hAnsiTheme="majorBidi" w:cs="Angsana New"/>
          <w:spacing w:val="-2"/>
          <w:sz w:val="30"/>
          <w:szCs w:val="30"/>
        </w:rPr>
        <w:t xml:space="preserve"> 1,651.</w:t>
      </w:r>
      <w:r w:rsidR="001C2F8F">
        <w:rPr>
          <w:rFonts w:asciiTheme="majorBidi" w:hAnsiTheme="majorBidi" w:cs="Angsana New"/>
          <w:spacing w:val="-2"/>
          <w:sz w:val="30"/>
          <w:szCs w:val="30"/>
        </w:rPr>
        <w:t>9</w:t>
      </w:r>
      <w:r w:rsidR="00445721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Pr="00CD3FCF">
        <w:rPr>
          <w:rFonts w:asciiTheme="majorBidi" w:hAnsiTheme="majorBidi" w:cs="Angsana New" w:hint="cs"/>
          <w:spacing w:val="-2"/>
          <w:sz w:val="30"/>
          <w:szCs w:val="30"/>
          <w:cs/>
          <w:lang w:val="x-none"/>
        </w:rPr>
        <w:t>ล้านบาท</w:t>
      </w:r>
      <w:r w:rsidRPr="00CD3FCF">
        <w:rPr>
          <w:rFonts w:asciiTheme="majorBidi" w:hAnsiTheme="majorBidi" w:cs="Angsana New"/>
          <w:spacing w:val="-2"/>
          <w:sz w:val="30"/>
          <w:szCs w:val="30"/>
          <w:cs/>
          <w:lang w:val="x-none"/>
        </w:rPr>
        <w:t xml:space="preserve"> </w:t>
      </w:r>
      <w:r w:rsidRPr="00CD3FCF">
        <w:rPr>
          <w:rFonts w:asciiTheme="majorBidi" w:hAnsiTheme="majorBidi" w:cs="Angsana New" w:hint="cs"/>
          <w:spacing w:val="-2"/>
          <w:sz w:val="30"/>
          <w:szCs w:val="30"/>
          <w:cs/>
          <w:lang w:val="x-none"/>
        </w:rPr>
        <w:t>และ</w:t>
      </w:r>
      <w:r w:rsidRPr="00CD3FCF">
        <w:rPr>
          <w:rFonts w:asciiTheme="majorBidi" w:hAnsiTheme="majorBidi" w:cs="Angsana New"/>
          <w:spacing w:val="-2"/>
          <w:sz w:val="30"/>
          <w:szCs w:val="30"/>
          <w:cs/>
          <w:lang w:val="x-none"/>
        </w:rPr>
        <w:t xml:space="preserve"> </w:t>
      </w:r>
      <w:r w:rsidR="00445721">
        <w:rPr>
          <w:rFonts w:asciiTheme="majorBidi" w:hAnsiTheme="majorBidi" w:cs="Angsana New"/>
          <w:spacing w:val="-2"/>
          <w:sz w:val="30"/>
          <w:szCs w:val="30"/>
        </w:rPr>
        <w:t xml:space="preserve">3,256.8 </w:t>
      </w:r>
      <w:r w:rsidRPr="00CD3FCF">
        <w:rPr>
          <w:rFonts w:asciiTheme="majorBidi" w:hAnsiTheme="majorBidi" w:cs="Angsana New" w:hint="cs"/>
          <w:spacing w:val="-2"/>
          <w:sz w:val="30"/>
          <w:szCs w:val="30"/>
          <w:cs/>
          <w:lang w:val="x-none"/>
        </w:rPr>
        <w:t>ล้านบาท</w:t>
      </w:r>
      <w:r w:rsidRPr="00CD3FCF">
        <w:rPr>
          <w:rFonts w:asciiTheme="majorBidi" w:hAnsiTheme="majorBidi" w:cs="Angsana New"/>
          <w:spacing w:val="-2"/>
          <w:sz w:val="30"/>
          <w:szCs w:val="30"/>
          <w:cs/>
          <w:lang w:val="x-none"/>
        </w:rPr>
        <w:t xml:space="preserve"> </w:t>
      </w:r>
      <w:r w:rsidRPr="00CD3FCF">
        <w:rPr>
          <w:rFonts w:asciiTheme="majorBidi" w:hAnsiTheme="majorBidi" w:cs="Angsana New" w:hint="cs"/>
          <w:spacing w:val="-2"/>
          <w:sz w:val="30"/>
          <w:szCs w:val="30"/>
          <w:cs/>
          <w:lang w:val="x-none"/>
        </w:rPr>
        <w:t>ตามลำดับ</w:t>
      </w:r>
      <w:r w:rsidRPr="00CD3FCF">
        <w:rPr>
          <w:rFonts w:asciiTheme="majorBidi" w:hAnsiTheme="majorBidi" w:cs="Angsana New"/>
          <w:spacing w:val="-2"/>
          <w:sz w:val="30"/>
          <w:szCs w:val="30"/>
          <w:cs/>
          <w:lang w:val="x-none"/>
        </w:rPr>
        <w:t xml:space="preserve"> </w:t>
      </w:r>
      <w:r w:rsidRPr="00CD3FCF">
        <w:rPr>
          <w:rFonts w:asciiTheme="majorBidi" w:hAnsiTheme="majorBidi" w:cs="Angsana New" w:hint="cs"/>
          <w:spacing w:val="-2"/>
          <w:sz w:val="30"/>
          <w:szCs w:val="30"/>
          <w:cs/>
          <w:lang w:val="x-none"/>
        </w:rPr>
        <w:t>สำหรับงบการเงินรว</w:t>
      </w:r>
      <w:r w:rsidR="001C2F8F">
        <w:rPr>
          <w:rFonts w:asciiTheme="majorBidi" w:hAnsiTheme="majorBidi" w:cs="Angsana New" w:hint="cs"/>
          <w:spacing w:val="-2"/>
          <w:sz w:val="30"/>
          <w:szCs w:val="30"/>
          <w:cs/>
          <w:lang w:val="x-none"/>
        </w:rPr>
        <w:t>มและงบการเงินเฉพาะกิจการ</w:t>
      </w:r>
      <w:r w:rsidR="001C2F8F">
        <w:rPr>
          <w:rFonts w:asciiTheme="majorBidi" w:hAnsiTheme="majorBidi" w:cs="Angsana New" w:hint="cs"/>
          <w:sz w:val="30"/>
          <w:szCs w:val="30"/>
          <w:cs/>
          <w:lang w:val="x-none"/>
        </w:rPr>
        <w:t xml:space="preserve"> </w:t>
      </w:r>
      <w:r w:rsidRPr="007238D7">
        <w:rPr>
          <w:rFonts w:asciiTheme="majorBidi" w:hAnsiTheme="majorBidi" w:cs="Angsana New"/>
          <w:i/>
          <w:iCs/>
          <w:sz w:val="30"/>
          <w:szCs w:val="30"/>
          <w:cs/>
          <w:lang w:val="x-none"/>
        </w:rPr>
        <w:t>(</w:t>
      </w:r>
      <w:r w:rsidRPr="007238D7">
        <w:rPr>
          <w:rFonts w:asciiTheme="majorBidi" w:hAnsiTheme="majorBidi" w:cs="Angsana New" w:hint="cs"/>
          <w:i/>
          <w:iCs/>
          <w:sz w:val="30"/>
          <w:szCs w:val="30"/>
          <w:cs/>
          <w:lang w:val="x-none"/>
        </w:rPr>
        <w:t>สำหรับงวดสามเดือนและหกเดือนสิ้นสุดวันที่</w:t>
      </w:r>
      <w:r w:rsidRPr="007238D7">
        <w:rPr>
          <w:rFonts w:asciiTheme="majorBidi" w:hAnsiTheme="majorBidi" w:cs="Angsana New"/>
          <w:i/>
          <w:iCs/>
          <w:sz w:val="30"/>
          <w:szCs w:val="30"/>
          <w:cs/>
          <w:lang w:val="x-none"/>
        </w:rPr>
        <w:t xml:space="preserve"> </w:t>
      </w:r>
      <w:r w:rsidRPr="007238D7">
        <w:rPr>
          <w:rFonts w:asciiTheme="majorBidi" w:hAnsiTheme="majorBidi" w:cstheme="majorBidi"/>
          <w:i/>
          <w:iCs/>
          <w:sz w:val="30"/>
          <w:szCs w:val="30"/>
        </w:rPr>
        <w:t>30</w:t>
      </w:r>
      <w:r w:rsidRPr="007238D7">
        <w:rPr>
          <w:rFonts w:asciiTheme="majorBidi" w:hAnsiTheme="majorBidi" w:cs="Angsana New"/>
          <w:i/>
          <w:iCs/>
          <w:sz w:val="30"/>
          <w:szCs w:val="30"/>
          <w:cs/>
          <w:lang w:val="x-none"/>
        </w:rPr>
        <w:t xml:space="preserve"> </w:t>
      </w:r>
      <w:r w:rsidRPr="007238D7">
        <w:rPr>
          <w:rFonts w:asciiTheme="majorBidi" w:hAnsiTheme="majorBidi" w:cs="Angsana New" w:hint="cs"/>
          <w:i/>
          <w:iCs/>
          <w:sz w:val="30"/>
          <w:szCs w:val="30"/>
          <w:cs/>
          <w:lang w:val="x-none"/>
        </w:rPr>
        <w:t>มิถุนายน</w:t>
      </w:r>
      <w:r w:rsidRPr="007238D7">
        <w:rPr>
          <w:rFonts w:asciiTheme="majorBidi" w:hAnsiTheme="majorBidi" w:cs="Angsana New"/>
          <w:i/>
          <w:iCs/>
          <w:sz w:val="30"/>
          <w:szCs w:val="30"/>
          <w:cs/>
          <w:lang w:val="x-none"/>
        </w:rPr>
        <w:t xml:space="preserve"> </w:t>
      </w:r>
      <w:r w:rsidRPr="007238D7">
        <w:rPr>
          <w:rFonts w:asciiTheme="majorBidi" w:hAnsiTheme="majorBidi" w:cstheme="majorBidi"/>
          <w:i/>
          <w:iCs/>
          <w:sz w:val="30"/>
          <w:szCs w:val="30"/>
        </w:rPr>
        <w:t>256</w:t>
      </w:r>
      <w:r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7238D7">
        <w:rPr>
          <w:rFonts w:asciiTheme="majorBidi" w:hAnsiTheme="majorBidi" w:cs="Angsana New"/>
          <w:i/>
          <w:iCs/>
          <w:sz w:val="30"/>
          <w:szCs w:val="30"/>
          <w:cs/>
          <w:lang w:val="x-none"/>
        </w:rPr>
        <w:t xml:space="preserve"> </w:t>
      </w:r>
      <w:r w:rsidRPr="007238D7">
        <w:rPr>
          <w:rFonts w:asciiTheme="majorBidi" w:hAnsiTheme="majorBidi" w:cs="Angsana New" w:hint="cs"/>
          <w:i/>
          <w:iCs/>
          <w:spacing w:val="-10"/>
          <w:sz w:val="30"/>
          <w:szCs w:val="30"/>
          <w:cs/>
          <w:lang w:val="x-none"/>
        </w:rPr>
        <w:t>เป็นจำนวนเงิน</w:t>
      </w:r>
      <w:r w:rsidRPr="001C3CB4">
        <w:rPr>
          <w:rFonts w:asciiTheme="majorBidi" w:hAnsiTheme="majorBidi" w:cs="Angsana New" w:hint="cs"/>
          <w:i/>
          <w:iCs/>
          <w:spacing w:val="3"/>
          <w:sz w:val="30"/>
          <w:szCs w:val="30"/>
          <w:cs/>
          <w:lang w:val="x-none"/>
        </w:rPr>
        <w:t>ประมาณ</w:t>
      </w:r>
      <w:r w:rsidRPr="001C3CB4">
        <w:rPr>
          <w:rFonts w:asciiTheme="majorBidi" w:hAnsiTheme="majorBidi" w:cs="Angsana New"/>
          <w:i/>
          <w:iCs/>
          <w:spacing w:val="3"/>
          <w:sz w:val="30"/>
          <w:szCs w:val="30"/>
          <w:cs/>
          <w:lang w:val="x-none"/>
        </w:rPr>
        <w:t xml:space="preserve"> </w:t>
      </w:r>
      <w:r w:rsidRPr="001C3CB4">
        <w:rPr>
          <w:rFonts w:asciiTheme="majorBidi" w:hAnsiTheme="majorBidi" w:cs="Angsana New"/>
          <w:i/>
          <w:iCs/>
          <w:spacing w:val="3"/>
          <w:sz w:val="30"/>
          <w:szCs w:val="30"/>
          <w:lang w:val="x-none"/>
        </w:rPr>
        <w:t>1,336.4</w:t>
      </w:r>
      <w:r w:rsidRPr="001C3CB4">
        <w:rPr>
          <w:rFonts w:asciiTheme="majorBidi" w:hAnsiTheme="majorBidi" w:cs="Angsana New"/>
          <w:i/>
          <w:iCs/>
          <w:spacing w:val="3"/>
          <w:sz w:val="30"/>
          <w:szCs w:val="30"/>
          <w:cs/>
          <w:lang w:val="x-none"/>
        </w:rPr>
        <w:t xml:space="preserve">  </w:t>
      </w:r>
      <w:r w:rsidRPr="001C3CB4">
        <w:rPr>
          <w:rFonts w:asciiTheme="majorBidi" w:hAnsiTheme="majorBidi" w:cs="Angsana New" w:hint="cs"/>
          <w:i/>
          <w:iCs/>
          <w:spacing w:val="3"/>
          <w:sz w:val="30"/>
          <w:szCs w:val="30"/>
          <w:cs/>
          <w:lang w:val="x-none"/>
        </w:rPr>
        <w:t>ล้านบาท</w:t>
      </w:r>
      <w:r w:rsidRPr="001C3CB4">
        <w:rPr>
          <w:rFonts w:asciiTheme="majorBidi" w:hAnsiTheme="majorBidi" w:cs="Angsana New"/>
          <w:i/>
          <w:iCs/>
          <w:spacing w:val="3"/>
          <w:sz w:val="30"/>
          <w:szCs w:val="30"/>
          <w:cs/>
          <w:lang w:val="x-none"/>
        </w:rPr>
        <w:t xml:space="preserve"> </w:t>
      </w:r>
      <w:r w:rsidRPr="001C3CB4">
        <w:rPr>
          <w:rFonts w:asciiTheme="majorBidi" w:hAnsiTheme="majorBidi" w:cs="Angsana New" w:hint="cs"/>
          <w:i/>
          <w:iCs/>
          <w:spacing w:val="3"/>
          <w:sz w:val="30"/>
          <w:szCs w:val="30"/>
          <w:cs/>
          <w:lang w:val="x-none"/>
        </w:rPr>
        <w:t>และ</w:t>
      </w:r>
      <w:r w:rsidRPr="001C3CB4">
        <w:rPr>
          <w:rFonts w:asciiTheme="majorBidi" w:hAnsiTheme="majorBidi" w:cs="Angsana New"/>
          <w:i/>
          <w:iCs/>
          <w:spacing w:val="3"/>
          <w:sz w:val="30"/>
          <w:szCs w:val="30"/>
          <w:cs/>
          <w:lang w:val="x-none"/>
        </w:rPr>
        <w:t xml:space="preserve"> </w:t>
      </w:r>
      <w:r w:rsidRPr="001C3CB4">
        <w:rPr>
          <w:rFonts w:asciiTheme="majorBidi" w:hAnsiTheme="majorBidi" w:cs="Angsana New"/>
          <w:i/>
          <w:iCs/>
          <w:spacing w:val="3"/>
          <w:sz w:val="30"/>
          <w:szCs w:val="30"/>
          <w:lang w:val="x-none"/>
        </w:rPr>
        <w:t>2,536.0</w:t>
      </w:r>
      <w:r w:rsidRPr="001C3CB4">
        <w:rPr>
          <w:rFonts w:asciiTheme="majorBidi" w:hAnsiTheme="majorBidi" w:cs="Angsana New"/>
          <w:i/>
          <w:iCs/>
          <w:spacing w:val="3"/>
          <w:sz w:val="30"/>
          <w:szCs w:val="30"/>
          <w:cs/>
          <w:lang w:val="x-none"/>
        </w:rPr>
        <w:t xml:space="preserve"> </w:t>
      </w:r>
      <w:r w:rsidRPr="001C3CB4">
        <w:rPr>
          <w:rFonts w:asciiTheme="majorBidi" w:hAnsiTheme="majorBidi" w:cs="Angsana New" w:hint="cs"/>
          <w:i/>
          <w:iCs/>
          <w:spacing w:val="3"/>
          <w:sz w:val="30"/>
          <w:szCs w:val="30"/>
          <w:cs/>
          <w:lang w:val="x-none"/>
        </w:rPr>
        <w:t>ล้านบาท</w:t>
      </w:r>
      <w:r w:rsidRPr="001C3CB4">
        <w:rPr>
          <w:rFonts w:asciiTheme="majorBidi" w:hAnsiTheme="majorBidi" w:cs="Angsana New"/>
          <w:i/>
          <w:iCs/>
          <w:spacing w:val="3"/>
          <w:sz w:val="30"/>
          <w:szCs w:val="30"/>
          <w:cs/>
          <w:lang w:val="x-none"/>
        </w:rPr>
        <w:t xml:space="preserve"> </w:t>
      </w:r>
      <w:r w:rsidRPr="001C3CB4">
        <w:rPr>
          <w:rFonts w:asciiTheme="majorBidi" w:hAnsiTheme="majorBidi" w:cs="Angsana New" w:hint="cs"/>
          <w:i/>
          <w:iCs/>
          <w:spacing w:val="3"/>
          <w:sz w:val="30"/>
          <w:szCs w:val="30"/>
          <w:cs/>
          <w:lang w:val="x-none"/>
        </w:rPr>
        <w:t>ตามลำดับ</w:t>
      </w:r>
      <w:r w:rsidRPr="001C3CB4">
        <w:rPr>
          <w:rFonts w:asciiTheme="majorBidi" w:hAnsiTheme="majorBidi" w:cs="Angsana New"/>
          <w:i/>
          <w:iCs/>
          <w:spacing w:val="3"/>
          <w:sz w:val="30"/>
          <w:szCs w:val="30"/>
          <w:cs/>
          <w:lang w:val="x-none"/>
        </w:rPr>
        <w:t xml:space="preserve"> </w:t>
      </w:r>
      <w:r w:rsidRPr="001C3CB4">
        <w:rPr>
          <w:rFonts w:asciiTheme="majorBidi" w:hAnsiTheme="majorBidi" w:cs="Angsana New" w:hint="cs"/>
          <w:i/>
          <w:iCs/>
          <w:spacing w:val="3"/>
          <w:sz w:val="30"/>
          <w:szCs w:val="30"/>
          <w:cs/>
          <w:lang w:val="x-none"/>
        </w:rPr>
        <w:t>สำหรับงบการเงินรวม</w:t>
      </w:r>
      <w:r w:rsidR="001C2F8F" w:rsidRPr="001C3CB4">
        <w:rPr>
          <w:rFonts w:asciiTheme="majorBidi" w:hAnsiTheme="majorBidi" w:cs="Angsana New" w:hint="cs"/>
          <w:i/>
          <w:iCs/>
          <w:spacing w:val="3"/>
          <w:sz w:val="30"/>
          <w:szCs w:val="30"/>
          <w:cs/>
          <w:lang w:val="x-none"/>
        </w:rPr>
        <w:t>และงบการเงินเฉพาะกิจการ</w:t>
      </w:r>
      <w:r w:rsidRPr="001C3CB4">
        <w:rPr>
          <w:rFonts w:asciiTheme="majorBidi" w:hAnsiTheme="majorBidi" w:cs="Angsana New"/>
          <w:i/>
          <w:iCs/>
          <w:spacing w:val="3"/>
          <w:sz w:val="30"/>
          <w:szCs w:val="30"/>
          <w:cs/>
          <w:lang w:val="x-none"/>
        </w:rPr>
        <w:t>)</w:t>
      </w:r>
      <w:r w:rsidR="001C2F8F">
        <w:rPr>
          <w:rFonts w:asciiTheme="majorBidi" w:hAnsiTheme="majorBidi" w:cs="Angsana New" w:hint="cs"/>
          <w:sz w:val="30"/>
          <w:szCs w:val="30"/>
          <w:cs/>
          <w:lang w:val="x-none"/>
        </w:rPr>
        <w:t xml:space="preserve"> </w:t>
      </w:r>
    </w:p>
    <w:p w14:paraId="6F643CC9" w14:textId="5CF3776B" w:rsidR="00D60EB9" w:rsidRPr="001C2F8F" w:rsidRDefault="005F473C" w:rsidP="001C2F8F">
      <w:pPr>
        <w:tabs>
          <w:tab w:val="clear" w:pos="227"/>
          <w:tab w:val="clear" w:pos="454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="Angsana New"/>
          <w:sz w:val="30"/>
          <w:szCs w:val="30"/>
          <w:lang w:val="x-none"/>
        </w:rPr>
      </w:pPr>
      <w:r w:rsidRPr="00723634">
        <w:rPr>
          <w:rFonts w:asciiTheme="majorBidi" w:hAnsiTheme="majorBidi" w:cs="Angsana New" w:hint="cs"/>
          <w:sz w:val="30"/>
          <w:szCs w:val="30"/>
          <w:cs/>
          <w:lang w:val="x-none"/>
        </w:rPr>
        <w:t>จากรายได้รวมของกลุ่มบริษัทและบริษัท</w:t>
      </w:r>
    </w:p>
    <w:p w14:paraId="7017EAC7" w14:textId="77777777" w:rsidR="005F473C" w:rsidRDefault="005F47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61D60726" w14:textId="56740960" w:rsidR="00FB3B44" w:rsidRDefault="00FB3B44" w:rsidP="00FB3B44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เงินปันผล</w:t>
      </w:r>
    </w:p>
    <w:p w14:paraId="3C988C6E" w14:textId="77777777" w:rsidR="00FB3B44" w:rsidRDefault="00FB3B44" w:rsidP="00FB3B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60" w:lineRule="atLeast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19D8E46" w14:textId="483C155D" w:rsidR="00FB3B44" w:rsidRDefault="00FB3B44" w:rsidP="00FB3B4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    </w:t>
      </w:r>
      <w:r w:rsidRPr="00723634">
        <w:rPr>
          <w:rFonts w:asciiTheme="majorBidi" w:hAnsiTheme="majorBidi" w:cstheme="majorBidi" w:hint="cs"/>
          <w:sz w:val="30"/>
          <w:szCs w:val="30"/>
          <w:cs/>
        </w:rPr>
        <w:t>รายละเอียดเงินปันผลในระหว่าง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งวดหกเดือนสิ้นสุดวันที่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72363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23634">
        <w:rPr>
          <w:rFonts w:asciiTheme="majorBidi" w:hAnsiTheme="majorBidi" w:cstheme="majorBidi"/>
          <w:sz w:val="30"/>
          <w:szCs w:val="30"/>
        </w:rPr>
        <w:t>256</w:t>
      </w:r>
      <w:r w:rsidR="001C2F8F">
        <w:rPr>
          <w:rFonts w:asciiTheme="majorBidi" w:hAnsiTheme="majorBidi" w:cstheme="majorBidi"/>
          <w:sz w:val="30"/>
          <w:szCs w:val="30"/>
        </w:rPr>
        <w:t>6</w:t>
      </w:r>
      <w:r w:rsidRPr="00723634">
        <w:rPr>
          <w:rFonts w:asciiTheme="majorBidi" w:hAnsiTheme="majorBidi" w:cstheme="majorBidi"/>
          <w:sz w:val="30"/>
          <w:szCs w:val="30"/>
        </w:rPr>
        <w:t xml:space="preserve"> </w:t>
      </w:r>
      <w:r w:rsidRPr="00723634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723634">
        <w:rPr>
          <w:rFonts w:asciiTheme="majorBidi" w:hAnsiTheme="majorBidi" w:cstheme="majorBidi"/>
          <w:sz w:val="30"/>
          <w:szCs w:val="30"/>
        </w:rPr>
        <w:t>256</w:t>
      </w:r>
      <w:r w:rsidR="001C2F8F">
        <w:rPr>
          <w:rFonts w:asciiTheme="majorBidi" w:hAnsiTheme="majorBidi" w:cstheme="majorBidi"/>
          <w:sz w:val="30"/>
          <w:szCs w:val="30"/>
        </w:rPr>
        <w:t>5</w:t>
      </w:r>
      <w:r w:rsidRPr="00723634">
        <w:rPr>
          <w:rFonts w:asciiTheme="majorBidi" w:hAnsiTheme="majorBidi" w:cstheme="majorBidi" w:hint="cs"/>
          <w:sz w:val="30"/>
          <w:szCs w:val="30"/>
          <w:cs/>
        </w:rPr>
        <w:t xml:space="preserve"> มีดังนี้</w:t>
      </w:r>
    </w:p>
    <w:p w14:paraId="09F1EA39" w14:textId="77777777" w:rsidR="00FB3B44" w:rsidRDefault="00FB3B44" w:rsidP="00FB3B4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430"/>
        <w:gridCol w:w="1800"/>
        <w:gridCol w:w="1980"/>
        <w:gridCol w:w="1296"/>
        <w:gridCol w:w="236"/>
        <w:gridCol w:w="1348"/>
      </w:tblGrid>
      <w:tr w:rsidR="00FB3B44" w:rsidRPr="001D532A" w14:paraId="23157DEC" w14:textId="77777777" w:rsidTr="009B01B2">
        <w:tc>
          <w:tcPr>
            <w:tcW w:w="2430" w:type="dxa"/>
            <w:shd w:val="clear" w:color="auto" w:fill="auto"/>
            <w:vAlign w:val="bottom"/>
          </w:tcPr>
          <w:p w14:paraId="00CCF862" w14:textId="77777777" w:rsidR="00FB3B44" w:rsidRPr="001D532A" w:rsidRDefault="00FB3B44" w:rsidP="009B0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-5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2616FEA" w14:textId="77777777" w:rsidR="00FB3B44" w:rsidRPr="001D532A" w:rsidRDefault="00FB3B44" w:rsidP="009B0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32A">
              <w:rPr>
                <w:rFonts w:ascii="Angsana New" w:hAnsi="Angsana New" w:cs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F0F3334" w14:textId="77777777" w:rsidR="00FB3B44" w:rsidRPr="001D532A" w:rsidRDefault="00FB3B44" w:rsidP="009B0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32A"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กำหนดจ่าย</w:t>
            </w:r>
          </w:p>
          <w:p w14:paraId="052C5D56" w14:textId="77777777" w:rsidR="00FB3B44" w:rsidRPr="001D532A" w:rsidRDefault="00FB3B44" w:rsidP="009B0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32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056112" w14:textId="77777777" w:rsidR="00FB3B44" w:rsidRPr="001D532A" w:rsidRDefault="00FB3B44" w:rsidP="009B0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32A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  <w:shd w:val="clear" w:color="auto" w:fill="auto"/>
          </w:tcPr>
          <w:p w14:paraId="7369A52F" w14:textId="77777777" w:rsidR="00FB3B44" w:rsidRPr="001D532A" w:rsidRDefault="00FB3B44" w:rsidP="009B0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36F2FE60" w14:textId="77777777" w:rsidR="00FB3B44" w:rsidRPr="001D532A" w:rsidDel="00D43E7A" w:rsidRDefault="00FB3B44" w:rsidP="009B0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32A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FB3B44" w:rsidRPr="001D532A" w14:paraId="449F2457" w14:textId="77777777" w:rsidTr="009B01B2">
        <w:tc>
          <w:tcPr>
            <w:tcW w:w="2430" w:type="dxa"/>
            <w:shd w:val="clear" w:color="auto" w:fill="auto"/>
          </w:tcPr>
          <w:p w14:paraId="0A8C806F" w14:textId="77777777" w:rsidR="00FB3B44" w:rsidRPr="001D532A" w:rsidRDefault="00FB3B44" w:rsidP="009B0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-5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B27D08E" w14:textId="77777777" w:rsidR="00FB3B44" w:rsidRPr="001D532A" w:rsidRDefault="00FB3B44" w:rsidP="009B0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5178B432" w14:textId="77777777" w:rsidR="00FB3B44" w:rsidRPr="001D532A" w:rsidRDefault="00FB3B44" w:rsidP="009B0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EA5CF7D" w14:textId="77777777" w:rsidR="00FB3B44" w:rsidRPr="001D532A" w:rsidRDefault="00FB3B44" w:rsidP="009B0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D532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5A15A269" w14:textId="77777777" w:rsidR="00FB3B44" w:rsidRPr="001D532A" w:rsidRDefault="00FB3B44" w:rsidP="009B0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8" w:type="dxa"/>
            <w:shd w:val="clear" w:color="auto" w:fill="auto"/>
          </w:tcPr>
          <w:p w14:paraId="0B04723C" w14:textId="77777777" w:rsidR="00FB3B44" w:rsidRPr="001D532A" w:rsidRDefault="00FB3B44" w:rsidP="009B0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D532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B3B44" w:rsidRPr="001D532A" w14:paraId="67D0BFD7" w14:textId="77777777" w:rsidTr="009B01B2">
        <w:tc>
          <w:tcPr>
            <w:tcW w:w="2430" w:type="dxa"/>
            <w:shd w:val="clear" w:color="auto" w:fill="auto"/>
          </w:tcPr>
          <w:p w14:paraId="2841EE74" w14:textId="31091516" w:rsidR="00FB3B44" w:rsidRPr="001D532A" w:rsidRDefault="00FB3B44" w:rsidP="009B0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D532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1D532A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</w:t>
            </w:r>
            <w:r w:rsidR="001025B4">
              <w:rPr>
                <w:rFonts w:ascii="Angsana New" w:hAnsi="Angsana New" w:cs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800" w:type="dxa"/>
            <w:shd w:val="clear" w:color="auto" w:fill="auto"/>
          </w:tcPr>
          <w:p w14:paraId="0465B19C" w14:textId="77777777" w:rsidR="00FB3B44" w:rsidRPr="001D532A" w:rsidRDefault="00FB3B44" w:rsidP="009B0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4C5B5C80" w14:textId="77777777" w:rsidR="00FB3B44" w:rsidRPr="001D532A" w:rsidRDefault="00FB3B44" w:rsidP="009B0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67F8887E" w14:textId="77777777" w:rsidR="00FB3B44" w:rsidRPr="001D532A" w:rsidRDefault="00FB3B44" w:rsidP="009B0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4993C7D" w14:textId="77777777" w:rsidR="00FB3B44" w:rsidRPr="001D532A" w:rsidRDefault="00FB3B44" w:rsidP="009B0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8" w:type="dxa"/>
            <w:shd w:val="clear" w:color="auto" w:fill="auto"/>
          </w:tcPr>
          <w:p w14:paraId="45B264C5" w14:textId="77777777" w:rsidR="00FB3B44" w:rsidRPr="001D532A" w:rsidRDefault="00FB3B44" w:rsidP="009B0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FB3B44" w:rsidRPr="001D532A" w14:paraId="4D961E2C" w14:textId="77777777" w:rsidTr="009B01B2">
        <w:tc>
          <w:tcPr>
            <w:tcW w:w="2430" w:type="dxa"/>
            <w:shd w:val="clear" w:color="auto" w:fill="auto"/>
          </w:tcPr>
          <w:p w14:paraId="4E5C98FC" w14:textId="33506064" w:rsidR="00FB3B44" w:rsidRPr="001D532A" w:rsidRDefault="00FB3B44" w:rsidP="009B0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</w:rPr>
            </w:pPr>
            <w:r w:rsidRPr="001D53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1D532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025B4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00" w:type="dxa"/>
            <w:shd w:val="clear" w:color="auto" w:fill="auto"/>
          </w:tcPr>
          <w:p w14:paraId="5165DB61" w14:textId="5CB3B940" w:rsidR="00FB3B44" w:rsidRPr="001D532A" w:rsidRDefault="00FB3B44" w:rsidP="009B0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Pr="001D532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D53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Pr="001D532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025B4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980" w:type="dxa"/>
            <w:shd w:val="clear" w:color="auto" w:fill="auto"/>
          </w:tcPr>
          <w:p w14:paraId="4B9DFE4A" w14:textId="46DF9DE9" w:rsidR="00FB3B44" w:rsidRPr="001D532A" w:rsidRDefault="00FB3B44" w:rsidP="009B0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32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1C2F8F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1D532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D53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 w:rsidRPr="001D532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025B4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296" w:type="dxa"/>
            <w:tcBorders>
              <w:bottom w:val="double" w:sz="4" w:space="0" w:color="auto"/>
            </w:tcBorders>
            <w:shd w:val="clear" w:color="auto" w:fill="auto"/>
          </w:tcPr>
          <w:p w14:paraId="073145DC" w14:textId="73B2D5A6" w:rsidR="00FB3B44" w:rsidRPr="001D532A" w:rsidRDefault="00FB3B44" w:rsidP="009B0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18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D53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</w:t>
            </w:r>
            <w:r w:rsidR="001025B4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0851CEC2" w14:textId="77777777" w:rsidR="00FB3B44" w:rsidRPr="001D532A" w:rsidRDefault="00FB3B44" w:rsidP="009B0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14:paraId="4575A70B" w14:textId="6CFF1462" w:rsidR="00FB3B44" w:rsidRPr="001D532A" w:rsidRDefault="001025B4" w:rsidP="009B0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780</w:t>
            </w:r>
            <w:r w:rsidR="00FB3B44" w:rsidRPr="001D53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,000</w:t>
            </w:r>
          </w:p>
        </w:tc>
      </w:tr>
      <w:tr w:rsidR="00FB3B44" w:rsidRPr="001D532A" w14:paraId="356CE329" w14:textId="77777777" w:rsidTr="009B01B2">
        <w:tc>
          <w:tcPr>
            <w:tcW w:w="2430" w:type="dxa"/>
            <w:shd w:val="clear" w:color="auto" w:fill="auto"/>
          </w:tcPr>
          <w:p w14:paraId="13105B46" w14:textId="77777777" w:rsidR="00FB3B44" w:rsidRPr="001D532A" w:rsidRDefault="00FB3B44" w:rsidP="009B0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58A455F" w14:textId="77777777" w:rsidR="00FB3B44" w:rsidRPr="001D532A" w:rsidRDefault="00FB3B44" w:rsidP="009B0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54944F83" w14:textId="77777777" w:rsidR="00FB3B44" w:rsidRPr="001D532A" w:rsidRDefault="00FB3B44" w:rsidP="009B0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shd w:val="clear" w:color="auto" w:fill="auto"/>
          </w:tcPr>
          <w:p w14:paraId="58BB341F" w14:textId="77777777" w:rsidR="00FB3B44" w:rsidRPr="001D532A" w:rsidRDefault="00FB3B44" w:rsidP="009B0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1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0CB79CE" w14:textId="77777777" w:rsidR="00FB3B44" w:rsidRPr="001D532A" w:rsidRDefault="00FB3B44" w:rsidP="009B0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double" w:sz="4" w:space="0" w:color="auto"/>
            </w:tcBorders>
            <w:shd w:val="clear" w:color="auto" w:fill="auto"/>
          </w:tcPr>
          <w:p w14:paraId="390CA6EF" w14:textId="77777777" w:rsidR="00FB3B44" w:rsidRPr="001D532A" w:rsidRDefault="00FB3B44" w:rsidP="009B0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B3B44" w:rsidRPr="001D532A" w14:paraId="485693A0" w14:textId="77777777" w:rsidTr="009B01B2">
        <w:tc>
          <w:tcPr>
            <w:tcW w:w="2430" w:type="dxa"/>
            <w:shd w:val="clear" w:color="auto" w:fill="auto"/>
          </w:tcPr>
          <w:p w14:paraId="2D53688C" w14:textId="5548D44E" w:rsidR="00FB3B44" w:rsidRPr="001D532A" w:rsidRDefault="00FB3B44" w:rsidP="009B0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D532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1D532A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</w:t>
            </w:r>
            <w:r w:rsidR="001025B4">
              <w:rPr>
                <w:rFonts w:ascii="Angsana New" w:hAnsi="Angsana New" w:cs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800" w:type="dxa"/>
            <w:shd w:val="clear" w:color="auto" w:fill="auto"/>
          </w:tcPr>
          <w:p w14:paraId="73DE95BA" w14:textId="77777777" w:rsidR="00FB3B44" w:rsidRPr="001D532A" w:rsidRDefault="00FB3B44" w:rsidP="009B0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3D22FCBA" w14:textId="77777777" w:rsidR="00FB3B44" w:rsidRPr="001D532A" w:rsidRDefault="00FB3B44" w:rsidP="009B0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024644AA" w14:textId="77777777" w:rsidR="00FB3B44" w:rsidRPr="001D532A" w:rsidRDefault="00FB3B44" w:rsidP="009B0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1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CC4E01C" w14:textId="77777777" w:rsidR="00FB3B44" w:rsidRPr="001D532A" w:rsidRDefault="00FB3B44" w:rsidP="009B0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07D66E6A" w14:textId="77777777" w:rsidR="00FB3B44" w:rsidRPr="001D532A" w:rsidRDefault="00FB3B44" w:rsidP="009B0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B3B44" w:rsidRPr="001D532A" w14:paraId="407B533C" w14:textId="77777777" w:rsidTr="009B01B2">
        <w:tc>
          <w:tcPr>
            <w:tcW w:w="2430" w:type="dxa"/>
            <w:shd w:val="clear" w:color="auto" w:fill="auto"/>
          </w:tcPr>
          <w:p w14:paraId="3C6A4707" w14:textId="7CE754A1" w:rsidR="00FB3B44" w:rsidRPr="001D532A" w:rsidRDefault="00FB3B44" w:rsidP="009B0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D53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1D532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025B4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800" w:type="dxa"/>
            <w:shd w:val="clear" w:color="auto" w:fill="auto"/>
          </w:tcPr>
          <w:p w14:paraId="5433B294" w14:textId="01C3C392" w:rsidR="00FB3B44" w:rsidRPr="001D532A" w:rsidRDefault="00FB3B44" w:rsidP="009B0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532A">
              <w:rPr>
                <w:rFonts w:ascii="Angsana New" w:hAnsi="Angsana New" w:cs="Angsana New"/>
                <w:sz w:val="30"/>
                <w:szCs w:val="30"/>
              </w:rPr>
              <w:t xml:space="preserve">27 </w:t>
            </w:r>
            <w:r w:rsidRPr="001D53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Pr="001D532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025B4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980" w:type="dxa"/>
            <w:shd w:val="clear" w:color="auto" w:fill="auto"/>
          </w:tcPr>
          <w:p w14:paraId="5E56CC34" w14:textId="1CB3CF12" w:rsidR="00FB3B44" w:rsidRPr="001D532A" w:rsidRDefault="00FB3B44" w:rsidP="009B0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532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1025B4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1D532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D53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 w:rsidRPr="001D532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025B4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296" w:type="dxa"/>
            <w:tcBorders>
              <w:bottom w:val="double" w:sz="4" w:space="0" w:color="auto"/>
            </w:tcBorders>
            <w:shd w:val="clear" w:color="auto" w:fill="auto"/>
          </w:tcPr>
          <w:p w14:paraId="42E4CB12" w14:textId="77777777" w:rsidR="00FB3B44" w:rsidRPr="001D532A" w:rsidRDefault="00FB3B44" w:rsidP="009B0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18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53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14:paraId="5E4F45C2" w14:textId="77777777" w:rsidR="00FB3B44" w:rsidRPr="001D532A" w:rsidRDefault="00FB3B44" w:rsidP="009B0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14:paraId="2234039D" w14:textId="77777777" w:rsidR="00FB3B44" w:rsidRPr="001D532A" w:rsidRDefault="00FB3B44" w:rsidP="009B0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53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650,000</w:t>
            </w:r>
          </w:p>
        </w:tc>
      </w:tr>
    </w:tbl>
    <w:p w14:paraId="1E4391EB" w14:textId="77777777" w:rsidR="00C6000A" w:rsidRDefault="00C6000A" w:rsidP="001C2F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6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4D50A7A" w14:textId="1590815B" w:rsidR="00F24F74" w:rsidRPr="008D2DAE" w:rsidRDefault="0036747C" w:rsidP="007F14C5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D2DAE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591D29C2" w14:textId="06751A99" w:rsidR="00453AB5" w:rsidRPr="00C81CBE" w:rsidRDefault="00453AB5" w:rsidP="00453AB5">
      <w:pPr>
        <w:pStyle w:val="BodyText2"/>
        <w:spacing w:line="260" w:lineRule="atLeast"/>
        <w:ind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558A02DF" w14:textId="46609339" w:rsidR="007F14C5" w:rsidRPr="00C81CBE" w:rsidRDefault="007F14C5" w:rsidP="007F14C5">
      <w:pPr>
        <w:pStyle w:val="BodyText2"/>
        <w:spacing w:line="260" w:lineRule="atLeast"/>
        <w:ind w:left="450" w:firstLine="9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81CB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01FCBD50" w14:textId="2250337B" w:rsidR="007F14C5" w:rsidRPr="00C81CBE" w:rsidRDefault="007F14C5" w:rsidP="00453AB5">
      <w:pPr>
        <w:pStyle w:val="BodyText2"/>
        <w:spacing w:line="260" w:lineRule="atLeast"/>
        <w:ind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0774F77" w14:textId="2F60C9E1" w:rsidR="00C6000A" w:rsidRPr="00C81CBE" w:rsidRDefault="008E7801" w:rsidP="00C6000A">
      <w:pPr>
        <w:pStyle w:val="BodyText2"/>
        <w:tabs>
          <w:tab w:val="left" w:pos="540"/>
          <w:tab w:val="left" w:pos="630"/>
        </w:tabs>
        <w:spacing w:line="260" w:lineRule="atLeast"/>
        <w:ind w:left="540" w:right="-25" w:firstLine="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C81CBE">
        <w:rPr>
          <w:rFonts w:asciiTheme="majorBidi" w:hAnsiTheme="majorBidi" w:cstheme="majorBidi"/>
          <w:sz w:val="30"/>
          <w:szCs w:val="30"/>
          <w:cs/>
        </w:rPr>
        <w:t xml:space="preserve">ตารางดังต่อไปนี้แสดงมูลค่าตามบัญชีและมูลค่ายุติธรรมของสินทรัพย์ทางการเงินรวมถึงลำดับชั้นมูลค่ายุติธรรม </w:t>
      </w:r>
      <w:r w:rsidR="00F217F4" w:rsidRPr="00C81CB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81CBE">
        <w:rPr>
          <w:rFonts w:asciiTheme="majorBidi" w:hAnsiTheme="majorBidi" w:cstheme="majorBidi"/>
          <w:sz w:val="30"/>
          <w:szCs w:val="30"/>
          <w:cs/>
        </w:rPr>
        <w:t>แต่ไม่รวมถึง</w:t>
      </w:r>
      <w:r w:rsidRPr="00C81CBE">
        <w:rPr>
          <w:rFonts w:asciiTheme="majorBidi" w:hAnsiTheme="majorBidi" w:cstheme="majorBidi"/>
          <w:spacing w:val="-6"/>
          <w:sz w:val="30"/>
          <w:szCs w:val="30"/>
          <w:cs/>
        </w:rPr>
        <w:t>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2A7787E" w14:textId="77777777" w:rsidR="0051386F" w:rsidRPr="00C81CBE" w:rsidRDefault="0051386F" w:rsidP="00AA03E3">
      <w:pPr>
        <w:pStyle w:val="BodyText2"/>
        <w:tabs>
          <w:tab w:val="left" w:pos="540"/>
        </w:tabs>
        <w:spacing w:line="260" w:lineRule="atLeast"/>
        <w:ind w:left="540" w:right="-25" w:firstLine="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tbl>
      <w:tblPr>
        <w:tblStyle w:val="TableGrid"/>
        <w:tblW w:w="9651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1350"/>
        <w:gridCol w:w="236"/>
        <w:gridCol w:w="1384"/>
        <w:gridCol w:w="239"/>
        <w:gridCol w:w="1164"/>
        <w:gridCol w:w="239"/>
        <w:gridCol w:w="1196"/>
        <w:gridCol w:w="240"/>
        <w:gridCol w:w="1173"/>
      </w:tblGrid>
      <w:tr w:rsidR="00547003" w14:paraId="226DD6C2" w14:textId="77777777" w:rsidTr="00C1395F">
        <w:trPr>
          <w:tblHeader/>
        </w:trPr>
        <w:tc>
          <w:tcPr>
            <w:tcW w:w="2430" w:type="dxa"/>
          </w:tcPr>
          <w:p w14:paraId="4153326F" w14:textId="2395B018" w:rsidR="00547003" w:rsidRPr="00547003" w:rsidRDefault="00547003" w:rsidP="00715056">
            <w:pPr>
              <w:pStyle w:val="BodyText2"/>
              <w:spacing w:line="360" w:lineRule="exact"/>
              <w:ind w:left="0" w:firstLine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18" w:type="dxa"/>
            <w:gridSpan w:val="9"/>
          </w:tcPr>
          <w:p w14:paraId="5AC3BE71" w14:textId="7EC864A5" w:rsidR="00547003" w:rsidRPr="00547003" w:rsidRDefault="00547003" w:rsidP="00547003">
            <w:pPr>
              <w:pStyle w:val="BodyText2"/>
              <w:spacing w:line="360" w:lineRule="exact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7003">
              <w:rPr>
                <w:rFonts w:ascii="Angsana New" w:eastAsia="AngsanaNew" w:hAnsi="Angsana New" w:hint="cs"/>
                <w:b/>
                <w:bCs/>
                <w:sz w:val="26"/>
                <w:szCs w:val="26"/>
                <w:cs/>
                <w:lang w:eastAsia="en-GB"/>
              </w:rPr>
              <w:t xml:space="preserve">งบการเงินรวม </w:t>
            </w:r>
            <w:r w:rsidRPr="00547003">
              <w:rPr>
                <w:rFonts w:ascii="Angsana New" w:eastAsia="AngsanaNew" w:hAnsi="Angsana New" w:hint="cs"/>
                <w:b/>
                <w:bCs/>
                <w:sz w:val="26"/>
                <w:szCs w:val="26"/>
                <w:lang w:eastAsia="en-GB"/>
              </w:rPr>
              <w:t xml:space="preserve">/ </w:t>
            </w:r>
            <w:r w:rsidRPr="00547003">
              <w:rPr>
                <w:rFonts w:ascii="Angsana New" w:eastAsia="AngsanaNew" w:hAnsi="Angsana New" w:hint="cs"/>
                <w:b/>
                <w:bCs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547003" w14:paraId="392EE833" w14:textId="77777777" w:rsidTr="00C1395F">
        <w:trPr>
          <w:tblHeader/>
        </w:trPr>
        <w:tc>
          <w:tcPr>
            <w:tcW w:w="2430" w:type="dxa"/>
          </w:tcPr>
          <w:p w14:paraId="3DB87551" w14:textId="77777777" w:rsidR="00547003" w:rsidRPr="00547003" w:rsidRDefault="00547003" w:rsidP="00715056">
            <w:pPr>
              <w:pStyle w:val="BodyText2"/>
              <w:spacing w:line="360" w:lineRule="exact"/>
              <w:ind w:left="0" w:firstLine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67" w:type="dxa"/>
            <w:gridSpan w:val="3"/>
          </w:tcPr>
          <w:p w14:paraId="599CCAB9" w14:textId="7C5C6977" w:rsidR="00547003" w:rsidRPr="00547003" w:rsidRDefault="00547003" w:rsidP="00547003">
            <w:pPr>
              <w:pStyle w:val="BodyText2"/>
              <w:spacing w:line="360" w:lineRule="exact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700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39" w:type="dxa"/>
          </w:tcPr>
          <w:p w14:paraId="6F1A01DB" w14:textId="77777777" w:rsidR="00547003" w:rsidRPr="00547003" w:rsidRDefault="00547003" w:rsidP="00547003">
            <w:pPr>
              <w:pStyle w:val="BodyText2"/>
              <w:spacing w:line="360" w:lineRule="exact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12" w:type="dxa"/>
            <w:gridSpan w:val="5"/>
          </w:tcPr>
          <w:p w14:paraId="421BA251" w14:textId="382D60A6" w:rsidR="00547003" w:rsidRPr="00547003" w:rsidRDefault="00547003" w:rsidP="00547003">
            <w:pPr>
              <w:pStyle w:val="BodyText2"/>
              <w:spacing w:line="360" w:lineRule="exact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700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547003" w14:paraId="4BA092FC" w14:textId="77777777" w:rsidTr="00C1395F">
        <w:trPr>
          <w:tblHeader/>
        </w:trPr>
        <w:tc>
          <w:tcPr>
            <w:tcW w:w="2430" w:type="dxa"/>
          </w:tcPr>
          <w:p w14:paraId="7614B7E5" w14:textId="77777777" w:rsidR="00547003" w:rsidRPr="00547003" w:rsidRDefault="00547003" w:rsidP="00547003">
            <w:pPr>
              <w:pStyle w:val="BodyText2"/>
              <w:spacing w:line="360" w:lineRule="exact"/>
              <w:ind w:left="0" w:firstLine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3DFD3E4" w14:textId="1460E882" w:rsidR="00547003" w:rsidRPr="00547003" w:rsidRDefault="00547003" w:rsidP="00C1395F">
            <w:pPr>
              <w:pStyle w:val="BodyText2"/>
              <w:spacing w:line="360" w:lineRule="exact"/>
              <w:ind w:left="-102" w:right="-127" w:firstLine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7003">
              <w:rPr>
                <w:rFonts w:ascii="Angsana New" w:hAnsi="Angsana New" w:hint="cs"/>
                <w:sz w:val="26"/>
                <w:szCs w:val="26"/>
                <w:cs/>
              </w:rPr>
              <w:t>เครื่องมือทางการเงินที่วั</w:t>
            </w:r>
            <w:r w:rsidR="00C1395F">
              <w:rPr>
                <w:rFonts w:ascii="Angsana New" w:hAnsi="Angsana New" w:hint="cs"/>
                <w:sz w:val="26"/>
                <w:szCs w:val="26"/>
                <w:cs/>
              </w:rPr>
              <w:t>ด</w:t>
            </w:r>
            <w:r w:rsidRPr="00547003">
              <w:rPr>
                <w:rFonts w:ascii="Angsana New" w:hAnsi="Angsana New" w:hint="cs"/>
                <w:sz w:val="26"/>
                <w:szCs w:val="26"/>
                <w:cs/>
              </w:rPr>
              <w:t>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0CD08382" w14:textId="77777777" w:rsidR="00547003" w:rsidRPr="00547003" w:rsidRDefault="00547003" w:rsidP="00547003">
            <w:pPr>
              <w:pStyle w:val="BodyText2"/>
              <w:spacing w:line="360" w:lineRule="exact"/>
              <w:ind w:left="-102" w:right="-127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vAlign w:val="bottom"/>
          </w:tcPr>
          <w:p w14:paraId="3651D61D" w14:textId="6A1A7DC5" w:rsidR="00547003" w:rsidRPr="00547003" w:rsidRDefault="00547003" w:rsidP="00547003">
            <w:pPr>
              <w:pStyle w:val="BodyText2"/>
              <w:spacing w:line="360" w:lineRule="exact"/>
              <w:ind w:left="-102" w:right="-127" w:firstLine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7003">
              <w:rPr>
                <w:rFonts w:ascii="Angsana New" w:hAnsi="Angsana New" w:hint="cs"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9" w:type="dxa"/>
          </w:tcPr>
          <w:p w14:paraId="7C8FDFBD" w14:textId="77777777" w:rsidR="00547003" w:rsidRPr="00547003" w:rsidRDefault="00547003" w:rsidP="00547003">
            <w:pPr>
              <w:pStyle w:val="BodyText2"/>
              <w:spacing w:line="360" w:lineRule="exact"/>
              <w:ind w:left="-102" w:right="-127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4" w:type="dxa"/>
            <w:vAlign w:val="bottom"/>
          </w:tcPr>
          <w:p w14:paraId="36874142" w14:textId="1557E555" w:rsidR="00547003" w:rsidRPr="00547003" w:rsidRDefault="00547003" w:rsidP="00547003">
            <w:pPr>
              <w:pStyle w:val="BodyText2"/>
              <w:spacing w:line="360" w:lineRule="exact"/>
              <w:ind w:left="-102" w:right="-127" w:firstLine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7003">
              <w:rPr>
                <w:rFonts w:ascii="Angsana New" w:hAnsi="Angsana New" w:hint="cs"/>
                <w:sz w:val="26"/>
                <w:szCs w:val="26"/>
                <w:cs/>
              </w:rPr>
              <w:t>ระดับ</w:t>
            </w:r>
            <w:r w:rsidRPr="00547003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547003">
              <w:rPr>
                <w:rFonts w:ascii="Angsana New" w:hAnsi="Angsana New" w:hint="cs"/>
                <w:sz w:val="26"/>
                <w:szCs w:val="26"/>
                <w:lang w:val="en-US"/>
              </w:rPr>
              <w:t>2</w:t>
            </w:r>
          </w:p>
        </w:tc>
        <w:tc>
          <w:tcPr>
            <w:tcW w:w="239" w:type="dxa"/>
            <w:vAlign w:val="bottom"/>
          </w:tcPr>
          <w:p w14:paraId="7DDF5485" w14:textId="77777777" w:rsidR="00547003" w:rsidRPr="00547003" w:rsidRDefault="00547003" w:rsidP="00547003">
            <w:pPr>
              <w:pStyle w:val="BodyText2"/>
              <w:spacing w:line="360" w:lineRule="exact"/>
              <w:ind w:left="-102" w:right="-127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6" w:type="dxa"/>
            <w:vAlign w:val="bottom"/>
          </w:tcPr>
          <w:p w14:paraId="7BBA6075" w14:textId="68059D88" w:rsidR="00547003" w:rsidRPr="00547003" w:rsidRDefault="00547003" w:rsidP="00547003">
            <w:pPr>
              <w:pStyle w:val="BodyText2"/>
              <w:spacing w:line="360" w:lineRule="exact"/>
              <w:ind w:left="-102" w:right="-127" w:firstLine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7003">
              <w:rPr>
                <w:rFonts w:ascii="Angsana New" w:hAnsi="Angsana New" w:hint="cs"/>
                <w:sz w:val="26"/>
                <w:szCs w:val="26"/>
                <w:cs/>
              </w:rPr>
              <w:t>ระดับ</w:t>
            </w:r>
            <w:r w:rsidRPr="00547003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547003">
              <w:rPr>
                <w:rFonts w:ascii="Angsana New" w:hAnsi="Angsana New" w:hint="cs"/>
                <w:sz w:val="26"/>
                <w:szCs w:val="26"/>
                <w:lang w:val="en-US"/>
              </w:rPr>
              <w:t>3</w:t>
            </w:r>
          </w:p>
        </w:tc>
        <w:tc>
          <w:tcPr>
            <w:tcW w:w="240" w:type="dxa"/>
            <w:vAlign w:val="bottom"/>
          </w:tcPr>
          <w:p w14:paraId="3813694E" w14:textId="77777777" w:rsidR="00547003" w:rsidRPr="00547003" w:rsidRDefault="00547003" w:rsidP="00547003">
            <w:pPr>
              <w:pStyle w:val="BodyText2"/>
              <w:spacing w:line="360" w:lineRule="exact"/>
              <w:ind w:left="-102" w:right="-127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3" w:type="dxa"/>
            <w:vAlign w:val="bottom"/>
          </w:tcPr>
          <w:p w14:paraId="5BBBB877" w14:textId="3A795854" w:rsidR="00547003" w:rsidRPr="00547003" w:rsidRDefault="00547003" w:rsidP="00547003">
            <w:pPr>
              <w:pStyle w:val="BodyText2"/>
              <w:spacing w:line="360" w:lineRule="exact"/>
              <w:ind w:left="-102" w:right="-127" w:firstLine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700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547003" w14:paraId="3760A92F" w14:textId="77777777" w:rsidTr="00C1395F">
        <w:trPr>
          <w:tblHeader/>
        </w:trPr>
        <w:tc>
          <w:tcPr>
            <w:tcW w:w="2430" w:type="dxa"/>
          </w:tcPr>
          <w:p w14:paraId="2929FFD0" w14:textId="77777777" w:rsidR="00547003" w:rsidRPr="00547003" w:rsidRDefault="00547003" w:rsidP="00547003">
            <w:pPr>
              <w:pStyle w:val="BodyText2"/>
              <w:spacing w:line="360" w:lineRule="exact"/>
              <w:ind w:left="0" w:firstLine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18" w:type="dxa"/>
            <w:gridSpan w:val="9"/>
          </w:tcPr>
          <w:p w14:paraId="45F08665" w14:textId="305C53B3" w:rsidR="00547003" w:rsidRPr="00547003" w:rsidRDefault="00547003" w:rsidP="00547003">
            <w:pPr>
              <w:pStyle w:val="BodyText2"/>
              <w:spacing w:line="360" w:lineRule="exact"/>
              <w:ind w:left="0" w:firstLine="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547003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547003" w14:paraId="11A2008F" w14:textId="77777777" w:rsidTr="00C1395F">
        <w:tc>
          <w:tcPr>
            <w:tcW w:w="2430" w:type="dxa"/>
            <w:vAlign w:val="bottom"/>
          </w:tcPr>
          <w:p w14:paraId="56A921E9" w14:textId="52DB7B62" w:rsidR="00547003" w:rsidRPr="00547003" w:rsidRDefault="00547003" w:rsidP="00547003">
            <w:pPr>
              <w:pStyle w:val="BodyText2"/>
              <w:spacing w:line="360" w:lineRule="exact"/>
              <w:ind w:left="0" w:firstLine="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81CB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1350" w:type="dxa"/>
          </w:tcPr>
          <w:p w14:paraId="3186D44B" w14:textId="77777777" w:rsidR="00547003" w:rsidRPr="00547003" w:rsidRDefault="00547003" w:rsidP="00547003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C8B0343" w14:textId="77777777" w:rsidR="00547003" w:rsidRPr="00547003" w:rsidRDefault="00547003" w:rsidP="00547003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1C08D5CB" w14:textId="77777777" w:rsidR="00547003" w:rsidRPr="00547003" w:rsidRDefault="00547003" w:rsidP="00547003">
            <w:pPr>
              <w:pStyle w:val="BodyText2"/>
              <w:tabs>
                <w:tab w:val="decimal" w:pos="1164"/>
              </w:tabs>
              <w:spacing w:line="360" w:lineRule="exact"/>
              <w:ind w:left="-129" w:right="-158" w:firstLine="27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19FE85EB" w14:textId="77777777" w:rsidR="00547003" w:rsidRPr="00547003" w:rsidRDefault="00547003" w:rsidP="00547003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4" w:type="dxa"/>
          </w:tcPr>
          <w:p w14:paraId="5464528D" w14:textId="77777777" w:rsidR="00547003" w:rsidRPr="00547003" w:rsidRDefault="00547003" w:rsidP="00547003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27BFBE52" w14:textId="77777777" w:rsidR="00547003" w:rsidRPr="00547003" w:rsidRDefault="00547003" w:rsidP="00547003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6" w:type="dxa"/>
          </w:tcPr>
          <w:p w14:paraId="01F51421" w14:textId="77777777" w:rsidR="00547003" w:rsidRPr="00547003" w:rsidRDefault="00547003" w:rsidP="00547003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</w:tcPr>
          <w:p w14:paraId="3211DC47" w14:textId="77777777" w:rsidR="00547003" w:rsidRPr="00547003" w:rsidRDefault="00547003" w:rsidP="00547003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3" w:type="dxa"/>
          </w:tcPr>
          <w:p w14:paraId="723C62AA" w14:textId="77777777" w:rsidR="00547003" w:rsidRPr="00547003" w:rsidRDefault="00547003" w:rsidP="00547003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47003" w14:paraId="060E6644" w14:textId="77777777" w:rsidTr="00C1395F">
        <w:tc>
          <w:tcPr>
            <w:tcW w:w="2430" w:type="dxa"/>
            <w:vAlign w:val="bottom"/>
          </w:tcPr>
          <w:p w14:paraId="1502ADBF" w14:textId="4919506B" w:rsidR="00547003" w:rsidRPr="00547003" w:rsidRDefault="00547003" w:rsidP="00547003">
            <w:pPr>
              <w:pStyle w:val="BodyText2"/>
              <w:spacing w:line="360" w:lineRule="exact"/>
              <w:ind w:left="0" w:firstLine="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81CB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22D03A2D" w14:textId="77777777" w:rsidR="00547003" w:rsidRPr="00547003" w:rsidRDefault="00547003" w:rsidP="00547003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9549642" w14:textId="77777777" w:rsidR="00547003" w:rsidRPr="00547003" w:rsidRDefault="00547003" w:rsidP="00547003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2D152783" w14:textId="77777777" w:rsidR="00547003" w:rsidRPr="00547003" w:rsidRDefault="00547003" w:rsidP="00547003">
            <w:pPr>
              <w:pStyle w:val="BodyText2"/>
              <w:tabs>
                <w:tab w:val="decimal" w:pos="1164"/>
              </w:tabs>
              <w:spacing w:line="360" w:lineRule="exact"/>
              <w:ind w:left="-129" w:right="-158" w:firstLine="27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1F9995A6" w14:textId="77777777" w:rsidR="00547003" w:rsidRPr="00547003" w:rsidRDefault="00547003" w:rsidP="00547003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4" w:type="dxa"/>
          </w:tcPr>
          <w:p w14:paraId="620EB89A" w14:textId="77777777" w:rsidR="00547003" w:rsidRPr="00547003" w:rsidRDefault="00547003" w:rsidP="00547003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69CCC7BB" w14:textId="77777777" w:rsidR="00547003" w:rsidRPr="00547003" w:rsidRDefault="00547003" w:rsidP="00547003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6" w:type="dxa"/>
          </w:tcPr>
          <w:p w14:paraId="70173E54" w14:textId="77777777" w:rsidR="00547003" w:rsidRPr="00547003" w:rsidRDefault="00547003" w:rsidP="00547003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</w:tcPr>
          <w:p w14:paraId="46BEFDD9" w14:textId="77777777" w:rsidR="00547003" w:rsidRPr="00547003" w:rsidRDefault="00547003" w:rsidP="00547003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3" w:type="dxa"/>
          </w:tcPr>
          <w:p w14:paraId="281D45E0" w14:textId="77777777" w:rsidR="00547003" w:rsidRPr="00547003" w:rsidRDefault="00547003" w:rsidP="00547003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47003" w14:paraId="469FA427" w14:textId="77777777" w:rsidTr="00C1395F">
        <w:tc>
          <w:tcPr>
            <w:tcW w:w="2430" w:type="dxa"/>
            <w:vAlign w:val="bottom"/>
          </w:tcPr>
          <w:p w14:paraId="2F9B5FF9" w14:textId="6B2EEF56" w:rsidR="00547003" w:rsidRPr="00547003" w:rsidRDefault="00547003" w:rsidP="00547003">
            <w:pPr>
              <w:pStyle w:val="BodyText2"/>
              <w:spacing w:line="360" w:lineRule="exact"/>
              <w:ind w:left="0" w:firstLine="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81CB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หน่วยลงทุนในตราสารหนี้</w:t>
            </w:r>
          </w:p>
        </w:tc>
        <w:tc>
          <w:tcPr>
            <w:tcW w:w="1350" w:type="dxa"/>
          </w:tcPr>
          <w:p w14:paraId="76BD9BE9" w14:textId="3A5A3CC7" w:rsidR="00547003" w:rsidRPr="00C6000A" w:rsidRDefault="009458F4" w:rsidP="00C6000A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6000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477,47</w:t>
            </w:r>
            <w:r w:rsidR="000846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236" w:type="dxa"/>
          </w:tcPr>
          <w:p w14:paraId="63132C48" w14:textId="77777777" w:rsidR="00547003" w:rsidRPr="00C6000A" w:rsidRDefault="00547003" w:rsidP="00C6000A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84" w:type="dxa"/>
          </w:tcPr>
          <w:p w14:paraId="7196C30F" w14:textId="0C2C6AB7" w:rsidR="00547003" w:rsidRPr="00C6000A" w:rsidRDefault="009458F4" w:rsidP="00C6000A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6000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9" w:type="dxa"/>
          </w:tcPr>
          <w:p w14:paraId="3FC60EC9" w14:textId="77777777" w:rsidR="00547003" w:rsidRPr="00C6000A" w:rsidRDefault="00547003" w:rsidP="00C6000A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64" w:type="dxa"/>
          </w:tcPr>
          <w:p w14:paraId="2C320412" w14:textId="019029EB" w:rsidR="00547003" w:rsidRPr="00C6000A" w:rsidRDefault="009458F4" w:rsidP="00C6000A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6000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477,47</w:t>
            </w:r>
            <w:r w:rsidR="000846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239" w:type="dxa"/>
          </w:tcPr>
          <w:p w14:paraId="15D2F238" w14:textId="77777777" w:rsidR="00547003" w:rsidRPr="00C6000A" w:rsidRDefault="00547003" w:rsidP="00C6000A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96" w:type="dxa"/>
          </w:tcPr>
          <w:p w14:paraId="58A3135A" w14:textId="1F06A21C" w:rsidR="00547003" w:rsidRPr="00C6000A" w:rsidRDefault="009458F4" w:rsidP="00C6000A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6000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40" w:type="dxa"/>
          </w:tcPr>
          <w:p w14:paraId="032A48B4" w14:textId="77777777" w:rsidR="00547003" w:rsidRPr="00C6000A" w:rsidRDefault="00547003" w:rsidP="00C6000A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3" w:type="dxa"/>
          </w:tcPr>
          <w:p w14:paraId="0833CF2D" w14:textId="552307E5" w:rsidR="00547003" w:rsidRPr="00C6000A" w:rsidRDefault="009458F4" w:rsidP="00C6000A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6000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477,47</w:t>
            </w:r>
            <w:r w:rsidR="000846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</w:tr>
      <w:tr w:rsidR="009458F4" w14:paraId="2F11822A" w14:textId="77777777" w:rsidTr="00C1395F">
        <w:tc>
          <w:tcPr>
            <w:tcW w:w="2430" w:type="dxa"/>
            <w:vAlign w:val="bottom"/>
          </w:tcPr>
          <w:p w14:paraId="3F3049D3" w14:textId="02A0A79D" w:rsidR="009458F4" w:rsidRPr="00547003" w:rsidRDefault="009458F4" w:rsidP="009458F4">
            <w:pPr>
              <w:pStyle w:val="BodyText2"/>
              <w:spacing w:line="360" w:lineRule="exact"/>
              <w:ind w:left="0" w:firstLine="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81CB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เงินลงทุนระยะยาวอื่น</w:t>
            </w:r>
          </w:p>
        </w:tc>
        <w:tc>
          <w:tcPr>
            <w:tcW w:w="1350" w:type="dxa"/>
            <w:vAlign w:val="bottom"/>
          </w:tcPr>
          <w:p w14:paraId="3A8CF5ED" w14:textId="74D0B8A2" w:rsidR="009458F4" w:rsidRPr="00C6000A" w:rsidRDefault="009458F4" w:rsidP="00C6000A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6000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4CC34982" w14:textId="77777777" w:rsidR="009458F4" w:rsidRPr="00C6000A" w:rsidRDefault="009458F4" w:rsidP="00C6000A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84" w:type="dxa"/>
            <w:vAlign w:val="bottom"/>
          </w:tcPr>
          <w:p w14:paraId="7AE7D3D8" w14:textId="064821FB" w:rsidR="009458F4" w:rsidRPr="00C6000A" w:rsidRDefault="009458F4" w:rsidP="00C6000A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6000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92,600</w:t>
            </w:r>
          </w:p>
        </w:tc>
        <w:tc>
          <w:tcPr>
            <w:tcW w:w="239" w:type="dxa"/>
          </w:tcPr>
          <w:p w14:paraId="2AB6FA95" w14:textId="77777777" w:rsidR="009458F4" w:rsidRPr="00C6000A" w:rsidRDefault="009458F4" w:rsidP="00C6000A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64" w:type="dxa"/>
            <w:vAlign w:val="bottom"/>
          </w:tcPr>
          <w:p w14:paraId="48B7FC5F" w14:textId="184C48DE" w:rsidR="009458F4" w:rsidRPr="00C6000A" w:rsidRDefault="009458F4" w:rsidP="00C6000A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6000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9" w:type="dxa"/>
          </w:tcPr>
          <w:p w14:paraId="5559A4F9" w14:textId="77777777" w:rsidR="009458F4" w:rsidRPr="00C6000A" w:rsidRDefault="009458F4" w:rsidP="00C6000A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96" w:type="dxa"/>
            <w:vAlign w:val="bottom"/>
          </w:tcPr>
          <w:p w14:paraId="6B1AC3D7" w14:textId="41942658" w:rsidR="009458F4" w:rsidRPr="00C6000A" w:rsidRDefault="009458F4" w:rsidP="00C6000A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6000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92,600</w:t>
            </w:r>
          </w:p>
        </w:tc>
        <w:tc>
          <w:tcPr>
            <w:tcW w:w="240" w:type="dxa"/>
            <w:vAlign w:val="bottom"/>
          </w:tcPr>
          <w:p w14:paraId="7CD7F1B5" w14:textId="77777777" w:rsidR="009458F4" w:rsidRPr="00C6000A" w:rsidRDefault="009458F4" w:rsidP="00C6000A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3" w:type="dxa"/>
            <w:vAlign w:val="bottom"/>
          </w:tcPr>
          <w:p w14:paraId="0360AE75" w14:textId="6B8FD28F" w:rsidR="009458F4" w:rsidRPr="00C6000A" w:rsidRDefault="009458F4" w:rsidP="00C6000A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6000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92,600</w:t>
            </w:r>
          </w:p>
        </w:tc>
      </w:tr>
      <w:tr w:rsidR="009458F4" w14:paraId="7A90B103" w14:textId="77777777" w:rsidTr="00C1395F">
        <w:tc>
          <w:tcPr>
            <w:tcW w:w="2430" w:type="dxa"/>
            <w:vAlign w:val="bottom"/>
          </w:tcPr>
          <w:p w14:paraId="7FF81FF5" w14:textId="684ADEC4" w:rsidR="009458F4" w:rsidRPr="00547003" w:rsidRDefault="009458F4" w:rsidP="009458F4">
            <w:pPr>
              <w:pStyle w:val="BodyText2"/>
              <w:spacing w:line="360" w:lineRule="exact"/>
              <w:ind w:left="0" w:firstLine="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A3BC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BA3BC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BA3BCA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BA3BC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1350" w:type="dxa"/>
          </w:tcPr>
          <w:p w14:paraId="6CEEE5AC" w14:textId="77777777" w:rsidR="009458F4" w:rsidRPr="00C6000A" w:rsidRDefault="009458F4" w:rsidP="009458F4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23EDF870" w14:textId="77777777" w:rsidR="009458F4" w:rsidRPr="00C6000A" w:rsidRDefault="009458F4" w:rsidP="009458F4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84" w:type="dxa"/>
          </w:tcPr>
          <w:p w14:paraId="7B60AB63" w14:textId="77777777" w:rsidR="009458F4" w:rsidRPr="00C6000A" w:rsidRDefault="009458F4" w:rsidP="009458F4">
            <w:pPr>
              <w:pStyle w:val="BodyText2"/>
              <w:tabs>
                <w:tab w:val="decimal" w:pos="1164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9" w:type="dxa"/>
          </w:tcPr>
          <w:p w14:paraId="469BF8D7" w14:textId="77777777" w:rsidR="009458F4" w:rsidRPr="00C6000A" w:rsidRDefault="009458F4" w:rsidP="009458F4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64" w:type="dxa"/>
          </w:tcPr>
          <w:p w14:paraId="68A61DF4" w14:textId="77777777" w:rsidR="009458F4" w:rsidRPr="00C6000A" w:rsidRDefault="009458F4" w:rsidP="009458F4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9" w:type="dxa"/>
          </w:tcPr>
          <w:p w14:paraId="47D80F47" w14:textId="77777777" w:rsidR="009458F4" w:rsidRPr="00C6000A" w:rsidRDefault="009458F4" w:rsidP="009458F4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96" w:type="dxa"/>
          </w:tcPr>
          <w:p w14:paraId="46CEF760" w14:textId="77777777" w:rsidR="009458F4" w:rsidRPr="00C6000A" w:rsidRDefault="009458F4" w:rsidP="009458F4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</w:tcPr>
          <w:p w14:paraId="0CF4FCE3" w14:textId="77777777" w:rsidR="009458F4" w:rsidRPr="00C6000A" w:rsidRDefault="009458F4" w:rsidP="009458F4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3" w:type="dxa"/>
          </w:tcPr>
          <w:p w14:paraId="2D96503B" w14:textId="77777777" w:rsidR="009458F4" w:rsidRPr="00C6000A" w:rsidRDefault="009458F4" w:rsidP="009458F4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9458F4" w14:paraId="5541E282" w14:textId="77777777" w:rsidTr="00C1395F">
        <w:tc>
          <w:tcPr>
            <w:tcW w:w="2430" w:type="dxa"/>
            <w:vAlign w:val="bottom"/>
          </w:tcPr>
          <w:p w14:paraId="176AE346" w14:textId="1B50EFE8" w:rsidR="009458F4" w:rsidRPr="00547003" w:rsidRDefault="009458F4" w:rsidP="009458F4">
            <w:pPr>
              <w:pStyle w:val="BodyText2"/>
              <w:spacing w:line="360" w:lineRule="exact"/>
              <w:ind w:left="0" w:firstLine="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A3BC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7A9DBD1C" w14:textId="77777777" w:rsidR="009458F4" w:rsidRPr="00C6000A" w:rsidRDefault="009458F4" w:rsidP="009458F4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106CCA03" w14:textId="77777777" w:rsidR="009458F4" w:rsidRPr="00C6000A" w:rsidRDefault="009458F4" w:rsidP="009458F4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84" w:type="dxa"/>
          </w:tcPr>
          <w:p w14:paraId="388E99A6" w14:textId="77777777" w:rsidR="009458F4" w:rsidRPr="00C6000A" w:rsidRDefault="009458F4" w:rsidP="009458F4">
            <w:pPr>
              <w:pStyle w:val="BodyText2"/>
              <w:tabs>
                <w:tab w:val="decimal" w:pos="1164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9" w:type="dxa"/>
          </w:tcPr>
          <w:p w14:paraId="51A956DC" w14:textId="77777777" w:rsidR="009458F4" w:rsidRPr="00C6000A" w:rsidRDefault="009458F4" w:rsidP="009458F4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64" w:type="dxa"/>
          </w:tcPr>
          <w:p w14:paraId="687622CA" w14:textId="77777777" w:rsidR="009458F4" w:rsidRPr="00C6000A" w:rsidRDefault="009458F4" w:rsidP="009458F4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9" w:type="dxa"/>
          </w:tcPr>
          <w:p w14:paraId="17219CAA" w14:textId="77777777" w:rsidR="009458F4" w:rsidRPr="00C6000A" w:rsidRDefault="009458F4" w:rsidP="009458F4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96" w:type="dxa"/>
          </w:tcPr>
          <w:p w14:paraId="7F83F434" w14:textId="77777777" w:rsidR="009458F4" w:rsidRPr="00C6000A" w:rsidRDefault="009458F4" w:rsidP="009458F4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</w:tcPr>
          <w:p w14:paraId="043C75EA" w14:textId="77777777" w:rsidR="009458F4" w:rsidRPr="00C6000A" w:rsidRDefault="009458F4" w:rsidP="009458F4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3" w:type="dxa"/>
          </w:tcPr>
          <w:p w14:paraId="1E8451C6" w14:textId="77777777" w:rsidR="009458F4" w:rsidRPr="00C6000A" w:rsidRDefault="009458F4" w:rsidP="009458F4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9458F4" w14:paraId="107E77BF" w14:textId="77777777" w:rsidTr="00C1395F">
        <w:tc>
          <w:tcPr>
            <w:tcW w:w="2430" w:type="dxa"/>
            <w:vAlign w:val="bottom"/>
          </w:tcPr>
          <w:p w14:paraId="726A10C8" w14:textId="0B105493" w:rsidR="009458F4" w:rsidRPr="00547003" w:rsidRDefault="009458F4" w:rsidP="009458F4">
            <w:pPr>
              <w:pStyle w:val="BodyText2"/>
              <w:spacing w:line="360" w:lineRule="exact"/>
              <w:ind w:left="0" w:firstLine="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A3BCA">
              <w:rPr>
                <w:rFonts w:asciiTheme="majorBidi" w:hAnsiTheme="majorBidi" w:cstheme="majorBidi"/>
                <w:sz w:val="26"/>
                <w:szCs w:val="26"/>
                <w:cs/>
              </w:rPr>
              <w:t>หน่วยลงทุนในตราสารหนี้</w:t>
            </w:r>
          </w:p>
        </w:tc>
        <w:tc>
          <w:tcPr>
            <w:tcW w:w="1350" w:type="dxa"/>
            <w:vAlign w:val="bottom"/>
          </w:tcPr>
          <w:p w14:paraId="6A12C03E" w14:textId="1444B719" w:rsidR="009458F4" w:rsidRPr="00C6000A" w:rsidRDefault="009458F4" w:rsidP="009458F4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A3B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572,727</w:t>
            </w:r>
          </w:p>
        </w:tc>
        <w:tc>
          <w:tcPr>
            <w:tcW w:w="236" w:type="dxa"/>
          </w:tcPr>
          <w:p w14:paraId="6C65F78B" w14:textId="77777777" w:rsidR="009458F4" w:rsidRPr="00C6000A" w:rsidRDefault="009458F4" w:rsidP="009458F4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84" w:type="dxa"/>
            <w:vAlign w:val="bottom"/>
          </w:tcPr>
          <w:p w14:paraId="1ED6745A" w14:textId="2B30F6C7" w:rsidR="009458F4" w:rsidRPr="00C6000A" w:rsidRDefault="009458F4" w:rsidP="009458F4">
            <w:pPr>
              <w:pStyle w:val="BodyText2"/>
              <w:tabs>
                <w:tab w:val="decimal" w:pos="1164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A3B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9" w:type="dxa"/>
          </w:tcPr>
          <w:p w14:paraId="243A670E" w14:textId="77777777" w:rsidR="009458F4" w:rsidRPr="00C6000A" w:rsidRDefault="009458F4" w:rsidP="009458F4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64" w:type="dxa"/>
            <w:vAlign w:val="bottom"/>
          </w:tcPr>
          <w:p w14:paraId="6F904D10" w14:textId="2383DBBF" w:rsidR="009458F4" w:rsidRPr="00C6000A" w:rsidRDefault="009458F4" w:rsidP="009458F4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A3B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572,727</w:t>
            </w:r>
          </w:p>
        </w:tc>
        <w:tc>
          <w:tcPr>
            <w:tcW w:w="239" w:type="dxa"/>
          </w:tcPr>
          <w:p w14:paraId="0DE95BDF" w14:textId="77777777" w:rsidR="009458F4" w:rsidRPr="00C6000A" w:rsidRDefault="009458F4" w:rsidP="009458F4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96" w:type="dxa"/>
            <w:vAlign w:val="bottom"/>
          </w:tcPr>
          <w:p w14:paraId="4C7633A2" w14:textId="227DC0FD" w:rsidR="009458F4" w:rsidRPr="00C6000A" w:rsidRDefault="009458F4" w:rsidP="009458F4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A3B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14:paraId="6DA79B7A" w14:textId="77777777" w:rsidR="009458F4" w:rsidRPr="00C6000A" w:rsidRDefault="009458F4" w:rsidP="009458F4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3" w:type="dxa"/>
            <w:vAlign w:val="bottom"/>
          </w:tcPr>
          <w:p w14:paraId="5204780D" w14:textId="4D61767D" w:rsidR="009458F4" w:rsidRPr="00C6000A" w:rsidRDefault="009458F4" w:rsidP="009458F4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A3B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572,727</w:t>
            </w:r>
          </w:p>
        </w:tc>
      </w:tr>
      <w:tr w:rsidR="009458F4" w14:paraId="0E995082" w14:textId="77777777" w:rsidTr="00C1395F">
        <w:tc>
          <w:tcPr>
            <w:tcW w:w="2430" w:type="dxa"/>
            <w:vAlign w:val="bottom"/>
          </w:tcPr>
          <w:p w14:paraId="6AD4A4EB" w14:textId="0C895536" w:rsidR="009458F4" w:rsidRPr="00547003" w:rsidRDefault="009458F4" w:rsidP="009458F4">
            <w:pPr>
              <w:pStyle w:val="BodyText2"/>
              <w:spacing w:line="360" w:lineRule="exact"/>
              <w:ind w:left="0" w:firstLine="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A3BCA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1350" w:type="dxa"/>
            <w:vAlign w:val="bottom"/>
          </w:tcPr>
          <w:p w14:paraId="7AC7C068" w14:textId="1077E8B8" w:rsidR="009458F4" w:rsidRPr="00547003" w:rsidRDefault="009458F4" w:rsidP="009458F4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="Angsana New" w:hAnsi="Angsana New"/>
                <w:sz w:val="26"/>
                <w:szCs w:val="26"/>
              </w:rPr>
            </w:pPr>
            <w:r w:rsidRPr="00BA3B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5C2D4B7E" w14:textId="77777777" w:rsidR="009458F4" w:rsidRPr="00547003" w:rsidRDefault="009458F4" w:rsidP="009458F4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vAlign w:val="bottom"/>
          </w:tcPr>
          <w:p w14:paraId="50B60866" w14:textId="20154756" w:rsidR="009458F4" w:rsidRPr="00547003" w:rsidRDefault="009458F4" w:rsidP="009458F4">
            <w:pPr>
              <w:pStyle w:val="BodyText2"/>
              <w:tabs>
                <w:tab w:val="decimal" w:pos="1164"/>
              </w:tabs>
              <w:spacing w:line="360" w:lineRule="exact"/>
              <w:ind w:left="-129" w:right="-158" w:firstLine="27"/>
              <w:jc w:val="left"/>
              <w:rPr>
                <w:rFonts w:ascii="Angsana New" w:hAnsi="Angsana New"/>
                <w:sz w:val="26"/>
                <w:szCs w:val="26"/>
              </w:rPr>
            </w:pPr>
            <w:r w:rsidRPr="00BA3B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92,600</w:t>
            </w:r>
          </w:p>
        </w:tc>
        <w:tc>
          <w:tcPr>
            <w:tcW w:w="239" w:type="dxa"/>
          </w:tcPr>
          <w:p w14:paraId="726D12E9" w14:textId="77777777" w:rsidR="009458F4" w:rsidRPr="00547003" w:rsidRDefault="009458F4" w:rsidP="009458F4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4" w:type="dxa"/>
            <w:vAlign w:val="bottom"/>
          </w:tcPr>
          <w:p w14:paraId="5D7B5706" w14:textId="14920395" w:rsidR="009458F4" w:rsidRPr="00547003" w:rsidRDefault="009458F4" w:rsidP="009458F4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="Angsana New" w:hAnsi="Angsana New"/>
                <w:sz w:val="26"/>
                <w:szCs w:val="26"/>
              </w:rPr>
            </w:pPr>
            <w:r w:rsidRPr="00BA3B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9" w:type="dxa"/>
          </w:tcPr>
          <w:p w14:paraId="5FC66E0D" w14:textId="77777777" w:rsidR="009458F4" w:rsidRPr="00547003" w:rsidRDefault="009458F4" w:rsidP="009458F4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6" w:type="dxa"/>
            <w:vAlign w:val="bottom"/>
          </w:tcPr>
          <w:p w14:paraId="5A78BFA3" w14:textId="2F0B6550" w:rsidR="009458F4" w:rsidRPr="00547003" w:rsidRDefault="009458F4" w:rsidP="009458F4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="Angsana New" w:hAnsi="Angsana New"/>
                <w:sz w:val="26"/>
                <w:szCs w:val="26"/>
              </w:rPr>
            </w:pPr>
            <w:r w:rsidRPr="00BA3B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92,600</w:t>
            </w:r>
          </w:p>
        </w:tc>
        <w:tc>
          <w:tcPr>
            <w:tcW w:w="240" w:type="dxa"/>
            <w:vAlign w:val="bottom"/>
          </w:tcPr>
          <w:p w14:paraId="655CC507" w14:textId="77777777" w:rsidR="009458F4" w:rsidRPr="00547003" w:rsidRDefault="009458F4" w:rsidP="009458F4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3" w:type="dxa"/>
            <w:vAlign w:val="bottom"/>
          </w:tcPr>
          <w:p w14:paraId="32FF7E34" w14:textId="633A87FA" w:rsidR="009458F4" w:rsidRPr="00547003" w:rsidRDefault="009458F4" w:rsidP="009458F4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="Angsana New" w:hAnsi="Angsana New"/>
                <w:sz w:val="26"/>
                <w:szCs w:val="26"/>
              </w:rPr>
            </w:pPr>
            <w:r w:rsidRPr="00BA3B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92,600</w:t>
            </w:r>
          </w:p>
        </w:tc>
      </w:tr>
    </w:tbl>
    <w:p w14:paraId="64DF35F9" w14:textId="77777777" w:rsidR="0038275E" w:rsidRDefault="0038275E" w:rsidP="00715056">
      <w:pPr>
        <w:pStyle w:val="BodyText2"/>
        <w:spacing w:line="360" w:lineRule="exact"/>
        <w:ind w:left="450" w:firstLine="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F3FBBB6" w14:textId="13B6BF8D" w:rsidR="00AA03E3" w:rsidRPr="00C81CBE" w:rsidRDefault="00AA03E3" w:rsidP="0074471C">
      <w:pPr>
        <w:pStyle w:val="BodyText2"/>
        <w:spacing w:line="360" w:lineRule="exact"/>
        <w:ind w:left="450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81CBE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14:paraId="0B018A45" w14:textId="77777777" w:rsidR="008E7801" w:rsidRPr="00C81CBE" w:rsidRDefault="008E7801" w:rsidP="00715056">
      <w:pPr>
        <w:pStyle w:val="BodyText2"/>
        <w:spacing w:line="360" w:lineRule="exact"/>
        <w:ind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tbl>
      <w:tblPr>
        <w:tblStyle w:val="TableGrid"/>
        <w:tblW w:w="918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270"/>
        <w:gridCol w:w="6120"/>
      </w:tblGrid>
      <w:tr w:rsidR="00453AB5" w:rsidRPr="00C81CBE" w14:paraId="2C5D06D4" w14:textId="77777777" w:rsidTr="0074471C">
        <w:trPr>
          <w:tblHeader/>
        </w:trPr>
        <w:tc>
          <w:tcPr>
            <w:tcW w:w="2790" w:type="dxa"/>
            <w:hideMark/>
          </w:tcPr>
          <w:p w14:paraId="4ED7EDA3" w14:textId="1389CC61" w:rsidR="00453AB5" w:rsidRPr="00C81CBE" w:rsidRDefault="00453AB5" w:rsidP="0071505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76" w:right="-108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4CC47136" w14:textId="77777777" w:rsidR="00453AB5" w:rsidRPr="00C81CBE" w:rsidRDefault="00453AB5" w:rsidP="0071505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120" w:type="dxa"/>
            <w:hideMark/>
          </w:tcPr>
          <w:p w14:paraId="27380D25" w14:textId="77777777" w:rsidR="00453AB5" w:rsidRPr="00C81CBE" w:rsidRDefault="00453AB5" w:rsidP="0071505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51483C" w:rsidRPr="00C81CBE" w14:paraId="61E1ACFB" w14:textId="77777777" w:rsidTr="0074471C">
        <w:tc>
          <w:tcPr>
            <w:tcW w:w="2790" w:type="dxa"/>
            <w:hideMark/>
          </w:tcPr>
          <w:p w14:paraId="6C24CA3B" w14:textId="77777777" w:rsidR="005959AB" w:rsidRDefault="0051483C" w:rsidP="00715056">
            <w:pPr>
              <w:pStyle w:val="block"/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เงินลงทุนในหน่วยลงทุนใน</w:t>
            </w:r>
          </w:p>
          <w:p w14:paraId="07DBCA50" w14:textId="4AB3BAA2" w:rsidR="0051483C" w:rsidRPr="00C81CBE" w:rsidRDefault="005959AB" w:rsidP="00715056">
            <w:pPr>
              <w:pStyle w:val="block"/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</w:t>
            </w:r>
            <w:r w:rsidR="0051483C" w:rsidRPr="00C81C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ตราสารหนี้ที่วัดมูลค่าด้วย</w:t>
            </w:r>
            <w:r w:rsidR="0051483C" w:rsidRPr="00C81CB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มูลค่ายุติธรรมผ่านกำไรหรือขาดทุน </w:t>
            </w:r>
          </w:p>
        </w:tc>
        <w:tc>
          <w:tcPr>
            <w:tcW w:w="270" w:type="dxa"/>
          </w:tcPr>
          <w:p w14:paraId="15ED03A1" w14:textId="77777777" w:rsidR="0051483C" w:rsidRPr="00C81CBE" w:rsidRDefault="0051483C" w:rsidP="0071505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120" w:type="dxa"/>
            <w:hideMark/>
          </w:tcPr>
          <w:p w14:paraId="11BB4193" w14:textId="77777777" w:rsidR="0051483C" w:rsidRDefault="0051483C" w:rsidP="0071505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10" w:right="-20" w:hanging="11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1C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สินทรัพย์สุทธิ ณ วันที่รายงาน ซึ่งอ้างอิงราคาหรืออัตราผลตอบแทน</w:t>
            </w:r>
          </w:p>
          <w:p w14:paraId="40B1038A" w14:textId="57CF5016" w:rsidR="0051483C" w:rsidRPr="00C81CBE" w:rsidRDefault="0051483C" w:rsidP="0071505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10" w:right="-20" w:hanging="11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ที่ประกาศโดยสมาคมตลาดตราสารหนี้ไทย ณ วันที่วัดมูลค่าเงินลงทุน</w:t>
            </w:r>
          </w:p>
        </w:tc>
      </w:tr>
      <w:tr w:rsidR="0051483C" w:rsidRPr="00C81CBE" w14:paraId="1B8CADE6" w14:textId="77777777" w:rsidTr="0074471C">
        <w:tc>
          <w:tcPr>
            <w:tcW w:w="2790" w:type="dxa"/>
          </w:tcPr>
          <w:p w14:paraId="48D4C07C" w14:textId="3AF3EC9A" w:rsidR="0051483C" w:rsidRPr="00B53C65" w:rsidRDefault="0051483C" w:rsidP="00715056">
            <w:pPr>
              <w:pStyle w:val="block"/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เงินลงทุนระยะยาวอื่น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ที่วัด</w:t>
            </w:r>
            <w:r w:rsidRPr="00C04F7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มูลค่าด้วยมูลค่ายุติธรรมผ่าน</w:t>
            </w:r>
          </w:p>
          <w:p w14:paraId="3FAA5369" w14:textId="24E92E83" w:rsidR="0051483C" w:rsidRPr="00C81CBE" w:rsidRDefault="0051483C" w:rsidP="00715056">
            <w:pPr>
              <w:pStyle w:val="block"/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</w:t>
            </w:r>
            <w:r w:rsidRPr="00C04F7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044EC887" w14:textId="77777777" w:rsidR="0051483C" w:rsidRPr="00C81CBE" w:rsidRDefault="0051483C" w:rsidP="0071505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120" w:type="dxa"/>
          </w:tcPr>
          <w:p w14:paraId="5D6F8D4D" w14:textId="459BB3DC" w:rsidR="0051483C" w:rsidRPr="00C81CBE" w:rsidRDefault="0051483C" w:rsidP="0071505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10" w:right="-20" w:hanging="11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ราคาซื้อขายหุ้น</w:t>
            </w:r>
          </w:p>
        </w:tc>
      </w:tr>
    </w:tbl>
    <w:p w14:paraId="4001CEA2" w14:textId="77777777" w:rsidR="0092446F" w:rsidRDefault="0092446F" w:rsidP="00715056">
      <w:pPr>
        <w:pStyle w:val="BodyText2"/>
        <w:spacing w:line="360" w:lineRule="exact"/>
        <w:ind w:left="450" w:firstLine="9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F0E536F" w14:textId="1C172C0E" w:rsidR="00453AB5" w:rsidRDefault="00453AB5" w:rsidP="0074471C">
      <w:pPr>
        <w:pStyle w:val="BodyText2"/>
        <w:spacing w:line="360" w:lineRule="exact"/>
        <w:ind w:left="45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C81CB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รายการเคลื่อนไหวของหน่วยลงทุนในตราสารหนี้</w:t>
      </w:r>
      <w:r w:rsidR="00EE1067" w:rsidRPr="00C81CBE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ที่อยู่ในความต้องการของตลาด</w:t>
      </w:r>
    </w:p>
    <w:p w14:paraId="52C65CE9" w14:textId="1EE749D0" w:rsidR="00715056" w:rsidRPr="00C6000A" w:rsidRDefault="00715056" w:rsidP="00715056">
      <w:pPr>
        <w:pStyle w:val="BodyText2"/>
        <w:spacing w:line="360" w:lineRule="exact"/>
        <w:ind w:left="450" w:firstLine="90"/>
        <w:jc w:val="thaiDistribute"/>
        <w:rPr>
          <w:rFonts w:asciiTheme="majorBidi" w:hAnsiTheme="majorBidi" w:cstheme="majorBidi"/>
          <w:sz w:val="14"/>
          <w:szCs w:val="14"/>
          <w:lang w:val="en-US"/>
        </w:rPr>
      </w:pPr>
    </w:p>
    <w:tbl>
      <w:tblPr>
        <w:tblStyle w:val="TableGrid"/>
        <w:tblW w:w="9648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34"/>
        <w:gridCol w:w="12"/>
        <w:gridCol w:w="1074"/>
        <w:gridCol w:w="12"/>
        <w:gridCol w:w="223"/>
        <w:gridCol w:w="12"/>
        <w:gridCol w:w="1068"/>
        <w:gridCol w:w="12"/>
        <w:gridCol w:w="223"/>
        <w:gridCol w:w="12"/>
        <w:gridCol w:w="1134"/>
        <w:gridCol w:w="12"/>
        <w:gridCol w:w="223"/>
        <w:gridCol w:w="12"/>
        <w:gridCol w:w="1246"/>
        <w:gridCol w:w="12"/>
        <w:gridCol w:w="223"/>
        <w:gridCol w:w="12"/>
        <w:gridCol w:w="1180"/>
        <w:gridCol w:w="12"/>
      </w:tblGrid>
      <w:tr w:rsidR="0038275E" w:rsidRPr="007A39D6" w14:paraId="76285BFD" w14:textId="77777777" w:rsidTr="0074471C">
        <w:trPr>
          <w:tblHeader/>
        </w:trPr>
        <w:tc>
          <w:tcPr>
            <w:tcW w:w="2946" w:type="dxa"/>
            <w:gridSpan w:val="2"/>
          </w:tcPr>
          <w:p w14:paraId="4850FDEB" w14:textId="77777777" w:rsidR="00715056" w:rsidRPr="0038275E" w:rsidRDefault="00715056" w:rsidP="0038275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2" w:type="dxa"/>
            <w:gridSpan w:val="18"/>
            <w:hideMark/>
          </w:tcPr>
          <w:p w14:paraId="662A0C57" w14:textId="77777777" w:rsidR="00715056" w:rsidRPr="0038275E" w:rsidRDefault="00715056" w:rsidP="0004008A">
            <w:pPr>
              <w:tabs>
                <w:tab w:val="clear" w:pos="6322"/>
                <w:tab w:val="left" w:pos="626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8275E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 xml:space="preserve">งบการเงินรวม </w:t>
            </w:r>
            <w:r w:rsidRPr="0038275E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lang w:eastAsia="en-GB"/>
              </w:rPr>
              <w:t xml:space="preserve">/ </w:t>
            </w:r>
            <w:r w:rsidRPr="0038275E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38275E" w:rsidRPr="007A39D6" w14:paraId="2FAA98A2" w14:textId="77777777" w:rsidTr="0074471C">
        <w:trPr>
          <w:tblHeader/>
        </w:trPr>
        <w:tc>
          <w:tcPr>
            <w:tcW w:w="2946" w:type="dxa"/>
            <w:gridSpan w:val="2"/>
            <w:vAlign w:val="bottom"/>
            <w:hideMark/>
          </w:tcPr>
          <w:p w14:paraId="055DF8D1" w14:textId="77777777" w:rsidR="00715056" w:rsidRPr="0038275E" w:rsidRDefault="00715056" w:rsidP="0038275E">
            <w:pPr>
              <w:tabs>
                <w:tab w:val="clear" w:pos="5387"/>
                <w:tab w:val="left" w:pos="2843"/>
              </w:tabs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827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1086" w:type="dxa"/>
            <w:gridSpan w:val="2"/>
            <w:vAlign w:val="bottom"/>
            <w:hideMark/>
          </w:tcPr>
          <w:p w14:paraId="011F1FCE" w14:textId="77777777" w:rsidR="00715056" w:rsidRPr="0038275E" w:rsidRDefault="00715056" w:rsidP="0038275E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275E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2213C5F4" w14:textId="77777777" w:rsidR="00715056" w:rsidRPr="0038275E" w:rsidRDefault="00715056" w:rsidP="0038275E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275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8275E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5" w:type="dxa"/>
            <w:gridSpan w:val="2"/>
            <w:vAlign w:val="bottom"/>
          </w:tcPr>
          <w:p w14:paraId="6B9DEA3F" w14:textId="77777777" w:rsidR="00715056" w:rsidRPr="0038275E" w:rsidRDefault="00715056" w:rsidP="0038275E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gridSpan w:val="2"/>
            <w:vAlign w:val="bottom"/>
            <w:hideMark/>
          </w:tcPr>
          <w:p w14:paraId="2430589B" w14:textId="77777777" w:rsidR="00715056" w:rsidRPr="0038275E" w:rsidRDefault="00715056" w:rsidP="0038275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275E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35" w:type="dxa"/>
            <w:gridSpan w:val="2"/>
            <w:vAlign w:val="bottom"/>
          </w:tcPr>
          <w:p w14:paraId="6DC3E8C7" w14:textId="77777777" w:rsidR="00715056" w:rsidRPr="0038275E" w:rsidRDefault="00715056" w:rsidP="0038275E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46" w:type="dxa"/>
            <w:gridSpan w:val="2"/>
            <w:vAlign w:val="bottom"/>
            <w:hideMark/>
          </w:tcPr>
          <w:p w14:paraId="0FC61C86" w14:textId="77777777" w:rsidR="00715056" w:rsidRPr="0038275E" w:rsidRDefault="00715056" w:rsidP="0038275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275E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235" w:type="dxa"/>
            <w:gridSpan w:val="2"/>
            <w:vAlign w:val="bottom"/>
          </w:tcPr>
          <w:p w14:paraId="3E40E878" w14:textId="77777777" w:rsidR="00715056" w:rsidRPr="0038275E" w:rsidRDefault="00715056" w:rsidP="0038275E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58" w:type="dxa"/>
            <w:gridSpan w:val="2"/>
            <w:vAlign w:val="bottom"/>
            <w:hideMark/>
          </w:tcPr>
          <w:p w14:paraId="5B230860" w14:textId="77777777" w:rsidR="00715056" w:rsidRPr="0038275E" w:rsidRDefault="00715056" w:rsidP="0038275E">
            <w:pPr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275E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5" w:type="dxa"/>
            <w:gridSpan w:val="2"/>
            <w:vAlign w:val="bottom"/>
          </w:tcPr>
          <w:p w14:paraId="6A054156" w14:textId="77777777" w:rsidR="00715056" w:rsidRPr="0038275E" w:rsidRDefault="00715056" w:rsidP="0038275E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92" w:type="dxa"/>
            <w:gridSpan w:val="2"/>
            <w:vAlign w:val="bottom"/>
            <w:hideMark/>
          </w:tcPr>
          <w:p w14:paraId="66A860BF" w14:textId="77777777" w:rsidR="00715056" w:rsidRPr="0038275E" w:rsidRDefault="00715056" w:rsidP="0038275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275E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64947DCA" w14:textId="50D81686" w:rsidR="00715056" w:rsidRPr="0038275E" w:rsidRDefault="00715056" w:rsidP="0004008A">
            <w:pPr>
              <w:tabs>
                <w:tab w:val="clear" w:pos="907"/>
                <w:tab w:val="left" w:pos="852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275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4008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38275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4008A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</w:tr>
      <w:tr w:rsidR="0038275E" w:rsidRPr="007A39D6" w14:paraId="4432091F" w14:textId="77777777" w:rsidTr="0074471C">
        <w:trPr>
          <w:tblHeader/>
        </w:trPr>
        <w:tc>
          <w:tcPr>
            <w:tcW w:w="2946" w:type="dxa"/>
            <w:gridSpan w:val="2"/>
          </w:tcPr>
          <w:p w14:paraId="3EAE480F" w14:textId="77777777" w:rsidR="00715056" w:rsidRPr="00C6000A" w:rsidRDefault="00715056" w:rsidP="0074471C">
            <w:pPr>
              <w:ind w:left="-183"/>
              <w:jc w:val="both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6702" w:type="dxa"/>
            <w:gridSpan w:val="18"/>
            <w:vAlign w:val="bottom"/>
            <w:hideMark/>
          </w:tcPr>
          <w:p w14:paraId="3F0F2CAF" w14:textId="77777777" w:rsidR="00715056" w:rsidRPr="0038275E" w:rsidRDefault="00715056" w:rsidP="0038275E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8275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827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8275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8275E" w:rsidRPr="007A39D6" w14:paraId="5A2C06E9" w14:textId="77777777" w:rsidTr="0074471C">
        <w:tc>
          <w:tcPr>
            <w:tcW w:w="2946" w:type="dxa"/>
            <w:gridSpan w:val="2"/>
            <w:hideMark/>
          </w:tcPr>
          <w:p w14:paraId="4E94B20B" w14:textId="508286FF" w:rsidR="00715056" w:rsidRPr="0038275E" w:rsidRDefault="00715056" w:rsidP="0038275E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827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086" w:type="dxa"/>
            <w:gridSpan w:val="2"/>
          </w:tcPr>
          <w:p w14:paraId="397F2A49" w14:textId="77777777" w:rsidR="00715056" w:rsidRPr="0038275E" w:rsidRDefault="00715056" w:rsidP="00382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gridSpan w:val="2"/>
          </w:tcPr>
          <w:p w14:paraId="5E8607A3" w14:textId="77777777" w:rsidR="00715056" w:rsidRPr="0038275E" w:rsidRDefault="00715056" w:rsidP="00382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6DFDF3D" w14:textId="77777777" w:rsidR="00715056" w:rsidRPr="0038275E" w:rsidRDefault="00715056" w:rsidP="00382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gridSpan w:val="2"/>
          </w:tcPr>
          <w:p w14:paraId="65841DFF" w14:textId="77777777" w:rsidR="00715056" w:rsidRPr="0038275E" w:rsidRDefault="00715056" w:rsidP="00382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  <w:gridSpan w:val="2"/>
          </w:tcPr>
          <w:p w14:paraId="187F9CA0" w14:textId="77777777" w:rsidR="00715056" w:rsidRPr="0038275E" w:rsidRDefault="00715056" w:rsidP="00382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gridSpan w:val="2"/>
          </w:tcPr>
          <w:p w14:paraId="72A8698F" w14:textId="77777777" w:rsidR="00715056" w:rsidRPr="0038275E" w:rsidRDefault="00715056" w:rsidP="00382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gridSpan w:val="2"/>
          </w:tcPr>
          <w:p w14:paraId="41E67F12" w14:textId="77777777" w:rsidR="00715056" w:rsidRPr="0038275E" w:rsidRDefault="00715056" w:rsidP="00382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gridSpan w:val="2"/>
          </w:tcPr>
          <w:p w14:paraId="42A5B393" w14:textId="77777777" w:rsidR="00715056" w:rsidRPr="0038275E" w:rsidRDefault="00715056" w:rsidP="00382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gridSpan w:val="2"/>
          </w:tcPr>
          <w:p w14:paraId="69E6E6AA" w14:textId="77777777" w:rsidR="00715056" w:rsidRPr="0038275E" w:rsidRDefault="00715056" w:rsidP="00382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8275E" w:rsidRPr="007A39D6" w14:paraId="04DDE98B" w14:textId="77777777" w:rsidTr="0074471C">
        <w:tc>
          <w:tcPr>
            <w:tcW w:w="2946" w:type="dxa"/>
            <w:gridSpan w:val="2"/>
            <w:hideMark/>
          </w:tcPr>
          <w:p w14:paraId="6611FBD9" w14:textId="77777777" w:rsidR="00715056" w:rsidRPr="0038275E" w:rsidRDefault="00715056" w:rsidP="0038275E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827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86" w:type="dxa"/>
            <w:gridSpan w:val="2"/>
          </w:tcPr>
          <w:p w14:paraId="5AF7A08D" w14:textId="77777777" w:rsidR="00715056" w:rsidRPr="0038275E" w:rsidRDefault="00715056" w:rsidP="00382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35" w:type="dxa"/>
            <w:gridSpan w:val="2"/>
          </w:tcPr>
          <w:p w14:paraId="68D73090" w14:textId="77777777" w:rsidR="00715056" w:rsidRPr="0038275E" w:rsidRDefault="00715056" w:rsidP="00382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26F015F" w14:textId="77777777" w:rsidR="00715056" w:rsidRPr="0038275E" w:rsidRDefault="00715056" w:rsidP="00382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gridSpan w:val="2"/>
          </w:tcPr>
          <w:p w14:paraId="1794530F" w14:textId="77777777" w:rsidR="00715056" w:rsidRPr="0038275E" w:rsidRDefault="00715056" w:rsidP="00382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  <w:gridSpan w:val="2"/>
          </w:tcPr>
          <w:p w14:paraId="30432D1C" w14:textId="77777777" w:rsidR="00715056" w:rsidRPr="0038275E" w:rsidRDefault="00715056" w:rsidP="00382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gridSpan w:val="2"/>
          </w:tcPr>
          <w:p w14:paraId="1C2649AA" w14:textId="77777777" w:rsidR="00715056" w:rsidRPr="0038275E" w:rsidRDefault="00715056" w:rsidP="00382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gridSpan w:val="2"/>
          </w:tcPr>
          <w:p w14:paraId="03E4C4F8" w14:textId="77777777" w:rsidR="00715056" w:rsidRPr="0038275E" w:rsidRDefault="00715056" w:rsidP="00382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gridSpan w:val="2"/>
          </w:tcPr>
          <w:p w14:paraId="7A651922" w14:textId="77777777" w:rsidR="00715056" w:rsidRPr="0038275E" w:rsidRDefault="00715056" w:rsidP="00382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gridSpan w:val="2"/>
          </w:tcPr>
          <w:p w14:paraId="138232A7" w14:textId="77777777" w:rsidR="00715056" w:rsidRPr="0038275E" w:rsidRDefault="00715056" w:rsidP="00382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8275E" w:rsidRPr="0048553C" w14:paraId="59CAC05F" w14:textId="77777777" w:rsidTr="0074471C">
        <w:tc>
          <w:tcPr>
            <w:tcW w:w="2946" w:type="dxa"/>
            <w:gridSpan w:val="2"/>
            <w:shd w:val="clear" w:color="auto" w:fill="auto"/>
          </w:tcPr>
          <w:p w14:paraId="505527CD" w14:textId="77777777" w:rsidR="00715056" w:rsidRPr="0038275E" w:rsidRDefault="00715056" w:rsidP="0038275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8275E">
              <w:rPr>
                <w:rFonts w:asciiTheme="majorBidi" w:hAnsiTheme="majorBidi" w:cstheme="majorBidi"/>
                <w:sz w:val="30"/>
                <w:szCs w:val="30"/>
                <w:cs/>
              </w:rPr>
              <w:t>หน่วยลงทุนในตราสารหนี้</w:t>
            </w:r>
          </w:p>
          <w:p w14:paraId="6DE4C70D" w14:textId="77777777" w:rsidR="00715056" w:rsidRPr="0038275E" w:rsidRDefault="00715056" w:rsidP="0038275E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827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ที่วัดมูลค่าด้วยมูลค่ายุติธรรม</w:t>
            </w:r>
          </w:p>
        </w:tc>
        <w:tc>
          <w:tcPr>
            <w:tcW w:w="1086" w:type="dxa"/>
            <w:gridSpan w:val="2"/>
            <w:shd w:val="clear" w:color="auto" w:fill="auto"/>
          </w:tcPr>
          <w:p w14:paraId="7CB526EB" w14:textId="77777777" w:rsidR="00715056" w:rsidRPr="0038275E" w:rsidRDefault="00715056" w:rsidP="00382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4CA30679" w14:textId="77777777" w:rsidR="00715056" w:rsidRPr="0038275E" w:rsidRDefault="00715056" w:rsidP="00382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53C2899" w14:textId="77777777" w:rsidR="00715056" w:rsidRPr="0038275E" w:rsidRDefault="00715056" w:rsidP="00382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0FEE4ADB" w14:textId="77777777" w:rsidR="00715056" w:rsidRPr="0038275E" w:rsidRDefault="00715056" w:rsidP="00382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  <w:gridSpan w:val="2"/>
            <w:shd w:val="clear" w:color="auto" w:fill="auto"/>
          </w:tcPr>
          <w:p w14:paraId="43BA5BCC" w14:textId="77777777" w:rsidR="00715056" w:rsidRPr="0038275E" w:rsidRDefault="00715056" w:rsidP="00382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5F606957" w14:textId="77777777" w:rsidR="00715056" w:rsidRPr="0038275E" w:rsidRDefault="00715056" w:rsidP="00382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gridSpan w:val="2"/>
            <w:shd w:val="clear" w:color="auto" w:fill="auto"/>
          </w:tcPr>
          <w:p w14:paraId="10B60C58" w14:textId="77777777" w:rsidR="00715056" w:rsidRPr="0038275E" w:rsidRDefault="00715056" w:rsidP="00382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3304485D" w14:textId="77777777" w:rsidR="00715056" w:rsidRPr="0038275E" w:rsidRDefault="00715056" w:rsidP="00382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shd w:val="clear" w:color="auto" w:fill="auto"/>
          </w:tcPr>
          <w:p w14:paraId="4658DAB2" w14:textId="77777777" w:rsidR="00715056" w:rsidRPr="0038275E" w:rsidRDefault="00715056" w:rsidP="00382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000A" w:rsidRPr="007A39D6" w14:paraId="20839B50" w14:textId="77777777" w:rsidTr="0074471C">
        <w:tc>
          <w:tcPr>
            <w:tcW w:w="2946" w:type="dxa"/>
            <w:gridSpan w:val="2"/>
            <w:shd w:val="clear" w:color="auto" w:fill="auto"/>
            <w:hideMark/>
          </w:tcPr>
          <w:p w14:paraId="5242D0F5" w14:textId="77777777" w:rsidR="00C6000A" w:rsidRPr="0038275E" w:rsidRDefault="00C6000A" w:rsidP="00C6000A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827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ผ่านกำไรหรือขาดทุน</w:t>
            </w:r>
          </w:p>
        </w:tc>
        <w:tc>
          <w:tcPr>
            <w:tcW w:w="1086" w:type="dxa"/>
            <w:gridSpan w:val="2"/>
            <w:shd w:val="clear" w:color="auto" w:fill="auto"/>
            <w:vAlign w:val="bottom"/>
          </w:tcPr>
          <w:p w14:paraId="685715AD" w14:textId="48CBEF1E" w:rsidR="00C6000A" w:rsidRPr="0038275E" w:rsidRDefault="00C6000A" w:rsidP="00C6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572,727</w:t>
            </w:r>
          </w:p>
        </w:tc>
        <w:tc>
          <w:tcPr>
            <w:tcW w:w="235" w:type="dxa"/>
            <w:gridSpan w:val="2"/>
            <w:shd w:val="clear" w:color="auto" w:fill="auto"/>
            <w:vAlign w:val="bottom"/>
          </w:tcPr>
          <w:p w14:paraId="6FE78368" w14:textId="77777777" w:rsidR="00C6000A" w:rsidRPr="0038275E" w:rsidRDefault="00C6000A" w:rsidP="00C6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FA92CC3" w14:textId="63EAE962" w:rsidR="00C6000A" w:rsidRPr="0038275E" w:rsidRDefault="00C6000A" w:rsidP="00C6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2,100,000</w:t>
            </w:r>
          </w:p>
        </w:tc>
        <w:tc>
          <w:tcPr>
            <w:tcW w:w="235" w:type="dxa"/>
            <w:gridSpan w:val="2"/>
            <w:shd w:val="clear" w:color="auto" w:fill="auto"/>
            <w:vAlign w:val="bottom"/>
          </w:tcPr>
          <w:p w14:paraId="3826F19C" w14:textId="77777777" w:rsidR="00C6000A" w:rsidRPr="0038275E" w:rsidRDefault="00C6000A" w:rsidP="00C6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  <w:gridSpan w:val="2"/>
            <w:shd w:val="clear" w:color="auto" w:fill="auto"/>
            <w:vAlign w:val="bottom"/>
          </w:tcPr>
          <w:p w14:paraId="490FAD10" w14:textId="444C06D1" w:rsidR="00C6000A" w:rsidRPr="0038275E" w:rsidRDefault="00C6000A" w:rsidP="00C6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(2,195,706)</w:t>
            </w:r>
          </w:p>
        </w:tc>
        <w:tc>
          <w:tcPr>
            <w:tcW w:w="235" w:type="dxa"/>
            <w:gridSpan w:val="2"/>
            <w:shd w:val="clear" w:color="auto" w:fill="auto"/>
            <w:vAlign w:val="bottom"/>
          </w:tcPr>
          <w:p w14:paraId="796F0BE9" w14:textId="77777777" w:rsidR="00C6000A" w:rsidRPr="0038275E" w:rsidRDefault="00C6000A" w:rsidP="00C6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gridSpan w:val="2"/>
            <w:shd w:val="clear" w:color="auto" w:fill="auto"/>
            <w:vAlign w:val="bottom"/>
          </w:tcPr>
          <w:p w14:paraId="3428E654" w14:textId="416BF4BF" w:rsidR="00C6000A" w:rsidRPr="0038275E" w:rsidRDefault="00C6000A" w:rsidP="00C6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455</w:t>
            </w:r>
          </w:p>
        </w:tc>
        <w:tc>
          <w:tcPr>
            <w:tcW w:w="235" w:type="dxa"/>
            <w:gridSpan w:val="2"/>
            <w:shd w:val="clear" w:color="auto" w:fill="auto"/>
            <w:vAlign w:val="bottom"/>
          </w:tcPr>
          <w:p w14:paraId="2018E196" w14:textId="77777777" w:rsidR="00C6000A" w:rsidRPr="0038275E" w:rsidRDefault="00C6000A" w:rsidP="00C6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shd w:val="clear" w:color="auto" w:fill="auto"/>
            <w:vAlign w:val="bottom"/>
          </w:tcPr>
          <w:p w14:paraId="7592EC63" w14:textId="3FFA151C" w:rsidR="00C6000A" w:rsidRPr="0038275E" w:rsidRDefault="00C6000A" w:rsidP="00C6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477,476</w:t>
            </w:r>
          </w:p>
        </w:tc>
      </w:tr>
      <w:tr w:rsidR="00C6000A" w:rsidRPr="007A39D6" w14:paraId="34F5BB34" w14:textId="77777777" w:rsidTr="0074471C">
        <w:tc>
          <w:tcPr>
            <w:tcW w:w="2946" w:type="dxa"/>
            <w:gridSpan w:val="2"/>
            <w:hideMark/>
          </w:tcPr>
          <w:p w14:paraId="73E9FD96" w14:textId="77777777" w:rsidR="00C6000A" w:rsidRPr="0038275E" w:rsidRDefault="00C6000A" w:rsidP="00C6000A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27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B2662A" w14:textId="1EFC5E37" w:rsidR="00C6000A" w:rsidRPr="008D2DAE" w:rsidRDefault="00C6000A" w:rsidP="00C6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572,727</w:t>
            </w:r>
          </w:p>
        </w:tc>
        <w:tc>
          <w:tcPr>
            <w:tcW w:w="235" w:type="dxa"/>
            <w:gridSpan w:val="2"/>
            <w:vAlign w:val="bottom"/>
          </w:tcPr>
          <w:p w14:paraId="41065112" w14:textId="77777777" w:rsidR="00C6000A" w:rsidRPr="0038275E" w:rsidRDefault="00C6000A" w:rsidP="00C6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60E41A" w14:textId="781DD34B" w:rsidR="00C6000A" w:rsidRPr="00C6000A" w:rsidRDefault="00C6000A" w:rsidP="00C6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00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2,100,000</w:t>
            </w:r>
          </w:p>
        </w:tc>
        <w:tc>
          <w:tcPr>
            <w:tcW w:w="235" w:type="dxa"/>
            <w:gridSpan w:val="2"/>
            <w:vAlign w:val="bottom"/>
          </w:tcPr>
          <w:p w14:paraId="621B74A3" w14:textId="77777777" w:rsidR="00C6000A" w:rsidRPr="00C6000A" w:rsidRDefault="00C6000A" w:rsidP="00C6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567E16" w14:textId="2B3FCB46" w:rsidR="00C6000A" w:rsidRPr="00C6000A" w:rsidRDefault="00C6000A" w:rsidP="00C6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00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(2,195,706)</w:t>
            </w:r>
          </w:p>
        </w:tc>
        <w:tc>
          <w:tcPr>
            <w:tcW w:w="235" w:type="dxa"/>
            <w:gridSpan w:val="2"/>
            <w:vAlign w:val="bottom"/>
          </w:tcPr>
          <w:p w14:paraId="5B2FE8E8" w14:textId="77777777" w:rsidR="00C6000A" w:rsidRPr="00C6000A" w:rsidRDefault="00C6000A" w:rsidP="00C6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070118" w14:textId="49660CFA" w:rsidR="00C6000A" w:rsidRPr="00C6000A" w:rsidRDefault="00C6000A" w:rsidP="00C6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00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455</w:t>
            </w:r>
          </w:p>
        </w:tc>
        <w:tc>
          <w:tcPr>
            <w:tcW w:w="235" w:type="dxa"/>
            <w:gridSpan w:val="2"/>
            <w:vAlign w:val="bottom"/>
          </w:tcPr>
          <w:p w14:paraId="1FC1D661" w14:textId="77777777" w:rsidR="00C6000A" w:rsidRPr="00C6000A" w:rsidRDefault="00C6000A" w:rsidP="00C6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4A06DA" w14:textId="6B0CB6C6" w:rsidR="00C6000A" w:rsidRPr="00C6000A" w:rsidRDefault="00C6000A" w:rsidP="00C6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00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477,476</w:t>
            </w:r>
          </w:p>
        </w:tc>
      </w:tr>
      <w:tr w:rsidR="00C6000A" w:rsidRPr="0036747C" w14:paraId="7231D7C3" w14:textId="77777777" w:rsidTr="0074471C">
        <w:tblPrEx>
          <w:tblCellMar>
            <w:left w:w="58" w:type="dxa"/>
            <w:right w:w="58" w:type="dxa"/>
          </w:tblCellMar>
        </w:tblPrEx>
        <w:trPr>
          <w:gridAfter w:val="1"/>
          <w:wAfter w:w="12" w:type="dxa"/>
          <w:trHeight w:val="70"/>
        </w:trPr>
        <w:tc>
          <w:tcPr>
            <w:tcW w:w="2934" w:type="dxa"/>
          </w:tcPr>
          <w:p w14:paraId="7DAF6078" w14:textId="2C8BD15F" w:rsidR="00C6000A" w:rsidRPr="0038275E" w:rsidRDefault="00C6000A" w:rsidP="00C6000A">
            <w:pPr>
              <w:ind w:left="159" w:hanging="12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827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086" w:type="dxa"/>
            <w:gridSpan w:val="2"/>
          </w:tcPr>
          <w:p w14:paraId="4C14C624" w14:textId="77777777" w:rsidR="00C6000A" w:rsidRPr="0038275E" w:rsidRDefault="00C6000A" w:rsidP="00C6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gridSpan w:val="2"/>
          </w:tcPr>
          <w:p w14:paraId="5402384E" w14:textId="77777777" w:rsidR="00C6000A" w:rsidRPr="0038275E" w:rsidRDefault="00C6000A" w:rsidP="00C6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436F162" w14:textId="77777777" w:rsidR="00C6000A" w:rsidRPr="0038275E" w:rsidRDefault="00C6000A" w:rsidP="00C6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gridSpan w:val="2"/>
          </w:tcPr>
          <w:p w14:paraId="7AD72FC3" w14:textId="77777777" w:rsidR="00C6000A" w:rsidRPr="0038275E" w:rsidRDefault="00C6000A" w:rsidP="00C6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  <w:gridSpan w:val="2"/>
          </w:tcPr>
          <w:p w14:paraId="2C505316" w14:textId="77777777" w:rsidR="00C6000A" w:rsidRPr="0038275E" w:rsidRDefault="00C6000A" w:rsidP="00C6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gridSpan w:val="2"/>
          </w:tcPr>
          <w:p w14:paraId="20904797" w14:textId="77777777" w:rsidR="00C6000A" w:rsidRPr="0038275E" w:rsidRDefault="00C6000A" w:rsidP="00C6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gridSpan w:val="2"/>
          </w:tcPr>
          <w:p w14:paraId="5A17221A" w14:textId="77777777" w:rsidR="00C6000A" w:rsidRPr="0038275E" w:rsidRDefault="00C6000A" w:rsidP="00C6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gridSpan w:val="2"/>
          </w:tcPr>
          <w:p w14:paraId="44842CC4" w14:textId="77777777" w:rsidR="00C6000A" w:rsidRPr="0038275E" w:rsidRDefault="00C6000A" w:rsidP="00C6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gridSpan w:val="2"/>
          </w:tcPr>
          <w:p w14:paraId="1DB63592" w14:textId="77777777" w:rsidR="00C6000A" w:rsidRPr="0038275E" w:rsidRDefault="00C6000A" w:rsidP="00C6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000A" w:rsidRPr="0036747C" w14:paraId="7C568012" w14:textId="77777777" w:rsidTr="0074471C">
        <w:tblPrEx>
          <w:tblCellMar>
            <w:left w:w="58" w:type="dxa"/>
            <w:right w:w="58" w:type="dxa"/>
          </w:tblCellMar>
        </w:tblPrEx>
        <w:trPr>
          <w:gridAfter w:val="1"/>
          <w:wAfter w:w="12" w:type="dxa"/>
          <w:trHeight w:val="433"/>
        </w:trPr>
        <w:tc>
          <w:tcPr>
            <w:tcW w:w="2934" w:type="dxa"/>
            <w:hideMark/>
          </w:tcPr>
          <w:p w14:paraId="6D325379" w14:textId="77777777" w:rsidR="00C6000A" w:rsidRPr="0038275E" w:rsidRDefault="00C6000A" w:rsidP="00C6000A">
            <w:pPr>
              <w:ind w:left="159" w:hanging="12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827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86" w:type="dxa"/>
            <w:gridSpan w:val="2"/>
          </w:tcPr>
          <w:p w14:paraId="3EB93740" w14:textId="77777777" w:rsidR="00C6000A" w:rsidRPr="0038275E" w:rsidRDefault="00C6000A" w:rsidP="00C6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35" w:type="dxa"/>
            <w:gridSpan w:val="2"/>
          </w:tcPr>
          <w:p w14:paraId="62897A79" w14:textId="77777777" w:rsidR="00C6000A" w:rsidRPr="0038275E" w:rsidRDefault="00C6000A" w:rsidP="00C6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F2C6732" w14:textId="77777777" w:rsidR="00C6000A" w:rsidRPr="0038275E" w:rsidRDefault="00C6000A" w:rsidP="00C6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gridSpan w:val="2"/>
          </w:tcPr>
          <w:p w14:paraId="757FD0F0" w14:textId="77777777" w:rsidR="00C6000A" w:rsidRPr="0038275E" w:rsidRDefault="00C6000A" w:rsidP="00C6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  <w:gridSpan w:val="2"/>
          </w:tcPr>
          <w:p w14:paraId="437F76FB" w14:textId="77777777" w:rsidR="00C6000A" w:rsidRPr="0038275E" w:rsidRDefault="00C6000A" w:rsidP="00C6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gridSpan w:val="2"/>
          </w:tcPr>
          <w:p w14:paraId="0C045553" w14:textId="77777777" w:rsidR="00C6000A" w:rsidRPr="0038275E" w:rsidRDefault="00C6000A" w:rsidP="00C6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gridSpan w:val="2"/>
          </w:tcPr>
          <w:p w14:paraId="1D4A1856" w14:textId="77777777" w:rsidR="00C6000A" w:rsidRPr="0038275E" w:rsidRDefault="00C6000A" w:rsidP="00C6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gridSpan w:val="2"/>
          </w:tcPr>
          <w:p w14:paraId="3E946426" w14:textId="77777777" w:rsidR="00C6000A" w:rsidRPr="0038275E" w:rsidRDefault="00C6000A" w:rsidP="00C6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gridSpan w:val="2"/>
          </w:tcPr>
          <w:p w14:paraId="5DD2D587" w14:textId="77777777" w:rsidR="00C6000A" w:rsidRPr="0038275E" w:rsidRDefault="00C6000A" w:rsidP="00C6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000A" w:rsidRPr="0036747C" w14:paraId="1C0A2FED" w14:textId="77777777" w:rsidTr="0074471C">
        <w:tblPrEx>
          <w:tblCellMar>
            <w:left w:w="58" w:type="dxa"/>
            <w:right w:w="58" w:type="dxa"/>
          </w:tblCellMar>
        </w:tblPrEx>
        <w:trPr>
          <w:gridAfter w:val="1"/>
          <w:wAfter w:w="12" w:type="dxa"/>
          <w:trHeight w:val="828"/>
        </w:trPr>
        <w:tc>
          <w:tcPr>
            <w:tcW w:w="2934" w:type="dxa"/>
            <w:shd w:val="clear" w:color="auto" w:fill="auto"/>
          </w:tcPr>
          <w:p w14:paraId="1D7C1F30" w14:textId="77777777" w:rsidR="00C6000A" w:rsidRPr="0038275E" w:rsidRDefault="00C6000A" w:rsidP="00C6000A">
            <w:pPr>
              <w:ind w:left="159" w:hanging="128"/>
              <w:rPr>
                <w:rFonts w:asciiTheme="majorBidi" w:hAnsiTheme="majorBidi" w:cstheme="majorBidi"/>
                <w:sz w:val="30"/>
                <w:szCs w:val="30"/>
              </w:rPr>
            </w:pPr>
            <w:r w:rsidRPr="0038275E">
              <w:rPr>
                <w:rFonts w:asciiTheme="majorBidi" w:hAnsiTheme="majorBidi" w:cstheme="majorBidi"/>
                <w:sz w:val="30"/>
                <w:szCs w:val="30"/>
                <w:cs/>
              </w:rPr>
              <w:t>หน่วยลงทุนในตราสารหนี้</w:t>
            </w:r>
          </w:p>
          <w:p w14:paraId="3DC5369A" w14:textId="77777777" w:rsidR="00C6000A" w:rsidRPr="0038275E" w:rsidRDefault="00C6000A" w:rsidP="00C6000A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827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ที่วัดมูลค่าด้วยมูลค่ายุติธรรม</w:t>
            </w:r>
          </w:p>
        </w:tc>
        <w:tc>
          <w:tcPr>
            <w:tcW w:w="1086" w:type="dxa"/>
            <w:gridSpan w:val="2"/>
            <w:shd w:val="clear" w:color="auto" w:fill="auto"/>
          </w:tcPr>
          <w:p w14:paraId="51CC7455" w14:textId="77777777" w:rsidR="00C6000A" w:rsidRPr="0038275E" w:rsidRDefault="00C6000A" w:rsidP="00C6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2B97B82C" w14:textId="77777777" w:rsidR="00C6000A" w:rsidRPr="0038275E" w:rsidRDefault="00C6000A" w:rsidP="00C6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6813AE9" w14:textId="77777777" w:rsidR="00C6000A" w:rsidRPr="0038275E" w:rsidRDefault="00C6000A" w:rsidP="00C6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56BDEF0F" w14:textId="77777777" w:rsidR="00C6000A" w:rsidRPr="0038275E" w:rsidRDefault="00C6000A" w:rsidP="00C6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  <w:gridSpan w:val="2"/>
            <w:shd w:val="clear" w:color="auto" w:fill="auto"/>
          </w:tcPr>
          <w:p w14:paraId="4F88FA60" w14:textId="77777777" w:rsidR="00C6000A" w:rsidRPr="0038275E" w:rsidRDefault="00C6000A" w:rsidP="00C6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54FA0C3E" w14:textId="77777777" w:rsidR="00C6000A" w:rsidRPr="0038275E" w:rsidRDefault="00C6000A" w:rsidP="00C6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gridSpan w:val="2"/>
            <w:shd w:val="clear" w:color="auto" w:fill="auto"/>
          </w:tcPr>
          <w:p w14:paraId="17B4786C" w14:textId="77777777" w:rsidR="00C6000A" w:rsidRPr="0038275E" w:rsidRDefault="00C6000A" w:rsidP="00C6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017C8F2B" w14:textId="77777777" w:rsidR="00C6000A" w:rsidRPr="0038275E" w:rsidRDefault="00C6000A" w:rsidP="00C6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shd w:val="clear" w:color="auto" w:fill="auto"/>
          </w:tcPr>
          <w:p w14:paraId="228D267C" w14:textId="77777777" w:rsidR="00C6000A" w:rsidRPr="0038275E" w:rsidRDefault="00C6000A" w:rsidP="00C6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000A" w:rsidRPr="00372E8A" w14:paraId="26E297D2" w14:textId="77777777" w:rsidTr="0074471C">
        <w:tblPrEx>
          <w:tblCellMar>
            <w:left w:w="58" w:type="dxa"/>
            <w:right w:w="58" w:type="dxa"/>
          </w:tblCellMar>
        </w:tblPrEx>
        <w:trPr>
          <w:gridAfter w:val="1"/>
          <w:wAfter w:w="12" w:type="dxa"/>
          <w:trHeight w:val="408"/>
        </w:trPr>
        <w:tc>
          <w:tcPr>
            <w:tcW w:w="2934" w:type="dxa"/>
            <w:shd w:val="clear" w:color="auto" w:fill="auto"/>
            <w:hideMark/>
          </w:tcPr>
          <w:p w14:paraId="4DDD6403" w14:textId="77777777" w:rsidR="00C6000A" w:rsidRPr="0038275E" w:rsidRDefault="00C6000A" w:rsidP="00C6000A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827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ผ่านกำไรหรือขาดทุน</w:t>
            </w:r>
          </w:p>
        </w:tc>
        <w:tc>
          <w:tcPr>
            <w:tcW w:w="1086" w:type="dxa"/>
            <w:gridSpan w:val="2"/>
            <w:shd w:val="clear" w:color="auto" w:fill="auto"/>
            <w:vAlign w:val="bottom"/>
          </w:tcPr>
          <w:p w14:paraId="41529F2B" w14:textId="1C562BED" w:rsidR="00C6000A" w:rsidRPr="0038275E" w:rsidRDefault="00C6000A" w:rsidP="00C6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296,362</w:t>
            </w:r>
          </w:p>
        </w:tc>
        <w:tc>
          <w:tcPr>
            <w:tcW w:w="235" w:type="dxa"/>
            <w:gridSpan w:val="2"/>
            <w:shd w:val="clear" w:color="auto" w:fill="auto"/>
            <w:vAlign w:val="bottom"/>
          </w:tcPr>
          <w:p w14:paraId="19B10F23" w14:textId="77777777" w:rsidR="00C6000A" w:rsidRPr="0038275E" w:rsidRDefault="00C6000A" w:rsidP="00C6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89E7560" w14:textId="30DFEFFA" w:rsidR="00C6000A" w:rsidRPr="0038275E" w:rsidRDefault="00C6000A" w:rsidP="00C6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950,000</w:t>
            </w:r>
          </w:p>
        </w:tc>
        <w:tc>
          <w:tcPr>
            <w:tcW w:w="235" w:type="dxa"/>
            <w:gridSpan w:val="2"/>
            <w:shd w:val="clear" w:color="auto" w:fill="auto"/>
            <w:vAlign w:val="bottom"/>
          </w:tcPr>
          <w:p w14:paraId="3209BE8A" w14:textId="77777777" w:rsidR="00C6000A" w:rsidRPr="0038275E" w:rsidRDefault="00C6000A" w:rsidP="00C6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  <w:gridSpan w:val="2"/>
            <w:shd w:val="clear" w:color="auto" w:fill="auto"/>
            <w:vAlign w:val="bottom"/>
          </w:tcPr>
          <w:p w14:paraId="3ADF85BB" w14:textId="1A060B3C" w:rsidR="00C6000A" w:rsidRPr="0038275E" w:rsidRDefault="00C6000A" w:rsidP="00C6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(1,091,297)</w:t>
            </w:r>
          </w:p>
        </w:tc>
        <w:tc>
          <w:tcPr>
            <w:tcW w:w="235" w:type="dxa"/>
            <w:gridSpan w:val="2"/>
            <w:shd w:val="clear" w:color="auto" w:fill="auto"/>
            <w:vAlign w:val="bottom"/>
          </w:tcPr>
          <w:p w14:paraId="2C1A295B" w14:textId="77777777" w:rsidR="00C6000A" w:rsidRPr="0038275E" w:rsidRDefault="00C6000A" w:rsidP="00C6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gridSpan w:val="2"/>
            <w:shd w:val="clear" w:color="auto" w:fill="auto"/>
            <w:vAlign w:val="bottom"/>
          </w:tcPr>
          <w:p w14:paraId="02B15A69" w14:textId="74E9C639" w:rsidR="00C6000A" w:rsidRPr="0038275E" w:rsidRDefault="00C6000A" w:rsidP="00C6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(92)</w:t>
            </w:r>
          </w:p>
        </w:tc>
        <w:tc>
          <w:tcPr>
            <w:tcW w:w="235" w:type="dxa"/>
            <w:gridSpan w:val="2"/>
            <w:shd w:val="clear" w:color="auto" w:fill="auto"/>
            <w:vAlign w:val="bottom"/>
          </w:tcPr>
          <w:p w14:paraId="68E61328" w14:textId="77777777" w:rsidR="00C6000A" w:rsidRPr="0038275E" w:rsidRDefault="00C6000A" w:rsidP="00C6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shd w:val="clear" w:color="auto" w:fill="auto"/>
            <w:vAlign w:val="bottom"/>
          </w:tcPr>
          <w:p w14:paraId="5D79DB65" w14:textId="47667935" w:rsidR="00C6000A" w:rsidRPr="0038275E" w:rsidRDefault="00C6000A" w:rsidP="00C6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154,973</w:t>
            </w:r>
          </w:p>
        </w:tc>
      </w:tr>
      <w:tr w:rsidR="00C6000A" w:rsidRPr="00372E8A" w14:paraId="7EFD8568" w14:textId="77777777" w:rsidTr="0074471C">
        <w:tblPrEx>
          <w:tblCellMar>
            <w:left w:w="58" w:type="dxa"/>
            <w:right w:w="58" w:type="dxa"/>
          </w:tblCellMar>
        </w:tblPrEx>
        <w:trPr>
          <w:gridAfter w:val="1"/>
          <w:wAfter w:w="12" w:type="dxa"/>
          <w:trHeight w:val="420"/>
        </w:trPr>
        <w:tc>
          <w:tcPr>
            <w:tcW w:w="2934" w:type="dxa"/>
            <w:hideMark/>
          </w:tcPr>
          <w:p w14:paraId="5DE71CDE" w14:textId="77777777" w:rsidR="00C6000A" w:rsidRPr="0038275E" w:rsidRDefault="00C6000A" w:rsidP="00C6000A">
            <w:pPr>
              <w:ind w:left="159" w:hanging="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27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4B58BA" w14:textId="4144D3E0" w:rsidR="00C6000A" w:rsidRPr="0038275E" w:rsidRDefault="00C6000A" w:rsidP="00C6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5D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296,362</w:t>
            </w:r>
          </w:p>
        </w:tc>
        <w:tc>
          <w:tcPr>
            <w:tcW w:w="235" w:type="dxa"/>
            <w:gridSpan w:val="2"/>
            <w:vAlign w:val="bottom"/>
          </w:tcPr>
          <w:p w14:paraId="13979683" w14:textId="77777777" w:rsidR="00C6000A" w:rsidRPr="0038275E" w:rsidRDefault="00C6000A" w:rsidP="00C6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75E93F" w14:textId="08810841" w:rsidR="00C6000A" w:rsidRPr="0038275E" w:rsidRDefault="00C6000A" w:rsidP="00C6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5D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950,000</w:t>
            </w:r>
          </w:p>
        </w:tc>
        <w:tc>
          <w:tcPr>
            <w:tcW w:w="235" w:type="dxa"/>
            <w:gridSpan w:val="2"/>
            <w:vAlign w:val="bottom"/>
          </w:tcPr>
          <w:p w14:paraId="7B81DE90" w14:textId="77777777" w:rsidR="00C6000A" w:rsidRPr="0038275E" w:rsidRDefault="00C6000A" w:rsidP="00C6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4441DC" w14:textId="59264ADA" w:rsidR="00C6000A" w:rsidRPr="0038275E" w:rsidRDefault="00C6000A" w:rsidP="00C6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85" w:right="-1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5D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(1,091,297)</w:t>
            </w:r>
          </w:p>
        </w:tc>
        <w:tc>
          <w:tcPr>
            <w:tcW w:w="235" w:type="dxa"/>
            <w:gridSpan w:val="2"/>
            <w:vAlign w:val="bottom"/>
          </w:tcPr>
          <w:p w14:paraId="159F5F07" w14:textId="77777777" w:rsidR="00C6000A" w:rsidRPr="0038275E" w:rsidRDefault="00C6000A" w:rsidP="00C6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0D5BAC" w14:textId="2D12719A" w:rsidR="00C6000A" w:rsidRPr="0038275E" w:rsidRDefault="00C6000A" w:rsidP="00C6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85" w:right="-1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5D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(92)</w:t>
            </w:r>
          </w:p>
        </w:tc>
        <w:tc>
          <w:tcPr>
            <w:tcW w:w="235" w:type="dxa"/>
            <w:gridSpan w:val="2"/>
            <w:vAlign w:val="bottom"/>
          </w:tcPr>
          <w:p w14:paraId="01829DF2" w14:textId="77777777" w:rsidR="00C6000A" w:rsidRPr="0038275E" w:rsidRDefault="00C6000A" w:rsidP="00C6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F1F2D5" w14:textId="379CE3B5" w:rsidR="00C6000A" w:rsidRPr="0038275E" w:rsidRDefault="00C6000A" w:rsidP="00C6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85" w:right="-1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5D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154,973</w:t>
            </w:r>
          </w:p>
        </w:tc>
      </w:tr>
    </w:tbl>
    <w:p w14:paraId="11E0059F" w14:textId="77777777" w:rsidR="00C6000A" w:rsidRPr="00C6000A" w:rsidRDefault="00C6000A" w:rsidP="00C6000A">
      <w:pPr>
        <w:pStyle w:val="BodyText2"/>
        <w:spacing w:line="360" w:lineRule="exact"/>
        <w:ind w:left="0" w:firstLine="0"/>
        <w:jc w:val="thaiDistribute"/>
        <w:rPr>
          <w:rFonts w:asciiTheme="majorBidi" w:hAnsiTheme="majorBidi" w:cstheme="majorBidi"/>
          <w:sz w:val="14"/>
          <w:szCs w:val="14"/>
        </w:rPr>
      </w:pPr>
    </w:p>
    <w:p w14:paraId="71184D2E" w14:textId="360D3048" w:rsidR="00273916" w:rsidRPr="00C81CBE" w:rsidRDefault="00A22316" w:rsidP="00453AB5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C81CBE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02AA698C" w14:textId="77777777" w:rsidR="00C6000A" w:rsidRPr="00C6000A" w:rsidRDefault="00C6000A" w:rsidP="00066281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14"/>
          <w:szCs w:val="14"/>
          <w:lang w:val="en-US"/>
        </w:rPr>
      </w:pPr>
    </w:p>
    <w:p w14:paraId="0D6EF0D2" w14:textId="77777777" w:rsidR="00365836" w:rsidRPr="00C6000A" w:rsidRDefault="00365836" w:rsidP="009736FB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"/>
          <w:szCs w:val="2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20"/>
        <w:gridCol w:w="2160"/>
      </w:tblGrid>
      <w:tr w:rsidR="008F6CEA" w:rsidRPr="009736FB" w14:paraId="0E3B6A39" w14:textId="77777777" w:rsidTr="00AE2B96">
        <w:trPr>
          <w:trHeight w:val="465"/>
        </w:trPr>
        <w:tc>
          <w:tcPr>
            <w:tcW w:w="7020" w:type="dxa"/>
          </w:tcPr>
          <w:p w14:paraId="66224894" w14:textId="48520FE0" w:rsidR="008F6CEA" w:rsidRPr="009736FB" w:rsidRDefault="00CD0209" w:rsidP="00B00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  <w:p w14:paraId="4C474A6E" w14:textId="52E24BDF" w:rsidR="008F6CEA" w:rsidRPr="009736FB" w:rsidRDefault="0084075F" w:rsidP="00B00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2160" w:type="dxa"/>
          </w:tcPr>
          <w:p w14:paraId="65FF30AE" w14:textId="77777777" w:rsidR="008F6CEA" w:rsidRPr="009736FB" w:rsidRDefault="008F6CEA" w:rsidP="00B00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36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9736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</w:t>
            </w:r>
          </w:p>
          <w:p w14:paraId="09FB716F" w14:textId="77777777" w:rsidR="008F6CEA" w:rsidRPr="009736FB" w:rsidRDefault="008F6CEA" w:rsidP="00B00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36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6CEA" w:rsidRPr="009736FB" w14:paraId="540055AD" w14:textId="77777777" w:rsidTr="00AE2B96">
        <w:trPr>
          <w:trHeight w:val="409"/>
        </w:trPr>
        <w:tc>
          <w:tcPr>
            <w:tcW w:w="7020" w:type="dxa"/>
          </w:tcPr>
          <w:p w14:paraId="1866B758" w14:textId="77777777" w:rsidR="008F6CEA" w:rsidRPr="00C85299" w:rsidRDefault="008F6CEA" w:rsidP="00B00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60" w:type="dxa"/>
          </w:tcPr>
          <w:p w14:paraId="37946C02" w14:textId="77777777" w:rsidR="008F6CEA" w:rsidRPr="009736FB" w:rsidRDefault="008F6CEA" w:rsidP="00B009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9736F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8F6CEA" w:rsidRPr="009736FB" w14:paraId="196D8D8F" w14:textId="77777777" w:rsidTr="00AE2B96">
        <w:trPr>
          <w:trHeight w:val="409"/>
        </w:trPr>
        <w:tc>
          <w:tcPr>
            <w:tcW w:w="7020" w:type="dxa"/>
          </w:tcPr>
          <w:p w14:paraId="2BE3BC98" w14:textId="73BB8D14" w:rsidR="008F6CEA" w:rsidRPr="009736FB" w:rsidRDefault="00F27638" w:rsidP="00B00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736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2160" w:type="dxa"/>
          </w:tcPr>
          <w:p w14:paraId="5AC6D887" w14:textId="77777777" w:rsidR="008F6CEA" w:rsidRPr="009736FB" w:rsidRDefault="008F6CEA" w:rsidP="00B009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F6CEA" w:rsidRPr="009736FB" w14:paraId="3F565DD7" w14:textId="77777777" w:rsidTr="0084075F">
        <w:trPr>
          <w:trHeight w:val="70"/>
        </w:trPr>
        <w:tc>
          <w:tcPr>
            <w:tcW w:w="7020" w:type="dxa"/>
          </w:tcPr>
          <w:p w14:paraId="1ADC6A9D" w14:textId="6546B04B" w:rsidR="008F6CEA" w:rsidRPr="009736FB" w:rsidRDefault="008F6CEA" w:rsidP="00B0093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36FB">
              <w:rPr>
                <w:rFonts w:asciiTheme="majorBidi" w:hAnsiTheme="majorBidi" w:cstheme="majorBidi"/>
                <w:sz w:val="30"/>
                <w:szCs w:val="30"/>
                <w:cs/>
              </w:rPr>
              <w:t>เล</w:t>
            </w:r>
            <w:r w:rsidR="00601FED" w:rsidRPr="009736FB">
              <w:rPr>
                <w:rFonts w:asciiTheme="majorBidi" w:hAnsiTheme="majorBidi" w:cstheme="majorBidi"/>
                <w:sz w:val="30"/>
                <w:szCs w:val="30"/>
                <w:cs/>
              </w:rPr>
              <w:t>ต</w:t>
            </w:r>
            <w:r w:rsidRPr="009736FB">
              <w:rPr>
                <w:rFonts w:asciiTheme="majorBidi" w:hAnsiTheme="majorBidi" w:cstheme="majorBidi"/>
                <w:sz w:val="30"/>
                <w:szCs w:val="30"/>
                <w:cs/>
              </w:rPr>
              <w:t>เตอร์ออฟเครดิตที่ยังไม่ได้ใช้</w:t>
            </w:r>
          </w:p>
        </w:tc>
        <w:tc>
          <w:tcPr>
            <w:tcW w:w="2160" w:type="dxa"/>
          </w:tcPr>
          <w:p w14:paraId="14F2BD57" w14:textId="44529814" w:rsidR="008F6CEA" w:rsidRPr="009736FB" w:rsidRDefault="00EF41E2" w:rsidP="00B00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46,809</w:t>
            </w:r>
          </w:p>
        </w:tc>
      </w:tr>
      <w:tr w:rsidR="008F6CEA" w:rsidRPr="009736FB" w14:paraId="47222BC8" w14:textId="77777777" w:rsidTr="00C57ECE">
        <w:trPr>
          <w:trHeight w:val="371"/>
        </w:trPr>
        <w:tc>
          <w:tcPr>
            <w:tcW w:w="7020" w:type="dxa"/>
          </w:tcPr>
          <w:p w14:paraId="6F5AD386" w14:textId="77777777" w:rsidR="008F6CEA" w:rsidRPr="009736FB" w:rsidRDefault="008F6CEA" w:rsidP="00B0093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36FB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2160" w:type="dxa"/>
          </w:tcPr>
          <w:p w14:paraId="0A71B465" w14:textId="223BE4BB" w:rsidR="008F6CEA" w:rsidRPr="009736FB" w:rsidRDefault="00066281" w:rsidP="00B00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145,471</w:t>
            </w:r>
          </w:p>
        </w:tc>
      </w:tr>
      <w:tr w:rsidR="0051483C" w:rsidRPr="009736FB" w14:paraId="3D1C0D5A" w14:textId="77777777" w:rsidTr="00C57ECE">
        <w:trPr>
          <w:trHeight w:val="371"/>
        </w:trPr>
        <w:tc>
          <w:tcPr>
            <w:tcW w:w="7020" w:type="dxa"/>
          </w:tcPr>
          <w:p w14:paraId="033D63D1" w14:textId="0B183829" w:rsidR="0051483C" w:rsidRDefault="0051483C" w:rsidP="00B0093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หนังสือค้ำประกันจากสถาบันการเงิน</w:t>
            </w:r>
          </w:p>
        </w:tc>
        <w:tc>
          <w:tcPr>
            <w:tcW w:w="2160" w:type="dxa"/>
          </w:tcPr>
          <w:p w14:paraId="652AFC40" w14:textId="64A81F59" w:rsidR="0051483C" w:rsidRPr="009736FB" w:rsidRDefault="00EF41E2" w:rsidP="00B00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13,450</w:t>
            </w:r>
          </w:p>
        </w:tc>
      </w:tr>
      <w:tr w:rsidR="0051483C" w:rsidRPr="009736FB" w14:paraId="2A3A70DA" w14:textId="77777777" w:rsidTr="00C57ECE">
        <w:trPr>
          <w:trHeight w:val="371"/>
        </w:trPr>
        <w:tc>
          <w:tcPr>
            <w:tcW w:w="7020" w:type="dxa"/>
          </w:tcPr>
          <w:p w14:paraId="61E1EF3C" w14:textId="1D117DFD" w:rsidR="0051483C" w:rsidRPr="009736FB" w:rsidRDefault="0051483C" w:rsidP="00B0093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2160" w:type="dxa"/>
          </w:tcPr>
          <w:p w14:paraId="33A3B3EE" w14:textId="205742CF" w:rsidR="0051483C" w:rsidRPr="009736FB" w:rsidRDefault="00680E1B" w:rsidP="00B00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</w:t>
            </w:r>
            <w:r w:rsidR="00CF4894">
              <w:rPr>
                <w:rFonts w:asciiTheme="majorBidi" w:hAnsiTheme="majorBidi" w:cstheme="majorBidi"/>
                <w:sz w:val="30"/>
                <w:szCs w:val="30"/>
              </w:rPr>
              <w:t>013</w:t>
            </w:r>
          </w:p>
        </w:tc>
      </w:tr>
      <w:tr w:rsidR="0051483C" w:rsidRPr="009736FB" w14:paraId="737ECF82" w14:textId="77777777" w:rsidTr="00C57ECE">
        <w:trPr>
          <w:trHeight w:val="208"/>
        </w:trPr>
        <w:tc>
          <w:tcPr>
            <w:tcW w:w="7020" w:type="dxa"/>
          </w:tcPr>
          <w:p w14:paraId="04F66E21" w14:textId="41433764" w:rsidR="0051483C" w:rsidRPr="009736FB" w:rsidRDefault="0051483C" w:rsidP="00B0093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36FB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7CEB8CA0" w14:textId="2C590283" w:rsidR="0051483C" w:rsidRPr="009736FB" w:rsidRDefault="00066281" w:rsidP="00B00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DF76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19,743</w:t>
            </w:r>
          </w:p>
        </w:tc>
      </w:tr>
    </w:tbl>
    <w:p w14:paraId="36086270" w14:textId="5629CF63" w:rsidR="00C85299" w:rsidRDefault="00C85299" w:rsidP="00B009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D05DE76" w14:textId="3BB00D37" w:rsidR="00D1261F" w:rsidRPr="005959AB" w:rsidRDefault="00D1261F" w:rsidP="005959AB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</w:p>
    <w:sectPr w:rsidR="00D1261F" w:rsidRPr="005959AB" w:rsidSect="00FB55E2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17E5BC" w14:textId="77777777" w:rsidR="00121FA7" w:rsidRDefault="00121FA7" w:rsidP="004956B4">
      <w:r>
        <w:separator/>
      </w:r>
    </w:p>
  </w:endnote>
  <w:endnote w:type="continuationSeparator" w:id="0">
    <w:p w14:paraId="17849140" w14:textId="77777777" w:rsidR="00121FA7" w:rsidRDefault="00121FA7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</w:rPr>
      <w:id w:val="-2113429594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0236F2B6" w14:textId="77777777" w:rsidR="007A73DD" w:rsidRPr="00570C48" w:rsidRDefault="007A73DD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570C48">
          <w:rPr>
            <w:rFonts w:ascii="Angsana New" w:hAnsi="Angsana New"/>
            <w:sz w:val="30"/>
            <w:szCs w:val="30"/>
          </w:rPr>
          <w:fldChar w:fldCharType="begin"/>
        </w:r>
        <w:r w:rsidRPr="00570C48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570C48">
          <w:rPr>
            <w:rFonts w:ascii="Angsana New" w:hAnsi="Angsana New"/>
            <w:sz w:val="30"/>
            <w:szCs w:val="30"/>
          </w:rPr>
          <w:fldChar w:fldCharType="separate"/>
        </w:r>
        <w:r w:rsidRPr="00570C48">
          <w:rPr>
            <w:rFonts w:ascii="Angsana New" w:hAnsi="Angsana New"/>
            <w:noProof/>
            <w:sz w:val="30"/>
            <w:szCs w:val="30"/>
          </w:rPr>
          <w:t>2</w:t>
        </w:r>
        <w:r w:rsidRPr="00570C48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1F952" w14:textId="0FA32476" w:rsidR="007C476B" w:rsidRPr="00E57DE8" w:rsidRDefault="007C476B" w:rsidP="00A6594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0B05E8">
      <w:rPr>
        <w:rStyle w:val="PageNumber"/>
        <w:rFonts w:ascii="Angsana New" w:hAnsi="Angsana New"/>
        <w:sz w:val="30"/>
        <w:szCs w:val="30"/>
      </w:rPr>
      <w:fldChar w:fldCharType="begin"/>
    </w:r>
    <w:r w:rsidRPr="000B05E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05E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332885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0B05E8">
      <w:rPr>
        <w:rStyle w:val="PageNumber"/>
        <w:rFonts w:ascii="Angsana New" w:hAnsi="Angsana New"/>
        <w:sz w:val="30"/>
        <w:szCs w:val="30"/>
      </w:rPr>
      <w:fldChar w:fldCharType="end"/>
    </w:r>
  </w:p>
  <w:p w14:paraId="3ED675DD" w14:textId="77777777" w:rsidR="007C476B" w:rsidRPr="00AE75D6" w:rsidRDefault="007C476B" w:rsidP="00A6594C">
    <w:pPr>
      <w:tabs>
        <w:tab w:val="left" w:pos="9000"/>
      </w:tabs>
      <w:rPr>
        <w:rFonts w:ascii="Angsana New" w:hAnsi="Angsana New" w:cs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1521E" w14:textId="3EC263CE" w:rsidR="007C476B" w:rsidRPr="00553844" w:rsidRDefault="007C476B" w:rsidP="0084424A">
    <w:pPr>
      <w:tabs>
        <w:tab w:val="left" w:pos="9000"/>
        <w:tab w:val="right" w:pos="9587"/>
      </w:tabs>
      <w:jc w:val="right"/>
      <w:rPr>
        <w:rFonts w:ascii="Angsana New" w:hAnsi="Angsana New" w:cs="Angsana New"/>
        <w:sz w:val="30"/>
        <w:szCs w:val="30"/>
      </w:rPr>
    </w:pP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 w:rsidRPr="00553844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553844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553844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332885">
      <w:rPr>
        <w:rStyle w:val="PageNumber"/>
        <w:rFonts w:ascii="Angsana New" w:hAnsi="Angsana New" w:cs="Angsana New"/>
        <w:noProof/>
        <w:sz w:val="30"/>
        <w:szCs w:val="30"/>
      </w:rPr>
      <w:t>6</w:t>
    </w:r>
    <w:r w:rsidRPr="00553844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5A8414F" w14:textId="77777777" w:rsidR="007C476B" w:rsidRDefault="007C476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EDD1D" w14:textId="77777777" w:rsidR="001931D1" w:rsidRPr="00E57DE8" w:rsidRDefault="001931D1" w:rsidP="00A6594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0B05E8">
      <w:rPr>
        <w:rStyle w:val="PageNumber"/>
        <w:rFonts w:ascii="Angsana New" w:hAnsi="Angsana New"/>
        <w:sz w:val="30"/>
        <w:szCs w:val="30"/>
      </w:rPr>
      <w:fldChar w:fldCharType="begin"/>
    </w:r>
    <w:r w:rsidRPr="000B05E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05E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332885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0B05E8">
      <w:rPr>
        <w:rStyle w:val="PageNumber"/>
        <w:rFonts w:ascii="Angsana New" w:hAnsi="Angsana New"/>
        <w:sz w:val="30"/>
        <w:szCs w:val="30"/>
      </w:rPr>
      <w:fldChar w:fldCharType="end"/>
    </w:r>
  </w:p>
  <w:p w14:paraId="4A958D0F" w14:textId="77777777" w:rsidR="001931D1" w:rsidRPr="00AE75D6" w:rsidRDefault="001931D1" w:rsidP="00A6594C">
    <w:pPr>
      <w:tabs>
        <w:tab w:val="left" w:pos="9000"/>
      </w:tabs>
      <w:rPr>
        <w:rFonts w:ascii="Angsana New" w:hAnsi="Angsana New" w:cs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137895" w14:textId="77777777" w:rsidR="00121FA7" w:rsidRDefault="00121FA7" w:rsidP="004956B4">
      <w:r>
        <w:separator/>
      </w:r>
    </w:p>
  </w:footnote>
  <w:footnote w:type="continuationSeparator" w:id="0">
    <w:p w14:paraId="536A9D7D" w14:textId="77777777" w:rsidR="00121FA7" w:rsidRDefault="00121FA7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C6037" w14:textId="77777777" w:rsidR="007A73DD" w:rsidRDefault="007A73DD" w:rsidP="00E26D5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 และบริษัทย่อย</w:t>
    </w:r>
  </w:p>
  <w:p w14:paraId="2C13F1E7" w14:textId="77777777" w:rsidR="007A73DD" w:rsidRDefault="007A73DD" w:rsidP="00E26D5E">
    <w:pPr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52117853" w14:textId="7604CDFF" w:rsidR="00DC5FFD" w:rsidRPr="00B755EC" w:rsidRDefault="00DC5FFD" w:rsidP="00DC5FFD">
    <w:pPr>
      <w:rPr>
        <w:rFonts w:ascii="Angsana New" w:hAnsi="Angsana New" w:cs="Angsana New"/>
        <w:b/>
        <w:bCs/>
        <w:sz w:val="32"/>
        <w:szCs w:val="32"/>
        <w:cs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302C38">
      <w:rPr>
        <w:rFonts w:ascii="Angsana New" w:hAnsi="Angsana New" w:cs="Angsana New"/>
        <w:b/>
        <w:bCs/>
        <w:sz w:val="32"/>
        <w:szCs w:val="32"/>
      </w:rPr>
      <w:t>3</w:t>
    </w:r>
    <w:r>
      <w:rPr>
        <w:rFonts w:ascii="Angsana New" w:hAnsi="Angsana New" w:cs="Angsana New"/>
        <w:b/>
        <w:bCs/>
        <w:sz w:val="32"/>
        <w:szCs w:val="32"/>
      </w:rPr>
      <w:t xml:space="preserve">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 w:cs="Angsana New"/>
        <w:b/>
        <w:bCs/>
        <w:sz w:val="32"/>
        <w:szCs w:val="32"/>
      </w:rPr>
      <w:t>2</w:t>
    </w:r>
    <w:r w:rsidRPr="00332885">
      <w:rPr>
        <w:rFonts w:ascii="Angsana New" w:hAnsi="Angsana New" w:cs="Angsana New"/>
        <w:b/>
        <w:bCs/>
        <w:sz w:val="32"/>
        <w:szCs w:val="32"/>
      </w:rPr>
      <w:t>56</w:t>
    </w:r>
    <w:r>
      <w:rPr>
        <w:rFonts w:ascii="Angsana New" w:hAnsi="Angsana New" w:cs="Angsana New"/>
        <w:b/>
        <w:bCs/>
        <w:sz w:val="32"/>
        <w:szCs w:val="32"/>
      </w:rPr>
      <w:t xml:space="preserve">6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276B7D65" w14:textId="77777777" w:rsidR="007A73DD" w:rsidRPr="00A65EF6" w:rsidRDefault="007A73DD" w:rsidP="00E26D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2F9E6" w14:textId="77777777" w:rsidR="00F34536" w:rsidRDefault="00F34536" w:rsidP="00E26D5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 และบริษัทย่อย</w:t>
    </w:r>
  </w:p>
  <w:p w14:paraId="1A49DDD9" w14:textId="77777777" w:rsidR="00F34536" w:rsidRDefault="00F34536" w:rsidP="00E26D5E">
    <w:pPr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4039EDA6" w14:textId="77777777" w:rsidR="00DC5FFD" w:rsidRPr="00B755EC" w:rsidRDefault="00DC5FFD" w:rsidP="00DC5FFD">
    <w:pPr>
      <w:rPr>
        <w:rFonts w:ascii="Angsana New" w:hAnsi="Angsana New" w:cs="Angsana New"/>
        <w:b/>
        <w:bCs/>
        <w:sz w:val="32"/>
        <w:szCs w:val="32"/>
        <w:cs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302C38">
      <w:rPr>
        <w:rFonts w:ascii="Angsana New" w:hAnsi="Angsana New" w:cs="Angsana New"/>
        <w:b/>
        <w:bCs/>
        <w:sz w:val="32"/>
        <w:szCs w:val="32"/>
      </w:rPr>
      <w:t>3</w:t>
    </w:r>
    <w:r>
      <w:rPr>
        <w:rFonts w:ascii="Angsana New" w:hAnsi="Angsana New" w:cs="Angsana New"/>
        <w:b/>
        <w:bCs/>
        <w:sz w:val="32"/>
        <w:szCs w:val="32"/>
      </w:rPr>
      <w:t xml:space="preserve">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 w:cs="Angsana New"/>
        <w:b/>
        <w:bCs/>
        <w:sz w:val="32"/>
        <w:szCs w:val="32"/>
      </w:rPr>
      <w:t>2</w:t>
    </w:r>
    <w:r w:rsidRPr="00332885">
      <w:rPr>
        <w:rFonts w:ascii="Angsana New" w:hAnsi="Angsana New" w:cs="Angsana New"/>
        <w:b/>
        <w:bCs/>
        <w:sz w:val="32"/>
        <w:szCs w:val="32"/>
      </w:rPr>
      <w:t>56</w:t>
    </w:r>
    <w:r>
      <w:rPr>
        <w:rFonts w:ascii="Angsana New" w:hAnsi="Angsana New" w:cs="Angsana New"/>
        <w:b/>
        <w:bCs/>
        <w:sz w:val="32"/>
        <w:szCs w:val="32"/>
      </w:rPr>
      <w:t xml:space="preserve">6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43AC5AF4" w14:textId="77777777" w:rsidR="00F34536" w:rsidRPr="00A65EF6" w:rsidRDefault="00F34536" w:rsidP="00E26D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7928D" w14:textId="77777777" w:rsidR="00A37DCE" w:rsidRDefault="00A37DCE" w:rsidP="00BE7EC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 และบริษัทย่อย</w:t>
    </w:r>
  </w:p>
  <w:p w14:paraId="4B5E165F" w14:textId="77777777" w:rsidR="00A37DCE" w:rsidRDefault="00A37DCE" w:rsidP="00BE7EC6">
    <w:pPr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095EBCE5" w14:textId="77777777" w:rsidR="00DC5FFD" w:rsidRPr="00B755EC" w:rsidRDefault="00DC5FFD" w:rsidP="00DC5FFD">
    <w:pPr>
      <w:rPr>
        <w:rFonts w:ascii="Angsana New" w:hAnsi="Angsana New" w:cs="Angsana New"/>
        <w:b/>
        <w:bCs/>
        <w:sz w:val="32"/>
        <w:szCs w:val="32"/>
        <w:cs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302C38">
      <w:rPr>
        <w:rFonts w:ascii="Angsana New" w:hAnsi="Angsana New" w:cs="Angsana New"/>
        <w:b/>
        <w:bCs/>
        <w:sz w:val="32"/>
        <w:szCs w:val="32"/>
      </w:rPr>
      <w:t>3</w:t>
    </w:r>
    <w:r>
      <w:rPr>
        <w:rFonts w:ascii="Angsana New" w:hAnsi="Angsana New" w:cs="Angsana New"/>
        <w:b/>
        <w:bCs/>
        <w:sz w:val="32"/>
        <w:szCs w:val="32"/>
      </w:rPr>
      <w:t xml:space="preserve">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 w:cs="Angsana New"/>
        <w:b/>
        <w:bCs/>
        <w:sz w:val="32"/>
        <w:szCs w:val="32"/>
      </w:rPr>
      <w:t>2</w:t>
    </w:r>
    <w:r w:rsidRPr="00332885">
      <w:rPr>
        <w:rFonts w:ascii="Angsana New" w:hAnsi="Angsana New" w:cs="Angsana New"/>
        <w:b/>
        <w:bCs/>
        <w:sz w:val="32"/>
        <w:szCs w:val="32"/>
      </w:rPr>
      <w:t>56</w:t>
    </w:r>
    <w:r>
      <w:rPr>
        <w:rFonts w:ascii="Angsana New" w:hAnsi="Angsana New" w:cs="Angsana New"/>
        <w:b/>
        <w:bCs/>
        <w:sz w:val="32"/>
        <w:szCs w:val="32"/>
      </w:rPr>
      <w:t xml:space="preserve">6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07323979" w14:textId="77777777" w:rsidR="007C476B" w:rsidRPr="00A65EF6" w:rsidRDefault="007C476B" w:rsidP="009E578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AF54B" w14:textId="77777777" w:rsidR="007C476B" w:rsidRPr="00406DA7" w:rsidRDefault="007C476B" w:rsidP="003E026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406DA7">
      <w:rPr>
        <w:rFonts w:ascii="Angsana New" w:hAnsi="Angsana New" w:cs="Angsana New" w:hint="cs"/>
        <w:b/>
        <w:bCs/>
        <w:sz w:val="32"/>
        <w:szCs w:val="32"/>
        <w:cs/>
      </w:rPr>
      <w:t>เอสเอพี ซิสเต็มส์ แอพพลิเคชั่นส์ แอนด์ โปรดักส์</w:t>
    </w:r>
  </w:p>
  <w:p w14:paraId="6A61177C" w14:textId="77777777" w:rsidR="007C476B" w:rsidRPr="00406DA7" w:rsidRDefault="007C476B" w:rsidP="003E026E">
    <w:pPr>
      <w:rPr>
        <w:rFonts w:ascii="Angsana New" w:hAnsi="Angsana New" w:cs="Angsana New"/>
        <w:b/>
        <w:bCs/>
        <w:sz w:val="32"/>
        <w:szCs w:val="32"/>
        <w:cs/>
      </w:rPr>
    </w:pPr>
    <w:r w:rsidRPr="00406DA7">
      <w:rPr>
        <w:rFonts w:ascii="Angsana New" w:hAnsi="Angsana New" w:cs="Angsana New" w:hint="cs"/>
        <w:b/>
        <w:bCs/>
        <w:sz w:val="32"/>
        <w:szCs w:val="32"/>
        <w:cs/>
      </w:rPr>
      <w:t>อิน ดาต้า โปรเซสซิ่ง (ไทยแลนด์)</w:t>
    </w: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</w:p>
  <w:p w14:paraId="29CED6B3" w14:textId="77777777" w:rsidR="007C476B" w:rsidRPr="002E2783" w:rsidRDefault="007C476B" w:rsidP="00B33A2A">
    <w:pPr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7F0F6505" w14:textId="0212A91A" w:rsidR="007C476B" w:rsidRPr="00A65EF6" w:rsidRDefault="007C476B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 xml:space="preserve">สำหรับแต่ละปีสิ้นสุดวันที่ </w:t>
    </w:r>
    <w:r w:rsidRPr="00332885">
      <w:rPr>
        <w:rFonts w:ascii="Angsana New" w:hAnsi="Angsana New" w:cs="Angsana New"/>
        <w:b/>
        <w:bCs/>
        <w:sz w:val="32"/>
        <w:szCs w:val="32"/>
      </w:rPr>
      <w:t>31</w:t>
    </w:r>
    <w:r w:rsidRPr="002E2783">
      <w:rPr>
        <w:rFonts w:ascii="Angsana New" w:hAnsi="Angsana New" w:cs="Angsana New"/>
        <w:b/>
        <w:bCs/>
        <w:sz w:val="32"/>
        <w:szCs w:val="32"/>
      </w:rPr>
      <w:t xml:space="preserve"> </w:t>
    </w:r>
    <w:r w:rsidRPr="002E2783">
      <w:rPr>
        <w:rFonts w:ascii="Angsana New" w:hAnsi="Angsana New" w:cs="Angsana New"/>
        <w:b/>
        <w:bCs/>
        <w:sz w:val="32"/>
        <w:szCs w:val="32"/>
        <w:cs/>
      </w:rPr>
      <w:t xml:space="preserve">ธันวาคม </w:t>
    </w:r>
    <w:r w:rsidRPr="00332885">
      <w:rPr>
        <w:rFonts w:ascii="Angsana New" w:hAnsi="Angsana New" w:cs="Angsana New"/>
        <w:b/>
        <w:bCs/>
        <w:sz w:val="32"/>
        <w:szCs w:val="32"/>
      </w:rPr>
      <w:t>2550</w:t>
    </w:r>
    <w:r w:rsidRPr="002E2783">
      <w:rPr>
        <w:rFonts w:ascii="Angsana New" w:hAnsi="Angsana New" w:cs="Angsana New"/>
        <w:b/>
        <w:bCs/>
        <w:sz w:val="32"/>
        <w:szCs w:val="32"/>
      </w:rPr>
      <w:t xml:space="preserve"> </w:t>
    </w:r>
    <w:r w:rsidRPr="002E2783">
      <w:rPr>
        <w:rFonts w:ascii="Angsana New" w:hAnsi="Angsana New" w:cs="Angsana New"/>
        <w:b/>
        <w:bCs/>
        <w:sz w:val="32"/>
        <w:szCs w:val="32"/>
        <w:cs/>
      </w:rPr>
      <w:t xml:space="preserve">และ </w:t>
    </w:r>
    <w:r w:rsidRPr="00332885">
      <w:rPr>
        <w:rFonts w:ascii="Angsana New" w:hAnsi="Angsana New" w:cs="Angsana New"/>
        <w:b/>
        <w:bCs/>
        <w:sz w:val="32"/>
        <w:szCs w:val="32"/>
      </w:rPr>
      <w:t>2549</w:t>
    </w:r>
  </w:p>
  <w:p w14:paraId="0CA36269" w14:textId="77777777" w:rsidR="007C476B" w:rsidRDefault="007C476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B3912" w14:textId="77777777" w:rsidR="001931D1" w:rsidRDefault="001931D1" w:rsidP="001B69B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 และบริษัทย่อย</w:t>
    </w:r>
  </w:p>
  <w:p w14:paraId="5BB95622" w14:textId="77777777" w:rsidR="001931D1" w:rsidRDefault="001931D1" w:rsidP="001B69B4">
    <w:pPr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14:paraId="12814A87" w14:textId="77777777" w:rsidR="00DC5FFD" w:rsidRPr="00B755EC" w:rsidRDefault="00DC5FFD" w:rsidP="00DC5FFD">
    <w:pPr>
      <w:rPr>
        <w:rFonts w:ascii="Angsana New" w:hAnsi="Angsana New" w:cs="Angsana New"/>
        <w:b/>
        <w:bCs/>
        <w:sz w:val="32"/>
        <w:szCs w:val="32"/>
        <w:cs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302C38">
      <w:rPr>
        <w:rFonts w:ascii="Angsana New" w:hAnsi="Angsana New" w:cs="Angsana New"/>
        <w:b/>
        <w:bCs/>
        <w:sz w:val="32"/>
        <w:szCs w:val="32"/>
      </w:rPr>
      <w:t>3</w:t>
    </w:r>
    <w:r>
      <w:rPr>
        <w:rFonts w:ascii="Angsana New" w:hAnsi="Angsana New" w:cs="Angsana New"/>
        <w:b/>
        <w:bCs/>
        <w:sz w:val="32"/>
        <w:szCs w:val="32"/>
      </w:rPr>
      <w:t xml:space="preserve">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 w:cs="Angsana New"/>
        <w:b/>
        <w:bCs/>
        <w:sz w:val="32"/>
        <w:szCs w:val="32"/>
      </w:rPr>
      <w:t>2</w:t>
    </w:r>
    <w:r w:rsidRPr="00332885">
      <w:rPr>
        <w:rFonts w:ascii="Angsana New" w:hAnsi="Angsana New" w:cs="Angsana New"/>
        <w:b/>
        <w:bCs/>
        <w:sz w:val="32"/>
        <w:szCs w:val="32"/>
      </w:rPr>
      <w:t>56</w:t>
    </w:r>
    <w:r>
      <w:rPr>
        <w:rFonts w:ascii="Angsana New" w:hAnsi="Angsana New" w:cs="Angsana New"/>
        <w:b/>
        <w:bCs/>
        <w:sz w:val="32"/>
        <w:szCs w:val="32"/>
      </w:rPr>
      <w:t xml:space="preserve">6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645F26C9" w14:textId="77777777" w:rsidR="00715056" w:rsidRPr="00A65EF6" w:rsidRDefault="00715056" w:rsidP="0071505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5E34CA"/>
    <w:multiLevelType w:val="hybridMultilevel"/>
    <w:tmpl w:val="E5A0C7C0"/>
    <w:lvl w:ilvl="0" w:tplc="78780EDA">
      <w:start w:val="1"/>
      <w:numFmt w:val="decimal"/>
      <w:lvlText w:val="13.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04B37859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C793E9A"/>
    <w:multiLevelType w:val="hybridMultilevel"/>
    <w:tmpl w:val="15687508"/>
    <w:lvl w:ilvl="0" w:tplc="0E2044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1080A16"/>
    <w:multiLevelType w:val="hybridMultilevel"/>
    <w:tmpl w:val="A9EC4A6A"/>
    <w:lvl w:ilvl="0" w:tplc="F14EBEC2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4C20E73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236224AE"/>
    <w:multiLevelType w:val="hybridMultilevel"/>
    <w:tmpl w:val="708AF866"/>
    <w:lvl w:ilvl="0" w:tplc="2272C1C8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81B5024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31FA7980"/>
    <w:multiLevelType w:val="hybridMultilevel"/>
    <w:tmpl w:val="F6A605AA"/>
    <w:lvl w:ilvl="0" w:tplc="F27626E4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EAB7585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5" w15:restartNumberingAfterBreak="0">
    <w:nsid w:val="3EBD091F"/>
    <w:multiLevelType w:val="multilevel"/>
    <w:tmpl w:val="EDA0CFE6"/>
    <w:lvl w:ilvl="0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60BA298E"/>
    <w:lvl w:ilvl="0" w:tplc="040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8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FCB67CC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1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5C197124"/>
    <w:multiLevelType w:val="multilevel"/>
    <w:tmpl w:val="0DCE08D4"/>
    <w:lvl w:ilvl="0">
      <w:start w:val="11"/>
      <w:numFmt w:val="decimal"/>
      <w:lvlText w:val="%1"/>
      <w:lvlJc w:val="left"/>
      <w:pPr>
        <w:tabs>
          <w:tab w:val="num" w:pos="4860"/>
        </w:tabs>
        <w:ind w:left="48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3" w15:restartNumberingAfterBreak="0">
    <w:nsid w:val="5DD02F56"/>
    <w:multiLevelType w:val="hybridMultilevel"/>
    <w:tmpl w:val="5F1630BC"/>
    <w:lvl w:ilvl="0" w:tplc="E6C4AC6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B0899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5FAB8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883F3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F820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35611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E4E9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50B1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AE22FA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A312D32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38" w15:restartNumberingAfterBreak="0">
    <w:nsid w:val="6D0B1DB3"/>
    <w:multiLevelType w:val="hybridMultilevel"/>
    <w:tmpl w:val="639A9B48"/>
    <w:lvl w:ilvl="0" w:tplc="ACD034EA">
      <w:start w:val="31"/>
      <w:numFmt w:val="decimal"/>
      <w:lvlText w:val="%1"/>
      <w:lvlJc w:val="left"/>
      <w:pPr>
        <w:ind w:left="17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39" w15:restartNumberingAfterBreak="0">
    <w:nsid w:val="6EA91265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0" w15:restartNumberingAfterBreak="0">
    <w:nsid w:val="73067AC7"/>
    <w:multiLevelType w:val="hybridMultilevel"/>
    <w:tmpl w:val="D46CCD72"/>
    <w:lvl w:ilvl="0" w:tplc="DEDAF5EC">
      <w:start w:val="1"/>
      <w:numFmt w:val="decimal"/>
      <w:lvlText w:val="13.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2" w15:restartNumberingAfterBreak="0">
    <w:nsid w:val="75EB0C6C"/>
    <w:multiLevelType w:val="hybridMultilevel"/>
    <w:tmpl w:val="560EBD62"/>
    <w:lvl w:ilvl="0" w:tplc="60D897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C65C30"/>
    <w:multiLevelType w:val="hybridMultilevel"/>
    <w:tmpl w:val="20304DDE"/>
    <w:lvl w:ilvl="0" w:tplc="E24AE03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7B109CF"/>
    <w:multiLevelType w:val="hybridMultilevel"/>
    <w:tmpl w:val="FCDC39E0"/>
    <w:lvl w:ilvl="0" w:tplc="ECF40166">
      <w:start w:val="31"/>
      <w:numFmt w:val="decimal"/>
      <w:lvlText w:val="%1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num w:numId="1" w16cid:durableId="822552731">
    <w:abstractNumId w:val="6"/>
  </w:num>
  <w:num w:numId="2" w16cid:durableId="181625066">
    <w:abstractNumId w:val="5"/>
  </w:num>
  <w:num w:numId="3" w16cid:durableId="1816876328">
    <w:abstractNumId w:val="9"/>
  </w:num>
  <w:num w:numId="4" w16cid:durableId="70591416">
    <w:abstractNumId w:val="7"/>
  </w:num>
  <w:num w:numId="5" w16cid:durableId="1145856842">
    <w:abstractNumId w:val="8"/>
  </w:num>
  <w:num w:numId="6" w16cid:durableId="55864428">
    <w:abstractNumId w:val="3"/>
  </w:num>
  <w:num w:numId="7" w16cid:durableId="1222599397">
    <w:abstractNumId w:val="2"/>
  </w:num>
  <w:num w:numId="8" w16cid:durableId="2084134428">
    <w:abstractNumId w:val="0"/>
  </w:num>
  <w:num w:numId="9" w16cid:durableId="587233092">
    <w:abstractNumId w:val="1"/>
  </w:num>
  <w:num w:numId="10" w16cid:durableId="2048794549">
    <w:abstractNumId w:val="4"/>
  </w:num>
  <w:num w:numId="11" w16cid:durableId="1760131458">
    <w:abstractNumId w:val="23"/>
  </w:num>
  <w:num w:numId="12" w16cid:durableId="736395051">
    <w:abstractNumId w:val="19"/>
  </w:num>
  <w:num w:numId="13" w16cid:durableId="29189926">
    <w:abstractNumId w:val="36"/>
  </w:num>
  <w:num w:numId="14" w16cid:durableId="260529232">
    <w:abstractNumId w:val="22"/>
  </w:num>
  <w:num w:numId="15" w16cid:durableId="529610153">
    <w:abstractNumId w:val="26"/>
  </w:num>
  <w:num w:numId="16" w16cid:durableId="392234781">
    <w:abstractNumId w:val="41"/>
  </w:num>
  <w:num w:numId="17" w16cid:durableId="924654048">
    <w:abstractNumId w:val="43"/>
  </w:num>
  <w:num w:numId="18" w16cid:durableId="298658120">
    <w:abstractNumId w:val="33"/>
  </w:num>
  <w:num w:numId="19" w16cid:durableId="814033687">
    <w:abstractNumId w:val="39"/>
  </w:num>
  <w:num w:numId="20" w16cid:durableId="1212839040">
    <w:abstractNumId w:val="15"/>
  </w:num>
  <w:num w:numId="21" w16cid:durableId="1818260456">
    <w:abstractNumId w:val="21"/>
  </w:num>
  <w:num w:numId="22" w16cid:durableId="1409961826">
    <w:abstractNumId w:val="25"/>
  </w:num>
  <w:num w:numId="23" w16cid:durableId="1052463409">
    <w:abstractNumId w:val="27"/>
  </w:num>
  <w:num w:numId="24" w16cid:durableId="1181889556">
    <w:abstractNumId w:val="17"/>
  </w:num>
  <w:num w:numId="25" w16cid:durableId="1082608312">
    <w:abstractNumId w:val="18"/>
  </w:num>
  <w:num w:numId="26" w16cid:durableId="887687569">
    <w:abstractNumId w:val="42"/>
  </w:num>
  <w:num w:numId="27" w16cid:durableId="875695325">
    <w:abstractNumId w:val="32"/>
  </w:num>
  <w:num w:numId="28" w16cid:durableId="1783960989">
    <w:abstractNumId w:val="14"/>
  </w:num>
  <w:num w:numId="29" w16cid:durableId="418332830">
    <w:abstractNumId w:val="13"/>
  </w:num>
  <w:num w:numId="30" w16cid:durableId="525408168">
    <w:abstractNumId w:val="37"/>
  </w:num>
  <w:num w:numId="31" w16cid:durableId="2041858162">
    <w:abstractNumId w:val="11"/>
  </w:num>
  <w:num w:numId="32" w16cid:durableId="1500583845">
    <w:abstractNumId w:val="13"/>
  </w:num>
  <w:num w:numId="33" w16cid:durableId="1201240891">
    <w:abstractNumId w:val="20"/>
  </w:num>
  <w:num w:numId="34" w16cid:durableId="569073893">
    <w:abstractNumId w:val="10"/>
  </w:num>
  <w:num w:numId="35" w16cid:durableId="308899604">
    <w:abstractNumId w:val="40"/>
  </w:num>
  <w:num w:numId="36" w16cid:durableId="1217820827">
    <w:abstractNumId w:val="12"/>
  </w:num>
  <w:num w:numId="37" w16cid:durableId="628897488">
    <w:abstractNumId w:val="16"/>
  </w:num>
  <w:num w:numId="38" w16cid:durableId="376784483">
    <w:abstractNumId w:val="44"/>
  </w:num>
  <w:num w:numId="39" w16cid:durableId="1116948508">
    <w:abstractNumId w:val="38"/>
  </w:num>
  <w:num w:numId="40" w16cid:durableId="1784109760">
    <w:abstractNumId w:val="35"/>
  </w:num>
  <w:num w:numId="41" w16cid:durableId="1153254633">
    <w:abstractNumId w:val="29"/>
  </w:num>
  <w:num w:numId="42" w16cid:durableId="285429986">
    <w:abstractNumId w:val="34"/>
  </w:num>
  <w:num w:numId="43" w16cid:durableId="1035693921">
    <w:abstractNumId w:val="28"/>
  </w:num>
  <w:num w:numId="44" w16cid:durableId="1457017930">
    <w:abstractNumId w:val="31"/>
  </w:num>
  <w:num w:numId="45" w16cid:durableId="1006247100">
    <w:abstractNumId w:val="30"/>
  </w:num>
  <w:num w:numId="46" w16cid:durableId="1256553189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B3F"/>
    <w:rsid w:val="000012C7"/>
    <w:rsid w:val="0000189E"/>
    <w:rsid w:val="000019C7"/>
    <w:rsid w:val="000020A3"/>
    <w:rsid w:val="00002354"/>
    <w:rsid w:val="000024BB"/>
    <w:rsid w:val="0000260E"/>
    <w:rsid w:val="00002BF1"/>
    <w:rsid w:val="00002E6E"/>
    <w:rsid w:val="0000325F"/>
    <w:rsid w:val="0000326F"/>
    <w:rsid w:val="00003BF5"/>
    <w:rsid w:val="000040F3"/>
    <w:rsid w:val="0000419E"/>
    <w:rsid w:val="0000562C"/>
    <w:rsid w:val="0000598A"/>
    <w:rsid w:val="00005E1A"/>
    <w:rsid w:val="00006468"/>
    <w:rsid w:val="000067EA"/>
    <w:rsid w:val="00006CB7"/>
    <w:rsid w:val="00006F6D"/>
    <w:rsid w:val="00007666"/>
    <w:rsid w:val="00007B0D"/>
    <w:rsid w:val="0001028C"/>
    <w:rsid w:val="00010EA5"/>
    <w:rsid w:val="00010F6F"/>
    <w:rsid w:val="000115C7"/>
    <w:rsid w:val="000117D5"/>
    <w:rsid w:val="00011902"/>
    <w:rsid w:val="00011910"/>
    <w:rsid w:val="00011D6F"/>
    <w:rsid w:val="00012415"/>
    <w:rsid w:val="00012B66"/>
    <w:rsid w:val="0001310C"/>
    <w:rsid w:val="0001322B"/>
    <w:rsid w:val="0001388D"/>
    <w:rsid w:val="00013C0F"/>
    <w:rsid w:val="00013CC3"/>
    <w:rsid w:val="00014341"/>
    <w:rsid w:val="00014E99"/>
    <w:rsid w:val="0001541F"/>
    <w:rsid w:val="000159FB"/>
    <w:rsid w:val="00015EBC"/>
    <w:rsid w:val="00015FE5"/>
    <w:rsid w:val="000166BF"/>
    <w:rsid w:val="00016B82"/>
    <w:rsid w:val="00016D8A"/>
    <w:rsid w:val="00016DFA"/>
    <w:rsid w:val="00016EDD"/>
    <w:rsid w:val="0001741F"/>
    <w:rsid w:val="00017A46"/>
    <w:rsid w:val="00017D9D"/>
    <w:rsid w:val="00020013"/>
    <w:rsid w:val="000208B0"/>
    <w:rsid w:val="000209D5"/>
    <w:rsid w:val="00020DD9"/>
    <w:rsid w:val="00020E2F"/>
    <w:rsid w:val="0002155F"/>
    <w:rsid w:val="000217CE"/>
    <w:rsid w:val="00021B6C"/>
    <w:rsid w:val="00021C5A"/>
    <w:rsid w:val="0002317C"/>
    <w:rsid w:val="00023951"/>
    <w:rsid w:val="00023E11"/>
    <w:rsid w:val="00023EAB"/>
    <w:rsid w:val="0002460E"/>
    <w:rsid w:val="000246AA"/>
    <w:rsid w:val="000249B4"/>
    <w:rsid w:val="000249EA"/>
    <w:rsid w:val="000251B2"/>
    <w:rsid w:val="00025C34"/>
    <w:rsid w:val="00025DB7"/>
    <w:rsid w:val="00027029"/>
    <w:rsid w:val="0002726E"/>
    <w:rsid w:val="0003043E"/>
    <w:rsid w:val="000307FB"/>
    <w:rsid w:val="00030C38"/>
    <w:rsid w:val="00030DF4"/>
    <w:rsid w:val="00030F16"/>
    <w:rsid w:val="00030F7F"/>
    <w:rsid w:val="00031093"/>
    <w:rsid w:val="000313DA"/>
    <w:rsid w:val="0003173D"/>
    <w:rsid w:val="00031A09"/>
    <w:rsid w:val="00031E1B"/>
    <w:rsid w:val="00031E5A"/>
    <w:rsid w:val="00032146"/>
    <w:rsid w:val="0003239E"/>
    <w:rsid w:val="000323B8"/>
    <w:rsid w:val="00032713"/>
    <w:rsid w:val="00032EDB"/>
    <w:rsid w:val="00033075"/>
    <w:rsid w:val="000331F0"/>
    <w:rsid w:val="0003337D"/>
    <w:rsid w:val="0003380D"/>
    <w:rsid w:val="000339B8"/>
    <w:rsid w:val="00033E6A"/>
    <w:rsid w:val="000347F7"/>
    <w:rsid w:val="0003563E"/>
    <w:rsid w:val="00035672"/>
    <w:rsid w:val="000358DB"/>
    <w:rsid w:val="00035AA5"/>
    <w:rsid w:val="00035E55"/>
    <w:rsid w:val="00035ECC"/>
    <w:rsid w:val="0003607B"/>
    <w:rsid w:val="000366BF"/>
    <w:rsid w:val="00036823"/>
    <w:rsid w:val="00037006"/>
    <w:rsid w:val="000374B2"/>
    <w:rsid w:val="0003766E"/>
    <w:rsid w:val="000376C3"/>
    <w:rsid w:val="00037B04"/>
    <w:rsid w:val="0004008A"/>
    <w:rsid w:val="00040536"/>
    <w:rsid w:val="00040A6E"/>
    <w:rsid w:val="00040AB4"/>
    <w:rsid w:val="000411D1"/>
    <w:rsid w:val="000411DD"/>
    <w:rsid w:val="0004124D"/>
    <w:rsid w:val="00041268"/>
    <w:rsid w:val="00041622"/>
    <w:rsid w:val="000418CC"/>
    <w:rsid w:val="000423EA"/>
    <w:rsid w:val="0004247A"/>
    <w:rsid w:val="000425D8"/>
    <w:rsid w:val="00042835"/>
    <w:rsid w:val="00042A9F"/>
    <w:rsid w:val="00042E8F"/>
    <w:rsid w:val="00043076"/>
    <w:rsid w:val="00043510"/>
    <w:rsid w:val="00043D08"/>
    <w:rsid w:val="00043DE3"/>
    <w:rsid w:val="00043E11"/>
    <w:rsid w:val="0004420C"/>
    <w:rsid w:val="000442DF"/>
    <w:rsid w:val="000443A2"/>
    <w:rsid w:val="000444F4"/>
    <w:rsid w:val="00044DC5"/>
    <w:rsid w:val="00045718"/>
    <w:rsid w:val="00045A81"/>
    <w:rsid w:val="00045D3C"/>
    <w:rsid w:val="00045F94"/>
    <w:rsid w:val="0004608E"/>
    <w:rsid w:val="000468FE"/>
    <w:rsid w:val="00046CF1"/>
    <w:rsid w:val="00046E11"/>
    <w:rsid w:val="00046EFA"/>
    <w:rsid w:val="00047143"/>
    <w:rsid w:val="00047235"/>
    <w:rsid w:val="0004760F"/>
    <w:rsid w:val="00047953"/>
    <w:rsid w:val="00047D14"/>
    <w:rsid w:val="00047DB7"/>
    <w:rsid w:val="00050254"/>
    <w:rsid w:val="0005054B"/>
    <w:rsid w:val="000509FB"/>
    <w:rsid w:val="00050A00"/>
    <w:rsid w:val="00050A13"/>
    <w:rsid w:val="00050AC8"/>
    <w:rsid w:val="00050EF2"/>
    <w:rsid w:val="000511AA"/>
    <w:rsid w:val="00051245"/>
    <w:rsid w:val="00051448"/>
    <w:rsid w:val="0005167C"/>
    <w:rsid w:val="00051DE7"/>
    <w:rsid w:val="00052361"/>
    <w:rsid w:val="00052CCC"/>
    <w:rsid w:val="0005408B"/>
    <w:rsid w:val="00054118"/>
    <w:rsid w:val="000542CF"/>
    <w:rsid w:val="00054800"/>
    <w:rsid w:val="00054C0C"/>
    <w:rsid w:val="00054F77"/>
    <w:rsid w:val="0005519D"/>
    <w:rsid w:val="0005530A"/>
    <w:rsid w:val="000557F1"/>
    <w:rsid w:val="00055960"/>
    <w:rsid w:val="00055AED"/>
    <w:rsid w:val="00055C1D"/>
    <w:rsid w:val="00055D63"/>
    <w:rsid w:val="00056899"/>
    <w:rsid w:val="000574DA"/>
    <w:rsid w:val="0005754D"/>
    <w:rsid w:val="00057A9F"/>
    <w:rsid w:val="00057E6D"/>
    <w:rsid w:val="00060027"/>
    <w:rsid w:val="000600BC"/>
    <w:rsid w:val="00060486"/>
    <w:rsid w:val="000604AB"/>
    <w:rsid w:val="0006088D"/>
    <w:rsid w:val="00060AFE"/>
    <w:rsid w:val="0006104E"/>
    <w:rsid w:val="000615D9"/>
    <w:rsid w:val="00061977"/>
    <w:rsid w:val="00061FAE"/>
    <w:rsid w:val="00062018"/>
    <w:rsid w:val="000622B0"/>
    <w:rsid w:val="000627FA"/>
    <w:rsid w:val="00062E36"/>
    <w:rsid w:val="00062E6D"/>
    <w:rsid w:val="0006325D"/>
    <w:rsid w:val="0006372F"/>
    <w:rsid w:val="0006385D"/>
    <w:rsid w:val="000638BB"/>
    <w:rsid w:val="00063E08"/>
    <w:rsid w:val="00063F75"/>
    <w:rsid w:val="00063FCF"/>
    <w:rsid w:val="00064291"/>
    <w:rsid w:val="00064598"/>
    <w:rsid w:val="000646A7"/>
    <w:rsid w:val="00064A25"/>
    <w:rsid w:val="00064A87"/>
    <w:rsid w:val="00064C1D"/>
    <w:rsid w:val="000651DF"/>
    <w:rsid w:val="000652DD"/>
    <w:rsid w:val="000655AA"/>
    <w:rsid w:val="000656E1"/>
    <w:rsid w:val="00065C80"/>
    <w:rsid w:val="000660B7"/>
    <w:rsid w:val="00066209"/>
    <w:rsid w:val="00066281"/>
    <w:rsid w:val="00066456"/>
    <w:rsid w:val="00066C93"/>
    <w:rsid w:val="00066E02"/>
    <w:rsid w:val="00067294"/>
    <w:rsid w:val="0006752D"/>
    <w:rsid w:val="00067807"/>
    <w:rsid w:val="00067D22"/>
    <w:rsid w:val="0007004C"/>
    <w:rsid w:val="000707AB"/>
    <w:rsid w:val="00070A5A"/>
    <w:rsid w:val="00070B2D"/>
    <w:rsid w:val="00070CA6"/>
    <w:rsid w:val="00070EE3"/>
    <w:rsid w:val="00071436"/>
    <w:rsid w:val="0007195B"/>
    <w:rsid w:val="00071A52"/>
    <w:rsid w:val="00071B0A"/>
    <w:rsid w:val="00071DAF"/>
    <w:rsid w:val="00071E86"/>
    <w:rsid w:val="000720A2"/>
    <w:rsid w:val="00072233"/>
    <w:rsid w:val="00072469"/>
    <w:rsid w:val="0007262D"/>
    <w:rsid w:val="00072CEB"/>
    <w:rsid w:val="00072E48"/>
    <w:rsid w:val="000730CF"/>
    <w:rsid w:val="000733C5"/>
    <w:rsid w:val="000734CD"/>
    <w:rsid w:val="000736B4"/>
    <w:rsid w:val="00073A84"/>
    <w:rsid w:val="00073DFD"/>
    <w:rsid w:val="000744FA"/>
    <w:rsid w:val="000749D0"/>
    <w:rsid w:val="0007509B"/>
    <w:rsid w:val="000751B4"/>
    <w:rsid w:val="000754D3"/>
    <w:rsid w:val="00076882"/>
    <w:rsid w:val="00076AB0"/>
    <w:rsid w:val="00076BC1"/>
    <w:rsid w:val="00076BD5"/>
    <w:rsid w:val="0007719F"/>
    <w:rsid w:val="0007722B"/>
    <w:rsid w:val="0007788F"/>
    <w:rsid w:val="00080284"/>
    <w:rsid w:val="0008091F"/>
    <w:rsid w:val="0008093E"/>
    <w:rsid w:val="00080B5D"/>
    <w:rsid w:val="00080C6B"/>
    <w:rsid w:val="00080DE8"/>
    <w:rsid w:val="000814EA"/>
    <w:rsid w:val="000818EA"/>
    <w:rsid w:val="00081E66"/>
    <w:rsid w:val="000824B2"/>
    <w:rsid w:val="00082617"/>
    <w:rsid w:val="00082F02"/>
    <w:rsid w:val="0008356D"/>
    <w:rsid w:val="000835AA"/>
    <w:rsid w:val="00083804"/>
    <w:rsid w:val="000839FB"/>
    <w:rsid w:val="00083A5C"/>
    <w:rsid w:val="00083D2B"/>
    <w:rsid w:val="00084667"/>
    <w:rsid w:val="0008473C"/>
    <w:rsid w:val="00084C37"/>
    <w:rsid w:val="00085139"/>
    <w:rsid w:val="00085608"/>
    <w:rsid w:val="000857D6"/>
    <w:rsid w:val="0008616A"/>
    <w:rsid w:val="00086213"/>
    <w:rsid w:val="0008621B"/>
    <w:rsid w:val="00086467"/>
    <w:rsid w:val="000865C6"/>
    <w:rsid w:val="00086CF8"/>
    <w:rsid w:val="000871C6"/>
    <w:rsid w:val="000872F5"/>
    <w:rsid w:val="0008752E"/>
    <w:rsid w:val="00087B56"/>
    <w:rsid w:val="00087C9A"/>
    <w:rsid w:val="00087F52"/>
    <w:rsid w:val="000902A6"/>
    <w:rsid w:val="000903C4"/>
    <w:rsid w:val="00090776"/>
    <w:rsid w:val="0009090A"/>
    <w:rsid w:val="0009097B"/>
    <w:rsid w:val="00091012"/>
    <w:rsid w:val="00091081"/>
    <w:rsid w:val="000910F1"/>
    <w:rsid w:val="00091BA6"/>
    <w:rsid w:val="00092B34"/>
    <w:rsid w:val="00092DB4"/>
    <w:rsid w:val="00092DE2"/>
    <w:rsid w:val="00092E08"/>
    <w:rsid w:val="0009301E"/>
    <w:rsid w:val="00093518"/>
    <w:rsid w:val="000935AB"/>
    <w:rsid w:val="000937C0"/>
    <w:rsid w:val="00093C94"/>
    <w:rsid w:val="00093F94"/>
    <w:rsid w:val="0009449F"/>
    <w:rsid w:val="000948C2"/>
    <w:rsid w:val="00094B7D"/>
    <w:rsid w:val="00095887"/>
    <w:rsid w:val="00095B60"/>
    <w:rsid w:val="00095ECB"/>
    <w:rsid w:val="00096140"/>
    <w:rsid w:val="000961F9"/>
    <w:rsid w:val="000963CA"/>
    <w:rsid w:val="000971E5"/>
    <w:rsid w:val="000973DA"/>
    <w:rsid w:val="0009744D"/>
    <w:rsid w:val="00097512"/>
    <w:rsid w:val="00097536"/>
    <w:rsid w:val="0009756E"/>
    <w:rsid w:val="00097687"/>
    <w:rsid w:val="000977BB"/>
    <w:rsid w:val="00097C35"/>
    <w:rsid w:val="000A0615"/>
    <w:rsid w:val="000A07A0"/>
    <w:rsid w:val="000A07C2"/>
    <w:rsid w:val="000A094C"/>
    <w:rsid w:val="000A0CB9"/>
    <w:rsid w:val="000A1096"/>
    <w:rsid w:val="000A195D"/>
    <w:rsid w:val="000A1AF4"/>
    <w:rsid w:val="000A1C95"/>
    <w:rsid w:val="000A1D38"/>
    <w:rsid w:val="000A2230"/>
    <w:rsid w:val="000A2BD7"/>
    <w:rsid w:val="000A2E14"/>
    <w:rsid w:val="000A2E19"/>
    <w:rsid w:val="000A3372"/>
    <w:rsid w:val="000A3536"/>
    <w:rsid w:val="000A3A8F"/>
    <w:rsid w:val="000A3C37"/>
    <w:rsid w:val="000A3DBB"/>
    <w:rsid w:val="000A41CC"/>
    <w:rsid w:val="000A431A"/>
    <w:rsid w:val="000A453C"/>
    <w:rsid w:val="000A474B"/>
    <w:rsid w:val="000A4771"/>
    <w:rsid w:val="000A4A52"/>
    <w:rsid w:val="000A54B0"/>
    <w:rsid w:val="000A5989"/>
    <w:rsid w:val="000A598D"/>
    <w:rsid w:val="000A5B0C"/>
    <w:rsid w:val="000A5ECE"/>
    <w:rsid w:val="000A670C"/>
    <w:rsid w:val="000A6AB3"/>
    <w:rsid w:val="000A6C35"/>
    <w:rsid w:val="000A72D9"/>
    <w:rsid w:val="000B05E8"/>
    <w:rsid w:val="000B067D"/>
    <w:rsid w:val="000B0E74"/>
    <w:rsid w:val="000B149F"/>
    <w:rsid w:val="000B1506"/>
    <w:rsid w:val="000B1A92"/>
    <w:rsid w:val="000B1B44"/>
    <w:rsid w:val="000B1B4D"/>
    <w:rsid w:val="000B1F39"/>
    <w:rsid w:val="000B2289"/>
    <w:rsid w:val="000B2649"/>
    <w:rsid w:val="000B321E"/>
    <w:rsid w:val="000B3695"/>
    <w:rsid w:val="000B3A2B"/>
    <w:rsid w:val="000B3B59"/>
    <w:rsid w:val="000B3C38"/>
    <w:rsid w:val="000B42D5"/>
    <w:rsid w:val="000B47B9"/>
    <w:rsid w:val="000B4CAC"/>
    <w:rsid w:val="000B525F"/>
    <w:rsid w:val="000B5904"/>
    <w:rsid w:val="000B65AA"/>
    <w:rsid w:val="000B6697"/>
    <w:rsid w:val="000B686F"/>
    <w:rsid w:val="000B7097"/>
    <w:rsid w:val="000B71E8"/>
    <w:rsid w:val="000B7364"/>
    <w:rsid w:val="000B7744"/>
    <w:rsid w:val="000B78AD"/>
    <w:rsid w:val="000B78FC"/>
    <w:rsid w:val="000B7A60"/>
    <w:rsid w:val="000B7B06"/>
    <w:rsid w:val="000C00FC"/>
    <w:rsid w:val="000C0696"/>
    <w:rsid w:val="000C0946"/>
    <w:rsid w:val="000C09B1"/>
    <w:rsid w:val="000C107E"/>
    <w:rsid w:val="000C179F"/>
    <w:rsid w:val="000C198B"/>
    <w:rsid w:val="000C1A02"/>
    <w:rsid w:val="000C1CA3"/>
    <w:rsid w:val="000C2114"/>
    <w:rsid w:val="000C240D"/>
    <w:rsid w:val="000C250F"/>
    <w:rsid w:val="000C27C3"/>
    <w:rsid w:val="000C2868"/>
    <w:rsid w:val="000C2A04"/>
    <w:rsid w:val="000C32B8"/>
    <w:rsid w:val="000C3312"/>
    <w:rsid w:val="000C355F"/>
    <w:rsid w:val="000C3A16"/>
    <w:rsid w:val="000C3B86"/>
    <w:rsid w:val="000C3F87"/>
    <w:rsid w:val="000C4106"/>
    <w:rsid w:val="000C4CF7"/>
    <w:rsid w:val="000C582D"/>
    <w:rsid w:val="000C5C63"/>
    <w:rsid w:val="000C5EA8"/>
    <w:rsid w:val="000C6211"/>
    <w:rsid w:val="000C65A5"/>
    <w:rsid w:val="000C66A9"/>
    <w:rsid w:val="000C66B2"/>
    <w:rsid w:val="000C681B"/>
    <w:rsid w:val="000C6C59"/>
    <w:rsid w:val="000C6D34"/>
    <w:rsid w:val="000C7315"/>
    <w:rsid w:val="000D008C"/>
    <w:rsid w:val="000D048B"/>
    <w:rsid w:val="000D0F96"/>
    <w:rsid w:val="000D119D"/>
    <w:rsid w:val="000D15B7"/>
    <w:rsid w:val="000D1726"/>
    <w:rsid w:val="000D1774"/>
    <w:rsid w:val="000D1814"/>
    <w:rsid w:val="000D1AB9"/>
    <w:rsid w:val="000D1B20"/>
    <w:rsid w:val="000D1B87"/>
    <w:rsid w:val="000D1D63"/>
    <w:rsid w:val="000D1FF6"/>
    <w:rsid w:val="000D212C"/>
    <w:rsid w:val="000D24AE"/>
    <w:rsid w:val="000D2FB0"/>
    <w:rsid w:val="000D2FED"/>
    <w:rsid w:val="000D31C2"/>
    <w:rsid w:val="000D34EF"/>
    <w:rsid w:val="000D3EAB"/>
    <w:rsid w:val="000D4097"/>
    <w:rsid w:val="000D415A"/>
    <w:rsid w:val="000D41FB"/>
    <w:rsid w:val="000D428C"/>
    <w:rsid w:val="000D56BE"/>
    <w:rsid w:val="000D5A49"/>
    <w:rsid w:val="000D5CEE"/>
    <w:rsid w:val="000D6A75"/>
    <w:rsid w:val="000D7308"/>
    <w:rsid w:val="000D79DC"/>
    <w:rsid w:val="000E06E7"/>
    <w:rsid w:val="000E082F"/>
    <w:rsid w:val="000E0839"/>
    <w:rsid w:val="000E0859"/>
    <w:rsid w:val="000E0C6B"/>
    <w:rsid w:val="000E0D72"/>
    <w:rsid w:val="000E0FB5"/>
    <w:rsid w:val="000E153B"/>
    <w:rsid w:val="000E1567"/>
    <w:rsid w:val="000E1727"/>
    <w:rsid w:val="000E1759"/>
    <w:rsid w:val="000E1996"/>
    <w:rsid w:val="000E2489"/>
    <w:rsid w:val="000E2B34"/>
    <w:rsid w:val="000E2E74"/>
    <w:rsid w:val="000E30BB"/>
    <w:rsid w:val="000E3448"/>
    <w:rsid w:val="000E38E4"/>
    <w:rsid w:val="000E48A6"/>
    <w:rsid w:val="000E531B"/>
    <w:rsid w:val="000E5368"/>
    <w:rsid w:val="000E579F"/>
    <w:rsid w:val="000E58BE"/>
    <w:rsid w:val="000E5977"/>
    <w:rsid w:val="000E5E40"/>
    <w:rsid w:val="000E5FE3"/>
    <w:rsid w:val="000E68BB"/>
    <w:rsid w:val="000E68D5"/>
    <w:rsid w:val="000E699D"/>
    <w:rsid w:val="000E6CEA"/>
    <w:rsid w:val="000E6EF8"/>
    <w:rsid w:val="000E746C"/>
    <w:rsid w:val="000E74E0"/>
    <w:rsid w:val="000E76E3"/>
    <w:rsid w:val="000E7E13"/>
    <w:rsid w:val="000E7EAF"/>
    <w:rsid w:val="000E7FB0"/>
    <w:rsid w:val="000F05B1"/>
    <w:rsid w:val="000F0A19"/>
    <w:rsid w:val="000F0E7D"/>
    <w:rsid w:val="000F15F2"/>
    <w:rsid w:val="000F1CFC"/>
    <w:rsid w:val="000F1DC6"/>
    <w:rsid w:val="000F1E20"/>
    <w:rsid w:val="000F1F86"/>
    <w:rsid w:val="000F2B79"/>
    <w:rsid w:val="000F2E5F"/>
    <w:rsid w:val="000F3060"/>
    <w:rsid w:val="000F3191"/>
    <w:rsid w:val="000F31D2"/>
    <w:rsid w:val="000F327F"/>
    <w:rsid w:val="000F37A7"/>
    <w:rsid w:val="000F405B"/>
    <w:rsid w:val="000F411B"/>
    <w:rsid w:val="000F47CB"/>
    <w:rsid w:val="000F4D14"/>
    <w:rsid w:val="000F4E55"/>
    <w:rsid w:val="000F4F97"/>
    <w:rsid w:val="000F53F6"/>
    <w:rsid w:val="000F5658"/>
    <w:rsid w:val="000F5807"/>
    <w:rsid w:val="000F5CD3"/>
    <w:rsid w:val="000F5D1A"/>
    <w:rsid w:val="000F606A"/>
    <w:rsid w:val="000F6218"/>
    <w:rsid w:val="000F6274"/>
    <w:rsid w:val="000F647B"/>
    <w:rsid w:val="000F6CBE"/>
    <w:rsid w:val="000F77E7"/>
    <w:rsid w:val="000F7858"/>
    <w:rsid w:val="000F79AB"/>
    <w:rsid w:val="000F7BCC"/>
    <w:rsid w:val="001012FE"/>
    <w:rsid w:val="00101375"/>
    <w:rsid w:val="00102032"/>
    <w:rsid w:val="00102104"/>
    <w:rsid w:val="001021AE"/>
    <w:rsid w:val="0010242E"/>
    <w:rsid w:val="001024A7"/>
    <w:rsid w:val="001025B4"/>
    <w:rsid w:val="00102F5F"/>
    <w:rsid w:val="001034AA"/>
    <w:rsid w:val="001034B7"/>
    <w:rsid w:val="001035FE"/>
    <w:rsid w:val="00103A30"/>
    <w:rsid w:val="00103C80"/>
    <w:rsid w:val="0010414B"/>
    <w:rsid w:val="00104528"/>
    <w:rsid w:val="00104832"/>
    <w:rsid w:val="001048EE"/>
    <w:rsid w:val="00104B0C"/>
    <w:rsid w:val="00104EA2"/>
    <w:rsid w:val="001052C0"/>
    <w:rsid w:val="00105A94"/>
    <w:rsid w:val="00105CB6"/>
    <w:rsid w:val="00105DFB"/>
    <w:rsid w:val="00106526"/>
    <w:rsid w:val="0010734B"/>
    <w:rsid w:val="0010750C"/>
    <w:rsid w:val="00107788"/>
    <w:rsid w:val="001077C4"/>
    <w:rsid w:val="00107AA1"/>
    <w:rsid w:val="00107B8D"/>
    <w:rsid w:val="00107B90"/>
    <w:rsid w:val="00107D43"/>
    <w:rsid w:val="00110159"/>
    <w:rsid w:val="00110252"/>
    <w:rsid w:val="001105F2"/>
    <w:rsid w:val="00110737"/>
    <w:rsid w:val="00110747"/>
    <w:rsid w:val="001108D3"/>
    <w:rsid w:val="00110B18"/>
    <w:rsid w:val="00110FCB"/>
    <w:rsid w:val="0011182B"/>
    <w:rsid w:val="001119C2"/>
    <w:rsid w:val="00111DD2"/>
    <w:rsid w:val="00111E4C"/>
    <w:rsid w:val="00111FCC"/>
    <w:rsid w:val="00111FEB"/>
    <w:rsid w:val="00112174"/>
    <w:rsid w:val="00112281"/>
    <w:rsid w:val="0011273C"/>
    <w:rsid w:val="00112903"/>
    <w:rsid w:val="00112A20"/>
    <w:rsid w:val="00112A3F"/>
    <w:rsid w:val="00112C51"/>
    <w:rsid w:val="0011313F"/>
    <w:rsid w:val="0011418C"/>
    <w:rsid w:val="00114517"/>
    <w:rsid w:val="001148F2"/>
    <w:rsid w:val="001157DB"/>
    <w:rsid w:val="001167C8"/>
    <w:rsid w:val="0011682A"/>
    <w:rsid w:val="00117111"/>
    <w:rsid w:val="0011747F"/>
    <w:rsid w:val="001174A5"/>
    <w:rsid w:val="00117FF0"/>
    <w:rsid w:val="001201D5"/>
    <w:rsid w:val="00120302"/>
    <w:rsid w:val="00120366"/>
    <w:rsid w:val="00120898"/>
    <w:rsid w:val="00120992"/>
    <w:rsid w:val="001209E9"/>
    <w:rsid w:val="00120B1A"/>
    <w:rsid w:val="00121C24"/>
    <w:rsid w:val="00121FA7"/>
    <w:rsid w:val="0012243A"/>
    <w:rsid w:val="001232B7"/>
    <w:rsid w:val="001233DE"/>
    <w:rsid w:val="00123466"/>
    <w:rsid w:val="00123501"/>
    <w:rsid w:val="00123A97"/>
    <w:rsid w:val="00123BD8"/>
    <w:rsid w:val="00124623"/>
    <w:rsid w:val="001249B8"/>
    <w:rsid w:val="001249E8"/>
    <w:rsid w:val="001256EA"/>
    <w:rsid w:val="00125D21"/>
    <w:rsid w:val="00125DDA"/>
    <w:rsid w:val="00126233"/>
    <w:rsid w:val="00126C10"/>
    <w:rsid w:val="0012702F"/>
    <w:rsid w:val="00127299"/>
    <w:rsid w:val="00127735"/>
    <w:rsid w:val="0013072E"/>
    <w:rsid w:val="00130842"/>
    <w:rsid w:val="00130CCF"/>
    <w:rsid w:val="00130F68"/>
    <w:rsid w:val="00131542"/>
    <w:rsid w:val="00131801"/>
    <w:rsid w:val="00131975"/>
    <w:rsid w:val="00131B97"/>
    <w:rsid w:val="00132190"/>
    <w:rsid w:val="00132296"/>
    <w:rsid w:val="00132625"/>
    <w:rsid w:val="001327F7"/>
    <w:rsid w:val="00132A5C"/>
    <w:rsid w:val="00132B1E"/>
    <w:rsid w:val="00132B63"/>
    <w:rsid w:val="00133143"/>
    <w:rsid w:val="0013336A"/>
    <w:rsid w:val="00133404"/>
    <w:rsid w:val="00133444"/>
    <w:rsid w:val="00133A76"/>
    <w:rsid w:val="00133B8D"/>
    <w:rsid w:val="00134237"/>
    <w:rsid w:val="00134420"/>
    <w:rsid w:val="00134A68"/>
    <w:rsid w:val="00134D81"/>
    <w:rsid w:val="00135187"/>
    <w:rsid w:val="001351E3"/>
    <w:rsid w:val="001357B7"/>
    <w:rsid w:val="00135AD2"/>
    <w:rsid w:val="00135E3F"/>
    <w:rsid w:val="001362F3"/>
    <w:rsid w:val="001366DC"/>
    <w:rsid w:val="0013676B"/>
    <w:rsid w:val="00136F7D"/>
    <w:rsid w:val="00137172"/>
    <w:rsid w:val="001376B4"/>
    <w:rsid w:val="00137A90"/>
    <w:rsid w:val="001402A3"/>
    <w:rsid w:val="001404B8"/>
    <w:rsid w:val="00140518"/>
    <w:rsid w:val="00140C10"/>
    <w:rsid w:val="00140FB7"/>
    <w:rsid w:val="00141346"/>
    <w:rsid w:val="00141D9A"/>
    <w:rsid w:val="00142117"/>
    <w:rsid w:val="001422E0"/>
    <w:rsid w:val="00142475"/>
    <w:rsid w:val="00143D54"/>
    <w:rsid w:val="00144094"/>
    <w:rsid w:val="00144632"/>
    <w:rsid w:val="00144C3C"/>
    <w:rsid w:val="00144D1A"/>
    <w:rsid w:val="00144F7A"/>
    <w:rsid w:val="00145407"/>
    <w:rsid w:val="001455B6"/>
    <w:rsid w:val="001455D3"/>
    <w:rsid w:val="00146187"/>
    <w:rsid w:val="00146495"/>
    <w:rsid w:val="001464A2"/>
    <w:rsid w:val="001466BE"/>
    <w:rsid w:val="00146BF8"/>
    <w:rsid w:val="00147127"/>
    <w:rsid w:val="001472BD"/>
    <w:rsid w:val="00147C2A"/>
    <w:rsid w:val="00150142"/>
    <w:rsid w:val="0015017C"/>
    <w:rsid w:val="00150196"/>
    <w:rsid w:val="00150738"/>
    <w:rsid w:val="00150A2B"/>
    <w:rsid w:val="00150CCB"/>
    <w:rsid w:val="00150FC1"/>
    <w:rsid w:val="00151790"/>
    <w:rsid w:val="00151C7C"/>
    <w:rsid w:val="00152B69"/>
    <w:rsid w:val="00152E97"/>
    <w:rsid w:val="001536A9"/>
    <w:rsid w:val="001537B5"/>
    <w:rsid w:val="00154055"/>
    <w:rsid w:val="00154211"/>
    <w:rsid w:val="00154276"/>
    <w:rsid w:val="00154468"/>
    <w:rsid w:val="00154BBE"/>
    <w:rsid w:val="00154CFC"/>
    <w:rsid w:val="00154F5D"/>
    <w:rsid w:val="0015531A"/>
    <w:rsid w:val="001555D6"/>
    <w:rsid w:val="001561F6"/>
    <w:rsid w:val="0015664A"/>
    <w:rsid w:val="001568FC"/>
    <w:rsid w:val="00157642"/>
    <w:rsid w:val="001576F4"/>
    <w:rsid w:val="00157897"/>
    <w:rsid w:val="0015797C"/>
    <w:rsid w:val="00157986"/>
    <w:rsid w:val="0015799B"/>
    <w:rsid w:val="00157BFA"/>
    <w:rsid w:val="00157F80"/>
    <w:rsid w:val="00160107"/>
    <w:rsid w:val="00160114"/>
    <w:rsid w:val="00160DDA"/>
    <w:rsid w:val="00160FCF"/>
    <w:rsid w:val="00161335"/>
    <w:rsid w:val="001616E2"/>
    <w:rsid w:val="001619AB"/>
    <w:rsid w:val="00161D24"/>
    <w:rsid w:val="001620C9"/>
    <w:rsid w:val="00162114"/>
    <w:rsid w:val="001623D4"/>
    <w:rsid w:val="0016262C"/>
    <w:rsid w:val="00162906"/>
    <w:rsid w:val="00162D46"/>
    <w:rsid w:val="00164486"/>
    <w:rsid w:val="00164C0C"/>
    <w:rsid w:val="00164E46"/>
    <w:rsid w:val="0016546E"/>
    <w:rsid w:val="001659E6"/>
    <w:rsid w:val="00166233"/>
    <w:rsid w:val="00166673"/>
    <w:rsid w:val="00166E63"/>
    <w:rsid w:val="00166F9D"/>
    <w:rsid w:val="00166FD4"/>
    <w:rsid w:val="0016711F"/>
    <w:rsid w:val="00167881"/>
    <w:rsid w:val="00167C51"/>
    <w:rsid w:val="00167D89"/>
    <w:rsid w:val="00167F3D"/>
    <w:rsid w:val="001703B0"/>
    <w:rsid w:val="00170411"/>
    <w:rsid w:val="00170573"/>
    <w:rsid w:val="0017099D"/>
    <w:rsid w:val="00171D05"/>
    <w:rsid w:val="00171D75"/>
    <w:rsid w:val="00171DAA"/>
    <w:rsid w:val="0017206F"/>
    <w:rsid w:val="00172239"/>
    <w:rsid w:val="00172391"/>
    <w:rsid w:val="00172869"/>
    <w:rsid w:val="00172B37"/>
    <w:rsid w:val="001731EE"/>
    <w:rsid w:val="00173310"/>
    <w:rsid w:val="0017336D"/>
    <w:rsid w:val="001733A0"/>
    <w:rsid w:val="00173D00"/>
    <w:rsid w:val="00173F04"/>
    <w:rsid w:val="00174175"/>
    <w:rsid w:val="001742C3"/>
    <w:rsid w:val="00174A87"/>
    <w:rsid w:val="00174DDA"/>
    <w:rsid w:val="00174E25"/>
    <w:rsid w:val="00175580"/>
    <w:rsid w:val="0017617C"/>
    <w:rsid w:val="0017620C"/>
    <w:rsid w:val="001762F1"/>
    <w:rsid w:val="00176837"/>
    <w:rsid w:val="00176DDA"/>
    <w:rsid w:val="00176E6A"/>
    <w:rsid w:val="0017712F"/>
    <w:rsid w:val="00177277"/>
    <w:rsid w:val="0017740B"/>
    <w:rsid w:val="00177DAB"/>
    <w:rsid w:val="001801A0"/>
    <w:rsid w:val="001808C6"/>
    <w:rsid w:val="00180AFE"/>
    <w:rsid w:val="00181453"/>
    <w:rsid w:val="00181498"/>
    <w:rsid w:val="0018159A"/>
    <w:rsid w:val="001817CB"/>
    <w:rsid w:val="00181A18"/>
    <w:rsid w:val="00181D71"/>
    <w:rsid w:val="00182089"/>
    <w:rsid w:val="001824AA"/>
    <w:rsid w:val="001829C5"/>
    <w:rsid w:val="00182B12"/>
    <w:rsid w:val="001830CD"/>
    <w:rsid w:val="00183199"/>
    <w:rsid w:val="001831D4"/>
    <w:rsid w:val="001833FE"/>
    <w:rsid w:val="0018342E"/>
    <w:rsid w:val="00183906"/>
    <w:rsid w:val="00183CF9"/>
    <w:rsid w:val="00183DD5"/>
    <w:rsid w:val="00184017"/>
    <w:rsid w:val="001846BA"/>
    <w:rsid w:val="00184878"/>
    <w:rsid w:val="00184DF0"/>
    <w:rsid w:val="00184E0C"/>
    <w:rsid w:val="001853ED"/>
    <w:rsid w:val="001853F3"/>
    <w:rsid w:val="0018540D"/>
    <w:rsid w:val="001854F3"/>
    <w:rsid w:val="0018553D"/>
    <w:rsid w:val="00185BC0"/>
    <w:rsid w:val="00185EF9"/>
    <w:rsid w:val="00186CED"/>
    <w:rsid w:val="001873FA"/>
    <w:rsid w:val="00187530"/>
    <w:rsid w:val="00187796"/>
    <w:rsid w:val="00187E44"/>
    <w:rsid w:val="00190425"/>
    <w:rsid w:val="00190ED2"/>
    <w:rsid w:val="0019117A"/>
    <w:rsid w:val="00191396"/>
    <w:rsid w:val="00191529"/>
    <w:rsid w:val="001915A5"/>
    <w:rsid w:val="00191698"/>
    <w:rsid w:val="00191809"/>
    <w:rsid w:val="00191911"/>
    <w:rsid w:val="00191B63"/>
    <w:rsid w:val="00192018"/>
    <w:rsid w:val="00192266"/>
    <w:rsid w:val="00192398"/>
    <w:rsid w:val="00192BA2"/>
    <w:rsid w:val="00192DE7"/>
    <w:rsid w:val="0019311B"/>
    <w:rsid w:val="0019312C"/>
    <w:rsid w:val="001931D1"/>
    <w:rsid w:val="0019338D"/>
    <w:rsid w:val="001935D2"/>
    <w:rsid w:val="00193A2A"/>
    <w:rsid w:val="00194B14"/>
    <w:rsid w:val="00194B34"/>
    <w:rsid w:val="00194B3C"/>
    <w:rsid w:val="00194BD3"/>
    <w:rsid w:val="00195131"/>
    <w:rsid w:val="00195293"/>
    <w:rsid w:val="001954A4"/>
    <w:rsid w:val="00195573"/>
    <w:rsid w:val="0019569B"/>
    <w:rsid w:val="00195754"/>
    <w:rsid w:val="00195A28"/>
    <w:rsid w:val="00195D23"/>
    <w:rsid w:val="00195D87"/>
    <w:rsid w:val="00196211"/>
    <w:rsid w:val="001962E8"/>
    <w:rsid w:val="001967E9"/>
    <w:rsid w:val="00196B56"/>
    <w:rsid w:val="00196CA3"/>
    <w:rsid w:val="00197460"/>
    <w:rsid w:val="00197ABC"/>
    <w:rsid w:val="00197EC9"/>
    <w:rsid w:val="00197F31"/>
    <w:rsid w:val="001A0142"/>
    <w:rsid w:val="001A032E"/>
    <w:rsid w:val="001A0417"/>
    <w:rsid w:val="001A045E"/>
    <w:rsid w:val="001A04C7"/>
    <w:rsid w:val="001A1AD9"/>
    <w:rsid w:val="001A2081"/>
    <w:rsid w:val="001A208C"/>
    <w:rsid w:val="001A2331"/>
    <w:rsid w:val="001A2473"/>
    <w:rsid w:val="001A2586"/>
    <w:rsid w:val="001A28C3"/>
    <w:rsid w:val="001A3091"/>
    <w:rsid w:val="001A325E"/>
    <w:rsid w:val="001A32F1"/>
    <w:rsid w:val="001A3C18"/>
    <w:rsid w:val="001A3D9E"/>
    <w:rsid w:val="001A41A2"/>
    <w:rsid w:val="001A4270"/>
    <w:rsid w:val="001A4A7F"/>
    <w:rsid w:val="001A52C7"/>
    <w:rsid w:val="001A5A83"/>
    <w:rsid w:val="001A5C8D"/>
    <w:rsid w:val="001A66BA"/>
    <w:rsid w:val="001A7328"/>
    <w:rsid w:val="001A744C"/>
    <w:rsid w:val="001A7A99"/>
    <w:rsid w:val="001A7C67"/>
    <w:rsid w:val="001B06EC"/>
    <w:rsid w:val="001B083A"/>
    <w:rsid w:val="001B0ABD"/>
    <w:rsid w:val="001B0D06"/>
    <w:rsid w:val="001B0E05"/>
    <w:rsid w:val="001B1C98"/>
    <w:rsid w:val="001B1F7E"/>
    <w:rsid w:val="001B226F"/>
    <w:rsid w:val="001B2CEA"/>
    <w:rsid w:val="001B2F76"/>
    <w:rsid w:val="001B3019"/>
    <w:rsid w:val="001B337F"/>
    <w:rsid w:val="001B37E8"/>
    <w:rsid w:val="001B3AE6"/>
    <w:rsid w:val="001B3B1B"/>
    <w:rsid w:val="001B3EA3"/>
    <w:rsid w:val="001B3FEE"/>
    <w:rsid w:val="001B426E"/>
    <w:rsid w:val="001B51E7"/>
    <w:rsid w:val="001B524B"/>
    <w:rsid w:val="001B54FE"/>
    <w:rsid w:val="001B5A35"/>
    <w:rsid w:val="001B5DC8"/>
    <w:rsid w:val="001B5F90"/>
    <w:rsid w:val="001B613F"/>
    <w:rsid w:val="001B6335"/>
    <w:rsid w:val="001B69B4"/>
    <w:rsid w:val="001B6DC8"/>
    <w:rsid w:val="001B6F32"/>
    <w:rsid w:val="001B72CA"/>
    <w:rsid w:val="001B7411"/>
    <w:rsid w:val="001B7D10"/>
    <w:rsid w:val="001C0A81"/>
    <w:rsid w:val="001C0CBF"/>
    <w:rsid w:val="001C0DEF"/>
    <w:rsid w:val="001C0E9B"/>
    <w:rsid w:val="001C14E2"/>
    <w:rsid w:val="001C16DA"/>
    <w:rsid w:val="001C1AFC"/>
    <w:rsid w:val="001C1C48"/>
    <w:rsid w:val="001C1E63"/>
    <w:rsid w:val="001C1EEE"/>
    <w:rsid w:val="001C290F"/>
    <w:rsid w:val="001C2F8F"/>
    <w:rsid w:val="001C371E"/>
    <w:rsid w:val="001C3CB4"/>
    <w:rsid w:val="001C445F"/>
    <w:rsid w:val="001C4526"/>
    <w:rsid w:val="001C493F"/>
    <w:rsid w:val="001C54DE"/>
    <w:rsid w:val="001C54EB"/>
    <w:rsid w:val="001C5564"/>
    <w:rsid w:val="001C56D3"/>
    <w:rsid w:val="001C5710"/>
    <w:rsid w:val="001C5821"/>
    <w:rsid w:val="001C58DE"/>
    <w:rsid w:val="001C5E19"/>
    <w:rsid w:val="001C612D"/>
    <w:rsid w:val="001C6207"/>
    <w:rsid w:val="001C67EB"/>
    <w:rsid w:val="001C6AAF"/>
    <w:rsid w:val="001C6D7A"/>
    <w:rsid w:val="001C6E18"/>
    <w:rsid w:val="001C7131"/>
    <w:rsid w:val="001C72E9"/>
    <w:rsid w:val="001C78A0"/>
    <w:rsid w:val="001C7C61"/>
    <w:rsid w:val="001C7DF8"/>
    <w:rsid w:val="001C7E9D"/>
    <w:rsid w:val="001D03FA"/>
    <w:rsid w:val="001D0457"/>
    <w:rsid w:val="001D0562"/>
    <w:rsid w:val="001D0899"/>
    <w:rsid w:val="001D09EF"/>
    <w:rsid w:val="001D0C1F"/>
    <w:rsid w:val="001D140B"/>
    <w:rsid w:val="001D231E"/>
    <w:rsid w:val="001D3781"/>
    <w:rsid w:val="001D3B53"/>
    <w:rsid w:val="001D3E7B"/>
    <w:rsid w:val="001D452D"/>
    <w:rsid w:val="001D45E7"/>
    <w:rsid w:val="001D4635"/>
    <w:rsid w:val="001D48BA"/>
    <w:rsid w:val="001D4CDE"/>
    <w:rsid w:val="001D532A"/>
    <w:rsid w:val="001D53FE"/>
    <w:rsid w:val="001D5853"/>
    <w:rsid w:val="001D64D0"/>
    <w:rsid w:val="001D64F6"/>
    <w:rsid w:val="001D66A0"/>
    <w:rsid w:val="001D6BC4"/>
    <w:rsid w:val="001D6FCC"/>
    <w:rsid w:val="001D7310"/>
    <w:rsid w:val="001D7728"/>
    <w:rsid w:val="001D7AF7"/>
    <w:rsid w:val="001D7DB3"/>
    <w:rsid w:val="001E03A1"/>
    <w:rsid w:val="001E03F2"/>
    <w:rsid w:val="001E0525"/>
    <w:rsid w:val="001E0A62"/>
    <w:rsid w:val="001E0E21"/>
    <w:rsid w:val="001E0F80"/>
    <w:rsid w:val="001E1C75"/>
    <w:rsid w:val="001E32C2"/>
    <w:rsid w:val="001E333F"/>
    <w:rsid w:val="001E33B1"/>
    <w:rsid w:val="001E33EE"/>
    <w:rsid w:val="001E346A"/>
    <w:rsid w:val="001E3B8C"/>
    <w:rsid w:val="001E3E06"/>
    <w:rsid w:val="001E3E26"/>
    <w:rsid w:val="001E3E60"/>
    <w:rsid w:val="001E4673"/>
    <w:rsid w:val="001E4BBB"/>
    <w:rsid w:val="001E4C89"/>
    <w:rsid w:val="001E4F07"/>
    <w:rsid w:val="001E4FBC"/>
    <w:rsid w:val="001E592A"/>
    <w:rsid w:val="001E5DB7"/>
    <w:rsid w:val="001E6471"/>
    <w:rsid w:val="001E6CA3"/>
    <w:rsid w:val="001E72A9"/>
    <w:rsid w:val="001E7473"/>
    <w:rsid w:val="001E75C6"/>
    <w:rsid w:val="001E76F6"/>
    <w:rsid w:val="001E789C"/>
    <w:rsid w:val="001E797C"/>
    <w:rsid w:val="001F0293"/>
    <w:rsid w:val="001F02EF"/>
    <w:rsid w:val="001F068F"/>
    <w:rsid w:val="001F096F"/>
    <w:rsid w:val="001F0B27"/>
    <w:rsid w:val="001F0E79"/>
    <w:rsid w:val="001F0FD7"/>
    <w:rsid w:val="001F13EE"/>
    <w:rsid w:val="001F1935"/>
    <w:rsid w:val="001F1C62"/>
    <w:rsid w:val="001F2D33"/>
    <w:rsid w:val="001F3385"/>
    <w:rsid w:val="001F3396"/>
    <w:rsid w:val="001F3C73"/>
    <w:rsid w:val="001F3E9F"/>
    <w:rsid w:val="001F4113"/>
    <w:rsid w:val="001F429E"/>
    <w:rsid w:val="001F4599"/>
    <w:rsid w:val="001F4A05"/>
    <w:rsid w:val="001F4BC5"/>
    <w:rsid w:val="001F50FA"/>
    <w:rsid w:val="001F57CF"/>
    <w:rsid w:val="001F5938"/>
    <w:rsid w:val="001F59B1"/>
    <w:rsid w:val="001F5B38"/>
    <w:rsid w:val="001F5C62"/>
    <w:rsid w:val="001F610E"/>
    <w:rsid w:val="001F6311"/>
    <w:rsid w:val="001F63A9"/>
    <w:rsid w:val="001F669A"/>
    <w:rsid w:val="001F68BA"/>
    <w:rsid w:val="001F6C2B"/>
    <w:rsid w:val="001F71A3"/>
    <w:rsid w:val="001F7229"/>
    <w:rsid w:val="001F74F5"/>
    <w:rsid w:val="001F79B9"/>
    <w:rsid w:val="001F7AAA"/>
    <w:rsid w:val="002006A9"/>
    <w:rsid w:val="00200793"/>
    <w:rsid w:val="002008A8"/>
    <w:rsid w:val="002009B0"/>
    <w:rsid w:val="00200B9B"/>
    <w:rsid w:val="0020178D"/>
    <w:rsid w:val="00201953"/>
    <w:rsid w:val="00201A3C"/>
    <w:rsid w:val="00201E19"/>
    <w:rsid w:val="00202650"/>
    <w:rsid w:val="002026FC"/>
    <w:rsid w:val="00202E0E"/>
    <w:rsid w:val="00202FB4"/>
    <w:rsid w:val="002033D6"/>
    <w:rsid w:val="00203A24"/>
    <w:rsid w:val="00203AD9"/>
    <w:rsid w:val="00203AEB"/>
    <w:rsid w:val="0020495C"/>
    <w:rsid w:val="00204B53"/>
    <w:rsid w:val="00204B6D"/>
    <w:rsid w:val="00204D8A"/>
    <w:rsid w:val="00204D9D"/>
    <w:rsid w:val="00204EA0"/>
    <w:rsid w:val="00204F22"/>
    <w:rsid w:val="00204F23"/>
    <w:rsid w:val="0020569D"/>
    <w:rsid w:val="00205856"/>
    <w:rsid w:val="002058C4"/>
    <w:rsid w:val="002060EA"/>
    <w:rsid w:val="00206231"/>
    <w:rsid w:val="0020627F"/>
    <w:rsid w:val="002064CB"/>
    <w:rsid w:val="00206550"/>
    <w:rsid w:val="0020731A"/>
    <w:rsid w:val="00207510"/>
    <w:rsid w:val="002079D3"/>
    <w:rsid w:val="00207A73"/>
    <w:rsid w:val="0021005F"/>
    <w:rsid w:val="0021056F"/>
    <w:rsid w:val="0021084C"/>
    <w:rsid w:val="002109C2"/>
    <w:rsid w:val="00210B18"/>
    <w:rsid w:val="00210FB4"/>
    <w:rsid w:val="00211566"/>
    <w:rsid w:val="00211981"/>
    <w:rsid w:val="00211E97"/>
    <w:rsid w:val="002135FB"/>
    <w:rsid w:val="0021381B"/>
    <w:rsid w:val="00213D42"/>
    <w:rsid w:val="00214992"/>
    <w:rsid w:val="0021583D"/>
    <w:rsid w:val="0021584F"/>
    <w:rsid w:val="00215EB8"/>
    <w:rsid w:val="0021648E"/>
    <w:rsid w:val="002164F9"/>
    <w:rsid w:val="00216637"/>
    <w:rsid w:val="00216BA2"/>
    <w:rsid w:val="00217029"/>
    <w:rsid w:val="00217044"/>
    <w:rsid w:val="00217072"/>
    <w:rsid w:val="00217432"/>
    <w:rsid w:val="00217928"/>
    <w:rsid w:val="00217F75"/>
    <w:rsid w:val="00217FDE"/>
    <w:rsid w:val="0022034B"/>
    <w:rsid w:val="00220A96"/>
    <w:rsid w:val="00220E27"/>
    <w:rsid w:val="00221929"/>
    <w:rsid w:val="002225FF"/>
    <w:rsid w:val="00222A26"/>
    <w:rsid w:val="00223252"/>
    <w:rsid w:val="00223312"/>
    <w:rsid w:val="0022343F"/>
    <w:rsid w:val="002248A1"/>
    <w:rsid w:val="00224D68"/>
    <w:rsid w:val="002259E6"/>
    <w:rsid w:val="00225A75"/>
    <w:rsid w:val="00225AE3"/>
    <w:rsid w:val="00225E36"/>
    <w:rsid w:val="002267B0"/>
    <w:rsid w:val="00227412"/>
    <w:rsid w:val="00227533"/>
    <w:rsid w:val="00227AD1"/>
    <w:rsid w:val="002303B0"/>
    <w:rsid w:val="002309A9"/>
    <w:rsid w:val="00230A38"/>
    <w:rsid w:val="00230CCF"/>
    <w:rsid w:val="00230D2F"/>
    <w:rsid w:val="00230FBF"/>
    <w:rsid w:val="00231242"/>
    <w:rsid w:val="00232242"/>
    <w:rsid w:val="00232273"/>
    <w:rsid w:val="00232C02"/>
    <w:rsid w:val="00232FDA"/>
    <w:rsid w:val="0023329F"/>
    <w:rsid w:val="00233375"/>
    <w:rsid w:val="0023345E"/>
    <w:rsid w:val="002338FB"/>
    <w:rsid w:val="00233E3F"/>
    <w:rsid w:val="002342E9"/>
    <w:rsid w:val="0023442A"/>
    <w:rsid w:val="00234892"/>
    <w:rsid w:val="00234A25"/>
    <w:rsid w:val="00234DA8"/>
    <w:rsid w:val="00235235"/>
    <w:rsid w:val="002358A4"/>
    <w:rsid w:val="00236256"/>
    <w:rsid w:val="00236512"/>
    <w:rsid w:val="00236D56"/>
    <w:rsid w:val="00237C56"/>
    <w:rsid w:val="00240217"/>
    <w:rsid w:val="0024036E"/>
    <w:rsid w:val="0024053D"/>
    <w:rsid w:val="002406D6"/>
    <w:rsid w:val="00240C04"/>
    <w:rsid w:val="00240C5C"/>
    <w:rsid w:val="0024107E"/>
    <w:rsid w:val="0024165F"/>
    <w:rsid w:val="00241682"/>
    <w:rsid w:val="002417A1"/>
    <w:rsid w:val="002417F3"/>
    <w:rsid w:val="002418BE"/>
    <w:rsid w:val="002418FD"/>
    <w:rsid w:val="00241D7B"/>
    <w:rsid w:val="00242393"/>
    <w:rsid w:val="00242525"/>
    <w:rsid w:val="002426C0"/>
    <w:rsid w:val="00242C4E"/>
    <w:rsid w:val="00242F4F"/>
    <w:rsid w:val="0024311E"/>
    <w:rsid w:val="002436DA"/>
    <w:rsid w:val="00243EBF"/>
    <w:rsid w:val="00243FA1"/>
    <w:rsid w:val="00244313"/>
    <w:rsid w:val="00244567"/>
    <w:rsid w:val="00244940"/>
    <w:rsid w:val="00244ADB"/>
    <w:rsid w:val="00244B34"/>
    <w:rsid w:val="00244DD9"/>
    <w:rsid w:val="00244ECA"/>
    <w:rsid w:val="002451C8"/>
    <w:rsid w:val="002457A9"/>
    <w:rsid w:val="002461AA"/>
    <w:rsid w:val="0024656D"/>
    <w:rsid w:val="00246DB3"/>
    <w:rsid w:val="002471E5"/>
    <w:rsid w:val="002476F9"/>
    <w:rsid w:val="00247A3D"/>
    <w:rsid w:val="00247E42"/>
    <w:rsid w:val="00247FC0"/>
    <w:rsid w:val="0025125F"/>
    <w:rsid w:val="0025152F"/>
    <w:rsid w:val="002516FF"/>
    <w:rsid w:val="002519CD"/>
    <w:rsid w:val="00251B8D"/>
    <w:rsid w:val="00251BE6"/>
    <w:rsid w:val="00251F3D"/>
    <w:rsid w:val="00252219"/>
    <w:rsid w:val="002524DF"/>
    <w:rsid w:val="00252690"/>
    <w:rsid w:val="00252981"/>
    <w:rsid w:val="00252A01"/>
    <w:rsid w:val="00252BE0"/>
    <w:rsid w:val="0025409C"/>
    <w:rsid w:val="0025418A"/>
    <w:rsid w:val="00254729"/>
    <w:rsid w:val="00254A22"/>
    <w:rsid w:val="00254FE5"/>
    <w:rsid w:val="002553A4"/>
    <w:rsid w:val="0025574B"/>
    <w:rsid w:val="00255953"/>
    <w:rsid w:val="0025596C"/>
    <w:rsid w:val="00255CAC"/>
    <w:rsid w:val="00255E45"/>
    <w:rsid w:val="00256315"/>
    <w:rsid w:val="00256579"/>
    <w:rsid w:val="002565CD"/>
    <w:rsid w:val="002566F1"/>
    <w:rsid w:val="002570C5"/>
    <w:rsid w:val="00257279"/>
    <w:rsid w:val="002575AA"/>
    <w:rsid w:val="00257622"/>
    <w:rsid w:val="00257AC3"/>
    <w:rsid w:val="00257C1A"/>
    <w:rsid w:val="00257E2F"/>
    <w:rsid w:val="002601B3"/>
    <w:rsid w:val="002605D8"/>
    <w:rsid w:val="00260955"/>
    <w:rsid w:val="00260A19"/>
    <w:rsid w:val="00261320"/>
    <w:rsid w:val="00261BED"/>
    <w:rsid w:val="00261F1B"/>
    <w:rsid w:val="002632CF"/>
    <w:rsid w:val="00263CB5"/>
    <w:rsid w:val="00264181"/>
    <w:rsid w:val="002647E5"/>
    <w:rsid w:val="00264AAF"/>
    <w:rsid w:val="00264B60"/>
    <w:rsid w:val="00265129"/>
    <w:rsid w:val="0026574A"/>
    <w:rsid w:val="00265A63"/>
    <w:rsid w:val="00265CC1"/>
    <w:rsid w:val="00265D47"/>
    <w:rsid w:val="00265E56"/>
    <w:rsid w:val="0026650D"/>
    <w:rsid w:val="00266AAB"/>
    <w:rsid w:val="00266B1C"/>
    <w:rsid w:val="00266BE4"/>
    <w:rsid w:val="00266FAC"/>
    <w:rsid w:val="002674F4"/>
    <w:rsid w:val="00267C46"/>
    <w:rsid w:val="00267E7B"/>
    <w:rsid w:val="00267FBA"/>
    <w:rsid w:val="00270017"/>
    <w:rsid w:val="002703C8"/>
    <w:rsid w:val="00270B7D"/>
    <w:rsid w:val="00271505"/>
    <w:rsid w:val="00271782"/>
    <w:rsid w:val="00271980"/>
    <w:rsid w:val="00271A93"/>
    <w:rsid w:val="00271AEB"/>
    <w:rsid w:val="00271B96"/>
    <w:rsid w:val="00271EFB"/>
    <w:rsid w:val="00271EFD"/>
    <w:rsid w:val="00272141"/>
    <w:rsid w:val="00272871"/>
    <w:rsid w:val="00272B8D"/>
    <w:rsid w:val="00272F9A"/>
    <w:rsid w:val="002732A1"/>
    <w:rsid w:val="002732FE"/>
    <w:rsid w:val="00273916"/>
    <w:rsid w:val="00273F8D"/>
    <w:rsid w:val="00275011"/>
    <w:rsid w:val="0027502E"/>
    <w:rsid w:val="002755B2"/>
    <w:rsid w:val="002756CC"/>
    <w:rsid w:val="00275788"/>
    <w:rsid w:val="00275991"/>
    <w:rsid w:val="00275E3F"/>
    <w:rsid w:val="00275E9B"/>
    <w:rsid w:val="00275F65"/>
    <w:rsid w:val="002768F7"/>
    <w:rsid w:val="0027711B"/>
    <w:rsid w:val="00277BBC"/>
    <w:rsid w:val="00277D17"/>
    <w:rsid w:val="00280704"/>
    <w:rsid w:val="002807D3"/>
    <w:rsid w:val="0028118A"/>
    <w:rsid w:val="00281245"/>
    <w:rsid w:val="0028161B"/>
    <w:rsid w:val="00281D2D"/>
    <w:rsid w:val="00281EE1"/>
    <w:rsid w:val="00282830"/>
    <w:rsid w:val="00282EFF"/>
    <w:rsid w:val="00282F04"/>
    <w:rsid w:val="00282F2D"/>
    <w:rsid w:val="00283979"/>
    <w:rsid w:val="00283CE2"/>
    <w:rsid w:val="00283EB9"/>
    <w:rsid w:val="0028424C"/>
    <w:rsid w:val="0028451F"/>
    <w:rsid w:val="00284ABF"/>
    <w:rsid w:val="00285A06"/>
    <w:rsid w:val="002863A1"/>
    <w:rsid w:val="00286823"/>
    <w:rsid w:val="00286CAF"/>
    <w:rsid w:val="00286EF0"/>
    <w:rsid w:val="00286F9A"/>
    <w:rsid w:val="002872E9"/>
    <w:rsid w:val="002876F6"/>
    <w:rsid w:val="00287B6E"/>
    <w:rsid w:val="00287BDF"/>
    <w:rsid w:val="00287EC0"/>
    <w:rsid w:val="0029023E"/>
    <w:rsid w:val="0029083C"/>
    <w:rsid w:val="00290C6E"/>
    <w:rsid w:val="00290CCF"/>
    <w:rsid w:val="00290EE6"/>
    <w:rsid w:val="002913B6"/>
    <w:rsid w:val="002913EA"/>
    <w:rsid w:val="002914C7"/>
    <w:rsid w:val="00291C73"/>
    <w:rsid w:val="00291E91"/>
    <w:rsid w:val="00292688"/>
    <w:rsid w:val="0029277B"/>
    <w:rsid w:val="00292EDB"/>
    <w:rsid w:val="00293090"/>
    <w:rsid w:val="00293125"/>
    <w:rsid w:val="002933E4"/>
    <w:rsid w:val="002934A0"/>
    <w:rsid w:val="00293A89"/>
    <w:rsid w:val="00293CA3"/>
    <w:rsid w:val="002942DC"/>
    <w:rsid w:val="002944DC"/>
    <w:rsid w:val="002945DF"/>
    <w:rsid w:val="00294BB1"/>
    <w:rsid w:val="002952B2"/>
    <w:rsid w:val="00295BB3"/>
    <w:rsid w:val="002965E2"/>
    <w:rsid w:val="002968AE"/>
    <w:rsid w:val="00297190"/>
    <w:rsid w:val="00297230"/>
    <w:rsid w:val="002976EE"/>
    <w:rsid w:val="00297E00"/>
    <w:rsid w:val="002A0378"/>
    <w:rsid w:val="002A0479"/>
    <w:rsid w:val="002A0CA3"/>
    <w:rsid w:val="002A0ED5"/>
    <w:rsid w:val="002A15ED"/>
    <w:rsid w:val="002A16EC"/>
    <w:rsid w:val="002A1874"/>
    <w:rsid w:val="002A19C6"/>
    <w:rsid w:val="002A1DCE"/>
    <w:rsid w:val="002A1F37"/>
    <w:rsid w:val="002A2204"/>
    <w:rsid w:val="002A25FE"/>
    <w:rsid w:val="002A2B0B"/>
    <w:rsid w:val="002A32B9"/>
    <w:rsid w:val="002A3760"/>
    <w:rsid w:val="002A3885"/>
    <w:rsid w:val="002A3D9E"/>
    <w:rsid w:val="002A47DD"/>
    <w:rsid w:val="002A4C7C"/>
    <w:rsid w:val="002A4FC1"/>
    <w:rsid w:val="002A5350"/>
    <w:rsid w:val="002A56B4"/>
    <w:rsid w:val="002A589B"/>
    <w:rsid w:val="002A617F"/>
    <w:rsid w:val="002A7600"/>
    <w:rsid w:val="002A79AB"/>
    <w:rsid w:val="002A7B57"/>
    <w:rsid w:val="002B0228"/>
    <w:rsid w:val="002B0456"/>
    <w:rsid w:val="002B0CE8"/>
    <w:rsid w:val="002B117B"/>
    <w:rsid w:val="002B2345"/>
    <w:rsid w:val="002B2576"/>
    <w:rsid w:val="002B270C"/>
    <w:rsid w:val="002B28E0"/>
    <w:rsid w:val="002B3342"/>
    <w:rsid w:val="002B3537"/>
    <w:rsid w:val="002B3B3B"/>
    <w:rsid w:val="002B3EA2"/>
    <w:rsid w:val="002B48DA"/>
    <w:rsid w:val="002B4F4F"/>
    <w:rsid w:val="002B5466"/>
    <w:rsid w:val="002B5796"/>
    <w:rsid w:val="002B5CE1"/>
    <w:rsid w:val="002B64A1"/>
    <w:rsid w:val="002B6A9F"/>
    <w:rsid w:val="002B6ACD"/>
    <w:rsid w:val="002B6F1E"/>
    <w:rsid w:val="002B7438"/>
    <w:rsid w:val="002B7512"/>
    <w:rsid w:val="002B7EEB"/>
    <w:rsid w:val="002C01F5"/>
    <w:rsid w:val="002C0666"/>
    <w:rsid w:val="002C0C93"/>
    <w:rsid w:val="002C0DB3"/>
    <w:rsid w:val="002C1011"/>
    <w:rsid w:val="002C13BE"/>
    <w:rsid w:val="002C140D"/>
    <w:rsid w:val="002C145D"/>
    <w:rsid w:val="002C16E9"/>
    <w:rsid w:val="002C1833"/>
    <w:rsid w:val="002C1A22"/>
    <w:rsid w:val="002C1A62"/>
    <w:rsid w:val="002C2024"/>
    <w:rsid w:val="002C2179"/>
    <w:rsid w:val="002C219B"/>
    <w:rsid w:val="002C238C"/>
    <w:rsid w:val="002C2986"/>
    <w:rsid w:val="002C2C99"/>
    <w:rsid w:val="002C314E"/>
    <w:rsid w:val="002C31E9"/>
    <w:rsid w:val="002C3926"/>
    <w:rsid w:val="002C3B8C"/>
    <w:rsid w:val="002C40ED"/>
    <w:rsid w:val="002C4494"/>
    <w:rsid w:val="002C44B7"/>
    <w:rsid w:val="002C4507"/>
    <w:rsid w:val="002C45ED"/>
    <w:rsid w:val="002C5664"/>
    <w:rsid w:val="002C63B5"/>
    <w:rsid w:val="002C649E"/>
    <w:rsid w:val="002C670A"/>
    <w:rsid w:val="002C68A3"/>
    <w:rsid w:val="002C6B11"/>
    <w:rsid w:val="002C6D0B"/>
    <w:rsid w:val="002C7790"/>
    <w:rsid w:val="002D001E"/>
    <w:rsid w:val="002D0361"/>
    <w:rsid w:val="002D0543"/>
    <w:rsid w:val="002D058E"/>
    <w:rsid w:val="002D0A7D"/>
    <w:rsid w:val="002D0CDD"/>
    <w:rsid w:val="002D0EC8"/>
    <w:rsid w:val="002D118B"/>
    <w:rsid w:val="002D17EE"/>
    <w:rsid w:val="002D185E"/>
    <w:rsid w:val="002D1927"/>
    <w:rsid w:val="002D3064"/>
    <w:rsid w:val="002D3CF5"/>
    <w:rsid w:val="002D408F"/>
    <w:rsid w:val="002D4457"/>
    <w:rsid w:val="002D48C1"/>
    <w:rsid w:val="002D4E0C"/>
    <w:rsid w:val="002D4F6D"/>
    <w:rsid w:val="002D5498"/>
    <w:rsid w:val="002D54ED"/>
    <w:rsid w:val="002D5BEE"/>
    <w:rsid w:val="002D5C6C"/>
    <w:rsid w:val="002D6041"/>
    <w:rsid w:val="002D642B"/>
    <w:rsid w:val="002D6525"/>
    <w:rsid w:val="002D6CD6"/>
    <w:rsid w:val="002D72DC"/>
    <w:rsid w:val="002D7503"/>
    <w:rsid w:val="002D7884"/>
    <w:rsid w:val="002D79AC"/>
    <w:rsid w:val="002E0219"/>
    <w:rsid w:val="002E0355"/>
    <w:rsid w:val="002E09A6"/>
    <w:rsid w:val="002E10D2"/>
    <w:rsid w:val="002E138F"/>
    <w:rsid w:val="002E15E2"/>
    <w:rsid w:val="002E1ACD"/>
    <w:rsid w:val="002E1CD1"/>
    <w:rsid w:val="002E2301"/>
    <w:rsid w:val="002E2783"/>
    <w:rsid w:val="002E29AB"/>
    <w:rsid w:val="002E2BBD"/>
    <w:rsid w:val="002E2BFB"/>
    <w:rsid w:val="002E2FB9"/>
    <w:rsid w:val="002E3004"/>
    <w:rsid w:val="002E30E6"/>
    <w:rsid w:val="002E3319"/>
    <w:rsid w:val="002E359E"/>
    <w:rsid w:val="002E3943"/>
    <w:rsid w:val="002E3A18"/>
    <w:rsid w:val="002E3A2C"/>
    <w:rsid w:val="002E3E55"/>
    <w:rsid w:val="002E41B8"/>
    <w:rsid w:val="002E4B25"/>
    <w:rsid w:val="002E54C9"/>
    <w:rsid w:val="002E54CD"/>
    <w:rsid w:val="002E5500"/>
    <w:rsid w:val="002E595B"/>
    <w:rsid w:val="002E5EDE"/>
    <w:rsid w:val="002E66CA"/>
    <w:rsid w:val="002E6FDD"/>
    <w:rsid w:val="002E7250"/>
    <w:rsid w:val="002E765B"/>
    <w:rsid w:val="002E79A3"/>
    <w:rsid w:val="002F0C2D"/>
    <w:rsid w:val="002F0EE1"/>
    <w:rsid w:val="002F18A6"/>
    <w:rsid w:val="002F18A7"/>
    <w:rsid w:val="002F1B10"/>
    <w:rsid w:val="002F1BC6"/>
    <w:rsid w:val="002F1CD1"/>
    <w:rsid w:val="002F20FC"/>
    <w:rsid w:val="002F3217"/>
    <w:rsid w:val="002F32F9"/>
    <w:rsid w:val="002F362E"/>
    <w:rsid w:val="002F3961"/>
    <w:rsid w:val="002F3E36"/>
    <w:rsid w:val="002F452A"/>
    <w:rsid w:val="002F48CB"/>
    <w:rsid w:val="002F4A63"/>
    <w:rsid w:val="002F4F31"/>
    <w:rsid w:val="002F5269"/>
    <w:rsid w:val="002F54D9"/>
    <w:rsid w:val="002F5E45"/>
    <w:rsid w:val="002F668F"/>
    <w:rsid w:val="002F69C4"/>
    <w:rsid w:val="002F713A"/>
    <w:rsid w:val="002F71AC"/>
    <w:rsid w:val="00300121"/>
    <w:rsid w:val="00300ACC"/>
    <w:rsid w:val="003010B2"/>
    <w:rsid w:val="003012D2"/>
    <w:rsid w:val="00301D1C"/>
    <w:rsid w:val="00302038"/>
    <w:rsid w:val="0030208F"/>
    <w:rsid w:val="00302266"/>
    <w:rsid w:val="003029A8"/>
    <w:rsid w:val="00302ED3"/>
    <w:rsid w:val="00302F93"/>
    <w:rsid w:val="003030D6"/>
    <w:rsid w:val="00303780"/>
    <w:rsid w:val="00303857"/>
    <w:rsid w:val="00303EAD"/>
    <w:rsid w:val="00303ED1"/>
    <w:rsid w:val="00304EF1"/>
    <w:rsid w:val="00304FAF"/>
    <w:rsid w:val="00305033"/>
    <w:rsid w:val="0030572A"/>
    <w:rsid w:val="003057D6"/>
    <w:rsid w:val="00305961"/>
    <w:rsid w:val="00306A3B"/>
    <w:rsid w:val="00306BE7"/>
    <w:rsid w:val="00306CFA"/>
    <w:rsid w:val="00306F9A"/>
    <w:rsid w:val="0030704E"/>
    <w:rsid w:val="0030751A"/>
    <w:rsid w:val="00307563"/>
    <w:rsid w:val="003104FB"/>
    <w:rsid w:val="003105B1"/>
    <w:rsid w:val="00310BA8"/>
    <w:rsid w:val="00310E85"/>
    <w:rsid w:val="00310E93"/>
    <w:rsid w:val="003110B2"/>
    <w:rsid w:val="00311211"/>
    <w:rsid w:val="00311B35"/>
    <w:rsid w:val="003120A8"/>
    <w:rsid w:val="003122FE"/>
    <w:rsid w:val="00312B06"/>
    <w:rsid w:val="00312EFA"/>
    <w:rsid w:val="00312FA0"/>
    <w:rsid w:val="00314756"/>
    <w:rsid w:val="003149F9"/>
    <w:rsid w:val="00314B44"/>
    <w:rsid w:val="00314B6A"/>
    <w:rsid w:val="00314DE7"/>
    <w:rsid w:val="0031552E"/>
    <w:rsid w:val="00315971"/>
    <w:rsid w:val="00315BF1"/>
    <w:rsid w:val="00315C44"/>
    <w:rsid w:val="0031634C"/>
    <w:rsid w:val="00316EE2"/>
    <w:rsid w:val="00317455"/>
    <w:rsid w:val="00317552"/>
    <w:rsid w:val="00317668"/>
    <w:rsid w:val="003200A7"/>
    <w:rsid w:val="003204EC"/>
    <w:rsid w:val="00320784"/>
    <w:rsid w:val="00320A6D"/>
    <w:rsid w:val="00320B40"/>
    <w:rsid w:val="003215F4"/>
    <w:rsid w:val="00321C93"/>
    <w:rsid w:val="00322316"/>
    <w:rsid w:val="00322511"/>
    <w:rsid w:val="00322E96"/>
    <w:rsid w:val="00322F52"/>
    <w:rsid w:val="00323BAD"/>
    <w:rsid w:val="0032458D"/>
    <w:rsid w:val="00324CBA"/>
    <w:rsid w:val="00325330"/>
    <w:rsid w:val="00325604"/>
    <w:rsid w:val="00325AC0"/>
    <w:rsid w:val="00326060"/>
    <w:rsid w:val="003265FD"/>
    <w:rsid w:val="003266FA"/>
    <w:rsid w:val="0032679C"/>
    <w:rsid w:val="00326C74"/>
    <w:rsid w:val="003271F2"/>
    <w:rsid w:val="00327CE3"/>
    <w:rsid w:val="00327E9E"/>
    <w:rsid w:val="00327F23"/>
    <w:rsid w:val="00330101"/>
    <w:rsid w:val="00330319"/>
    <w:rsid w:val="0033047F"/>
    <w:rsid w:val="003305CE"/>
    <w:rsid w:val="00330769"/>
    <w:rsid w:val="00330924"/>
    <w:rsid w:val="00330B9F"/>
    <w:rsid w:val="00330C02"/>
    <w:rsid w:val="00331106"/>
    <w:rsid w:val="003314CD"/>
    <w:rsid w:val="003319B4"/>
    <w:rsid w:val="00332147"/>
    <w:rsid w:val="0033214D"/>
    <w:rsid w:val="00332213"/>
    <w:rsid w:val="00332601"/>
    <w:rsid w:val="00332861"/>
    <w:rsid w:val="00332885"/>
    <w:rsid w:val="00332B55"/>
    <w:rsid w:val="00333140"/>
    <w:rsid w:val="00333341"/>
    <w:rsid w:val="00333368"/>
    <w:rsid w:val="003337EB"/>
    <w:rsid w:val="00333B24"/>
    <w:rsid w:val="00333C41"/>
    <w:rsid w:val="00333CB9"/>
    <w:rsid w:val="00334496"/>
    <w:rsid w:val="00334645"/>
    <w:rsid w:val="003348FB"/>
    <w:rsid w:val="003351CB"/>
    <w:rsid w:val="00335A31"/>
    <w:rsid w:val="00335E62"/>
    <w:rsid w:val="00336054"/>
    <w:rsid w:val="003363F6"/>
    <w:rsid w:val="003367CA"/>
    <w:rsid w:val="00336BB2"/>
    <w:rsid w:val="00336EB5"/>
    <w:rsid w:val="00337135"/>
    <w:rsid w:val="003375F4"/>
    <w:rsid w:val="00337998"/>
    <w:rsid w:val="00337D78"/>
    <w:rsid w:val="00337DB5"/>
    <w:rsid w:val="00337E8B"/>
    <w:rsid w:val="0034098D"/>
    <w:rsid w:val="00341454"/>
    <w:rsid w:val="00341EE6"/>
    <w:rsid w:val="00342178"/>
    <w:rsid w:val="0034284B"/>
    <w:rsid w:val="00342C7C"/>
    <w:rsid w:val="00343033"/>
    <w:rsid w:val="003434EC"/>
    <w:rsid w:val="0034364E"/>
    <w:rsid w:val="00343C38"/>
    <w:rsid w:val="0034431D"/>
    <w:rsid w:val="00344735"/>
    <w:rsid w:val="0034514C"/>
    <w:rsid w:val="0034527F"/>
    <w:rsid w:val="003453C3"/>
    <w:rsid w:val="00345527"/>
    <w:rsid w:val="0034556C"/>
    <w:rsid w:val="003456FB"/>
    <w:rsid w:val="003460FE"/>
    <w:rsid w:val="00346B32"/>
    <w:rsid w:val="0034713A"/>
    <w:rsid w:val="00347698"/>
    <w:rsid w:val="003478CF"/>
    <w:rsid w:val="003479D0"/>
    <w:rsid w:val="00347B73"/>
    <w:rsid w:val="00347CE0"/>
    <w:rsid w:val="00347EF8"/>
    <w:rsid w:val="00350299"/>
    <w:rsid w:val="00350781"/>
    <w:rsid w:val="00350908"/>
    <w:rsid w:val="00350B08"/>
    <w:rsid w:val="00350B0A"/>
    <w:rsid w:val="00350FEF"/>
    <w:rsid w:val="0035110E"/>
    <w:rsid w:val="003514CB"/>
    <w:rsid w:val="00351858"/>
    <w:rsid w:val="0035197F"/>
    <w:rsid w:val="00351ADA"/>
    <w:rsid w:val="0035267D"/>
    <w:rsid w:val="00352E89"/>
    <w:rsid w:val="003531A8"/>
    <w:rsid w:val="0035378D"/>
    <w:rsid w:val="003539F8"/>
    <w:rsid w:val="00354047"/>
    <w:rsid w:val="0035432B"/>
    <w:rsid w:val="0035472E"/>
    <w:rsid w:val="003550EF"/>
    <w:rsid w:val="003554EA"/>
    <w:rsid w:val="00355A24"/>
    <w:rsid w:val="00355AD2"/>
    <w:rsid w:val="00355C77"/>
    <w:rsid w:val="00355D19"/>
    <w:rsid w:val="00355D86"/>
    <w:rsid w:val="00355E7A"/>
    <w:rsid w:val="00356838"/>
    <w:rsid w:val="003569AB"/>
    <w:rsid w:val="00356A46"/>
    <w:rsid w:val="00356C53"/>
    <w:rsid w:val="00356C86"/>
    <w:rsid w:val="0035727D"/>
    <w:rsid w:val="0035727F"/>
    <w:rsid w:val="00357AE8"/>
    <w:rsid w:val="00357C07"/>
    <w:rsid w:val="00357C2E"/>
    <w:rsid w:val="003603F0"/>
    <w:rsid w:val="00360A7E"/>
    <w:rsid w:val="00360EF8"/>
    <w:rsid w:val="003617B3"/>
    <w:rsid w:val="0036183B"/>
    <w:rsid w:val="00361E8E"/>
    <w:rsid w:val="00361FBA"/>
    <w:rsid w:val="00362F94"/>
    <w:rsid w:val="003631EE"/>
    <w:rsid w:val="0036379E"/>
    <w:rsid w:val="00363D03"/>
    <w:rsid w:val="00364A4B"/>
    <w:rsid w:val="00364C1C"/>
    <w:rsid w:val="00364ED8"/>
    <w:rsid w:val="00365002"/>
    <w:rsid w:val="0036521A"/>
    <w:rsid w:val="00365260"/>
    <w:rsid w:val="00365456"/>
    <w:rsid w:val="00365836"/>
    <w:rsid w:val="003663EE"/>
    <w:rsid w:val="00366466"/>
    <w:rsid w:val="003665A1"/>
    <w:rsid w:val="003667CC"/>
    <w:rsid w:val="00366981"/>
    <w:rsid w:val="0036747C"/>
    <w:rsid w:val="00370351"/>
    <w:rsid w:val="00370487"/>
    <w:rsid w:val="003705CE"/>
    <w:rsid w:val="003707CA"/>
    <w:rsid w:val="00370900"/>
    <w:rsid w:val="00370F34"/>
    <w:rsid w:val="003711A5"/>
    <w:rsid w:val="003716AD"/>
    <w:rsid w:val="003716B5"/>
    <w:rsid w:val="00371A95"/>
    <w:rsid w:val="00372E8A"/>
    <w:rsid w:val="00373957"/>
    <w:rsid w:val="0037399C"/>
    <w:rsid w:val="00373C16"/>
    <w:rsid w:val="00374268"/>
    <w:rsid w:val="0037459D"/>
    <w:rsid w:val="003749F4"/>
    <w:rsid w:val="00374A94"/>
    <w:rsid w:val="00374C95"/>
    <w:rsid w:val="00374D1A"/>
    <w:rsid w:val="00375207"/>
    <w:rsid w:val="00376028"/>
    <w:rsid w:val="003762B9"/>
    <w:rsid w:val="00376626"/>
    <w:rsid w:val="00377205"/>
    <w:rsid w:val="003776C4"/>
    <w:rsid w:val="003779E8"/>
    <w:rsid w:val="003779FC"/>
    <w:rsid w:val="00377FA6"/>
    <w:rsid w:val="00380308"/>
    <w:rsid w:val="0038030A"/>
    <w:rsid w:val="0038030F"/>
    <w:rsid w:val="00381044"/>
    <w:rsid w:val="003811EF"/>
    <w:rsid w:val="003816B6"/>
    <w:rsid w:val="003821BA"/>
    <w:rsid w:val="003825C3"/>
    <w:rsid w:val="0038275E"/>
    <w:rsid w:val="00382C75"/>
    <w:rsid w:val="003835B1"/>
    <w:rsid w:val="0038390C"/>
    <w:rsid w:val="003839FA"/>
    <w:rsid w:val="00384010"/>
    <w:rsid w:val="00384607"/>
    <w:rsid w:val="003846C0"/>
    <w:rsid w:val="00384751"/>
    <w:rsid w:val="00384B01"/>
    <w:rsid w:val="00384F85"/>
    <w:rsid w:val="00385489"/>
    <w:rsid w:val="00385B22"/>
    <w:rsid w:val="0038621C"/>
    <w:rsid w:val="003864CA"/>
    <w:rsid w:val="003865EE"/>
    <w:rsid w:val="0038672B"/>
    <w:rsid w:val="00386E77"/>
    <w:rsid w:val="00387265"/>
    <w:rsid w:val="00387278"/>
    <w:rsid w:val="003873BF"/>
    <w:rsid w:val="003873D5"/>
    <w:rsid w:val="00387935"/>
    <w:rsid w:val="00387FB3"/>
    <w:rsid w:val="003900AD"/>
    <w:rsid w:val="003904D0"/>
    <w:rsid w:val="003905F6"/>
    <w:rsid w:val="0039079C"/>
    <w:rsid w:val="00390EB0"/>
    <w:rsid w:val="00390EE4"/>
    <w:rsid w:val="003911E4"/>
    <w:rsid w:val="003912AB"/>
    <w:rsid w:val="00391430"/>
    <w:rsid w:val="00391932"/>
    <w:rsid w:val="00391D76"/>
    <w:rsid w:val="00391FA3"/>
    <w:rsid w:val="00392086"/>
    <w:rsid w:val="003925D8"/>
    <w:rsid w:val="00392650"/>
    <w:rsid w:val="00392C78"/>
    <w:rsid w:val="0039304F"/>
    <w:rsid w:val="003931CD"/>
    <w:rsid w:val="0039323E"/>
    <w:rsid w:val="003936E3"/>
    <w:rsid w:val="003939B6"/>
    <w:rsid w:val="00393EEB"/>
    <w:rsid w:val="00393F8C"/>
    <w:rsid w:val="0039455D"/>
    <w:rsid w:val="003949AF"/>
    <w:rsid w:val="00395909"/>
    <w:rsid w:val="00395BAD"/>
    <w:rsid w:val="00396A03"/>
    <w:rsid w:val="00396A2A"/>
    <w:rsid w:val="00396CEA"/>
    <w:rsid w:val="0039711C"/>
    <w:rsid w:val="00397226"/>
    <w:rsid w:val="003974D1"/>
    <w:rsid w:val="00397BCF"/>
    <w:rsid w:val="00397DD8"/>
    <w:rsid w:val="00397E5E"/>
    <w:rsid w:val="00397F91"/>
    <w:rsid w:val="003A09E6"/>
    <w:rsid w:val="003A1006"/>
    <w:rsid w:val="003A112E"/>
    <w:rsid w:val="003A1279"/>
    <w:rsid w:val="003A13B1"/>
    <w:rsid w:val="003A15E0"/>
    <w:rsid w:val="003A2CD6"/>
    <w:rsid w:val="003A32C2"/>
    <w:rsid w:val="003A357F"/>
    <w:rsid w:val="003A36FA"/>
    <w:rsid w:val="003A442E"/>
    <w:rsid w:val="003A4510"/>
    <w:rsid w:val="003A4842"/>
    <w:rsid w:val="003A48EC"/>
    <w:rsid w:val="003A4A94"/>
    <w:rsid w:val="003A4DB8"/>
    <w:rsid w:val="003A4E25"/>
    <w:rsid w:val="003A4F09"/>
    <w:rsid w:val="003A5CA3"/>
    <w:rsid w:val="003A5E4D"/>
    <w:rsid w:val="003A5F65"/>
    <w:rsid w:val="003A605B"/>
    <w:rsid w:val="003A60FE"/>
    <w:rsid w:val="003A64FE"/>
    <w:rsid w:val="003A695A"/>
    <w:rsid w:val="003A6988"/>
    <w:rsid w:val="003A6A10"/>
    <w:rsid w:val="003A6AF1"/>
    <w:rsid w:val="003A6D92"/>
    <w:rsid w:val="003A7034"/>
    <w:rsid w:val="003A7070"/>
    <w:rsid w:val="003A7AA2"/>
    <w:rsid w:val="003A7BCB"/>
    <w:rsid w:val="003B1275"/>
    <w:rsid w:val="003B1612"/>
    <w:rsid w:val="003B2004"/>
    <w:rsid w:val="003B22FF"/>
    <w:rsid w:val="003B24F3"/>
    <w:rsid w:val="003B2667"/>
    <w:rsid w:val="003B3097"/>
    <w:rsid w:val="003B34C6"/>
    <w:rsid w:val="003B3C7D"/>
    <w:rsid w:val="003B3E01"/>
    <w:rsid w:val="003B464F"/>
    <w:rsid w:val="003B485D"/>
    <w:rsid w:val="003B490F"/>
    <w:rsid w:val="003B4D85"/>
    <w:rsid w:val="003B4E8C"/>
    <w:rsid w:val="003B6528"/>
    <w:rsid w:val="003B65C0"/>
    <w:rsid w:val="003B6A94"/>
    <w:rsid w:val="003B741A"/>
    <w:rsid w:val="003B758F"/>
    <w:rsid w:val="003B7792"/>
    <w:rsid w:val="003C03A3"/>
    <w:rsid w:val="003C0B51"/>
    <w:rsid w:val="003C10C6"/>
    <w:rsid w:val="003C13C8"/>
    <w:rsid w:val="003C146C"/>
    <w:rsid w:val="003C17D0"/>
    <w:rsid w:val="003C1B77"/>
    <w:rsid w:val="003C1D6C"/>
    <w:rsid w:val="003C1E75"/>
    <w:rsid w:val="003C1F2A"/>
    <w:rsid w:val="003C2131"/>
    <w:rsid w:val="003C23B0"/>
    <w:rsid w:val="003C23EB"/>
    <w:rsid w:val="003C25B9"/>
    <w:rsid w:val="003C27B9"/>
    <w:rsid w:val="003C2BBB"/>
    <w:rsid w:val="003C2EEC"/>
    <w:rsid w:val="003C2F04"/>
    <w:rsid w:val="003C3352"/>
    <w:rsid w:val="003C3637"/>
    <w:rsid w:val="003C37BB"/>
    <w:rsid w:val="003C38AC"/>
    <w:rsid w:val="003C3DFE"/>
    <w:rsid w:val="003C4107"/>
    <w:rsid w:val="003C415B"/>
    <w:rsid w:val="003C463D"/>
    <w:rsid w:val="003C47A5"/>
    <w:rsid w:val="003C4987"/>
    <w:rsid w:val="003C4B73"/>
    <w:rsid w:val="003C4CD3"/>
    <w:rsid w:val="003C4E71"/>
    <w:rsid w:val="003C4F81"/>
    <w:rsid w:val="003C50B0"/>
    <w:rsid w:val="003C511D"/>
    <w:rsid w:val="003C5480"/>
    <w:rsid w:val="003C5779"/>
    <w:rsid w:val="003C59FE"/>
    <w:rsid w:val="003C5F6B"/>
    <w:rsid w:val="003C615B"/>
    <w:rsid w:val="003C6421"/>
    <w:rsid w:val="003C6D5A"/>
    <w:rsid w:val="003C6E99"/>
    <w:rsid w:val="003C7482"/>
    <w:rsid w:val="003C7853"/>
    <w:rsid w:val="003C7917"/>
    <w:rsid w:val="003D0443"/>
    <w:rsid w:val="003D08A2"/>
    <w:rsid w:val="003D0CD8"/>
    <w:rsid w:val="003D1326"/>
    <w:rsid w:val="003D1EDC"/>
    <w:rsid w:val="003D1F0B"/>
    <w:rsid w:val="003D2309"/>
    <w:rsid w:val="003D250C"/>
    <w:rsid w:val="003D29A9"/>
    <w:rsid w:val="003D30FE"/>
    <w:rsid w:val="003D35F0"/>
    <w:rsid w:val="003D4405"/>
    <w:rsid w:val="003D447C"/>
    <w:rsid w:val="003D4AB2"/>
    <w:rsid w:val="003D5360"/>
    <w:rsid w:val="003D568F"/>
    <w:rsid w:val="003D5BEE"/>
    <w:rsid w:val="003D64CE"/>
    <w:rsid w:val="003D66C4"/>
    <w:rsid w:val="003D71D3"/>
    <w:rsid w:val="003D7A06"/>
    <w:rsid w:val="003D7D4A"/>
    <w:rsid w:val="003D7EDB"/>
    <w:rsid w:val="003E005C"/>
    <w:rsid w:val="003E026E"/>
    <w:rsid w:val="003E03F0"/>
    <w:rsid w:val="003E0B8C"/>
    <w:rsid w:val="003E1488"/>
    <w:rsid w:val="003E16BC"/>
    <w:rsid w:val="003E17CE"/>
    <w:rsid w:val="003E1A06"/>
    <w:rsid w:val="003E1EE7"/>
    <w:rsid w:val="003E23B6"/>
    <w:rsid w:val="003E2473"/>
    <w:rsid w:val="003E2603"/>
    <w:rsid w:val="003E2ACC"/>
    <w:rsid w:val="003E2BB5"/>
    <w:rsid w:val="003E3238"/>
    <w:rsid w:val="003E3610"/>
    <w:rsid w:val="003E41F1"/>
    <w:rsid w:val="003E473A"/>
    <w:rsid w:val="003E4EFD"/>
    <w:rsid w:val="003E5014"/>
    <w:rsid w:val="003E54AD"/>
    <w:rsid w:val="003E566A"/>
    <w:rsid w:val="003E6510"/>
    <w:rsid w:val="003E7008"/>
    <w:rsid w:val="003E733F"/>
    <w:rsid w:val="003E76AA"/>
    <w:rsid w:val="003E7796"/>
    <w:rsid w:val="003E78EE"/>
    <w:rsid w:val="003F094C"/>
    <w:rsid w:val="003F0C5C"/>
    <w:rsid w:val="003F0F33"/>
    <w:rsid w:val="003F13F7"/>
    <w:rsid w:val="003F20A7"/>
    <w:rsid w:val="003F27D6"/>
    <w:rsid w:val="003F288C"/>
    <w:rsid w:val="003F28EB"/>
    <w:rsid w:val="003F2EC2"/>
    <w:rsid w:val="003F33AD"/>
    <w:rsid w:val="003F388D"/>
    <w:rsid w:val="003F3C4A"/>
    <w:rsid w:val="003F3D51"/>
    <w:rsid w:val="003F41AD"/>
    <w:rsid w:val="003F5006"/>
    <w:rsid w:val="003F51E7"/>
    <w:rsid w:val="003F54B1"/>
    <w:rsid w:val="003F56F0"/>
    <w:rsid w:val="003F5777"/>
    <w:rsid w:val="003F6072"/>
    <w:rsid w:val="003F637B"/>
    <w:rsid w:val="003F64EF"/>
    <w:rsid w:val="003F6AF8"/>
    <w:rsid w:val="003F6DBE"/>
    <w:rsid w:val="003F6E5B"/>
    <w:rsid w:val="003F7154"/>
    <w:rsid w:val="003F7BAC"/>
    <w:rsid w:val="00400FC8"/>
    <w:rsid w:val="004010BF"/>
    <w:rsid w:val="004013AF"/>
    <w:rsid w:val="0040140F"/>
    <w:rsid w:val="004016DD"/>
    <w:rsid w:val="00401741"/>
    <w:rsid w:val="00401CBD"/>
    <w:rsid w:val="00401CE0"/>
    <w:rsid w:val="00401EE8"/>
    <w:rsid w:val="0040238F"/>
    <w:rsid w:val="004023B1"/>
    <w:rsid w:val="00402680"/>
    <w:rsid w:val="00402694"/>
    <w:rsid w:val="004026BE"/>
    <w:rsid w:val="00402936"/>
    <w:rsid w:val="00402947"/>
    <w:rsid w:val="00402BB7"/>
    <w:rsid w:val="00403266"/>
    <w:rsid w:val="0040353F"/>
    <w:rsid w:val="004036D9"/>
    <w:rsid w:val="004039C5"/>
    <w:rsid w:val="00403AC0"/>
    <w:rsid w:val="00403F95"/>
    <w:rsid w:val="00403FD8"/>
    <w:rsid w:val="00404852"/>
    <w:rsid w:val="00404C92"/>
    <w:rsid w:val="004056DB"/>
    <w:rsid w:val="0040589D"/>
    <w:rsid w:val="004062EF"/>
    <w:rsid w:val="004069E0"/>
    <w:rsid w:val="00406BB2"/>
    <w:rsid w:val="00406C28"/>
    <w:rsid w:val="00406C2F"/>
    <w:rsid w:val="00406DA7"/>
    <w:rsid w:val="00407175"/>
    <w:rsid w:val="00407BE1"/>
    <w:rsid w:val="00407C4D"/>
    <w:rsid w:val="00410763"/>
    <w:rsid w:val="0041078E"/>
    <w:rsid w:val="00410BE1"/>
    <w:rsid w:val="00410D89"/>
    <w:rsid w:val="00410EAA"/>
    <w:rsid w:val="00410F2D"/>
    <w:rsid w:val="00411250"/>
    <w:rsid w:val="0041127B"/>
    <w:rsid w:val="004114E8"/>
    <w:rsid w:val="0041184D"/>
    <w:rsid w:val="00411A1D"/>
    <w:rsid w:val="00411A21"/>
    <w:rsid w:val="00412006"/>
    <w:rsid w:val="00412351"/>
    <w:rsid w:val="0041246F"/>
    <w:rsid w:val="0041278C"/>
    <w:rsid w:val="004127A6"/>
    <w:rsid w:val="00412BF7"/>
    <w:rsid w:val="00412D81"/>
    <w:rsid w:val="004130C9"/>
    <w:rsid w:val="00413374"/>
    <w:rsid w:val="004133A5"/>
    <w:rsid w:val="00413670"/>
    <w:rsid w:val="004137EA"/>
    <w:rsid w:val="004141A4"/>
    <w:rsid w:val="00414628"/>
    <w:rsid w:val="00414946"/>
    <w:rsid w:val="00414E00"/>
    <w:rsid w:val="00414EE8"/>
    <w:rsid w:val="00415B47"/>
    <w:rsid w:val="00415D24"/>
    <w:rsid w:val="00415FBF"/>
    <w:rsid w:val="0041721B"/>
    <w:rsid w:val="004173A1"/>
    <w:rsid w:val="004173E1"/>
    <w:rsid w:val="00420FBD"/>
    <w:rsid w:val="004210F7"/>
    <w:rsid w:val="00421383"/>
    <w:rsid w:val="00421A49"/>
    <w:rsid w:val="00421E41"/>
    <w:rsid w:val="00422001"/>
    <w:rsid w:val="004221A4"/>
    <w:rsid w:val="0042222E"/>
    <w:rsid w:val="00422492"/>
    <w:rsid w:val="0042265F"/>
    <w:rsid w:val="00422F19"/>
    <w:rsid w:val="00422FB3"/>
    <w:rsid w:val="00423207"/>
    <w:rsid w:val="0042343D"/>
    <w:rsid w:val="00423F03"/>
    <w:rsid w:val="00424657"/>
    <w:rsid w:val="004246BD"/>
    <w:rsid w:val="00424AEB"/>
    <w:rsid w:val="00424DFD"/>
    <w:rsid w:val="00425A6D"/>
    <w:rsid w:val="00425E17"/>
    <w:rsid w:val="004261D9"/>
    <w:rsid w:val="00426436"/>
    <w:rsid w:val="004266FC"/>
    <w:rsid w:val="00426901"/>
    <w:rsid w:val="00426DF8"/>
    <w:rsid w:val="004272F7"/>
    <w:rsid w:val="0042768F"/>
    <w:rsid w:val="00427BF3"/>
    <w:rsid w:val="00427D3B"/>
    <w:rsid w:val="004302B8"/>
    <w:rsid w:val="004304B6"/>
    <w:rsid w:val="00430C26"/>
    <w:rsid w:val="00430C81"/>
    <w:rsid w:val="00431200"/>
    <w:rsid w:val="00431806"/>
    <w:rsid w:val="00431AB9"/>
    <w:rsid w:val="00431C1E"/>
    <w:rsid w:val="00431E16"/>
    <w:rsid w:val="004323B9"/>
    <w:rsid w:val="004325B0"/>
    <w:rsid w:val="00432963"/>
    <w:rsid w:val="00432D5F"/>
    <w:rsid w:val="00432FE6"/>
    <w:rsid w:val="00433373"/>
    <w:rsid w:val="0043361A"/>
    <w:rsid w:val="00433E67"/>
    <w:rsid w:val="004343ED"/>
    <w:rsid w:val="004343F6"/>
    <w:rsid w:val="00434678"/>
    <w:rsid w:val="00434C07"/>
    <w:rsid w:val="00434D36"/>
    <w:rsid w:val="0043536D"/>
    <w:rsid w:val="0043556D"/>
    <w:rsid w:val="004355EA"/>
    <w:rsid w:val="00435946"/>
    <w:rsid w:val="00435EC8"/>
    <w:rsid w:val="004361AD"/>
    <w:rsid w:val="004367BE"/>
    <w:rsid w:val="00437152"/>
    <w:rsid w:val="00437174"/>
    <w:rsid w:val="00437247"/>
    <w:rsid w:val="004375C4"/>
    <w:rsid w:val="00437B65"/>
    <w:rsid w:val="00437D09"/>
    <w:rsid w:val="00440244"/>
    <w:rsid w:val="004404E6"/>
    <w:rsid w:val="00440532"/>
    <w:rsid w:val="004407D8"/>
    <w:rsid w:val="0044081C"/>
    <w:rsid w:val="00440EB4"/>
    <w:rsid w:val="0044213A"/>
    <w:rsid w:val="00442437"/>
    <w:rsid w:val="004425E7"/>
    <w:rsid w:val="00442B78"/>
    <w:rsid w:val="00442DF7"/>
    <w:rsid w:val="00442FF4"/>
    <w:rsid w:val="004433C2"/>
    <w:rsid w:val="00444068"/>
    <w:rsid w:val="0044451D"/>
    <w:rsid w:val="00444C4B"/>
    <w:rsid w:val="00444D13"/>
    <w:rsid w:val="00444F17"/>
    <w:rsid w:val="0044500F"/>
    <w:rsid w:val="004451BC"/>
    <w:rsid w:val="00445650"/>
    <w:rsid w:val="00445721"/>
    <w:rsid w:val="004458CE"/>
    <w:rsid w:val="0044608E"/>
    <w:rsid w:val="0044612A"/>
    <w:rsid w:val="00446420"/>
    <w:rsid w:val="00446619"/>
    <w:rsid w:val="00446D4B"/>
    <w:rsid w:val="00446FAC"/>
    <w:rsid w:val="0044722F"/>
    <w:rsid w:val="004479B7"/>
    <w:rsid w:val="0045004B"/>
    <w:rsid w:val="004500DC"/>
    <w:rsid w:val="0045013E"/>
    <w:rsid w:val="0045015F"/>
    <w:rsid w:val="004506E8"/>
    <w:rsid w:val="00450AE2"/>
    <w:rsid w:val="00450CE1"/>
    <w:rsid w:val="00450F5C"/>
    <w:rsid w:val="00451245"/>
    <w:rsid w:val="0045126F"/>
    <w:rsid w:val="00451394"/>
    <w:rsid w:val="004513EB"/>
    <w:rsid w:val="004514E1"/>
    <w:rsid w:val="00451990"/>
    <w:rsid w:val="004519DF"/>
    <w:rsid w:val="00451C00"/>
    <w:rsid w:val="00452245"/>
    <w:rsid w:val="004526A3"/>
    <w:rsid w:val="0045281B"/>
    <w:rsid w:val="00452B26"/>
    <w:rsid w:val="00452E74"/>
    <w:rsid w:val="004530CB"/>
    <w:rsid w:val="00453215"/>
    <w:rsid w:val="004532DB"/>
    <w:rsid w:val="004536E9"/>
    <w:rsid w:val="00453AB5"/>
    <w:rsid w:val="00453DAF"/>
    <w:rsid w:val="00453FCA"/>
    <w:rsid w:val="004540A3"/>
    <w:rsid w:val="00454647"/>
    <w:rsid w:val="00454D30"/>
    <w:rsid w:val="004552BF"/>
    <w:rsid w:val="0045536C"/>
    <w:rsid w:val="0045545D"/>
    <w:rsid w:val="00455633"/>
    <w:rsid w:val="0045578A"/>
    <w:rsid w:val="00455AB3"/>
    <w:rsid w:val="00455C0B"/>
    <w:rsid w:val="004562E2"/>
    <w:rsid w:val="00456361"/>
    <w:rsid w:val="004564FD"/>
    <w:rsid w:val="00456CB2"/>
    <w:rsid w:val="0045709B"/>
    <w:rsid w:val="004572B5"/>
    <w:rsid w:val="004572F4"/>
    <w:rsid w:val="0045734B"/>
    <w:rsid w:val="004575C8"/>
    <w:rsid w:val="00457CFE"/>
    <w:rsid w:val="00460259"/>
    <w:rsid w:val="0046098B"/>
    <w:rsid w:val="00460A48"/>
    <w:rsid w:val="00460BCC"/>
    <w:rsid w:val="00460C30"/>
    <w:rsid w:val="00460ECB"/>
    <w:rsid w:val="00461602"/>
    <w:rsid w:val="00461620"/>
    <w:rsid w:val="00462282"/>
    <w:rsid w:val="00462306"/>
    <w:rsid w:val="0046261A"/>
    <w:rsid w:val="0046296D"/>
    <w:rsid w:val="00462BBB"/>
    <w:rsid w:val="00462BCF"/>
    <w:rsid w:val="00463248"/>
    <w:rsid w:val="00463844"/>
    <w:rsid w:val="004638EC"/>
    <w:rsid w:val="00463A82"/>
    <w:rsid w:val="00463F10"/>
    <w:rsid w:val="00464041"/>
    <w:rsid w:val="00464066"/>
    <w:rsid w:val="00464166"/>
    <w:rsid w:val="004642F9"/>
    <w:rsid w:val="00465099"/>
    <w:rsid w:val="00465586"/>
    <w:rsid w:val="00465816"/>
    <w:rsid w:val="00465A9A"/>
    <w:rsid w:val="00465A9B"/>
    <w:rsid w:val="00465D50"/>
    <w:rsid w:val="00466355"/>
    <w:rsid w:val="0046660A"/>
    <w:rsid w:val="00466A5B"/>
    <w:rsid w:val="00466C07"/>
    <w:rsid w:val="00466F05"/>
    <w:rsid w:val="00466F9E"/>
    <w:rsid w:val="0046749D"/>
    <w:rsid w:val="00467CC0"/>
    <w:rsid w:val="0047088F"/>
    <w:rsid w:val="004710DF"/>
    <w:rsid w:val="004714A4"/>
    <w:rsid w:val="004715F8"/>
    <w:rsid w:val="0047230E"/>
    <w:rsid w:val="004726EF"/>
    <w:rsid w:val="0047305E"/>
    <w:rsid w:val="0047307F"/>
    <w:rsid w:val="004736A8"/>
    <w:rsid w:val="0047387C"/>
    <w:rsid w:val="00473E1A"/>
    <w:rsid w:val="004745FB"/>
    <w:rsid w:val="00474B36"/>
    <w:rsid w:val="00474CBA"/>
    <w:rsid w:val="00474D51"/>
    <w:rsid w:val="00474E68"/>
    <w:rsid w:val="00474F86"/>
    <w:rsid w:val="0047501A"/>
    <w:rsid w:val="004755CF"/>
    <w:rsid w:val="004756A7"/>
    <w:rsid w:val="00475883"/>
    <w:rsid w:val="004758C2"/>
    <w:rsid w:val="00475B03"/>
    <w:rsid w:val="00475BA7"/>
    <w:rsid w:val="00475F10"/>
    <w:rsid w:val="00476C52"/>
    <w:rsid w:val="0047784F"/>
    <w:rsid w:val="00477BD5"/>
    <w:rsid w:val="00477D3E"/>
    <w:rsid w:val="00477F18"/>
    <w:rsid w:val="00480CE0"/>
    <w:rsid w:val="00480E4A"/>
    <w:rsid w:val="00480E51"/>
    <w:rsid w:val="00480E70"/>
    <w:rsid w:val="00480ECA"/>
    <w:rsid w:val="00481099"/>
    <w:rsid w:val="00481274"/>
    <w:rsid w:val="00481306"/>
    <w:rsid w:val="004813FC"/>
    <w:rsid w:val="0048174C"/>
    <w:rsid w:val="00482041"/>
    <w:rsid w:val="004821CC"/>
    <w:rsid w:val="00482D28"/>
    <w:rsid w:val="004830A0"/>
    <w:rsid w:val="0048331A"/>
    <w:rsid w:val="00483C7E"/>
    <w:rsid w:val="00483F2C"/>
    <w:rsid w:val="00484FBA"/>
    <w:rsid w:val="00485DC3"/>
    <w:rsid w:val="00485E66"/>
    <w:rsid w:val="004864AE"/>
    <w:rsid w:val="00486665"/>
    <w:rsid w:val="00486C7D"/>
    <w:rsid w:val="00486E08"/>
    <w:rsid w:val="00487356"/>
    <w:rsid w:val="00487A02"/>
    <w:rsid w:val="00487A80"/>
    <w:rsid w:val="00487CAE"/>
    <w:rsid w:val="00487EC6"/>
    <w:rsid w:val="0049001A"/>
    <w:rsid w:val="00490227"/>
    <w:rsid w:val="0049057A"/>
    <w:rsid w:val="004906F0"/>
    <w:rsid w:val="00490B0C"/>
    <w:rsid w:val="004911F6"/>
    <w:rsid w:val="004912B5"/>
    <w:rsid w:val="00491924"/>
    <w:rsid w:val="00491B1D"/>
    <w:rsid w:val="00491CC1"/>
    <w:rsid w:val="00492159"/>
    <w:rsid w:val="004922EB"/>
    <w:rsid w:val="00492BF1"/>
    <w:rsid w:val="00493055"/>
    <w:rsid w:val="00493345"/>
    <w:rsid w:val="00493457"/>
    <w:rsid w:val="00493636"/>
    <w:rsid w:val="00493947"/>
    <w:rsid w:val="00493FA4"/>
    <w:rsid w:val="00494131"/>
    <w:rsid w:val="00494D9E"/>
    <w:rsid w:val="004956B4"/>
    <w:rsid w:val="00496472"/>
    <w:rsid w:val="00496664"/>
    <w:rsid w:val="00496903"/>
    <w:rsid w:val="00496BBF"/>
    <w:rsid w:val="0049732E"/>
    <w:rsid w:val="004976BF"/>
    <w:rsid w:val="00497A3F"/>
    <w:rsid w:val="00497D66"/>
    <w:rsid w:val="00497D9F"/>
    <w:rsid w:val="00497EC7"/>
    <w:rsid w:val="004A11D2"/>
    <w:rsid w:val="004A159B"/>
    <w:rsid w:val="004A18A1"/>
    <w:rsid w:val="004A1D5D"/>
    <w:rsid w:val="004A2387"/>
    <w:rsid w:val="004A244E"/>
    <w:rsid w:val="004A2673"/>
    <w:rsid w:val="004A33AE"/>
    <w:rsid w:val="004A3554"/>
    <w:rsid w:val="004A35CC"/>
    <w:rsid w:val="004A3B8B"/>
    <w:rsid w:val="004A3C1E"/>
    <w:rsid w:val="004A3D25"/>
    <w:rsid w:val="004A427B"/>
    <w:rsid w:val="004A4314"/>
    <w:rsid w:val="004A438F"/>
    <w:rsid w:val="004A451B"/>
    <w:rsid w:val="004A45ED"/>
    <w:rsid w:val="004A46E0"/>
    <w:rsid w:val="004A4701"/>
    <w:rsid w:val="004A4BD0"/>
    <w:rsid w:val="004A5007"/>
    <w:rsid w:val="004A5099"/>
    <w:rsid w:val="004A52FF"/>
    <w:rsid w:val="004A5BEC"/>
    <w:rsid w:val="004A5C31"/>
    <w:rsid w:val="004A6326"/>
    <w:rsid w:val="004A6A7D"/>
    <w:rsid w:val="004A6CEE"/>
    <w:rsid w:val="004A6E13"/>
    <w:rsid w:val="004A71C4"/>
    <w:rsid w:val="004A72F9"/>
    <w:rsid w:val="004A74EE"/>
    <w:rsid w:val="004A75C1"/>
    <w:rsid w:val="004A76E6"/>
    <w:rsid w:val="004A7C40"/>
    <w:rsid w:val="004B0329"/>
    <w:rsid w:val="004B0411"/>
    <w:rsid w:val="004B068E"/>
    <w:rsid w:val="004B098F"/>
    <w:rsid w:val="004B0EF1"/>
    <w:rsid w:val="004B1377"/>
    <w:rsid w:val="004B15C8"/>
    <w:rsid w:val="004B1851"/>
    <w:rsid w:val="004B19F7"/>
    <w:rsid w:val="004B1A33"/>
    <w:rsid w:val="004B1B32"/>
    <w:rsid w:val="004B205A"/>
    <w:rsid w:val="004B2794"/>
    <w:rsid w:val="004B2C00"/>
    <w:rsid w:val="004B2E5B"/>
    <w:rsid w:val="004B2F79"/>
    <w:rsid w:val="004B38C6"/>
    <w:rsid w:val="004B420C"/>
    <w:rsid w:val="004B439F"/>
    <w:rsid w:val="004B45D2"/>
    <w:rsid w:val="004B4913"/>
    <w:rsid w:val="004B4A6B"/>
    <w:rsid w:val="004B4A74"/>
    <w:rsid w:val="004B4FDF"/>
    <w:rsid w:val="004B591B"/>
    <w:rsid w:val="004B59E6"/>
    <w:rsid w:val="004B5EB6"/>
    <w:rsid w:val="004B6AA6"/>
    <w:rsid w:val="004B6E9D"/>
    <w:rsid w:val="004B711C"/>
    <w:rsid w:val="004B7155"/>
    <w:rsid w:val="004B7597"/>
    <w:rsid w:val="004B7CCD"/>
    <w:rsid w:val="004C01BB"/>
    <w:rsid w:val="004C0307"/>
    <w:rsid w:val="004C07C8"/>
    <w:rsid w:val="004C18D2"/>
    <w:rsid w:val="004C1BE4"/>
    <w:rsid w:val="004C1F4A"/>
    <w:rsid w:val="004C20D9"/>
    <w:rsid w:val="004C24AA"/>
    <w:rsid w:val="004C24D2"/>
    <w:rsid w:val="004C24F2"/>
    <w:rsid w:val="004C2533"/>
    <w:rsid w:val="004C25DE"/>
    <w:rsid w:val="004C284B"/>
    <w:rsid w:val="004C2C37"/>
    <w:rsid w:val="004C30AE"/>
    <w:rsid w:val="004C3D7F"/>
    <w:rsid w:val="004C3EE2"/>
    <w:rsid w:val="004C4352"/>
    <w:rsid w:val="004C4614"/>
    <w:rsid w:val="004C473E"/>
    <w:rsid w:val="004C474D"/>
    <w:rsid w:val="004C49BB"/>
    <w:rsid w:val="004C4B29"/>
    <w:rsid w:val="004C4C69"/>
    <w:rsid w:val="004C4EF9"/>
    <w:rsid w:val="004C52E5"/>
    <w:rsid w:val="004C5337"/>
    <w:rsid w:val="004C5D8E"/>
    <w:rsid w:val="004C64EA"/>
    <w:rsid w:val="004C663D"/>
    <w:rsid w:val="004C6645"/>
    <w:rsid w:val="004C6DA9"/>
    <w:rsid w:val="004C76E7"/>
    <w:rsid w:val="004C7D29"/>
    <w:rsid w:val="004D01B7"/>
    <w:rsid w:val="004D0288"/>
    <w:rsid w:val="004D05A7"/>
    <w:rsid w:val="004D0AFE"/>
    <w:rsid w:val="004D0E2E"/>
    <w:rsid w:val="004D1E8C"/>
    <w:rsid w:val="004D2073"/>
    <w:rsid w:val="004D2237"/>
    <w:rsid w:val="004D2480"/>
    <w:rsid w:val="004D2517"/>
    <w:rsid w:val="004D2A89"/>
    <w:rsid w:val="004D2DED"/>
    <w:rsid w:val="004D3A74"/>
    <w:rsid w:val="004D3A85"/>
    <w:rsid w:val="004D3B30"/>
    <w:rsid w:val="004D3C09"/>
    <w:rsid w:val="004D41F3"/>
    <w:rsid w:val="004D4E85"/>
    <w:rsid w:val="004D4FDD"/>
    <w:rsid w:val="004D5169"/>
    <w:rsid w:val="004D55E4"/>
    <w:rsid w:val="004D5A79"/>
    <w:rsid w:val="004D5FC5"/>
    <w:rsid w:val="004D6263"/>
    <w:rsid w:val="004D64A7"/>
    <w:rsid w:val="004D6875"/>
    <w:rsid w:val="004D6E92"/>
    <w:rsid w:val="004D6F95"/>
    <w:rsid w:val="004D6FA5"/>
    <w:rsid w:val="004D70CA"/>
    <w:rsid w:val="004D720D"/>
    <w:rsid w:val="004D7266"/>
    <w:rsid w:val="004D765B"/>
    <w:rsid w:val="004D7C72"/>
    <w:rsid w:val="004D7F52"/>
    <w:rsid w:val="004E00CE"/>
    <w:rsid w:val="004E0203"/>
    <w:rsid w:val="004E03DC"/>
    <w:rsid w:val="004E08EA"/>
    <w:rsid w:val="004E0A8F"/>
    <w:rsid w:val="004E0DB3"/>
    <w:rsid w:val="004E118C"/>
    <w:rsid w:val="004E134F"/>
    <w:rsid w:val="004E16A0"/>
    <w:rsid w:val="004E16B7"/>
    <w:rsid w:val="004E181B"/>
    <w:rsid w:val="004E1EE7"/>
    <w:rsid w:val="004E222B"/>
    <w:rsid w:val="004E2231"/>
    <w:rsid w:val="004E27FA"/>
    <w:rsid w:val="004E28E7"/>
    <w:rsid w:val="004E2A4D"/>
    <w:rsid w:val="004E2B36"/>
    <w:rsid w:val="004E2C51"/>
    <w:rsid w:val="004E2D13"/>
    <w:rsid w:val="004E35FA"/>
    <w:rsid w:val="004E3650"/>
    <w:rsid w:val="004E37D1"/>
    <w:rsid w:val="004E37E8"/>
    <w:rsid w:val="004E3A8C"/>
    <w:rsid w:val="004E3C86"/>
    <w:rsid w:val="004E3D6A"/>
    <w:rsid w:val="004E3DDD"/>
    <w:rsid w:val="004E3E0B"/>
    <w:rsid w:val="004E4AE8"/>
    <w:rsid w:val="004E500C"/>
    <w:rsid w:val="004E5950"/>
    <w:rsid w:val="004E5955"/>
    <w:rsid w:val="004E5D46"/>
    <w:rsid w:val="004E5FE8"/>
    <w:rsid w:val="004E6706"/>
    <w:rsid w:val="004E68EE"/>
    <w:rsid w:val="004E6E4E"/>
    <w:rsid w:val="004E7B20"/>
    <w:rsid w:val="004F0A73"/>
    <w:rsid w:val="004F0EBD"/>
    <w:rsid w:val="004F0EDA"/>
    <w:rsid w:val="004F17E5"/>
    <w:rsid w:val="004F1975"/>
    <w:rsid w:val="004F1C2B"/>
    <w:rsid w:val="004F1E3D"/>
    <w:rsid w:val="004F1FD5"/>
    <w:rsid w:val="004F216E"/>
    <w:rsid w:val="004F21FE"/>
    <w:rsid w:val="004F234C"/>
    <w:rsid w:val="004F242C"/>
    <w:rsid w:val="004F257A"/>
    <w:rsid w:val="004F2635"/>
    <w:rsid w:val="004F26F9"/>
    <w:rsid w:val="004F28C9"/>
    <w:rsid w:val="004F2A56"/>
    <w:rsid w:val="004F2B16"/>
    <w:rsid w:val="004F31EF"/>
    <w:rsid w:val="004F375B"/>
    <w:rsid w:val="004F398B"/>
    <w:rsid w:val="004F3A98"/>
    <w:rsid w:val="004F3FBB"/>
    <w:rsid w:val="004F4656"/>
    <w:rsid w:val="004F4967"/>
    <w:rsid w:val="004F514A"/>
    <w:rsid w:val="004F5C51"/>
    <w:rsid w:val="004F63D5"/>
    <w:rsid w:val="004F778B"/>
    <w:rsid w:val="004F7C0F"/>
    <w:rsid w:val="00500015"/>
    <w:rsid w:val="005003CA"/>
    <w:rsid w:val="0050044A"/>
    <w:rsid w:val="00500CBE"/>
    <w:rsid w:val="00500CE0"/>
    <w:rsid w:val="0050125F"/>
    <w:rsid w:val="00501266"/>
    <w:rsid w:val="00501536"/>
    <w:rsid w:val="0050168F"/>
    <w:rsid w:val="005021D9"/>
    <w:rsid w:val="00502577"/>
    <w:rsid w:val="00502847"/>
    <w:rsid w:val="00502B01"/>
    <w:rsid w:val="00502B1A"/>
    <w:rsid w:val="00503C4D"/>
    <w:rsid w:val="00503C55"/>
    <w:rsid w:val="00504C46"/>
    <w:rsid w:val="00505013"/>
    <w:rsid w:val="0050514B"/>
    <w:rsid w:val="00505AE5"/>
    <w:rsid w:val="005069A7"/>
    <w:rsid w:val="00506DBC"/>
    <w:rsid w:val="00506E3E"/>
    <w:rsid w:val="00507959"/>
    <w:rsid w:val="00507D3A"/>
    <w:rsid w:val="00510228"/>
    <w:rsid w:val="0051039A"/>
    <w:rsid w:val="005108F2"/>
    <w:rsid w:val="00510CE1"/>
    <w:rsid w:val="00511691"/>
    <w:rsid w:val="005116C1"/>
    <w:rsid w:val="005116F8"/>
    <w:rsid w:val="00511806"/>
    <w:rsid w:val="005118D6"/>
    <w:rsid w:val="00511933"/>
    <w:rsid w:val="00511A40"/>
    <w:rsid w:val="00512577"/>
    <w:rsid w:val="005131D1"/>
    <w:rsid w:val="005132E6"/>
    <w:rsid w:val="0051386F"/>
    <w:rsid w:val="00513A05"/>
    <w:rsid w:val="00513A86"/>
    <w:rsid w:val="00513EE9"/>
    <w:rsid w:val="005146C7"/>
    <w:rsid w:val="00514776"/>
    <w:rsid w:val="005147A3"/>
    <w:rsid w:val="0051483C"/>
    <w:rsid w:val="00514BF1"/>
    <w:rsid w:val="00514CAE"/>
    <w:rsid w:val="00514D7E"/>
    <w:rsid w:val="00514D85"/>
    <w:rsid w:val="00514D88"/>
    <w:rsid w:val="00514EEF"/>
    <w:rsid w:val="00515038"/>
    <w:rsid w:val="005159AD"/>
    <w:rsid w:val="00515D19"/>
    <w:rsid w:val="00516034"/>
    <w:rsid w:val="0051617B"/>
    <w:rsid w:val="005162E4"/>
    <w:rsid w:val="00516564"/>
    <w:rsid w:val="00516BA2"/>
    <w:rsid w:val="005178EA"/>
    <w:rsid w:val="00517DF8"/>
    <w:rsid w:val="005202CE"/>
    <w:rsid w:val="00520466"/>
    <w:rsid w:val="00520976"/>
    <w:rsid w:val="00520992"/>
    <w:rsid w:val="00520E71"/>
    <w:rsid w:val="00521564"/>
    <w:rsid w:val="00522565"/>
    <w:rsid w:val="0052295B"/>
    <w:rsid w:val="00522FA9"/>
    <w:rsid w:val="005230DD"/>
    <w:rsid w:val="00523771"/>
    <w:rsid w:val="00523821"/>
    <w:rsid w:val="00523A80"/>
    <w:rsid w:val="00523FA6"/>
    <w:rsid w:val="0052449C"/>
    <w:rsid w:val="005244CE"/>
    <w:rsid w:val="0052478F"/>
    <w:rsid w:val="00524832"/>
    <w:rsid w:val="00524EDF"/>
    <w:rsid w:val="00525411"/>
    <w:rsid w:val="005254FB"/>
    <w:rsid w:val="00525621"/>
    <w:rsid w:val="00525A92"/>
    <w:rsid w:val="00525BED"/>
    <w:rsid w:val="00525E1F"/>
    <w:rsid w:val="00525F53"/>
    <w:rsid w:val="00526878"/>
    <w:rsid w:val="00526BE8"/>
    <w:rsid w:val="00526BFA"/>
    <w:rsid w:val="00526CB0"/>
    <w:rsid w:val="00526CF5"/>
    <w:rsid w:val="00526D20"/>
    <w:rsid w:val="0052749B"/>
    <w:rsid w:val="0053070D"/>
    <w:rsid w:val="005307B2"/>
    <w:rsid w:val="0053094A"/>
    <w:rsid w:val="005309CE"/>
    <w:rsid w:val="005313B5"/>
    <w:rsid w:val="00531434"/>
    <w:rsid w:val="0053180A"/>
    <w:rsid w:val="00531A39"/>
    <w:rsid w:val="00531DF4"/>
    <w:rsid w:val="00531F05"/>
    <w:rsid w:val="0053277B"/>
    <w:rsid w:val="005329C5"/>
    <w:rsid w:val="00532DBF"/>
    <w:rsid w:val="0053326D"/>
    <w:rsid w:val="00533393"/>
    <w:rsid w:val="005335F1"/>
    <w:rsid w:val="005336C4"/>
    <w:rsid w:val="00533A13"/>
    <w:rsid w:val="00533C23"/>
    <w:rsid w:val="00533E44"/>
    <w:rsid w:val="00534246"/>
    <w:rsid w:val="0053571D"/>
    <w:rsid w:val="0053578A"/>
    <w:rsid w:val="0053596D"/>
    <w:rsid w:val="0053640B"/>
    <w:rsid w:val="005371AE"/>
    <w:rsid w:val="00537259"/>
    <w:rsid w:val="00537325"/>
    <w:rsid w:val="00537660"/>
    <w:rsid w:val="00537AE3"/>
    <w:rsid w:val="00537D6A"/>
    <w:rsid w:val="00537F5F"/>
    <w:rsid w:val="0054001B"/>
    <w:rsid w:val="00540138"/>
    <w:rsid w:val="005401EB"/>
    <w:rsid w:val="00540B35"/>
    <w:rsid w:val="00540CF8"/>
    <w:rsid w:val="0054127A"/>
    <w:rsid w:val="00541694"/>
    <w:rsid w:val="00541C70"/>
    <w:rsid w:val="00541F39"/>
    <w:rsid w:val="00541F68"/>
    <w:rsid w:val="005422EE"/>
    <w:rsid w:val="005426BE"/>
    <w:rsid w:val="0054292B"/>
    <w:rsid w:val="00542A5D"/>
    <w:rsid w:val="00542B08"/>
    <w:rsid w:val="00542D03"/>
    <w:rsid w:val="005432C3"/>
    <w:rsid w:val="005433B8"/>
    <w:rsid w:val="00543CB5"/>
    <w:rsid w:val="00543CF6"/>
    <w:rsid w:val="00543FB8"/>
    <w:rsid w:val="00544340"/>
    <w:rsid w:val="0054449F"/>
    <w:rsid w:val="0054477B"/>
    <w:rsid w:val="00544A0D"/>
    <w:rsid w:val="00545029"/>
    <w:rsid w:val="005456C4"/>
    <w:rsid w:val="0054597E"/>
    <w:rsid w:val="00545E8B"/>
    <w:rsid w:val="005460B5"/>
    <w:rsid w:val="005466F1"/>
    <w:rsid w:val="005467A1"/>
    <w:rsid w:val="005467FB"/>
    <w:rsid w:val="00546A3C"/>
    <w:rsid w:val="00546C5F"/>
    <w:rsid w:val="00546D4B"/>
    <w:rsid w:val="00546F31"/>
    <w:rsid w:val="00547003"/>
    <w:rsid w:val="00550040"/>
    <w:rsid w:val="00550297"/>
    <w:rsid w:val="0055031C"/>
    <w:rsid w:val="0055067F"/>
    <w:rsid w:val="005509C8"/>
    <w:rsid w:val="00550EEF"/>
    <w:rsid w:val="005514F3"/>
    <w:rsid w:val="00551E25"/>
    <w:rsid w:val="0055218B"/>
    <w:rsid w:val="005522CA"/>
    <w:rsid w:val="0055263C"/>
    <w:rsid w:val="00552A8E"/>
    <w:rsid w:val="005534E5"/>
    <w:rsid w:val="00553844"/>
    <w:rsid w:val="00553992"/>
    <w:rsid w:val="00553D54"/>
    <w:rsid w:val="00555609"/>
    <w:rsid w:val="0055569F"/>
    <w:rsid w:val="00555718"/>
    <w:rsid w:val="00555AA1"/>
    <w:rsid w:val="00555AE4"/>
    <w:rsid w:val="00555C2B"/>
    <w:rsid w:val="005560F4"/>
    <w:rsid w:val="005561AE"/>
    <w:rsid w:val="00556804"/>
    <w:rsid w:val="0055693C"/>
    <w:rsid w:val="00556A9A"/>
    <w:rsid w:val="00556BF1"/>
    <w:rsid w:val="00557799"/>
    <w:rsid w:val="00557830"/>
    <w:rsid w:val="00557E47"/>
    <w:rsid w:val="00557EFA"/>
    <w:rsid w:val="00557F44"/>
    <w:rsid w:val="005602D5"/>
    <w:rsid w:val="005602E7"/>
    <w:rsid w:val="00560445"/>
    <w:rsid w:val="0056046D"/>
    <w:rsid w:val="00560711"/>
    <w:rsid w:val="00560E27"/>
    <w:rsid w:val="00561379"/>
    <w:rsid w:val="005616BB"/>
    <w:rsid w:val="005616EA"/>
    <w:rsid w:val="0056175A"/>
    <w:rsid w:val="00562498"/>
    <w:rsid w:val="0056392D"/>
    <w:rsid w:val="00563A8A"/>
    <w:rsid w:val="00563C9F"/>
    <w:rsid w:val="0056419F"/>
    <w:rsid w:val="00565278"/>
    <w:rsid w:val="00565361"/>
    <w:rsid w:val="00565398"/>
    <w:rsid w:val="005659EC"/>
    <w:rsid w:val="00565EF4"/>
    <w:rsid w:val="00566399"/>
    <w:rsid w:val="00566BE3"/>
    <w:rsid w:val="00566F30"/>
    <w:rsid w:val="00567017"/>
    <w:rsid w:val="005675BD"/>
    <w:rsid w:val="00567F40"/>
    <w:rsid w:val="005700DA"/>
    <w:rsid w:val="00570266"/>
    <w:rsid w:val="00570320"/>
    <w:rsid w:val="00570C48"/>
    <w:rsid w:val="00571C6F"/>
    <w:rsid w:val="0057230C"/>
    <w:rsid w:val="0057258E"/>
    <w:rsid w:val="00572611"/>
    <w:rsid w:val="00572796"/>
    <w:rsid w:val="00572B2F"/>
    <w:rsid w:val="00572B7A"/>
    <w:rsid w:val="00572BA9"/>
    <w:rsid w:val="00573299"/>
    <w:rsid w:val="00573449"/>
    <w:rsid w:val="005735B9"/>
    <w:rsid w:val="00573653"/>
    <w:rsid w:val="005739D4"/>
    <w:rsid w:val="00573D9A"/>
    <w:rsid w:val="005756E5"/>
    <w:rsid w:val="00575E75"/>
    <w:rsid w:val="00575ECF"/>
    <w:rsid w:val="00576229"/>
    <w:rsid w:val="0057633B"/>
    <w:rsid w:val="005767E7"/>
    <w:rsid w:val="005769E7"/>
    <w:rsid w:val="00576C72"/>
    <w:rsid w:val="00576E1F"/>
    <w:rsid w:val="00576E24"/>
    <w:rsid w:val="00576E47"/>
    <w:rsid w:val="00576F2D"/>
    <w:rsid w:val="0057739F"/>
    <w:rsid w:val="005776D5"/>
    <w:rsid w:val="005778A6"/>
    <w:rsid w:val="00577928"/>
    <w:rsid w:val="00577A93"/>
    <w:rsid w:val="0058000D"/>
    <w:rsid w:val="00580222"/>
    <w:rsid w:val="0058034F"/>
    <w:rsid w:val="005805A8"/>
    <w:rsid w:val="005805EE"/>
    <w:rsid w:val="00580B72"/>
    <w:rsid w:val="00580F65"/>
    <w:rsid w:val="0058129F"/>
    <w:rsid w:val="00581BEF"/>
    <w:rsid w:val="00581C42"/>
    <w:rsid w:val="00581E78"/>
    <w:rsid w:val="00581F7E"/>
    <w:rsid w:val="00582551"/>
    <w:rsid w:val="00582580"/>
    <w:rsid w:val="00582C30"/>
    <w:rsid w:val="00582EEF"/>
    <w:rsid w:val="005831C3"/>
    <w:rsid w:val="00583373"/>
    <w:rsid w:val="00583590"/>
    <w:rsid w:val="0058390B"/>
    <w:rsid w:val="00583FD7"/>
    <w:rsid w:val="00584291"/>
    <w:rsid w:val="0058554A"/>
    <w:rsid w:val="00585974"/>
    <w:rsid w:val="005859E0"/>
    <w:rsid w:val="00585E6C"/>
    <w:rsid w:val="0058651E"/>
    <w:rsid w:val="00586D55"/>
    <w:rsid w:val="00586DA7"/>
    <w:rsid w:val="00586EEF"/>
    <w:rsid w:val="00586F07"/>
    <w:rsid w:val="00587293"/>
    <w:rsid w:val="005879D9"/>
    <w:rsid w:val="00587AEB"/>
    <w:rsid w:val="005900A1"/>
    <w:rsid w:val="00590478"/>
    <w:rsid w:val="00590D69"/>
    <w:rsid w:val="005911CD"/>
    <w:rsid w:val="00591320"/>
    <w:rsid w:val="00591359"/>
    <w:rsid w:val="005920EA"/>
    <w:rsid w:val="00592302"/>
    <w:rsid w:val="0059258E"/>
    <w:rsid w:val="005925D9"/>
    <w:rsid w:val="00592BAC"/>
    <w:rsid w:val="00592D54"/>
    <w:rsid w:val="005932DF"/>
    <w:rsid w:val="00593406"/>
    <w:rsid w:val="005938FA"/>
    <w:rsid w:val="00593D60"/>
    <w:rsid w:val="00593EE0"/>
    <w:rsid w:val="005940C0"/>
    <w:rsid w:val="005940EB"/>
    <w:rsid w:val="00594745"/>
    <w:rsid w:val="00594860"/>
    <w:rsid w:val="00594C44"/>
    <w:rsid w:val="00594C94"/>
    <w:rsid w:val="00594D32"/>
    <w:rsid w:val="005951ED"/>
    <w:rsid w:val="00595332"/>
    <w:rsid w:val="00595762"/>
    <w:rsid w:val="005959AB"/>
    <w:rsid w:val="00595C3D"/>
    <w:rsid w:val="00595CA6"/>
    <w:rsid w:val="005961AF"/>
    <w:rsid w:val="005963EA"/>
    <w:rsid w:val="00596507"/>
    <w:rsid w:val="0059678F"/>
    <w:rsid w:val="00596833"/>
    <w:rsid w:val="00596C0F"/>
    <w:rsid w:val="00596C6D"/>
    <w:rsid w:val="00596E52"/>
    <w:rsid w:val="005973C8"/>
    <w:rsid w:val="00597757"/>
    <w:rsid w:val="0059797C"/>
    <w:rsid w:val="005979ED"/>
    <w:rsid w:val="00597B6B"/>
    <w:rsid w:val="00597FD4"/>
    <w:rsid w:val="005A0850"/>
    <w:rsid w:val="005A0CE1"/>
    <w:rsid w:val="005A1071"/>
    <w:rsid w:val="005A1C4E"/>
    <w:rsid w:val="005A1DEC"/>
    <w:rsid w:val="005A2018"/>
    <w:rsid w:val="005A23AE"/>
    <w:rsid w:val="005A24FA"/>
    <w:rsid w:val="005A2619"/>
    <w:rsid w:val="005A2FCC"/>
    <w:rsid w:val="005A3103"/>
    <w:rsid w:val="005A31BE"/>
    <w:rsid w:val="005A3656"/>
    <w:rsid w:val="005A36DC"/>
    <w:rsid w:val="005A37A4"/>
    <w:rsid w:val="005A3860"/>
    <w:rsid w:val="005A3EDF"/>
    <w:rsid w:val="005A3EEC"/>
    <w:rsid w:val="005A4273"/>
    <w:rsid w:val="005A4AC7"/>
    <w:rsid w:val="005A4C04"/>
    <w:rsid w:val="005A5242"/>
    <w:rsid w:val="005A554C"/>
    <w:rsid w:val="005A5601"/>
    <w:rsid w:val="005A5C3E"/>
    <w:rsid w:val="005A5D4C"/>
    <w:rsid w:val="005A5E8B"/>
    <w:rsid w:val="005A6531"/>
    <w:rsid w:val="005A68A2"/>
    <w:rsid w:val="005A6D96"/>
    <w:rsid w:val="005A734A"/>
    <w:rsid w:val="005A7453"/>
    <w:rsid w:val="005A7B5A"/>
    <w:rsid w:val="005A7DB8"/>
    <w:rsid w:val="005A7E65"/>
    <w:rsid w:val="005B0BF5"/>
    <w:rsid w:val="005B0D96"/>
    <w:rsid w:val="005B1206"/>
    <w:rsid w:val="005B1390"/>
    <w:rsid w:val="005B17E1"/>
    <w:rsid w:val="005B1922"/>
    <w:rsid w:val="005B1A62"/>
    <w:rsid w:val="005B245D"/>
    <w:rsid w:val="005B2BDE"/>
    <w:rsid w:val="005B31F9"/>
    <w:rsid w:val="005B32A7"/>
    <w:rsid w:val="005B370C"/>
    <w:rsid w:val="005B3E7D"/>
    <w:rsid w:val="005B407E"/>
    <w:rsid w:val="005B4514"/>
    <w:rsid w:val="005B4D61"/>
    <w:rsid w:val="005B53BE"/>
    <w:rsid w:val="005B5D3C"/>
    <w:rsid w:val="005B6321"/>
    <w:rsid w:val="005B63A7"/>
    <w:rsid w:val="005B6912"/>
    <w:rsid w:val="005B71E2"/>
    <w:rsid w:val="005B73F5"/>
    <w:rsid w:val="005B7475"/>
    <w:rsid w:val="005B7509"/>
    <w:rsid w:val="005B752E"/>
    <w:rsid w:val="005C027C"/>
    <w:rsid w:val="005C0429"/>
    <w:rsid w:val="005C0441"/>
    <w:rsid w:val="005C04D3"/>
    <w:rsid w:val="005C1234"/>
    <w:rsid w:val="005C18ED"/>
    <w:rsid w:val="005C1BDC"/>
    <w:rsid w:val="005C2135"/>
    <w:rsid w:val="005C215A"/>
    <w:rsid w:val="005C21AE"/>
    <w:rsid w:val="005C2310"/>
    <w:rsid w:val="005C23BD"/>
    <w:rsid w:val="005C2C28"/>
    <w:rsid w:val="005C31B6"/>
    <w:rsid w:val="005C3B99"/>
    <w:rsid w:val="005C3E78"/>
    <w:rsid w:val="005C4391"/>
    <w:rsid w:val="005C443F"/>
    <w:rsid w:val="005C471F"/>
    <w:rsid w:val="005C48E4"/>
    <w:rsid w:val="005C492C"/>
    <w:rsid w:val="005C4C31"/>
    <w:rsid w:val="005C4EAC"/>
    <w:rsid w:val="005C5317"/>
    <w:rsid w:val="005C548E"/>
    <w:rsid w:val="005C5BF2"/>
    <w:rsid w:val="005C5D2A"/>
    <w:rsid w:val="005C5D78"/>
    <w:rsid w:val="005C6367"/>
    <w:rsid w:val="005C63AB"/>
    <w:rsid w:val="005C646B"/>
    <w:rsid w:val="005C6608"/>
    <w:rsid w:val="005C6E40"/>
    <w:rsid w:val="005C711F"/>
    <w:rsid w:val="005C720F"/>
    <w:rsid w:val="005C7D52"/>
    <w:rsid w:val="005C7D60"/>
    <w:rsid w:val="005C7E85"/>
    <w:rsid w:val="005C7F0F"/>
    <w:rsid w:val="005D0388"/>
    <w:rsid w:val="005D0474"/>
    <w:rsid w:val="005D0490"/>
    <w:rsid w:val="005D0C4D"/>
    <w:rsid w:val="005D0E39"/>
    <w:rsid w:val="005D109B"/>
    <w:rsid w:val="005D1238"/>
    <w:rsid w:val="005D1629"/>
    <w:rsid w:val="005D166C"/>
    <w:rsid w:val="005D220D"/>
    <w:rsid w:val="005D246A"/>
    <w:rsid w:val="005D2AD7"/>
    <w:rsid w:val="005D2D61"/>
    <w:rsid w:val="005D2F2C"/>
    <w:rsid w:val="005D34DF"/>
    <w:rsid w:val="005D3689"/>
    <w:rsid w:val="005D3704"/>
    <w:rsid w:val="005D385A"/>
    <w:rsid w:val="005D3AE3"/>
    <w:rsid w:val="005D40B6"/>
    <w:rsid w:val="005D4282"/>
    <w:rsid w:val="005D4653"/>
    <w:rsid w:val="005D47C2"/>
    <w:rsid w:val="005D48FE"/>
    <w:rsid w:val="005D4BD6"/>
    <w:rsid w:val="005D51CD"/>
    <w:rsid w:val="005D532C"/>
    <w:rsid w:val="005D53C6"/>
    <w:rsid w:val="005D60B9"/>
    <w:rsid w:val="005D64A0"/>
    <w:rsid w:val="005D65BB"/>
    <w:rsid w:val="005D66C9"/>
    <w:rsid w:val="005D676E"/>
    <w:rsid w:val="005D6CCA"/>
    <w:rsid w:val="005D6E77"/>
    <w:rsid w:val="005D7126"/>
    <w:rsid w:val="005D74F9"/>
    <w:rsid w:val="005D7AF6"/>
    <w:rsid w:val="005D7EEA"/>
    <w:rsid w:val="005E07C0"/>
    <w:rsid w:val="005E0A88"/>
    <w:rsid w:val="005E0AE7"/>
    <w:rsid w:val="005E105A"/>
    <w:rsid w:val="005E1352"/>
    <w:rsid w:val="005E1356"/>
    <w:rsid w:val="005E17FF"/>
    <w:rsid w:val="005E1C81"/>
    <w:rsid w:val="005E1E7A"/>
    <w:rsid w:val="005E24F0"/>
    <w:rsid w:val="005E2B3F"/>
    <w:rsid w:val="005E2E9B"/>
    <w:rsid w:val="005E2F87"/>
    <w:rsid w:val="005E30EE"/>
    <w:rsid w:val="005E3146"/>
    <w:rsid w:val="005E362A"/>
    <w:rsid w:val="005E4566"/>
    <w:rsid w:val="005E4ADB"/>
    <w:rsid w:val="005E4B27"/>
    <w:rsid w:val="005E52D7"/>
    <w:rsid w:val="005E53BC"/>
    <w:rsid w:val="005E5732"/>
    <w:rsid w:val="005E5A9C"/>
    <w:rsid w:val="005E5AC2"/>
    <w:rsid w:val="005E5FBA"/>
    <w:rsid w:val="005E63EF"/>
    <w:rsid w:val="005E6D1F"/>
    <w:rsid w:val="005E7051"/>
    <w:rsid w:val="005E721F"/>
    <w:rsid w:val="005E734A"/>
    <w:rsid w:val="005E7BC9"/>
    <w:rsid w:val="005E7C1D"/>
    <w:rsid w:val="005F0256"/>
    <w:rsid w:val="005F025E"/>
    <w:rsid w:val="005F0A9E"/>
    <w:rsid w:val="005F0EBD"/>
    <w:rsid w:val="005F1064"/>
    <w:rsid w:val="005F1236"/>
    <w:rsid w:val="005F14AA"/>
    <w:rsid w:val="005F1845"/>
    <w:rsid w:val="005F1CE4"/>
    <w:rsid w:val="005F26C3"/>
    <w:rsid w:val="005F3AFE"/>
    <w:rsid w:val="005F3D05"/>
    <w:rsid w:val="005F40C3"/>
    <w:rsid w:val="005F473C"/>
    <w:rsid w:val="005F4AE3"/>
    <w:rsid w:val="005F5557"/>
    <w:rsid w:val="005F59ED"/>
    <w:rsid w:val="005F59FB"/>
    <w:rsid w:val="005F5F88"/>
    <w:rsid w:val="005F6554"/>
    <w:rsid w:val="005F6C03"/>
    <w:rsid w:val="005F6EE0"/>
    <w:rsid w:val="005F727F"/>
    <w:rsid w:val="005F75E9"/>
    <w:rsid w:val="005F7B11"/>
    <w:rsid w:val="00600225"/>
    <w:rsid w:val="00600672"/>
    <w:rsid w:val="00600BBD"/>
    <w:rsid w:val="00600D18"/>
    <w:rsid w:val="00600E67"/>
    <w:rsid w:val="00601138"/>
    <w:rsid w:val="006011BB"/>
    <w:rsid w:val="00601212"/>
    <w:rsid w:val="00601FED"/>
    <w:rsid w:val="00602204"/>
    <w:rsid w:val="00602595"/>
    <w:rsid w:val="00602EDA"/>
    <w:rsid w:val="006030D0"/>
    <w:rsid w:val="006034AB"/>
    <w:rsid w:val="00603F88"/>
    <w:rsid w:val="00604049"/>
    <w:rsid w:val="00604489"/>
    <w:rsid w:val="00604726"/>
    <w:rsid w:val="00604822"/>
    <w:rsid w:val="00604913"/>
    <w:rsid w:val="00604B69"/>
    <w:rsid w:val="00604C31"/>
    <w:rsid w:val="0060560D"/>
    <w:rsid w:val="00605909"/>
    <w:rsid w:val="00605ECE"/>
    <w:rsid w:val="00606056"/>
    <w:rsid w:val="006060CD"/>
    <w:rsid w:val="006068A1"/>
    <w:rsid w:val="00606951"/>
    <w:rsid w:val="00606B60"/>
    <w:rsid w:val="00606C88"/>
    <w:rsid w:val="00606F39"/>
    <w:rsid w:val="00607061"/>
    <w:rsid w:val="00607619"/>
    <w:rsid w:val="00607657"/>
    <w:rsid w:val="0060768E"/>
    <w:rsid w:val="00607A2B"/>
    <w:rsid w:val="00607C4B"/>
    <w:rsid w:val="00607F82"/>
    <w:rsid w:val="006103D4"/>
    <w:rsid w:val="00610B40"/>
    <w:rsid w:val="00610B8B"/>
    <w:rsid w:val="00611835"/>
    <w:rsid w:val="00611A24"/>
    <w:rsid w:val="00612463"/>
    <w:rsid w:val="00612D9B"/>
    <w:rsid w:val="006131FE"/>
    <w:rsid w:val="00613202"/>
    <w:rsid w:val="00613A42"/>
    <w:rsid w:val="00613DFB"/>
    <w:rsid w:val="00613E2A"/>
    <w:rsid w:val="00614405"/>
    <w:rsid w:val="00614AD5"/>
    <w:rsid w:val="00614F36"/>
    <w:rsid w:val="00614F92"/>
    <w:rsid w:val="00615AE1"/>
    <w:rsid w:val="00615BA1"/>
    <w:rsid w:val="0061630F"/>
    <w:rsid w:val="006167B2"/>
    <w:rsid w:val="00616D4F"/>
    <w:rsid w:val="00616F95"/>
    <w:rsid w:val="00617302"/>
    <w:rsid w:val="00617352"/>
    <w:rsid w:val="006174BC"/>
    <w:rsid w:val="00617686"/>
    <w:rsid w:val="00620195"/>
    <w:rsid w:val="006202B3"/>
    <w:rsid w:val="00620589"/>
    <w:rsid w:val="00620899"/>
    <w:rsid w:val="0062116A"/>
    <w:rsid w:val="00621B12"/>
    <w:rsid w:val="0062233D"/>
    <w:rsid w:val="006225BB"/>
    <w:rsid w:val="00622614"/>
    <w:rsid w:val="006226A2"/>
    <w:rsid w:val="00622FA6"/>
    <w:rsid w:val="00622FF7"/>
    <w:rsid w:val="00623082"/>
    <w:rsid w:val="0062327F"/>
    <w:rsid w:val="00623A3B"/>
    <w:rsid w:val="00623B2F"/>
    <w:rsid w:val="006247B6"/>
    <w:rsid w:val="00624C58"/>
    <w:rsid w:val="00624EA0"/>
    <w:rsid w:val="00625143"/>
    <w:rsid w:val="00625B28"/>
    <w:rsid w:val="00626341"/>
    <w:rsid w:val="006264CF"/>
    <w:rsid w:val="00630078"/>
    <w:rsid w:val="00630507"/>
    <w:rsid w:val="00630529"/>
    <w:rsid w:val="00630BC7"/>
    <w:rsid w:val="00630DB5"/>
    <w:rsid w:val="006310B1"/>
    <w:rsid w:val="00631410"/>
    <w:rsid w:val="006333FD"/>
    <w:rsid w:val="0063381F"/>
    <w:rsid w:val="0063413A"/>
    <w:rsid w:val="00634330"/>
    <w:rsid w:val="006346FD"/>
    <w:rsid w:val="00634A4E"/>
    <w:rsid w:val="00635170"/>
    <w:rsid w:val="00635171"/>
    <w:rsid w:val="00635737"/>
    <w:rsid w:val="00635926"/>
    <w:rsid w:val="00635ACB"/>
    <w:rsid w:val="00635CC2"/>
    <w:rsid w:val="006367D5"/>
    <w:rsid w:val="00636AA5"/>
    <w:rsid w:val="00636F68"/>
    <w:rsid w:val="0063702F"/>
    <w:rsid w:val="006373DD"/>
    <w:rsid w:val="00637503"/>
    <w:rsid w:val="00637C5B"/>
    <w:rsid w:val="00637D2D"/>
    <w:rsid w:val="00637F9C"/>
    <w:rsid w:val="00640BB7"/>
    <w:rsid w:val="00640D54"/>
    <w:rsid w:val="00641796"/>
    <w:rsid w:val="00641D33"/>
    <w:rsid w:val="00641E1A"/>
    <w:rsid w:val="0064265D"/>
    <w:rsid w:val="0064296C"/>
    <w:rsid w:val="0064298F"/>
    <w:rsid w:val="00642AA3"/>
    <w:rsid w:val="00642AA5"/>
    <w:rsid w:val="00642B29"/>
    <w:rsid w:val="0064345F"/>
    <w:rsid w:val="006435F5"/>
    <w:rsid w:val="00643730"/>
    <w:rsid w:val="0064380D"/>
    <w:rsid w:val="00643EFE"/>
    <w:rsid w:val="006443B7"/>
    <w:rsid w:val="006443BC"/>
    <w:rsid w:val="006450FE"/>
    <w:rsid w:val="006450FF"/>
    <w:rsid w:val="00645446"/>
    <w:rsid w:val="00645AB3"/>
    <w:rsid w:val="00645E44"/>
    <w:rsid w:val="00646A52"/>
    <w:rsid w:val="00646B66"/>
    <w:rsid w:val="00647596"/>
    <w:rsid w:val="006505C6"/>
    <w:rsid w:val="0065157E"/>
    <w:rsid w:val="006518AD"/>
    <w:rsid w:val="00651B89"/>
    <w:rsid w:val="00651DD7"/>
    <w:rsid w:val="0065276B"/>
    <w:rsid w:val="006527AD"/>
    <w:rsid w:val="006527F1"/>
    <w:rsid w:val="00652E00"/>
    <w:rsid w:val="006531A3"/>
    <w:rsid w:val="006540F8"/>
    <w:rsid w:val="0065450E"/>
    <w:rsid w:val="00654590"/>
    <w:rsid w:val="00654C82"/>
    <w:rsid w:val="00654CF7"/>
    <w:rsid w:val="0065502F"/>
    <w:rsid w:val="00655724"/>
    <w:rsid w:val="00655A90"/>
    <w:rsid w:val="006566FA"/>
    <w:rsid w:val="00656D7B"/>
    <w:rsid w:val="00656E01"/>
    <w:rsid w:val="00656F1E"/>
    <w:rsid w:val="00657773"/>
    <w:rsid w:val="00657928"/>
    <w:rsid w:val="00657982"/>
    <w:rsid w:val="006602C1"/>
    <w:rsid w:val="0066067A"/>
    <w:rsid w:val="00661157"/>
    <w:rsid w:val="006615A1"/>
    <w:rsid w:val="00661E58"/>
    <w:rsid w:val="00662036"/>
    <w:rsid w:val="00662497"/>
    <w:rsid w:val="00662FB8"/>
    <w:rsid w:val="0066317D"/>
    <w:rsid w:val="006631D6"/>
    <w:rsid w:val="006632A7"/>
    <w:rsid w:val="0066335F"/>
    <w:rsid w:val="00663650"/>
    <w:rsid w:val="00663820"/>
    <w:rsid w:val="00663881"/>
    <w:rsid w:val="00663DEB"/>
    <w:rsid w:val="00664174"/>
    <w:rsid w:val="00664999"/>
    <w:rsid w:val="00664A47"/>
    <w:rsid w:val="00664BC8"/>
    <w:rsid w:val="00665545"/>
    <w:rsid w:val="00665BE0"/>
    <w:rsid w:val="00665CC7"/>
    <w:rsid w:val="00665EB9"/>
    <w:rsid w:val="00665ED4"/>
    <w:rsid w:val="006664C6"/>
    <w:rsid w:val="0066687C"/>
    <w:rsid w:val="00666D6B"/>
    <w:rsid w:val="00667205"/>
    <w:rsid w:val="006673BF"/>
    <w:rsid w:val="00667731"/>
    <w:rsid w:val="0066788A"/>
    <w:rsid w:val="00670179"/>
    <w:rsid w:val="00670265"/>
    <w:rsid w:val="0067035C"/>
    <w:rsid w:val="006704E3"/>
    <w:rsid w:val="00670A25"/>
    <w:rsid w:val="00670C1C"/>
    <w:rsid w:val="00670D39"/>
    <w:rsid w:val="00671066"/>
    <w:rsid w:val="00671377"/>
    <w:rsid w:val="00671549"/>
    <w:rsid w:val="006716B8"/>
    <w:rsid w:val="00672653"/>
    <w:rsid w:val="00672A50"/>
    <w:rsid w:val="00673249"/>
    <w:rsid w:val="00673805"/>
    <w:rsid w:val="00674385"/>
    <w:rsid w:val="0067487D"/>
    <w:rsid w:val="006749DA"/>
    <w:rsid w:val="00674F63"/>
    <w:rsid w:val="00675231"/>
    <w:rsid w:val="00675D00"/>
    <w:rsid w:val="006761B8"/>
    <w:rsid w:val="006762A0"/>
    <w:rsid w:val="006765B0"/>
    <w:rsid w:val="00676C7B"/>
    <w:rsid w:val="00676D79"/>
    <w:rsid w:val="00676E38"/>
    <w:rsid w:val="0067769D"/>
    <w:rsid w:val="00677F22"/>
    <w:rsid w:val="006802B9"/>
    <w:rsid w:val="0068041B"/>
    <w:rsid w:val="006805BB"/>
    <w:rsid w:val="00680648"/>
    <w:rsid w:val="00680CA3"/>
    <w:rsid w:val="00680E1B"/>
    <w:rsid w:val="00681A91"/>
    <w:rsid w:val="00681D95"/>
    <w:rsid w:val="00681DAD"/>
    <w:rsid w:val="00682149"/>
    <w:rsid w:val="00682352"/>
    <w:rsid w:val="00682DA9"/>
    <w:rsid w:val="00683821"/>
    <w:rsid w:val="00683A96"/>
    <w:rsid w:val="00683CB6"/>
    <w:rsid w:val="006847C5"/>
    <w:rsid w:val="00684C56"/>
    <w:rsid w:val="00684CB1"/>
    <w:rsid w:val="00685444"/>
    <w:rsid w:val="006854FF"/>
    <w:rsid w:val="00685818"/>
    <w:rsid w:val="00685C0F"/>
    <w:rsid w:val="0068608C"/>
    <w:rsid w:val="0068691D"/>
    <w:rsid w:val="00686E53"/>
    <w:rsid w:val="006873EE"/>
    <w:rsid w:val="006874AD"/>
    <w:rsid w:val="006876E8"/>
    <w:rsid w:val="00687E3D"/>
    <w:rsid w:val="00690174"/>
    <w:rsid w:val="0069020D"/>
    <w:rsid w:val="0069066E"/>
    <w:rsid w:val="006906B0"/>
    <w:rsid w:val="00691959"/>
    <w:rsid w:val="00691B2F"/>
    <w:rsid w:val="00691C34"/>
    <w:rsid w:val="00691CFA"/>
    <w:rsid w:val="006926DC"/>
    <w:rsid w:val="00692EEF"/>
    <w:rsid w:val="00693885"/>
    <w:rsid w:val="00693933"/>
    <w:rsid w:val="00693BA5"/>
    <w:rsid w:val="00693F40"/>
    <w:rsid w:val="00694197"/>
    <w:rsid w:val="00694B2D"/>
    <w:rsid w:val="00694B8F"/>
    <w:rsid w:val="00694D2E"/>
    <w:rsid w:val="00694D61"/>
    <w:rsid w:val="006958CA"/>
    <w:rsid w:val="006959E1"/>
    <w:rsid w:val="00695D83"/>
    <w:rsid w:val="00696B23"/>
    <w:rsid w:val="00696D40"/>
    <w:rsid w:val="00696DF0"/>
    <w:rsid w:val="006972E5"/>
    <w:rsid w:val="00697D07"/>
    <w:rsid w:val="006A0681"/>
    <w:rsid w:val="006A0708"/>
    <w:rsid w:val="006A0A47"/>
    <w:rsid w:val="006A0D6C"/>
    <w:rsid w:val="006A0F87"/>
    <w:rsid w:val="006A101F"/>
    <w:rsid w:val="006A1034"/>
    <w:rsid w:val="006A11E6"/>
    <w:rsid w:val="006A1536"/>
    <w:rsid w:val="006A1828"/>
    <w:rsid w:val="006A1A23"/>
    <w:rsid w:val="006A1FAC"/>
    <w:rsid w:val="006A23B0"/>
    <w:rsid w:val="006A2408"/>
    <w:rsid w:val="006A25BE"/>
    <w:rsid w:val="006A2AE5"/>
    <w:rsid w:val="006A3517"/>
    <w:rsid w:val="006A4065"/>
    <w:rsid w:val="006A431E"/>
    <w:rsid w:val="006A458D"/>
    <w:rsid w:val="006A4836"/>
    <w:rsid w:val="006A4904"/>
    <w:rsid w:val="006A4D21"/>
    <w:rsid w:val="006A5001"/>
    <w:rsid w:val="006A50C1"/>
    <w:rsid w:val="006A5300"/>
    <w:rsid w:val="006A562C"/>
    <w:rsid w:val="006A59B4"/>
    <w:rsid w:val="006A5BB8"/>
    <w:rsid w:val="006A5BE4"/>
    <w:rsid w:val="006A6177"/>
    <w:rsid w:val="006A6373"/>
    <w:rsid w:val="006A664E"/>
    <w:rsid w:val="006A67C4"/>
    <w:rsid w:val="006A6890"/>
    <w:rsid w:val="006A6CF3"/>
    <w:rsid w:val="006A6D4C"/>
    <w:rsid w:val="006A7432"/>
    <w:rsid w:val="006B00B6"/>
    <w:rsid w:val="006B0451"/>
    <w:rsid w:val="006B0991"/>
    <w:rsid w:val="006B0B65"/>
    <w:rsid w:val="006B1232"/>
    <w:rsid w:val="006B183F"/>
    <w:rsid w:val="006B2043"/>
    <w:rsid w:val="006B20FB"/>
    <w:rsid w:val="006B2275"/>
    <w:rsid w:val="006B2B83"/>
    <w:rsid w:val="006B30D3"/>
    <w:rsid w:val="006B312A"/>
    <w:rsid w:val="006B326F"/>
    <w:rsid w:val="006B354D"/>
    <w:rsid w:val="006B3672"/>
    <w:rsid w:val="006B3C03"/>
    <w:rsid w:val="006B3E73"/>
    <w:rsid w:val="006B3F38"/>
    <w:rsid w:val="006B5F5E"/>
    <w:rsid w:val="006B67AC"/>
    <w:rsid w:val="006B6A55"/>
    <w:rsid w:val="006B6B46"/>
    <w:rsid w:val="006B72E3"/>
    <w:rsid w:val="006B72EB"/>
    <w:rsid w:val="006B795C"/>
    <w:rsid w:val="006C07E3"/>
    <w:rsid w:val="006C08DC"/>
    <w:rsid w:val="006C108D"/>
    <w:rsid w:val="006C147F"/>
    <w:rsid w:val="006C1763"/>
    <w:rsid w:val="006C1775"/>
    <w:rsid w:val="006C1CA3"/>
    <w:rsid w:val="006C1EA9"/>
    <w:rsid w:val="006C2179"/>
    <w:rsid w:val="006C2327"/>
    <w:rsid w:val="006C24D9"/>
    <w:rsid w:val="006C26EC"/>
    <w:rsid w:val="006C3426"/>
    <w:rsid w:val="006C35A9"/>
    <w:rsid w:val="006C3DBB"/>
    <w:rsid w:val="006C3F28"/>
    <w:rsid w:val="006C4733"/>
    <w:rsid w:val="006C49A1"/>
    <w:rsid w:val="006C4FFA"/>
    <w:rsid w:val="006C5096"/>
    <w:rsid w:val="006C60C7"/>
    <w:rsid w:val="006C6272"/>
    <w:rsid w:val="006C6595"/>
    <w:rsid w:val="006C6721"/>
    <w:rsid w:val="006C6820"/>
    <w:rsid w:val="006C68E8"/>
    <w:rsid w:val="006C69DF"/>
    <w:rsid w:val="006C69F2"/>
    <w:rsid w:val="006C6C70"/>
    <w:rsid w:val="006C6D6D"/>
    <w:rsid w:val="006C7046"/>
    <w:rsid w:val="006C72BA"/>
    <w:rsid w:val="006C7691"/>
    <w:rsid w:val="006D0021"/>
    <w:rsid w:val="006D0182"/>
    <w:rsid w:val="006D030C"/>
    <w:rsid w:val="006D07BE"/>
    <w:rsid w:val="006D08CE"/>
    <w:rsid w:val="006D10CE"/>
    <w:rsid w:val="006D123B"/>
    <w:rsid w:val="006D1770"/>
    <w:rsid w:val="006D2302"/>
    <w:rsid w:val="006D2A02"/>
    <w:rsid w:val="006D2D62"/>
    <w:rsid w:val="006D2D80"/>
    <w:rsid w:val="006D3093"/>
    <w:rsid w:val="006D31E2"/>
    <w:rsid w:val="006D338E"/>
    <w:rsid w:val="006D3F59"/>
    <w:rsid w:val="006D40F4"/>
    <w:rsid w:val="006D42BB"/>
    <w:rsid w:val="006D44F7"/>
    <w:rsid w:val="006D488F"/>
    <w:rsid w:val="006D4E38"/>
    <w:rsid w:val="006D599B"/>
    <w:rsid w:val="006D6B7B"/>
    <w:rsid w:val="006D6C75"/>
    <w:rsid w:val="006D7262"/>
    <w:rsid w:val="006D7796"/>
    <w:rsid w:val="006D782B"/>
    <w:rsid w:val="006D7E9B"/>
    <w:rsid w:val="006E00BB"/>
    <w:rsid w:val="006E0529"/>
    <w:rsid w:val="006E0846"/>
    <w:rsid w:val="006E105F"/>
    <w:rsid w:val="006E1170"/>
    <w:rsid w:val="006E11AE"/>
    <w:rsid w:val="006E15A8"/>
    <w:rsid w:val="006E1F4D"/>
    <w:rsid w:val="006E21CC"/>
    <w:rsid w:val="006E224C"/>
    <w:rsid w:val="006E2481"/>
    <w:rsid w:val="006E271A"/>
    <w:rsid w:val="006E2781"/>
    <w:rsid w:val="006E27A0"/>
    <w:rsid w:val="006E3024"/>
    <w:rsid w:val="006E33EB"/>
    <w:rsid w:val="006E3887"/>
    <w:rsid w:val="006E4799"/>
    <w:rsid w:val="006E4BF2"/>
    <w:rsid w:val="006E4E7F"/>
    <w:rsid w:val="006E55EC"/>
    <w:rsid w:val="006E569C"/>
    <w:rsid w:val="006E57C8"/>
    <w:rsid w:val="006E5A28"/>
    <w:rsid w:val="006E62BE"/>
    <w:rsid w:val="006E62C5"/>
    <w:rsid w:val="006E6F8A"/>
    <w:rsid w:val="006E7920"/>
    <w:rsid w:val="006E7949"/>
    <w:rsid w:val="006E7C4B"/>
    <w:rsid w:val="006F001C"/>
    <w:rsid w:val="006F06F8"/>
    <w:rsid w:val="006F0B97"/>
    <w:rsid w:val="006F0C8F"/>
    <w:rsid w:val="006F0F54"/>
    <w:rsid w:val="006F13B9"/>
    <w:rsid w:val="006F198E"/>
    <w:rsid w:val="006F2514"/>
    <w:rsid w:val="006F2A58"/>
    <w:rsid w:val="006F2D80"/>
    <w:rsid w:val="006F2E9D"/>
    <w:rsid w:val="006F3B41"/>
    <w:rsid w:val="006F3B5C"/>
    <w:rsid w:val="006F3B5D"/>
    <w:rsid w:val="006F40B2"/>
    <w:rsid w:val="006F44AF"/>
    <w:rsid w:val="006F453C"/>
    <w:rsid w:val="006F4623"/>
    <w:rsid w:val="006F5961"/>
    <w:rsid w:val="006F5F6C"/>
    <w:rsid w:val="006F6885"/>
    <w:rsid w:val="006F708D"/>
    <w:rsid w:val="006F73C8"/>
    <w:rsid w:val="006F78FF"/>
    <w:rsid w:val="006F7B62"/>
    <w:rsid w:val="006F7D0B"/>
    <w:rsid w:val="006F7D0E"/>
    <w:rsid w:val="006F7E34"/>
    <w:rsid w:val="00701343"/>
    <w:rsid w:val="007015FE"/>
    <w:rsid w:val="00701E56"/>
    <w:rsid w:val="00702074"/>
    <w:rsid w:val="007024E1"/>
    <w:rsid w:val="00702703"/>
    <w:rsid w:val="0070280E"/>
    <w:rsid w:val="00703076"/>
    <w:rsid w:val="0070328B"/>
    <w:rsid w:val="007045F3"/>
    <w:rsid w:val="00704670"/>
    <w:rsid w:val="007054F8"/>
    <w:rsid w:val="007055E1"/>
    <w:rsid w:val="00705E2B"/>
    <w:rsid w:val="00705EE4"/>
    <w:rsid w:val="0070650B"/>
    <w:rsid w:val="00706883"/>
    <w:rsid w:val="007069A8"/>
    <w:rsid w:val="00706B58"/>
    <w:rsid w:val="00707505"/>
    <w:rsid w:val="00707E55"/>
    <w:rsid w:val="007107CC"/>
    <w:rsid w:val="0071081B"/>
    <w:rsid w:val="00710BB2"/>
    <w:rsid w:val="00710EA1"/>
    <w:rsid w:val="00710EAC"/>
    <w:rsid w:val="00711008"/>
    <w:rsid w:val="00711316"/>
    <w:rsid w:val="00711EE6"/>
    <w:rsid w:val="007121B6"/>
    <w:rsid w:val="007127C1"/>
    <w:rsid w:val="00712D11"/>
    <w:rsid w:val="00712D2A"/>
    <w:rsid w:val="00712E75"/>
    <w:rsid w:val="007131F6"/>
    <w:rsid w:val="007132F9"/>
    <w:rsid w:val="00713BEE"/>
    <w:rsid w:val="00713D58"/>
    <w:rsid w:val="00713F16"/>
    <w:rsid w:val="007142C7"/>
    <w:rsid w:val="007143E5"/>
    <w:rsid w:val="007148B3"/>
    <w:rsid w:val="0071494E"/>
    <w:rsid w:val="00714AF0"/>
    <w:rsid w:val="00715056"/>
    <w:rsid w:val="0071508E"/>
    <w:rsid w:val="007155C3"/>
    <w:rsid w:val="00715A29"/>
    <w:rsid w:val="00716052"/>
    <w:rsid w:val="0071654D"/>
    <w:rsid w:val="00716E36"/>
    <w:rsid w:val="007179F7"/>
    <w:rsid w:val="00717AF7"/>
    <w:rsid w:val="00717C8E"/>
    <w:rsid w:val="00720032"/>
    <w:rsid w:val="00720732"/>
    <w:rsid w:val="00720B23"/>
    <w:rsid w:val="00720D48"/>
    <w:rsid w:val="00721025"/>
    <w:rsid w:val="00721908"/>
    <w:rsid w:val="0072192A"/>
    <w:rsid w:val="00721B18"/>
    <w:rsid w:val="00721FC2"/>
    <w:rsid w:val="0072292C"/>
    <w:rsid w:val="00722FC3"/>
    <w:rsid w:val="00722FD2"/>
    <w:rsid w:val="007239C7"/>
    <w:rsid w:val="00723C47"/>
    <w:rsid w:val="00724038"/>
    <w:rsid w:val="007241BE"/>
    <w:rsid w:val="0072461D"/>
    <w:rsid w:val="00724720"/>
    <w:rsid w:val="00724E68"/>
    <w:rsid w:val="00724FD2"/>
    <w:rsid w:val="007250E3"/>
    <w:rsid w:val="00725148"/>
    <w:rsid w:val="007251D9"/>
    <w:rsid w:val="00725206"/>
    <w:rsid w:val="00725548"/>
    <w:rsid w:val="007265D2"/>
    <w:rsid w:val="0072663E"/>
    <w:rsid w:val="00726F5F"/>
    <w:rsid w:val="00727073"/>
    <w:rsid w:val="007279E5"/>
    <w:rsid w:val="0073013A"/>
    <w:rsid w:val="007303C0"/>
    <w:rsid w:val="00730594"/>
    <w:rsid w:val="00731095"/>
    <w:rsid w:val="00731221"/>
    <w:rsid w:val="00731D02"/>
    <w:rsid w:val="00731D20"/>
    <w:rsid w:val="007328D2"/>
    <w:rsid w:val="00732C16"/>
    <w:rsid w:val="00732C1A"/>
    <w:rsid w:val="0073320D"/>
    <w:rsid w:val="007332D3"/>
    <w:rsid w:val="0073330E"/>
    <w:rsid w:val="0073374D"/>
    <w:rsid w:val="00733817"/>
    <w:rsid w:val="0073458C"/>
    <w:rsid w:val="00734847"/>
    <w:rsid w:val="007355BE"/>
    <w:rsid w:val="00735875"/>
    <w:rsid w:val="007359AD"/>
    <w:rsid w:val="00735B4B"/>
    <w:rsid w:val="007360CA"/>
    <w:rsid w:val="00736525"/>
    <w:rsid w:val="007366AA"/>
    <w:rsid w:val="00736CD3"/>
    <w:rsid w:val="00737117"/>
    <w:rsid w:val="0073743E"/>
    <w:rsid w:val="00737446"/>
    <w:rsid w:val="00737D7F"/>
    <w:rsid w:val="00740534"/>
    <w:rsid w:val="00740AAB"/>
    <w:rsid w:val="00741636"/>
    <w:rsid w:val="007417DB"/>
    <w:rsid w:val="00742121"/>
    <w:rsid w:val="007423C9"/>
    <w:rsid w:val="007425C0"/>
    <w:rsid w:val="00742805"/>
    <w:rsid w:val="007428F8"/>
    <w:rsid w:val="00742909"/>
    <w:rsid w:val="00742D24"/>
    <w:rsid w:val="00742D51"/>
    <w:rsid w:val="00742E3D"/>
    <w:rsid w:val="0074305A"/>
    <w:rsid w:val="00743A53"/>
    <w:rsid w:val="00743AB3"/>
    <w:rsid w:val="00743C5E"/>
    <w:rsid w:val="00743E7F"/>
    <w:rsid w:val="0074471C"/>
    <w:rsid w:val="007451FC"/>
    <w:rsid w:val="007453B1"/>
    <w:rsid w:val="00745566"/>
    <w:rsid w:val="0074576E"/>
    <w:rsid w:val="00745A08"/>
    <w:rsid w:val="00745BA6"/>
    <w:rsid w:val="00745D39"/>
    <w:rsid w:val="00745EF6"/>
    <w:rsid w:val="0074638D"/>
    <w:rsid w:val="007466E8"/>
    <w:rsid w:val="00746ED0"/>
    <w:rsid w:val="007470E2"/>
    <w:rsid w:val="007470E5"/>
    <w:rsid w:val="0074723E"/>
    <w:rsid w:val="007472BC"/>
    <w:rsid w:val="00747B89"/>
    <w:rsid w:val="00747CC4"/>
    <w:rsid w:val="00747D51"/>
    <w:rsid w:val="00747EBA"/>
    <w:rsid w:val="007503F3"/>
    <w:rsid w:val="007505CC"/>
    <w:rsid w:val="00750F5A"/>
    <w:rsid w:val="007510C1"/>
    <w:rsid w:val="00751387"/>
    <w:rsid w:val="00751964"/>
    <w:rsid w:val="00751A53"/>
    <w:rsid w:val="00751D43"/>
    <w:rsid w:val="00751E2B"/>
    <w:rsid w:val="007520C5"/>
    <w:rsid w:val="007524AA"/>
    <w:rsid w:val="00752615"/>
    <w:rsid w:val="00752899"/>
    <w:rsid w:val="0075297A"/>
    <w:rsid w:val="00752AB4"/>
    <w:rsid w:val="00752AB9"/>
    <w:rsid w:val="00752B31"/>
    <w:rsid w:val="00752CAE"/>
    <w:rsid w:val="00753463"/>
    <w:rsid w:val="00753EB7"/>
    <w:rsid w:val="0075414F"/>
    <w:rsid w:val="00754A80"/>
    <w:rsid w:val="00754CD0"/>
    <w:rsid w:val="00754E4E"/>
    <w:rsid w:val="00754EA1"/>
    <w:rsid w:val="00755011"/>
    <w:rsid w:val="00755563"/>
    <w:rsid w:val="00755DB0"/>
    <w:rsid w:val="00755F55"/>
    <w:rsid w:val="007561C6"/>
    <w:rsid w:val="00756C66"/>
    <w:rsid w:val="0075715B"/>
    <w:rsid w:val="007571DC"/>
    <w:rsid w:val="00757314"/>
    <w:rsid w:val="00757696"/>
    <w:rsid w:val="00757836"/>
    <w:rsid w:val="00757ED5"/>
    <w:rsid w:val="00757FBB"/>
    <w:rsid w:val="007600BD"/>
    <w:rsid w:val="00760E27"/>
    <w:rsid w:val="00760FF2"/>
    <w:rsid w:val="00761F60"/>
    <w:rsid w:val="00762062"/>
    <w:rsid w:val="00762BF4"/>
    <w:rsid w:val="00762CC4"/>
    <w:rsid w:val="00763088"/>
    <w:rsid w:val="0076376E"/>
    <w:rsid w:val="00763865"/>
    <w:rsid w:val="00763935"/>
    <w:rsid w:val="00763B01"/>
    <w:rsid w:val="00763D80"/>
    <w:rsid w:val="00764F71"/>
    <w:rsid w:val="007658F4"/>
    <w:rsid w:val="0076598B"/>
    <w:rsid w:val="00765B3E"/>
    <w:rsid w:val="00765CE3"/>
    <w:rsid w:val="007660A8"/>
    <w:rsid w:val="007662B6"/>
    <w:rsid w:val="0076631B"/>
    <w:rsid w:val="00766434"/>
    <w:rsid w:val="007666EE"/>
    <w:rsid w:val="007666F7"/>
    <w:rsid w:val="00766709"/>
    <w:rsid w:val="00766FA9"/>
    <w:rsid w:val="007673BB"/>
    <w:rsid w:val="00770146"/>
    <w:rsid w:val="00770226"/>
    <w:rsid w:val="00770608"/>
    <w:rsid w:val="00770928"/>
    <w:rsid w:val="00770948"/>
    <w:rsid w:val="00770F97"/>
    <w:rsid w:val="00771912"/>
    <w:rsid w:val="00771ACB"/>
    <w:rsid w:val="00772397"/>
    <w:rsid w:val="00772625"/>
    <w:rsid w:val="007726DC"/>
    <w:rsid w:val="007729D8"/>
    <w:rsid w:val="00772A01"/>
    <w:rsid w:val="00772A22"/>
    <w:rsid w:val="00772BAF"/>
    <w:rsid w:val="00772D19"/>
    <w:rsid w:val="007734C3"/>
    <w:rsid w:val="00774506"/>
    <w:rsid w:val="007746D5"/>
    <w:rsid w:val="007746F5"/>
    <w:rsid w:val="00774AEE"/>
    <w:rsid w:val="00774B54"/>
    <w:rsid w:val="00774EE7"/>
    <w:rsid w:val="00774F6F"/>
    <w:rsid w:val="00775072"/>
    <w:rsid w:val="0077563C"/>
    <w:rsid w:val="00775B4C"/>
    <w:rsid w:val="00775BA3"/>
    <w:rsid w:val="0077655B"/>
    <w:rsid w:val="0077676E"/>
    <w:rsid w:val="00776A7B"/>
    <w:rsid w:val="00776B82"/>
    <w:rsid w:val="00776CB2"/>
    <w:rsid w:val="007779A6"/>
    <w:rsid w:val="00777A51"/>
    <w:rsid w:val="00780D41"/>
    <w:rsid w:val="00781436"/>
    <w:rsid w:val="00781688"/>
    <w:rsid w:val="00781A22"/>
    <w:rsid w:val="00781A97"/>
    <w:rsid w:val="00781BE3"/>
    <w:rsid w:val="00781CB6"/>
    <w:rsid w:val="00781F1F"/>
    <w:rsid w:val="007822EE"/>
    <w:rsid w:val="0078236C"/>
    <w:rsid w:val="007824D4"/>
    <w:rsid w:val="0078336D"/>
    <w:rsid w:val="00783427"/>
    <w:rsid w:val="0078372D"/>
    <w:rsid w:val="00783C89"/>
    <w:rsid w:val="0078414B"/>
    <w:rsid w:val="007849C5"/>
    <w:rsid w:val="00784C6B"/>
    <w:rsid w:val="007850DF"/>
    <w:rsid w:val="00785468"/>
    <w:rsid w:val="0078574E"/>
    <w:rsid w:val="00785A46"/>
    <w:rsid w:val="007868C3"/>
    <w:rsid w:val="00787050"/>
    <w:rsid w:val="0078720C"/>
    <w:rsid w:val="007875A8"/>
    <w:rsid w:val="0078765F"/>
    <w:rsid w:val="00787760"/>
    <w:rsid w:val="0078787D"/>
    <w:rsid w:val="00787C34"/>
    <w:rsid w:val="0079069A"/>
    <w:rsid w:val="00790DBF"/>
    <w:rsid w:val="00790F95"/>
    <w:rsid w:val="00791029"/>
    <w:rsid w:val="0079107F"/>
    <w:rsid w:val="007913CB"/>
    <w:rsid w:val="007915C9"/>
    <w:rsid w:val="00791B11"/>
    <w:rsid w:val="007927AE"/>
    <w:rsid w:val="00793188"/>
    <w:rsid w:val="00793DC2"/>
    <w:rsid w:val="0079415A"/>
    <w:rsid w:val="00794293"/>
    <w:rsid w:val="0079430A"/>
    <w:rsid w:val="00794629"/>
    <w:rsid w:val="00794C87"/>
    <w:rsid w:val="00794CD5"/>
    <w:rsid w:val="00794F54"/>
    <w:rsid w:val="007953B6"/>
    <w:rsid w:val="007955EA"/>
    <w:rsid w:val="00795871"/>
    <w:rsid w:val="00795DBA"/>
    <w:rsid w:val="00796048"/>
    <w:rsid w:val="00796547"/>
    <w:rsid w:val="0079683A"/>
    <w:rsid w:val="007969A2"/>
    <w:rsid w:val="00796C67"/>
    <w:rsid w:val="007973F3"/>
    <w:rsid w:val="0079792C"/>
    <w:rsid w:val="00797AD6"/>
    <w:rsid w:val="00797DD2"/>
    <w:rsid w:val="007A01F2"/>
    <w:rsid w:val="007A02E6"/>
    <w:rsid w:val="007A127F"/>
    <w:rsid w:val="007A13C4"/>
    <w:rsid w:val="007A19E2"/>
    <w:rsid w:val="007A2474"/>
    <w:rsid w:val="007A2C22"/>
    <w:rsid w:val="007A312B"/>
    <w:rsid w:val="007A31D9"/>
    <w:rsid w:val="007A3712"/>
    <w:rsid w:val="007A3F78"/>
    <w:rsid w:val="007A447A"/>
    <w:rsid w:val="007A4656"/>
    <w:rsid w:val="007A46C8"/>
    <w:rsid w:val="007A4700"/>
    <w:rsid w:val="007A4895"/>
    <w:rsid w:val="007A4B23"/>
    <w:rsid w:val="007A4B77"/>
    <w:rsid w:val="007A4CAC"/>
    <w:rsid w:val="007A54CF"/>
    <w:rsid w:val="007A5519"/>
    <w:rsid w:val="007A5528"/>
    <w:rsid w:val="007A5661"/>
    <w:rsid w:val="007A5E55"/>
    <w:rsid w:val="007A5FC2"/>
    <w:rsid w:val="007A601A"/>
    <w:rsid w:val="007A63B1"/>
    <w:rsid w:val="007A6409"/>
    <w:rsid w:val="007A64DF"/>
    <w:rsid w:val="007A68FB"/>
    <w:rsid w:val="007A6C11"/>
    <w:rsid w:val="007A73DD"/>
    <w:rsid w:val="007A75D1"/>
    <w:rsid w:val="007A7782"/>
    <w:rsid w:val="007A788D"/>
    <w:rsid w:val="007A7BDF"/>
    <w:rsid w:val="007A7C12"/>
    <w:rsid w:val="007A7CA8"/>
    <w:rsid w:val="007B0301"/>
    <w:rsid w:val="007B0414"/>
    <w:rsid w:val="007B045D"/>
    <w:rsid w:val="007B04B1"/>
    <w:rsid w:val="007B09EE"/>
    <w:rsid w:val="007B0C3D"/>
    <w:rsid w:val="007B0D63"/>
    <w:rsid w:val="007B13B3"/>
    <w:rsid w:val="007B1693"/>
    <w:rsid w:val="007B18BB"/>
    <w:rsid w:val="007B1986"/>
    <w:rsid w:val="007B1CBD"/>
    <w:rsid w:val="007B1EE2"/>
    <w:rsid w:val="007B2290"/>
    <w:rsid w:val="007B2448"/>
    <w:rsid w:val="007B3213"/>
    <w:rsid w:val="007B37B3"/>
    <w:rsid w:val="007B3834"/>
    <w:rsid w:val="007B39DE"/>
    <w:rsid w:val="007B3B92"/>
    <w:rsid w:val="007B3D24"/>
    <w:rsid w:val="007B3D8E"/>
    <w:rsid w:val="007B40AF"/>
    <w:rsid w:val="007B43F5"/>
    <w:rsid w:val="007B4AF2"/>
    <w:rsid w:val="007B4C54"/>
    <w:rsid w:val="007B51BE"/>
    <w:rsid w:val="007B6258"/>
    <w:rsid w:val="007B62E1"/>
    <w:rsid w:val="007B63E5"/>
    <w:rsid w:val="007B6496"/>
    <w:rsid w:val="007B760A"/>
    <w:rsid w:val="007B7B7D"/>
    <w:rsid w:val="007B7F14"/>
    <w:rsid w:val="007B7F36"/>
    <w:rsid w:val="007C0853"/>
    <w:rsid w:val="007C089C"/>
    <w:rsid w:val="007C0D19"/>
    <w:rsid w:val="007C16C4"/>
    <w:rsid w:val="007C1E12"/>
    <w:rsid w:val="007C2378"/>
    <w:rsid w:val="007C31CB"/>
    <w:rsid w:val="007C32A9"/>
    <w:rsid w:val="007C3521"/>
    <w:rsid w:val="007C36EB"/>
    <w:rsid w:val="007C4596"/>
    <w:rsid w:val="007C476B"/>
    <w:rsid w:val="007C480B"/>
    <w:rsid w:val="007C48EB"/>
    <w:rsid w:val="007C49BF"/>
    <w:rsid w:val="007C4BFF"/>
    <w:rsid w:val="007C4C62"/>
    <w:rsid w:val="007C4F7A"/>
    <w:rsid w:val="007C536A"/>
    <w:rsid w:val="007C54CC"/>
    <w:rsid w:val="007C5A90"/>
    <w:rsid w:val="007C5AFE"/>
    <w:rsid w:val="007C5E3E"/>
    <w:rsid w:val="007C626D"/>
    <w:rsid w:val="007C7C1A"/>
    <w:rsid w:val="007C7D5A"/>
    <w:rsid w:val="007D07EC"/>
    <w:rsid w:val="007D088E"/>
    <w:rsid w:val="007D09BE"/>
    <w:rsid w:val="007D1105"/>
    <w:rsid w:val="007D1B56"/>
    <w:rsid w:val="007D1D97"/>
    <w:rsid w:val="007D2024"/>
    <w:rsid w:val="007D23F3"/>
    <w:rsid w:val="007D265C"/>
    <w:rsid w:val="007D2EF9"/>
    <w:rsid w:val="007D40ED"/>
    <w:rsid w:val="007D4B2C"/>
    <w:rsid w:val="007D4C19"/>
    <w:rsid w:val="007D4CF1"/>
    <w:rsid w:val="007D53CA"/>
    <w:rsid w:val="007D5606"/>
    <w:rsid w:val="007D566C"/>
    <w:rsid w:val="007D570A"/>
    <w:rsid w:val="007D5717"/>
    <w:rsid w:val="007D5B9F"/>
    <w:rsid w:val="007D5D66"/>
    <w:rsid w:val="007D5DAC"/>
    <w:rsid w:val="007D61C4"/>
    <w:rsid w:val="007D6228"/>
    <w:rsid w:val="007D65FB"/>
    <w:rsid w:val="007D6764"/>
    <w:rsid w:val="007D69BE"/>
    <w:rsid w:val="007D7123"/>
    <w:rsid w:val="007D74CE"/>
    <w:rsid w:val="007D7B7E"/>
    <w:rsid w:val="007D7FF3"/>
    <w:rsid w:val="007E0331"/>
    <w:rsid w:val="007E08F1"/>
    <w:rsid w:val="007E0C8B"/>
    <w:rsid w:val="007E0D64"/>
    <w:rsid w:val="007E0EC3"/>
    <w:rsid w:val="007E10FF"/>
    <w:rsid w:val="007E1ACF"/>
    <w:rsid w:val="007E1CAA"/>
    <w:rsid w:val="007E23DC"/>
    <w:rsid w:val="007E33DE"/>
    <w:rsid w:val="007E3B19"/>
    <w:rsid w:val="007E3BCA"/>
    <w:rsid w:val="007E4712"/>
    <w:rsid w:val="007E5226"/>
    <w:rsid w:val="007E5FD2"/>
    <w:rsid w:val="007E65E1"/>
    <w:rsid w:val="007E66E7"/>
    <w:rsid w:val="007E6863"/>
    <w:rsid w:val="007E690B"/>
    <w:rsid w:val="007E6EF7"/>
    <w:rsid w:val="007E7011"/>
    <w:rsid w:val="007E71E9"/>
    <w:rsid w:val="007E7264"/>
    <w:rsid w:val="007E7534"/>
    <w:rsid w:val="007E783E"/>
    <w:rsid w:val="007E7B97"/>
    <w:rsid w:val="007F0103"/>
    <w:rsid w:val="007F058F"/>
    <w:rsid w:val="007F071F"/>
    <w:rsid w:val="007F0E88"/>
    <w:rsid w:val="007F121C"/>
    <w:rsid w:val="007F14C5"/>
    <w:rsid w:val="007F1583"/>
    <w:rsid w:val="007F18AF"/>
    <w:rsid w:val="007F1967"/>
    <w:rsid w:val="007F1ED3"/>
    <w:rsid w:val="007F20B1"/>
    <w:rsid w:val="007F35A1"/>
    <w:rsid w:val="007F3615"/>
    <w:rsid w:val="007F3D23"/>
    <w:rsid w:val="007F40AB"/>
    <w:rsid w:val="007F41B0"/>
    <w:rsid w:val="007F4701"/>
    <w:rsid w:val="007F4AC0"/>
    <w:rsid w:val="007F4B07"/>
    <w:rsid w:val="007F4E06"/>
    <w:rsid w:val="007F4E27"/>
    <w:rsid w:val="007F4F6A"/>
    <w:rsid w:val="007F52F6"/>
    <w:rsid w:val="007F5986"/>
    <w:rsid w:val="007F5E76"/>
    <w:rsid w:val="007F63D7"/>
    <w:rsid w:val="007F669B"/>
    <w:rsid w:val="007F67DD"/>
    <w:rsid w:val="007F6DC1"/>
    <w:rsid w:val="007F6F8A"/>
    <w:rsid w:val="007F6FDE"/>
    <w:rsid w:val="007F77A7"/>
    <w:rsid w:val="007F77D4"/>
    <w:rsid w:val="007F7D32"/>
    <w:rsid w:val="00800275"/>
    <w:rsid w:val="0080094E"/>
    <w:rsid w:val="00800C37"/>
    <w:rsid w:val="0080103A"/>
    <w:rsid w:val="008013B7"/>
    <w:rsid w:val="00801939"/>
    <w:rsid w:val="00801D1A"/>
    <w:rsid w:val="008021CB"/>
    <w:rsid w:val="0080223B"/>
    <w:rsid w:val="00802523"/>
    <w:rsid w:val="0080253E"/>
    <w:rsid w:val="008032B8"/>
    <w:rsid w:val="00803930"/>
    <w:rsid w:val="00803D89"/>
    <w:rsid w:val="008041F3"/>
    <w:rsid w:val="00804418"/>
    <w:rsid w:val="00804990"/>
    <w:rsid w:val="00804BD2"/>
    <w:rsid w:val="00804D33"/>
    <w:rsid w:val="00804D90"/>
    <w:rsid w:val="0080522B"/>
    <w:rsid w:val="008052DF"/>
    <w:rsid w:val="00805401"/>
    <w:rsid w:val="00805867"/>
    <w:rsid w:val="008059ED"/>
    <w:rsid w:val="00805B0F"/>
    <w:rsid w:val="0080651D"/>
    <w:rsid w:val="008065A3"/>
    <w:rsid w:val="00807746"/>
    <w:rsid w:val="00807AE8"/>
    <w:rsid w:val="00807F96"/>
    <w:rsid w:val="00810425"/>
    <w:rsid w:val="0081067A"/>
    <w:rsid w:val="0081072A"/>
    <w:rsid w:val="00810A38"/>
    <w:rsid w:val="00810FFE"/>
    <w:rsid w:val="00811181"/>
    <w:rsid w:val="008111E4"/>
    <w:rsid w:val="00811392"/>
    <w:rsid w:val="0081146F"/>
    <w:rsid w:val="0081179B"/>
    <w:rsid w:val="00812099"/>
    <w:rsid w:val="008126DA"/>
    <w:rsid w:val="00812D39"/>
    <w:rsid w:val="008130FC"/>
    <w:rsid w:val="008132B2"/>
    <w:rsid w:val="0081355B"/>
    <w:rsid w:val="0081359B"/>
    <w:rsid w:val="00813965"/>
    <w:rsid w:val="00813EC4"/>
    <w:rsid w:val="008140F1"/>
    <w:rsid w:val="008141CD"/>
    <w:rsid w:val="00814408"/>
    <w:rsid w:val="00814556"/>
    <w:rsid w:val="00814715"/>
    <w:rsid w:val="00814818"/>
    <w:rsid w:val="00814881"/>
    <w:rsid w:val="00814A7D"/>
    <w:rsid w:val="008152EB"/>
    <w:rsid w:val="00815864"/>
    <w:rsid w:val="00815BF7"/>
    <w:rsid w:val="00815F1B"/>
    <w:rsid w:val="00816578"/>
    <w:rsid w:val="008168B8"/>
    <w:rsid w:val="00816ABC"/>
    <w:rsid w:val="00816E5A"/>
    <w:rsid w:val="00817073"/>
    <w:rsid w:val="0081734D"/>
    <w:rsid w:val="00817D70"/>
    <w:rsid w:val="008207A9"/>
    <w:rsid w:val="00820CDD"/>
    <w:rsid w:val="008212F0"/>
    <w:rsid w:val="008216C7"/>
    <w:rsid w:val="00822257"/>
    <w:rsid w:val="00822B13"/>
    <w:rsid w:val="00822B30"/>
    <w:rsid w:val="00822FD7"/>
    <w:rsid w:val="0082308D"/>
    <w:rsid w:val="00823623"/>
    <w:rsid w:val="00823BD4"/>
    <w:rsid w:val="00823C83"/>
    <w:rsid w:val="00824289"/>
    <w:rsid w:val="008242DF"/>
    <w:rsid w:val="008245DD"/>
    <w:rsid w:val="00825CD2"/>
    <w:rsid w:val="008268F9"/>
    <w:rsid w:val="00826BEC"/>
    <w:rsid w:val="00827453"/>
    <w:rsid w:val="00827682"/>
    <w:rsid w:val="008276D7"/>
    <w:rsid w:val="00827A0A"/>
    <w:rsid w:val="00827A0D"/>
    <w:rsid w:val="00827C40"/>
    <w:rsid w:val="00827D49"/>
    <w:rsid w:val="00827E55"/>
    <w:rsid w:val="00830036"/>
    <w:rsid w:val="008300A4"/>
    <w:rsid w:val="008300CD"/>
    <w:rsid w:val="0083067C"/>
    <w:rsid w:val="00830A91"/>
    <w:rsid w:val="00830CEA"/>
    <w:rsid w:val="008311B5"/>
    <w:rsid w:val="00831559"/>
    <w:rsid w:val="0083192A"/>
    <w:rsid w:val="00831C93"/>
    <w:rsid w:val="00831DC6"/>
    <w:rsid w:val="0083209B"/>
    <w:rsid w:val="00832402"/>
    <w:rsid w:val="008327EE"/>
    <w:rsid w:val="0083298D"/>
    <w:rsid w:val="008331B7"/>
    <w:rsid w:val="00833BAB"/>
    <w:rsid w:val="00833FA2"/>
    <w:rsid w:val="00834205"/>
    <w:rsid w:val="00834497"/>
    <w:rsid w:val="0083461B"/>
    <w:rsid w:val="00834703"/>
    <w:rsid w:val="00834DBD"/>
    <w:rsid w:val="00834F97"/>
    <w:rsid w:val="00835113"/>
    <w:rsid w:val="0083517D"/>
    <w:rsid w:val="00835ACB"/>
    <w:rsid w:val="008363FA"/>
    <w:rsid w:val="00836ABD"/>
    <w:rsid w:val="008370DB"/>
    <w:rsid w:val="00837323"/>
    <w:rsid w:val="0083761E"/>
    <w:rsid w:val="00837F6A"/>
    <w:rsid w:val="00840122"/>
    <w:rsid w:val="00840170"/>
    <w:rsid w:val="008402B2"/>
    <w:rsid w:val="0084039A"/>
    <w:rsid w:val="00840609"/>
    <w:rsid w:val="0084075F"/>
    <w:rsid w:val="00840A0B"/>
    <w:rsid w:val="00840E3B"/>
    <w:rsid w:val="00840E41"/>
    <w:rsid w:val="00840F25"/>
    <w:rsid w:val="0084143F"/>
    <w:rsid w:val="00841651"/>
    <w:rsid w:val="00842435"/>
    <w:rsid w:val="00842680"/>
    <w:rsid w:val="00842AC0"/>
    <w:rsid w:val="0084355D"/>
    <w:rsid w:val="00843724"/>
    <w:rsid w:val="00843891"/>
    <w:rsid w:val="0084424A"/>
    <w:rsid w:val="008443B9"/>
    <w:rsid w:val="0084483B"/>
    <w:rsid w:val="00844A66"/>
    <w:rsid w:val="00844B47"/>
    <w:rsid w:val="00844B90"/>
    <w:rsid w:val="00844E4A"/>
    <w:rsid w:val="00844F5F"/>
    <w:rsid w:val="00844F74"/>
    <w:rsid w:val="008450F7"/>
    <w:rsid w:val="008452D6"/>
    <w:rsid w:val="00845B8B"/>
    <w:rsid w:val="00845C2E"/>
    <w:rsid w:val="008463D7"/>
    <w:rsid w:val="00846F1C"/>
    <w:rsid w:val="00847052"/>
    <w:rsid w:val="0084716D"/>
    <w:rsid w:val="008473F2"/>
    <w:rsid w:val="00847789"/>
    <w:rsid w:val="00847F08"/>
    <w:rsid w:val="008501CF"/>
    <w:rsid w:val="008504C5"/>
    <w:rsid w:val="0085081A"/>
    <w:rsid w:val="00850EA3"/>
    <w:rsid w:val="00851521"/>
    <w:rsid w:val="00851A42"/>
    <w:rsid w:val="00851A72"/>
    <w:rsid w:val="00851BA6"/>
    <w:rsid w:val="00851EA4"/>
    <w:rsid w:val="00852076"/>
    <w:rsid w:val="0085209A"/>
    <w:rsid w:val="008527EA"/>
    <w:rsid w:val="00852863"/>
    <w:rsid w:val="0085288A"/>
    <w:rsid w:val="00852A86"/>
    <w:rsid w:val="00853610"/>
    <w:rsid w:val="008539F3"/>
    <w:rsid w:val="00853C39"/>
    <w:rsid w:val="00854543"/>
    <w:rsid w:val="0085460D"/>
    <w:rsid w:val="0085474A"/>
    <w:rsid w:val="008553F5"/>
    <w:rsid w:val="00855A96"/>
    <w:rsid w:val="00856063"/>
    <w:rsid w:val="0085661F"/>
    <w:rsid w:val="00856807"/>
    <w:rsid w:val="00856EE2"/>
    <w:rsid w:val="0085704D"/>
    <w:rsid w:val="0085742D"/>
    <w:rsid w:val="00857784"/>
    <w:rsid w:val="008600A0"/>
    <w:rsid w:val="008600FF"/>
    <w:rsid w:val="00860427"/>
    <w:rsid w:val="00860849"/>
    <w:rsid w:val="008608A2"/>
    <w:rsid w:val="008609D4"/>
    <w:rsid w:val="00860C96"/>
    <w:rsid w:val="00860FDC"/>
    <w:rsid w:val="00861553"/>
    <w:rsid w:val="00861DD4"/>
    <w:rsid w:val="00862044"/>
    <w:rsid w:val="00862840"/>
    <w:rsid w:val="00862D14"/>
    <w:rsid w:val="00862DDD"/>
    <w:rsid w:val="008637D4"/>
    <w:rsid w:val="008639CF"/>
    <w:rsid w:val="00864130"/>
    <w:rsid w:val="00864318"/>
    <w:rsid w:val="00864493"/>
    <w:rsid w:val="00864FCC"/>
    <w:rsid w:val="008652E2"/>
    <w:rsid w:val="0086559C"/>
    <w:rsid w:val="00865DF8"/>
    <w:rsid w:val="00866233"/>
    <w:rsid w:val="008664EA"/>
    <w:rsid w:val="00866901"/>
    <w:rsid w:val="00866A0C"/>
    <w:rsid w:val="00866EB1"/>
    <w:rsid w:val="008674FB"/>
    <w:rsid w:val="008678A2"/>
    <w:rsid w:val="00867AE3"/>
    <w:rsid w:val="00867CC8"/>
    <w:rsid w:val="00867CCA"/>
    <w:rsid w:val="00867CFC"/>
    <w:rsid w:val="0087036C"/>
    <w:rsid w:val="0087050D"/>
    <w:rsid w:val="008706D8"/>
    <w:rsid w:val="008707AA"/>
    <w:rsid w:val="008709F0"/>
    <w:rsid w:val="00870DEA"/>
    <w:rsid w:val="00870EF1"/>
    <w:rsid w:val="00870F8C"/>
    <w:rsid w:val="0087116F"/>
    <w:rsid w:val="008712C9"/>
    <w:rsid w:val="008716B4"/>
    <w:rsid w:val="00871AA8"/>
    <w:rsid w:val="00871CB4"/>
    <w:rsid w:val="00871D39"/>
    <w:rsid w:val="00872566"/>
    <w:rsid w:val="00872AD9"/>
    <w:rsid w:val="00872EBE"/>
    <w:rsid w:val="00872F0A"/>
    <w:rsid w:val="00873CED"/>
    <w:rsid w:val="00873FB4"/>
    <w:rsid w:val="008744C0"/>
    <w:rsid w:val="00875229"/>
    <w:rsid w:val="00875250"/>
    <w:rsid w:val="008752F1"/>
    <w:rsid w:val="00875497"/>
    <w:rsid w:val="00875EBE"/>
    <w:rsid w:val="00875ED6"/>
    <w:rsid w:val="008768E1"/>
    <w:rsid w:val="008772C9"/>
    <w:rsid w:val="00877300"/>
    <w:rsid w:val="008777AA"/>
    <w:rsid w:val="00877A4F"/>
    <w:rsid w:val="00877A7D"/>
    <w:rsid w:val="00877AB0"/>
    <w:rsid w:val="00877AD5"/>
    <w:rsid w:val="00877E6E"/>
    <w:rsid w:val="008800A8"/>
    <w:rsid w:val="008813C4"/>
    <w:rsid w:val="00881450"/>
    <w:rsid w:val="00881FC4"/>
    <w:rsid w:val="0088278E"/>
    <w:rsid w:val="00882A72"/>
    <w:rsid w:val="00882F73"/>
    <w:rsid w:val="00883312"/>
    <w:rsid w:val="008839C8"/>
    <w:rsid w:val="00883E5C"/>
    <w:rsid w:val="0088422F"/>
    <w:rsid w:val="0088431D"/>
    <w:rsid w:val="00884347"/>
    <w:rsid w:val="00884594"/>
    <w:rsid w:val="00884A64"/>
    <w:rsid w:val="008854D6"/>
    <w:rsid w:val="008859FF"/>
    <w:rsid w:val="0088615B"/>
    <w:rsid w:val="008861D7"/>
    <w:rsid w:val="008862C2"/>
    <w:rsid w:val="008863F9"/>
    <w:rsid w:val="0088661E"/>
    <w:rsid w:val="008867FC"/>
    <w:rsid w:val="00886B30"/>
    <w:rsid w:val="00886FD4"/>
    <w:rsid w:val="008871D4"/>
    <w:rsid w:val="00887271"/>
    <w:rsid w:val="00887647"/>
    <w:rsid w:val="00887AFD"/>
    <w:rsid w:val="00887DD0"/>
    <w:rsid w:val="0089006A"/>
    <w:rsid w:val="008909D7"/>
    <w:rsid w:val="0089129A"/>
    <w:rsid w:val="008915B5"/>
    <w:rsid w:val="0089184D"/>
    <w:rsid w:val="00891BA3"/>
    <w:rsid w:val="00892242"/>
    <w:rsid w:val="00892256"/>
    <w:rsid w:val="008925A0"/>
    <w:rsid w:val="00892F6D"/>
    <w:rsid w:val="0089336A"/>
    <w:rsid w:val="0089344E"/>
    <w:rsid w:val="008934C7"/>
    <w:rsid w:val="0089394D"/>
    <w:rsid w:val="00893DAB"/>
    <w:rsid w:val="00894521"/>
    <w:rsid w:val="008947F4"/>
    <w:rsid w:val="00895026"/>
    <w:rsid w:val="008952BD"/>
    <w:rsid w:val="00895401"/>
    <w:rsid w:val="008955D5"/>
    <w:rsid w:val="00895DBA"/>
    <w:rsid w:val="00895FF5"/>
    <w:rsid w:val="008960C0"/>
    <w:rsid w:val="0089634B"/>
    <w:rsid w:val="00896379"/>
    <w:rsid w:val="00896F2F"/>
    <w:rsid w:val="008972D5"/>
    <w:rsid w:val="0089737D"/>
    <w:rsid w:val="008979C6"/>
    <w:rsid w:val="00897EDC"/>
    <w:rsid w:val="008A037B"/>
    <w:rsid w:val="008A06C6"/>
    <w:rsid w:val="008A08D5"/>
    <w:rsid w:val="008A09C2"/>
    <w:rsid w:val="008A0B1C"/>
    <w:rsid w:val="008A12E7"/>
    <w:rsid w:val="008A1344"/>
    <w:rsid w:val="008A14D0"/>
    <w:rsid w:val="008A1674"/>
    <w:rsid w:val="008A1E43"/>
    <w:rsid w:val="008A234E"/>
    <w:rsid w:val="008A2B7D"/>
    <w:rsid w:val="008A2D83"/>
    <w:rsid w:val="008A2E26"/>
    <w:rsid w:val="008A3104"/>
    <w:rsid w:val="008A31D3"/>
    <w:rsid w:val="008A32C3"/>
    <w:rsid w:val="008A35E3"/>
    <w:rsid w:val="008A3BC4"/>
    <w:rsid w:val="008A4345"/>
    <w:rsid w:val="008A44FD"/>
    <w:rsid w:val="008A4807"/>
    <w:rsid w:val="008A49C5"/>
    <w:rsid w:val="008A4A2D"/>
    <w:rsid w:val="008A4EAC"/>
    <w:rsid w:val="008A4F82"/>
    <w:rsid w:val="008A51B6"/>
    <w:rsid w:val="008A600B"/>
    <w:rsid w:val="008A62DD"/>
    <w:rsid w:val="008A6419"/>
    <w:rsid w:val="008A6434"/>
    <w:rsid w:val="008A650A"/>
    <w:rsid w:val="008A6875"/>
    <w:rsid w:val="008A6F6F"/>
    <w:rsid w:val="008A728E"/>
    <w:rsid w:val="008A775E"/>
    <w:rsid w:val="008A792F"/>
    <w:rsid w:val="008B02D2"/>
    <w:rsid w:val="008B0DF7"/>
    <w:rsid w:val="008B1684"/>
    <w:rsid w:val="008B1AE7"/>
    <w:rsid w:val="008B1C36"/>
    <w:rsid w:val="008B1F97"/>
    <w:rsid w:val="008B2B7C"/>
    <w:rsid w:val="008B3332"/>
    <w:rsid w:val="008B376D"/>
    <w:rsid w:val="008B3FA2"/>
    <w:rsid w:val="008B427A"/>
    <w:rsid w:val="008B4488"/>
    <w:rsid w:val="008B4879"/>
    <w:rsid w:val="008B4BED"/>
    <w:rsid w:val="008B4FD8"/>
    <w:rsid w:val="008B51AB"/>
    <w:rsid w:val="008B52B4"/>
    <w:rsid w:val="008B549F"/>
    <w:rsid w:val="008B55FE"/>
    <w:rsid w:val="008B59AC"/>
    <w:rsid w:val="008B5C85"/>
    <w:rsid w:val="008B5DAD"/>
    <w:rsid w:val="008B6239"/>
    <w:rsid w:val="008B67E5"/>
    <w:rsid w:val="008B6997"/>
    <w:rsid w:val="008B6A75"/>
    <w:rsid w:val="008B6C80"/>
    <w:rsid w:val="008B6D49"/>
    <w:rsid w:val="008B6E98"/>
    <w:rsid w:val="008B7C1F"/>
    <w:rsid w:val="008B7C3F"/>
    <w:rsid w:val="008B7C61"/>
    <w:rsid w:val="008B7FD8"/>
    <w:rsid w:val="008C014D"/>
    <w:rsid w:val="008C0533"/>
    <w:rsid w:val="008C0709"/>
    <w:rsid w:val="008C07FC"/>
    <w:rsid w:val="008C0A64"/>
    <w:rsid w:val="008C1492"/>
    <w:rsid w:val="008C1594"/>
    <w:rsid w:val="008C15B7"/>
    <w:rsid w:val="008C16D6"/>
    <w:rsid w:val="008C2A5D"/>
    <w:rsid w:val="008C31B3"/>
    <w:rsid w:val="008C31C1"/>
    <w:rsid w:val="008C3644"/>
    <w:rsid w:val="008C3973"/>
    <w:rsid w:val="008C3B00"/>
    <w:rsid w:val="008C4231"/>
    <w:rsid w:val="008C4289"/>
    <w:rsid w:val="008C4555"/>
    <w:rsid w:val="008C47B4"/>
    <w:rsid w:val="008C4B41"/>
    <w:rsid w:val="008C4DD2"/>
    <w:rsid w:val="008C501B"/>
    <w:rsid w:val="008C5275"/>
    <w:rsid w:val="008C544E"/>
    <w:rsid w:val="008C5692"/>
    <w:rsid w:val="008C589E"/>
    <w:rsid w:val="008C5E1C"/>
    <w:rsid w:val="008C60F0"/>
    <w:rsid w:val="008C612C"/>
    <w:rsid w:val="008C6551"/>
    <w:rsid w:val="008C668B"/>
    <w:rsid w:val="008C69C0"/>
    <w:rsid w:val="008C6B48"/>
    <w:rsid w:val="008C700D"/>
    <w:rsid w:val="008C77FD"/>
    <w:rsid w:val="008C7875"/>
    <w:rsid w:val="008C7892"/>
    <w:rsid w:val="008C7CC3"/>
    <w:rsid w:val="008C7FD0"/>
    <w:rsid w:val="008D00F2"/>
    <w:rsid w:val="008D01D6"/>
    <w:rsid w:val="008D053E"/>
    <w:rsid w:val="008D06BE"/>
    <w:rsid w:val="008D15AF"/>
    <w:rsid w:val="008D1A32"/>
    <w:rsid w:val="008D1B63"/>
    <w:rsid w:val="008D1B6F"/>
    <w:rsid w:val="008D1CCC"/>
    <w:rsid w:val="008D20AA"/>
    <w:rsid w:val="008D2B00"/>
    <w:rsid w:val="008D2DAE"/>
    <w:rsid w:val="008D2E04"/>
    <w:rsid w:val="008D3311"/>
    <w:rsid w:val="008D3692"/>
    <w:rsid w:val="008D4967"/>
    <w:rsid w:val="008D4B14"/>
    <w:rsid w:val="008D4EF0"/>
    <w:rsid w:val="008D538C"/>
    <w:rsid w:val="008D5C78"/>
    <w:rsid w:val="008D5D03"/>
    <w:rsid w:val="008D64B5"/>
    <w:rsid w:val="008D6760"/>
    <w:rsid w:val="008D67FB"/>
    <w:rsid w:val="008D6D99"/>
    <w:rsid w:val="008D7322"/>
    <w:rsid w:val="008D7C5D"/>
    <w:rsid w:val="008E0072"/>
    <w:rsid w:val="008E023C"/>
    <w:rsid w:val="008E2775"/>
    <w:rsid w:val="008E2C95"/>
    <w:rsid w:val="008E2FFE"/>
    <w:rsid w:val="008E353A"/>
    <w:rsid w:val="008E364D"/>
    <w:rsid w:val="008E3932"/>
    <w:rsid w:val="008E3C22"/>
    <w:rsid w:val="008E41B2"/>
    <w:rsid w:val="008E429C"/>
    <w:rsid w:val="008E44A5"/>
    <w:rsid w:val="008E4C73"/>
    <w:rsid w:val="008E4D1D"/>
    <w:rsid w:val="008E5151"/>
    <w:rsid w:val="008E55AA"/>
    <w:rsid w:val="008E57A9"/>
    <w:rsid w:val="008E7659"/>
    <w:rsid w:val="008E7666"/>
    <w:rsid w:val="008E77D1"/>
    <w:rsid w:val="008E7801"/>
    <w:rsid w:val="008E79C1"/>
    <w:rsid w:val="008E7BF7"/>
    <w:rsid w:val="008E7EA2"/>
    <w:rsid w:val="008F0ACA"/>
    <w:rsid w:val="008F0CA6"/>
    <w:rsid w:val="008F13E6"/>
    <w:rsid w:val="008F1471"/>
    <w:rsid w:val="008F1B7A"/>
    <w:rsid w:val="008F1BBB"/>
    <w:rsid w:val="008F1CAE"/>
    <w:rsid w:val="008F1CD9"/>
    <w:rsid w:val="008F294E"/>
    <w:rsid w:val="008F2B8D"/>
    <w:rsid w:val="008F318E"/>
    <w:rsid w:val="008F3335"/>
    <w:rsid w:val="008F3372"/>
    <w:rsid w:val="008F3B2B"/>
    <w:rsid w:val="008F3DD0"/>
    <w:rsid w:val="008F4178"/>
    <w:rsid w:val="008F431A"/>
    <w:rsid w:val="008F433D"/>
    <w:rsid w:val="008F515B"/>
    <w:rsid w:val="008F53BE"/>
    <w:rsid w:val="008F56FE"/>
    <w:rsid w:val="008F616A"/>
    <w:rsid w:val="008F63AF"/>
    <w:rsid w:val="008F6ACB"/>
    <w:rsid w:val="008F6CEA"/>
    <w:rsid w:val="008F731A"/>
    <w:rsid w:val="008F73F8"/>
    <w:rsid w:val="008F749E"/>
    <w:rsid w:val="008F74F5"/>
    <w:rsid w:val="008F7611"/>
    <w:rsid w:val="008F766F"/>
    <w:rsid w:val="008F7FF0"/>
    <w:rsid w:val="00900565"/>
    <w:rsid w:val="00900954"/>
    <w:rsid w:val="00900E3B"/>
    <w:rsid w:val="009010ED"/>
    <w:rsid w:val="00901A50"/>
    <w:rsid w:val="00901CBE"/>
    <w:rsid w:val="00902784"/>
    <w:rsid w:val="00902E6D"/>
    <w:rsid w:val="00902F8D"/>
    <w:rsid w:val="00903082"/>
    <w:rsid w:val="00903678"/>
    <w:rsid w:val="009037E4"/>
    <w:rsid w:val="00903836"/>
    <w:rsid w:val="00903DD1"/>
    <w:rsid w:val="009040B2"/>
    <w:rsid w:val="00904757"/>
    <w:rsid w:val="0090509B"/>
    <w:rsid w:val="00905357"/>
    <w:rsid w:val="00906591"/>
    <w:rsid w:val="00906999"/>
    <w:rsid w:val="00906C70"/>
    <w:rsid w:val="009072AA"/>
    <w:rsid w:val="0090775F"/>
    <w:rsid w:val="009077D9"/>
    <w:rsid w:val="00910044"/>
    <w:rsid w:val="00910572"/>
    <w:rsid w:val="009106F4"/>
    <w:rsid w:val="0091071C"/>
    <w:rsid w:val="00910ABB"/>
    <w:rsid w:val="00910AED"/>
    <w:rsid w:val="00910CC1"/>
    <w:rsid w:val="00911033"/>
    <w:rsid w:val="00911950"/>
    <w:rsid w:val="00911CA7"/>
    <w:rsid w:val="00912031"/>
    <w:rsid w:val="00912AF7"/>
    <w:rsid w:val="00912E6E"/>
    <w:rsid w:val="009135A6"/>
    <w:rsid w:val="0091386A"/>
    <w:rsid w:val="009139FB"/>
    <w:rsid w:val="00913A62"/>
    <w:rsid w:val="00913B16"/>
    <w:rsid w:val="00913EEE"/>
    <w:rsid w:val="009141D2"/>
    <w:rsid w:val="0091423C"/>
    <w:rsid w:val="0091497F"/>
    <w:rsid w:val="009155C4"/>
    <w:rsid w:val="00915770"/>
    <w:rsid w:val="00915C4E"/>
    <w:rsid w:val="00915C7E"/>
    <w:rsid w:val="00916110"/>
    <w:rsid w:val="00916117"/>
    <w:rsid w:val="009162EC"/>
    <w:rsid w:val="00916761"/>
    <w:rsid w:val="00916A5C"/>
    <w:rsid w:val="00916B35"/>
    <w:rsid w:val="00916D40"/>
    <w:rsid w:val="00916E41"/>
    <w:rsid w:val="009172CA"/>
    <w:rsid w:val="0091741D"/>
    <w:rsid w:val="009174DB"/>
    <w:rsid w:val="00917F93"/>
    <w:rsid w:val="00920011"/>
    <w:rsid w:val="009200F5"/>
    <w:rsid w:val="009202AC"/>
    <w:rsid w:val="0092033E"/>
    <w:rsid w:val="009206E1"/>
    <w:rsid w:val="009209D1"/>
    <w:rsid w:val="00920F68"/>
    <w:rsid w:val="00921C4F"/>
    <w:rsid w:val="00921D17"/>
    <w:rsid w:val="0092258D"/>
    <w:rsid w:val="009226C6"/>
    <w:rsid w:val="0092279C"/>
    <w:rsid w:val="00922A31"/>
    <w:rsid w:val="00922E05"/>
    <w:rsid w:val="00922EB2"/>
    <w:rsid w:val="00923038"/>
    <w:rsid w:val="0092343C"/>
    <w:rsid w:val="00923452"/>
    <w:rsid w:val="0092355C"/>
    <w:rsid w:val="00923C11"/>
    <w:rsid w:val="00923F93"/>
    <w:rsid w:val="00924345"/>
    <w:rsid w:val="00924401"/>
    <w:rsid w:val="0092446F"/>
    <w:rsid w:val="0092453F"/>
    <w:rsid w:val="00924B4B"/>
    <w:rsid w:val="00925C75"/>
    <w:rsid w:val="00925D7C"/>
    <w:rsid w:val="00925D91"/>
    <w:rsid w:val="00925FDC"/>
    <w:rsid w:val="0092667F"/>
    <w:rsid w:val="00926C99"/>
    <w:rsid w:val="009278B9"/>
    <w:rsid w:val="009279C2"/>
    <w:rsid w:val="00927B81"/>
    <w:rsid w:val="009310BD"/>
    <w:rsid w:val="009312EE"/>
    <w:rsid w:val="0093167A"/>
    <w:rsid w:val="009317E4"/>
    <w:rsid w:val="00931B9E"/>
    <w:rsid w:val="00932307"/>
    <w:rsid w:val="0093237D"/>
    <w:rsid w:val="009326FE"/>
    <w:rsid w:val="00932A41"/>
    <w:rsid w:val="00932CEF"/>
    <w:rsid w:val="00932D14"/>
    <w:rsid w:val="00932DBB"/>
    <w:rsid w:val="0093313B"/>
    <w:rsid w:val="00933C22"/>
    <w:rsid w:val="00933E25"/>
    <w:rsid w:val="009341F5"/>
    <w:rsid w:val="00934484"/>
    <w:rsid w:val="00934E7C"/>
    <w:rsid w:val="0093519D"/>
    <w:rsid w:val="009354B6"/>
    <w:rsid w:val="0093599F"/>
    <w:rsid w:val="00935ACB"/>
    <w:rsid w:val="00936458"/>
    <w:rsid w:val="00936B19"/>
    <w:rsid w:val="00936DC2"/>
    <w:rsid w:val="00936F97"/>
    <w:rsid w:val="00937232"/>
    <w:rsid w:val="0093745A"/>
    <w:rsid w:val="00937F93"/>
    <w:rsid w:val="009407BC"/>
    <w:rsid w:val="00940D68"/>
    <w:rsid w:val="00941280"/>
    <w:rsid w:val="00941D34"/>
    <w:rsid w:val="00941F6F"/>
    <w:rsid w:val="00942084"/>
    <w:rsid w:val="0094230F"/>
    <w:rsid w:val="00942717"/>
    <w:rsid w:val="00942725"/>
    <w:rsid w:val="00942DC2"/>
    <w:rsid w:val="0094306B"/>
    <w:rsid w:val="0094367B"/>
    <w:rsid w:val="00943D6E"/>
    <w:rsid w:val="009446A4"/>
    <w:rsid w:val="00944AA5"/>
    <w:rsid w:val="00944D40"/>
    <w:rsid w:val="009451BD"/>
    <w:rsid w:val="00945237"/>
    <w:rsid w:val="00945427"/>
    <w:rsid w:val="0094559A"/>
    <w:rsid w:val="009458F4"/>
    <w:rsid w:val="00945A97"/>
    <w:rsid w:val="00945F25"/>
    <w:rsid w:val="00945FBB"/>
    <w:rsid w:val="00946302"/>
    <w:rsid w:val="00946B22"/>
    <w:rsid w:val="00947819"/>
    <w:rsid w:val="00947C06"/>
    <w:rsid w:val="009503F6"/>
    <w:rsid w:val="009506B6"/>
    <w:rsid w:val="00950AF3"/>
    <w:rsid w:val="00950C14"/>
    <w:rsid w:val="00950E8E"/>
    <w:rsid w:val="00951165"/>
    <w:rsid w:val="0095156B"/>
    <w:rsid w:val="00951E66"/>
    <w:rsid w:val="009521C6"/>
    <w:rsid w:val="009524CB"/>
    <w:rsid w:val="00952713"/>
    <w:rsid w:val="009527AE"/>
    <w:rsid w:val="00952933"/>
    <w:rsid w:val="00952D2B"/>
    <w:rsid w:val="009533E4"/>
    <w:rsid w:val="009536A1"/>
    <w:rsid w:val="00953BE1"/>
    <w:rsid w:val="0095439C"/>
    <w:rsid w:val="00954526"/>
    <w:rsid w:val="00954966"/>
    <w:rsid w:val="0095499D"/>
    <w:rsid w:val="00954AB5"/>
    <w:rsid w:val="00954C48"/>
    <w:rsid w:val="00954F42"/>
    <w:rsid w:val="0095592B"/>
    <w:rsid w:val="009559BA"/>
    <w:rsid w:val="00955AA2"/>
    <w:rsid w:val="00956543"/>
    <w:rsid w:val="0095689D"/>
    <w:rsid w:val="00956963"/>
    <w:rsid w:val="00956CF4"/>
    <w:rsid w:val="009578AD"/>
    <w:rsid w:val="0096040A"/>
    <w:rsid w:val="009608F1"/>
    <w:rsid w:val="0096140E"/>
    <w:rsid w:val="009615E3"/>
    <w:rsid w:val="00961654"/>
    <w:rsid w:val="00961D52"/>
    <w:rsid w:val="00961F26"/>
    <w:rsid w:val="00962316"/>
    <w:rsid w:val="009623ED"/>
    <w:rsid w:val="00962ADE"/>
    <w:rsid w:val="00962B1C"/>
    <w:rsid w:val="00962B73"/>
    <w:rsid w:val="00962D2E"/>
    <w:rsid w:val="00962DC7"/>
    <w:rsid w:val="0096304D"/>
    <w:rsid w:val="0096311D"/>
    <w:rsid w:val="009635C4"/>
    <w:rsid w:val="0096393B"/>
    <w:rsid w:val="00963AE3"/>
    <w:rsid w:val="00963D1B"/>
    <w:rsid w:val="0096406F"/>
    <w:rsid w:val="00964198"/>
    <w:rsid w:val="009644D8"/>
    <w:rsid w:val="00964678"/>
    <w:rsid w:val="009657D1"/>
    <w:rsid w:val="00965F93"/>
    <w:rsid w:val="00965FA7"/>
    <w:rsid w:val="009662B3"/>
    <w:rsid w:val="009663ED"/>
    <w:rsid w:val="009664A6"/>
    <w:rsid w:val="009666DB"/>
    <w:rsid w:val="00966802"/>
    <w:rsid w:val="00966D9C"/>
    <w:rsid w:val="00966E37"/>
    <w:rsid w:val="009672BF"/>
    <w:rsid w:val="00967635"/>
    <w:rsid w:val="00967B14"/>
    <w:rsid w:val="00967DF3"/>
    <w:rsid w:val="009703BA"/>
    <w:rsid w:val="00970539"/>
    <w:rsid w:val="00970839"/>
    <w:rsid w:val="00970B27"/>
    <w:rsid w:val="00970B49"/>
    <w:rsid w:val="00970BCF"/>
    <w:rsid w:val="0097138A"/>
    <w:rsid w:val="0097144B"/>
    <w:rsid w:val="009715AD"/>
    <w:rsid w:val="009721F6"/>
    <w:rsid w:val="009724B3"/>
    <w:rsid w:val="00972EE6"/>
    <w:rsid w:val="00972FCB"/>
    <w:rsid w:val="0097316B"/>
    <w:rsid w:val="009732FD"/>
    <w:rsid w:val="009736FB"/>
    <w:rsid w:val="0097388C"/>
    <w:rsid w:val="00973BF9"/>
    <w:rsid w:val="00973C5A"/>
    <w:rsid w:val="009740FA"/>
    <w:rsid w:val="00974509"/>
    <w:rsid w:val="00974BC2"/>
    <w:rsid w:val="00974FC5"/>
    <w:rsid w:val="00975FCA"/>
    <w:rsid w:val="0097614B"/>
    <w:rsid w:val="00976BBA"/>
    <w:rsid w:val="0097719A"/>
    <w:rsid w:val="009773F7"/>
    <w:rsid w:val="0097778D"/>
    <w:rsid w:val="00977BC9"/>
    <w:rsid w:val="00977EB1"/>
    <w:rsid w:val="00980278"/>
    <w:rsid w:val="009808A8"/>
    <w:rsid w:val="0098096C"/>
    <w:rsid w:val="00980B38"/>
    <w:rsid w:val="009812D6"/>
    <w:rsid w:val="0098131C"/>
    <w:rsid w:val="00981391"/>
    <w:rsid w:val="00981451"/>
    <w:rsid w:val="009820F8"/>
    <w:rsid w:val="00982387"/>
    <w:rsid w:val="0098260C"/>
    <w:rsid w:val="00982A0B"/>
    <w:rsid w:val="00983211"/>
    <w:rsid w:val="0098346F"/>
    <w:rsid w:val="0098353E"/>
    <w:rsid w:val="0098364E"/>
    <w:rsid w:val="00983864"/>
    <w:rsid w:val="00983933"/>
    <w:rsid w:val="00983B87"/>
    <w:rsid w:val="00983F6B"/>
    <w:rsid w:val="00984836"/>
    <w:rsid w:val="00984D2E"/>
    <w:rsid w:val="00984DC4"/>
    <w:rsid w:val="00984E96"/>
    <w:rsid w:val="0098507A"/>
    <w:rsid w:val="00985300"/>
    <w:rsid w:val="009859BC"/>
    <w:rsid w:val="00985D0F"/>
    <w:rsid w:val="00985DF6"/>
    <w:rsid w:val="009860BC"/>
    <w:rsid w:val="0098633F"/>
    <w:rsid w:val="009867D6"/>
    <w:rsid w:val="00986ABA"/>
    <w:rsid w:val="00986CF8"/>
    <w:rsid w:val="00987712"/>
    <w:rsid w:val="00987757"/>
    <w:rsid w:val="009879AB"/>
    <w:rsid w:val="00987DF3"/>
    <w:rsid w:val="00990072"/>
    <w:rsid w:val="00990223"/>
    <w:rsid w:val="00990878"/>
    <w:rsid w:val="00990C21"/>
    <w:rsid w:val="00990E8B"/>
    <w:rsid w:val="00991836"/>
    <w:rsid w:val="00991B0A"/>
    <w:rsid w:val="00991B24"/>
    <w:rsid w:val="00991F61"/>
    <w:rsid w:val="00992585"/>
    <w:rsid w:val="0099296E"/>
    <w:rsid w:val="00992BAD"/>
    <w:rsid w:val="00993940"/>
    <w:rsid w:val="00993A02"/>
    <w:rsid w:val="00993A14"/>
    <w:rsid w:val="00993C21"/>
    <w:rsid w:val="009940C0"/>
    <w:rsid w:val="00994CDC"/>
    <w:rsid w:val="00995235"/>
    <w:rsid w:val="009953B8"/>
    <w:rsid w:val="00995BEB"/>
    <w:rsid w:val="0099634A"/>
    <w:rsid w:val="009964B4"/>
    <w:rsid w:val="009968BF"/>
    <w:rsid w:val="009969B2"/>
    <w:rsid w:val="00997003"/>
    <w:rsid w:val="0099704D"/>
    <w:rsid w:val="00997393"/>
    <w:rsid w:val="009974D6"/>
    <w:rsid w:val="00997626"/>
    <w:rsid w:val="0099783E"/>
    <w:rsid w:val="009A0613"/>
    <w:rsid w:val="009A076B"/>
    <w:rsid w:val="009A07E4"/>
    <w:rsid w:val="009A089D"/>
    <w:rsid w:val="009A08EC"/>
    <w:rsid w:val="009A0B1A"/>
    <w:rsid w:val="009A0BAF"/>
    <w:rsid w:val="009A130A"/>
    <w:rsid w:val="009A1323"/>
    <w:rsid w:val="009A13F8"/>
    <w:rsid w:val="009A1550"/>
    <w:rsid w:val="009A1B26"/>
    <w:rsid w:val="009A1B9A"/>
    <w:rsid w:val="009A1B9B"/>
    <w:rsid w:val="009A1ED0"/>
    <w:rsid w:val="009A2766"/>
    <w:rsid w:val="009A276D"/>
    <w:rsid w:val="009A280B"/>
    <w:rsid w:val="009A2CDB"/>
    <w:rsid w:val="009A2CFE"/>
    <w:rsid w:val="009A31DF"/>
    <w:rsid w:val="009A3596"/>
    <w:rsid w:val="009A3636"/>
    <w:rsid w:val="009A3A68"/>
    <w:rsid w:val="009A3E52"/>
    <w:rsid w:val="009A3E9C"/>
    <w:rsid w:val="009A412C"/>
    <w:rsid w:val="009A478F"/>
    <w:rsid w:val="009A4798"/>
    <w:rsid w:val="009A5CC1"/>
    <w:rsid w:val="009A5E21"/>
    <w:rsid w:val="009A6426"/>
    <w:rsid w:val="009A690A"/>
    <w:rsid w:val="009A6A23"/>
    <w:rsid w:val="009A6A93"/>
    <w:rsid w:val="009A7663"/>
    <w:rsid w:val="009A77B5"/>
    <w:rsid w:val="009B0723"/>
    <w:rsid w:val="009B07A4"/>
    <w:rsid w:val="009B0AA4"/>
    <w:rsid w:val="009B0C30"/>
    <w:rsid w:val="009B1302"/>
    <w:rsid w:val="009B16CA"/>
    <w:rsid w:val="009B1A2B"/>
    <w:rsid w:val="009B1E08"/>
    <w:rsid w:val="009B22CA"/>
    <w:rsid w:val="009B245E"/>
    <w:rsid w:val="009B2822"/>
    <w:rsid w:val="009B2B86"/>
    <w:rsid w:val="009B2D68"/>
    <w:rsid w:val="009B357A"/>
    <w:rsid w:val="009B379E"/>
    <w:rsid w:val="009B38A2"/>
    <w:rsid w:val="009B3CFA"/>
    <w:rsid w:val="009B4155"/>
    <w:rsid w:val="009B43D2"/>
    <w:rsid w:val="009B471B"/>
    <w:rsid w:val="009B4A96"/>
    <w:rsid w:val="009B4B22"/>
    <w:rsid w:val="009B4B24"/>
    <w:rsid w:val="009B4B59"/>
    <w:rsid w:val="009B4CE9"/>
    <w:rsid w:val="009B4DAD"/>
    <w:rsid w:val="009B509A"/>
    <w:rsid w:val="009B53E0"/>
    <w:rsid w:val="009B5711"/>
    <w:rsid w:val="009B59FE"/>
    <w:rsid w:val="009B5C4A"/>
    <w:rsid w:val="009B5DEA"/>
    <w:rsid w:val="009B66E0"/>
    <w:rsid w:val="009B6C06"/>
    <w:rsid w:val="009B7183"/>
    <w:rsid w:val="009B71E1"/>
    <w:rsid w:val="009B7332"/>
    <w:rsid w:val="009B76DC"/>
    <w:rsid w:val="009B7B43"/>
    <w:rsid w:val="009C002F"/>
    <w:rsid w:val="009C01B9"/>
    <w:rsid w:val="009C053E"/>
    <w:rsid w:val="009C07EA"/>
    <w:rsid w:val="009C0880"/>
    <w:rsid w:val="009C0AD0"/>
    <w:rsid w:val="009C0BAB"/>
    <w:rsid w:val="009C0D55"/>
    <w:rsid w:val="009C0DC0"/>
    <w:rsid w:val="009C127E"/>
    <w:rsid w:val="009C1621"/>
    <w:rsid w:val="009C1A1E"/>
    <w:rsid w:val="009C1B92"/>
    <w:rsid w:val="009C1EF1"/>
    <w:rsid w:val="009C1F61"/>
    <w:rsid w:val="009C22B1"/>
    <w:rsid w:val="009C2578"/>
    <w:rsid w:val="009C274A"/>
    <w:rsid w:val="009C34AB"/>
    <w:rsid w:val="009C3C11"/>
    <w:rsid w:val="009C3CEA"/>
    <w:rsid w:val="009C4171"/>
    <w:rsid w:val="009C4B02"/>
    <w:rsid w:val="009C4EAD"/>
    <w:rsid w:val="009C516D"/>
    <w:rsid w:val="009C5617"/>
    <w:rsid w:val="009C5903"/>
    <w:rsid w:val="009C65AA"/>
    <w:rsid w:val="009C6B6C"/>
    <w:rsid w:val="009C707E"/>
    <w:rsid w:val="009C76EA"/>
    <w:rsid w:val="009C7A6D"/>
    <w:rsid w:val="009C7EEC"/>
    <w:rsid w:val="009C7F07"/>
    <w:rsid w:val="009D0524"/>
    <w:rsid w:val="009D0664"/>
    <w:rsid w:val="009D0B43"/>
    <w:rsid w:val="009D0C49"/>
    <w:rsid w:val="009D12D1"/>
    <w:rsid w:val="009D1806"/>
    <w:rsid w:val="009D19CB"/>
    <w:rsid w:val="009D1B63"/>
    <w:rsid w:val="009D2276"/>
    <w:rsid w:val="009D2465"/>
    <w:rsid w:val="009D264F"/>
    <w:rsid w:val="009D2C6D"/>
    <w:rsid w:val="009D2D54"/>
    <w:rsid w:val="009D2EB7"/>
    <w:rsid w:val="009D344B"/>
    <w:rsid w:val="009D355F"/>
    <w:rsid w:val="009D3663"/>
    <w:rsid w:val="009D37BC"/>
    <w:rsid w:val="009D38F9"/>
    <w:rsid w:val="009D3AFB"/>
    <w:rsid w:val="009D41FD"/>
    <w:rsid w:val="009D449B"/>
    <w:rsid w:val="009D48B2"/>
    <w:rsid w:val="009D4933"/>
    <w:rsid w:val="009D5B79"/>
    <w:rsid w:val="009D65AB"/>
    <w:rsid w:val="009D67CB"/>
    <w:rsid w:val="009D6A97"/>
    <w:rsid w:val="009D7010"/>
    <w:rsid w:val="009D7FA6"/>
    <w:rsid w:val="009E014A"/>
    <w:rsid w:val="009E05E5"/>
    <w:rsid w:val="009E06FF"/>
    <w:rsid w:val="009E0721"/>
    <w:rsid w:val="009E090F"/>
    <w:rsid w:val="009E0D5D"/>
    <w:rsid w:val="009E0E42"/>
    <w:rsid w:val="009E1348"/>
    <w:rsid w:val="009E15F0"/>
    <w:rsid w:val="009E18F6"/>
    <w:rsid w:val="009E1B37"/>
    <w:rsid w:val="009E1F29"/>
    <w:rsid w:val="009E23E1"/>
    <w:rsid w:val="009E29F8"/>
    <w:rsid w:val="009E2F98"/>
    <w:rsid w:val="009E3293"/>
    <w:rsid w:val="009E3388"/>
    <w:rsid w:val="009E3B47"/>
    <w:rsid w:val="009E4EF6"/>
    <w:rsid w:val="009E5371"/>
    <w:rsid w:val="009E578E"/>
    <w:rsid w:val="009E57BB"/>
    <w:rsid w:val="009E5AF5"/>
    <w:rsid w:val="009E6228"/>
    <w:rsid w:val="009E698C"/>
    <w:rsid w:val="009E6D6C"/>
    <w:rsid w:val="009E70C2"/>
    <w:rsid w:val="009E7379"/>
    <w:rsid w:val="009E77A5"/>
    <w:rsid w:val="009E7817"/>
    <w:rsid w:val="009E79CA"/>
    <w:rsid w:val="009E7A8A"/>
    <w:rsid w:val="009E7AEE"/>
    <w:rsid w:val="009E7D21"/>
    <w:rsid w:val="009F0294"/>
    <w:rsid w:val="009F0797"/>
    <w:rsid w:val="009F0895"/>
    <w:rsid w:val="009F08C6"/>
    <w:rsid w:val="009F0B70"/>
    <w:rsid w:val="009F1183"/>
    <w:rsid w:val="009F1334"/>
    <w:rsid w:val="009F1629"/>
    <w:rsid w:val="009F1805"/>
    <w:rsid w:val="009F2414"/>
    <w:rsid w:val="009F2431"/>
    <w:rsid w:val="009F25AA"/>
    <w:rsid w:val="009F290E"/>
    <w:rsid w:val="009F2A0B"/>
    <w:rsid w:val="009F2F43"/>
    <w:rsid w:val="009F3363"/>
    <w:rsid w:val="009F373B"/>
    <w:rsid w:val="009F3C1F"/>
    <w:rsid w:val="009F3F8B"/>
    <w:rsid w:val="009F4182"/>
    <w:rsid w:val="009F421F"/>
    <w:rsid w:val="009F454A"/>
    <w:rsid w:val="009F493C"/>
    <w:rsid w:val="009F49BF"/>
    <w:rsid w:val="009F546F"/>
    <w:rsid w:val="009F5977"/>
    <w:rsid w:val="009F5B93"/>
    <w:rsid w:val="009F63E6"/>
    <w:rsid w:val="009F6608"/>
    <w:rsid w:val="009F6F89"/>
    <w:rsid w:val="009F70CF"/>
    <w:rsid w:val="009F716E"/>
    <w:rsid w:val="009F717C"/>
    <w:rsid w:val="009F732F"/>
    <w:rsid w:val="009F777F"/>
    <w:rsid w:val="00A002FB"/>
    <w:rsid w:val="00A00C89"/>
    <w:rsid w:val="00A00DD1"/>
    <w:rsid w:val="00A00DF3"/>
    <w:rsid w:val="00A011A5"/>
    <w:rsid w:val="00A01491"/>
    <w:rsid w:val="00A015A1"/>
    <w:rsid w:val="00A015F9"/>
    <w:rsid w:val="00A01C04"/>
    <w:rsid w:val="00A01F1A"/>
    <w:rsid w:val="00A0228B"/>
    <w:rsid w:val="00A022FB"/>
    <w:rsid w:val="00A02570"/>
    <w:rsid w:val="00A029B3"/>
    <w:rsid w:val="00A029F3"/>
    <w:rsid w:val="00A02B46"/>
    <w:rsid w:val="00A03123"/>
    <w:rsid w:val="00A0318B"/>
    <w:rsid w:val="00A032F8"/>
    <w:rsid w:val="00A044F2"/>
    <w:rsid w:val="00A04663"/>
    <w:rsid w:val="00A049C0"/>
    <w:rsid w:val="00A04BC4"/>
    <w:rsid w:val="00A04FF9"/>
    <w:rsid w:val="00A0512F"/>
    <w:rsid w:val="00A05256"/>
    <w:rsid w:val="00A059D2"/>
    <w:rsid w:val="00A06891"/>
    <w:rsid w:val="00A0696A"/>
    <w:rsid w:val="00A07157"/>
    <w:rsid w:val="00A075B7"/>
    <w:rsid w:val="00A0780E"/>
    <w:rsid w:val="00A078B8"/>
    <w:rsid w:val="00A07A1C"/>
    <w:rsid w:val="00A07DF2"/>
    <w:rsid w:val="00A07E9D"/>
    <w:rsid w:val="00A10045"/>
    <w:rsid w:val="00A1026A"/>
    <w:rsid w:val="00A1066D"/>
    <w:rsid w:val="00A108A4"/>
    <w:rsid w:val="00A108FE"/>
    <w:rsid w:val="00A109D5"/>
    <w:rsid w:val="00A11292"/>
    <w:rsid w:val="00A1147A"/>
    <w:rsid w:val="00A1156B"/>
    <w:rsid w:val="00A12AB4"/>
    <w:rsid w:val="00A12F85"/>
    <w:rsid w:val="00A13531"/>
    <w:rsid w:val="00A138D0"/>
    <w:rsid w:val="00A13AF4"/>
    <w:rsid w:val="00A13B9B"/>
    <w:rsid w:val="00A13FF9"/>
    <w:rsid w:val="00A140A9"/>
    <w:rsid w:val="00A1424F"/>
    <w:rsid w:val="00A14403"/>
    <w:rsid w:val="00A145F4"/>
    <w:rsid w:val="00A147B0"/>
    <w:rsid w:val="00A14FA6"/>
    <w:rsid w:val="00A15066"/>
    <w:rsid w:val="00A156D1"/>
    <w:rsid w:val="00A1570C"/>
    <w:rsid w:val="00A15967"/>
    <w:rsid w:val="00A164EF"/>
    <w:rsid w:val="00A16DDC"/>
    <w:rsid w:val="00A171E2"/>
    <w:rsid w:val="00A17506"/>
    <w:rsid w:val="00A17C03"/>
    <w:rsid w:val="00A17C99"/>
    <w:rsid w:val="00A20026"/>
    <w:rsid w:val="00A205D1"/>
    <w:rsid w:val="00A2074D"/>
    <w:rsid w:val="00A21689"/>
    <w:rsid w:val="00A219A1"/>
    <w:rsid w:val="00A22316"/>
    <w:rsid w:val="00A22929"/>
    <w:rsid w:val="00A22D61"/>
    <w:rsid w:val="00A23594"/>
    <w:rsid w:val="00A2383E"/>
    <w:rsid w:val="00A23BB0"/>
    <w:rsid w:val="00A23C2C"/>
    <w:rsid w:val="00A2445C"/>
    <w:rsid w:val="00A24692"/>
    <w:rsid w:val="00A24C54"/>
    <w:rsid w:val="00A25472"/>
    <w:rsid w:val="00A25609"/>
    <w:rsid w:val="00A256BD"/>
    <w:rsid w:val="00A25805"/>
    <w:rsid w:val="00A25B96"/>
    <w:rsid w:val="00A25E2C"/>
    <w:rsid w:val="00A261D9"/>
    <w:rsid w:val="00A26458"/>
    <w:rsid w:val="00A2688C"/>
    <w:rsid w:val="00A26AD9"/>
    <w:rsid w:val="00A26FFF"/>
    <w:rsid w:val="00A2713C"/>
    <w:rsid w:val="00A274C9"/>
    <w:rsid w:val="00A27844"/>
    <w:rsid w:val="00A27881"/>
    <w:rsid w:val="00A27F3F"/>
    <w:rsid w:val="00A3004D"/>
    <w:rsid w:val="00A309B1"/>
    <w:rsid w:val="00A30B6E"/>
    <w:rsid w:val="00A30F54"/>
    <w:rsid w:val="00A311DA"/>
    <w:rsid w:val="00A317B4"/>
    <w:rsid w:val="00A3231E"/>
    <w:rsid w:val="00A32352"/>
    <w:rsid w:val="00A32433"/>
    <w:rsid w:val="00A32455"/>
    <w:rsid w:val="00A32B5B"/>
    <w:rsid w:val="00A33232"/>
    <w:rsid w:val="00A337F7"/>
    <w:rsid w:val="00A33FC1"/>
    <w:rsid w:val="00A34373"/>
    <w:rsid w:val="00A34BDA"/>
    <w:rsid w:val="00A351B4"/>
    <w:rsid w:val="00A357AF"/>
    <w:rsid w:val="00A35A85"/>
    <w:rsid w:val="00A35B55"/>
    <w:rsid w:val="00A35CCE"/>
    <w:rsid w:val="00A36397"/>
    <w:rsid w:val="00A36907"/>
    <w:rsid w:val="00A36A23"/>
    <w:rsid w:val="00A3714F"/>
    <w:rsid w:val="00A3726E"/>
    <w:rsid w:val="00A37C79"/>
    <w:rsid w:val="00A37DCE"/>
    <w:rsid w:val="00A37FCC"/>
    <w:rsid w:val="00A4071E"/>
    <w:rsid w:val="00A409FE"/>
    <w:rsid w:val="00A40EDA"/>
    <w:rsid w:val="00A41772"/>
    <w:rsid w:val="00A41E30"/>
    <w:rsid w:val="00A42120"/>
    <w:rsid w:val="00A42778"/>
    <w:rsid w:val="00A427B3"/>
    <w:rsid w:val="00A4286C"/>
    <w:rsid w:val="00A42D37"/>
    <w:rsid w:val="00A4301D"/>
    <w:rsid w:val="00A43481"/>
    <w:rsid w:val="00A4383C"/>
    <w:rsid w:val="00A447F4"/>
    <w:rsid w:val="00A44B04"/>
    <w:rsid w:val="00A44C5C"/>
    <w:rsid w:val="00A44F69"/>
    <w:rsid w:val="00A4520D"/>
    <w:rsid w:val="00A453B5"/>
    <w:rsid w:val="00A45518"/>
    <w:rsid w:val="00A4674D"/>
    <w:rsid w:val="00A472F1"/>
    <w:rsid w:val="00A473B7"/>
    <w:rsid w:val="00A47865"/>
    <w:rsid w:val="00A47900"/>
    <w:rsid w:val="00A47BD8"/>
    <w:rsid w:val="00A50C90"/>
    <w:rsid w:val="00A50CD8"/>
    <w:rsid w:val="00A513D4"/>
    <w:rsid w:val="00A513F0"/>
    <w:rsid w:val="00A517BD"/>
    <w:rsid w:val="00A52172"/>
    <w:rsid w:val="00A52774"/>
    <w:rsid w:val="00A52B22"/>
    <w:rsid w:val="00A52DFE"/>
    <w:rsid w:val="00A530D2"/>
    <w:rsid w:val="00A531A8"/>
    <w:rsid w:val="00A5322A"/>
    <w:rsid w:val="00A532E2"/>
    <w:rsid w:val="00A53478"/>
    <w:rsid w:val="00A53627"/>
    <w:rsid w:val="00A54515"/>
    <w:rsid w:val="00A54668"/>
    <w:rsid w:val="00A54706"/>
    <w:rsid w:val="00A558A9"/>
    <w:rsid w:val="00A55A61"/>
    <w:rsid w:val="00A55CE2"/>
    <w:rsid w:val="00A55F16"/>
    <w:rsid w:val="00A56477"/>
    <w:rsid w:val="00A56944"/>
    <w:rsid w:val="00A5699A"/>
    <w:rsid w:val="00A57443"/>
    <w:rsid w:val="00A577AB"/>
    <w:rsid w:val="00A57B1D"/>
    <w:rsid w:val="00A57CCD"/>
    <w:rsid w:val="00A602E5"/>
    <w:rsid w:val="00A603C3"/>
    <w:rsid w:val="00A606DB"/>
    <w:rsid w:val="00A60E61"/>
    <w:rsid w:val="00A61546"/>
    <w:rsid w:val="00A6165B"/>
    <w:rsid w:val="00A6177F"/>
    <w:rsid w:val="00A61A39"/>
    <w:rsid w:val="00A61B95"/>
    <w:rsid w:val="00A6232F"/>
    <w:rsid w:val="00A62523"/>
    <w:rsid w:val="00A6267C"/>
    <w:rsid w:val="00A62A33"/>
    <w:rsid w:val="00A62FED"/>
    <w:rsid w:val="00A63542"/>
    <w:rsid w:val="00A63707"/>
    <w:rsid w:val="00A63B60"/>
    <w:rsid w:val="00A64268"/>
    <w:rsid w:val="00A643CA"/>
    <w:rsid w:val="00A6546B"/>
    <w:rsid w:val="00A6594C"/>
    <w:rsid w:val="00A65B00"/>
    <w:rsid w:val="00A65CC9"/>
    <w:rsid w:val="00A65CD8"/>
    <w:rsid w:val="00A65EF6"/>
    <w:rsid w:val="00A65F24"/>
    <w:rsid w:val="00A660B2"/>
    <w:rsid w:val="00A66216"/>
    <w:rsid w:val="00A670E8"/>
    <w:rsid w:val="00A672D1"/>
    <w:rsid w:val="00A67956"/>
    <w:rsid w:val="00A70186"/>
    <w:rsid w:val="00A703B5"/>
    <w:rsid w:val="00A7075D"/>
    <w:rsid w:val="00A70A7C"/>
    <w:rsid w:val="00A70D4A"/>
    <w:rsid w:val="00A70F3C"/>
    <w:rsid w:val="00A710CE"/>
    <w:rsid w:val="00A710DA"/>
    <w:rsid w:val="00A71522"/>
    <w:rsid w:val="00A7157D"/>
    <w:rsid w:val="00A715F5"/>
    <w:rsid w:val="00A71684"/>
    <w:rsid w:val="00A7195E"/>
    <w:rsid w:val="00A719FE"/>
    <w:rsid w:val="00A71F46"/>
    <w:rsid w:val="00A7245E"/>
    <w:rsid w:val="00A72A25"/>
    <w:rsid w:val="00A72B7F"/>
    <w:rsid w:val="00A72CE3"/>
    <w:rsid w:val="00A72D3D"/>
    <w:rsid w:val="00A73017"/>
    <w:rsid w:val="00A7312D"/>
    <w:rsid w:val="00A734C3"/>
    <w:rsid w:val="00A7365D"/>
    <w:rsid w:val="00A7369C"/>
    <w:rsid w:val="00A73F15"/>
    <w:rsid w:val="00A743B0"/>
    <w:rsid w:val="00A7461B"/>
    <w:rsid w:val="00A74621"/>
    <w:rsid w:val="00A746EC"/>
    <w:rsid w:val="00A748E6"/>
    <w:rsid w:val="00A74EB1"/>
    <w:rsid w:val="00A74EC5"/>
    <w:rsid w:val="00A7557E"/>
    <w:rsid w:val="00A75C1D"/>
    <w:rsid w:val="00A76085"/>
    <w:rsid w:val="00A7612F"/>
    <w:rsid w:val="00A76945"/>
    <w:rsid w:val="00A76B4F"/>
    <w:rsid w:val="00A76BC6"/>
    <w:rsid w:val="00A76CC2"/>
    <w:rsid w:val="00A76CE5"/>
    <w:rsid w:val="00A771F6"/>
    <w:rsid w:val="00A7742B"/>
    <w:rsid w:val="00A77515"/>
    <w:rsid w:val="00A803F3"/>
    <w:rsid w:val="00A803F9"/>
    <w:rsid w:val="00A81E15"/>
    <w:rsid w:val="00A82394"/>
    <w:rsid w:val="00A82506"/>
    <w:rsid w:val="00A82A9E"/>
    <w:rsid w:val="00A83054"/>
    <w:rsid w:val="00A837C9"/>
    <w:rsid w:val="00A83B01"/>
    <w:rsid w:val="00A83CAC"/>
    <w:rsid w:val="00A83E1F"/>
    <w:rsid w:val="00A84055"/>
    <w:rsid w:val="00A84282"/>
    <w:rsid w:val="00A8433E"/>
    <w:rsid w:val="00A845AA"/>
    <w:rsid w:val="00A84887"/>
    <w:rsid w:val="00A849FC"/>
    <w:rsid w:val="00A84DAB"/>
    <w:rsid w:val="00A84DBF"/>
    <w:rsid w:val="00A85386"/>
    <w:rsid w:val="00A858A6"/>
    <w:rsid w:val="00A86526"/>
    <w:rsid w:val="00A86CD6"/>
    <w:rsid w:val="00A86EBF"/>
    <w:rsid w:val="00A87CA1"/>
    <w:rsid w:val="00A90145"/>
    <w:rsid w:val="00A908A4"/>
    <w:rsid w:val="00A909C8"/>
    <w:rsid w:val="00A909D2"/>
    <w:rsid w:val="00A913A9"/>
    <w:rsid w:val="00A91505"/>
    <w:rsid w:val="00A91523"/>
    <w:rsid w:val="00A9157E"/>
    <w:rsid w:val="00A9164F"/>
    <w:rsid w:val="00A916C6"/>
    <w:rsid w:val="00A9206D"/>
    <w:rsid w:val="00A927C2"/>
    <w:rsid w:val="00A933A5"/>
    <w:rsid w:val="00A93DD4"/>
    <w:rsid w:val="00A9427A"/>
    <w:rsid w:val="00A94640"/>
    <w:rsid w:val="00A9472E"/>
    <w:rsid w:val="00A948A7"/>
    <w:rsid w:val="00A94AF2"/>
    <w:rsid w:val="00A94FC2"/>
    <w:rsid w:val="00A95233"/>
    <w:rsid w:val="00A95A62"/>
    <w:rsid w:val="00A961D4"/>
    <w:rsid w:val="00A96857"/>
    <w:rsid w:val="00A96B80"/>
    <w:rsid w:val="00A96D11"/>
    <w:rsid w:val="00A96F4C"/>
    <w:rsid w:val="00A96F88"/>
    <w:rsid w:val="00A970F6"/>
    <w:rsid w:val="00A9716A"/>
    <w:rsid w:val="00A971F1"/>
    <w:rsid w:val="00A97979"/>
    <w:rsid w:val="00A97FCB"/>
    <w:rsid w:val="00AA036B"/>
    <w:rsid w:val="00AA03E3"/>
    <w:rsid w:val="00AA0B1E"/>
    <w:rsid w:val="00AA0C0E"/>
    <w:rsid w:val="00AA128A"/>
    <w:rsid w:val="00AA17CC"/>
    <w:rsid w:val="00AA1DC3"/>
    <w:rsid w:val="00AA2514"/>
    <w:rsid w:val="00AA285F"/>
    <w:rsid w:val="00AA3B2E"/>
    <w:rsid w:val="00AA4459"/>
    <w:rsid w:val="00AA4A91"/>
    <w:rsid w:val="00AA4E1B"/>
    <w:rsid w:val="00AA56DE"/>
    <w:rsid w:val="00AA60F2"/>
    <w:rsid w:val="00AA6A47"/>
    <w:rsid w:val="00AA6C91"/>
    <w:rsid w:val="00AA6D44"/>
    <w:rsid w:val="00AA7001"/>
    <w:rsid w:val="00AA7119"/>
    <w:rsid w:val="00AA7856"/>
    <w:rsid w:val="00AA78D6"/>
    <w:rsid w:val="00AA7D86"/>
    <w:rsid w:val="00AB0236"/>
    <w:rsid w:val="00AB0529"/>
    <w:rsid w:val="00AB078F"/>
    <w:rsid w:val="00AB170D"/>
    <w:rsid w:val="00AB1CC2"/>
    <w:rsid w:val="00AB22C4"/>
    <w:rsid w:val="00AB304C"/>
    <w:rsid w:val="00AB308E"/>
    <w:rsid w:val="00AB3142"/>
    <w:rsid w:val="00AB3CD2"/>
    <w:rsid w:val="00AB42D0"/>
    <w:rsid w:val="00AB4806"/>
    <w:rsid w:val="00AB4B9B"/>
    <w:rsid w:val="00AB5430"/>
    <w:rsid w:val="00AB56B2"/>
    <w:rsid w:val="00AB5E53"/>
    <w:rsid w:val="00AB6244"/>
    <w:rsid w:val="00AB62DC"/>
    <w:rsid w:val="00AB6C38"/>
    <w:rsid w:val="00AB6CAE"/>
    <w:rsid w:val="00AB6DB0"/>
    <w:rsid w:val="00AB7060"/>
    <w:rsid w:val="00AB713D"/>
    <w:rsid w:val="00AB7259"/>
    <w:rsid w:val="00AB7E41"/>
    <w:rsid w:val="00AB7E44"/>
    <w:rsid w:val="00AC00B1"/>
    <w:rsid w:val="00AC0491"/>
    <w:rsid w:val="00AC05E5"/>
    <w:rsid w:val="00AC0A0A"/>
    <w:rsid w:val="00AC0A4E"/>
    <w:rsid w:val="00AC0D65"/>
    <w:rsid w:val="00AC0F06"/>
    <w:rsid w:val="00AC1193"/>
    <w:rsid w:val="00AC1423"/>
    <w:rsid w:val="00AC151A"/>
    <w:rsid w:val="00AC1648"/>
    <w:rsid w:val="00AC1751"/>
    <w:rsid w:val="00AC1DD8"/>
    <w:rsid w:val="00AC1FCF"/>
    <w:rsid w:val="00AC207A"/>
    <w:rsid w:val="00AC2516"/>
    <w:rsid w:val="00AC2555"/>
    <w:rsid w:val="00AC278D"/>
    <w:rsid w:val="00AC2BAA"/>
    <w:rsid w:val="00AC2BD2"/>
    <w:rsid w:val="00AC3202"/>
    <w:rsid w:val="00AC350C"/>
    <w:rsid w:val="00AC386D"/>
    <w:rsid w:val="00AC3BA8"/>
    <w:rsid w:val="00AC4090"/>
    <w:rsid w:val="00AC415F"/>
    <w:rsid w:val="00AC422D"/>
    <w:rsid w:val="00AC4670"/>
    <w:rsid w:val="00AC4BBC"/>
    <w:rsid w:val="00AC4CBA"/>
    <w:rsid w:val="00AC4DC4"/>
    <w:rsid w:val="00AC4EC9"/>
    <w:rsid w:val="00AC5092"/>
    <w:rsid w:val="00AC527C"/>
    <w:rsid w:val="00AC55CC"/>
    <w:rsid w:val="00AC55FD"/>
    <w:rsid w:val="00AC5617"/>
    <w:rsid w:val="00AC5A7F"/>
    <w:rsid w:val="00AC5AF9"/>
    <w:rsid w:val="00AC5E83"/>
    <w:rsid w:val="00AC5FD1"/>
    <w:rsid w:val="00AC6326"/>
    <w:rsid w:val="00AC6933"/>
    <w:rsid w:val="00AC6A27"/>
    <w:rsid w:val="00AC6B00"/>
    <w:rsid w:val="00AC6C82"/>
    <w:rsid w:val="00AC7063"/>
    <w:rsid w:val="00AC71E0"/>
    <w:rsid w:val="00AC7445"/>
    <w:rsid w:val="00AC775C"/>
    <w:rsid w:val="00AC7909"/>
    <w:rsid w:val="00AC7A44"/>
    <w:rsid w:val="00AC7AA1"/>
    <w:rsid w:val="00AC7AE9"/>
    <w:rsid w:val="00AD03B7"/>
    <w:rsid w:val="00AD0681"/>
    <w:rsid w:val="00AD1AA4"/>
    <w:rsid w:val="00AD1C9C"/>
    <w:rsid w:val="00AD1D41"/>
    <w:rsid w:val="00AD1DC8"/>
    <w:rsid w:val="00AD1F81"/>
    <w:rsid w:val="00AD2332"/>
    <w:rsid w:val="00AD2409"/>
    <w:rsid w:val="00AD2699"/>
    <w:rsid w:val="00AD2950"/>
    <w:rsid w:val="00AD34CE"/>
    <w:rsid w:val="00AD3C52"/>
    <w:rsid w:val="00AD4127"/>
    <w:rsid w:val="00AD419E"/>
    <w:rsid w:val="00AD46C6"/>
    <w:rsid w:val="00AD4EE6"/>
    <w:rsid w:val="00AD5057"/>
    <w:rsid w:val="00AD51BE"/>
    <w:rsid w:val="00AD5300"/>
    <w:rsid w:val="00AD53D9"/>
    <w:rsid w:val="00AD564C"/>
    <w:rsid w:val="00AD5704"/>
    <w:rsid w:val="00AD670B"/>
    <w:rsid w:val="00AD6FFE"/>
    <w:rsid w:val="00AD7114"/>
    <w:rsid w:val="00AD7272"/>
    <w:rsid w:val="00AD72B1"/>
    <w:rsid w:val="00AE0144"/>
    <w:rsid w:val="00AE03E9"/>
    <w:rsid w:val="00AE0941"/>
    <w:rsid w:val="00AE0E7D"/>
    <w:rsid w:val="00AE0FE8"/>
    <w:rsid w:val="00AE130A"/>
    <w:rsid w:val="00AE1752"/>
    <w:rsid w:val="00AE184C"/>
    <w:rsid w:val="00AE1852"/>
    <w:rsid w:val="00AE199A"/>
    <w:rsid w:val="00AE19B6"/>
    <w:rsid w:val="00AE215D"/>
    <w:rsid w:val="00AE2628"/>
    <w:rsid w:val="00AE2998"/>
    <w:rsid w:val="00AE2B39"/>
    <w:rsid w:val="00AE2B96"/>
    <w:rsid w:val="00AE2D80"/>
    <w:rsid w:val="00AE368A"/>
    <w:rsid w:val="00AE38FC"/>
    <w:rsid w:val="00AE39C4"/>
    <w:rsid w:val="00AE4485"/>
    <w:rsid w:val="00AE4561"/>
    <w:rsid w:val="00AE4BB6"/>
    <w:rsid w:val="00AE4C86"/>
    <w:rsid w:val="00AE505A"/>
    <w:rsid w:val="00AE5141"/>
    <w:rsid w:val="00AE5558"/>
    <w:rsid w:val="00AE5631"/>
    <w:rsid w:val="00AE5BC4"/>
    <w:rsid w:val="00AE5CE0"/>
    <w:rsid w:val="00AE5D12"/>
    <w:rsid w:val="00AE60FD"/>
    <w:rsid w:val="00AE6194"/>
    <w:rsid w:val="00AE6FB8"/>
    <w:rsid w:val="00AE7120"/>
    <w:rsid w:val="00AE75D6"/>
    <w:rsid w:val="00AF022B"/>
    <w:rsid w:val="00AF06BD"/>
    <w:rsid w:val="00AF0803"/>
    <w:rsid w:val="00AF0DB2"/>
    <w:rsid w:val="00AF1176"/>
    <w:rsid w:val="00AF182C"/>
    <w:rsid w:val="00AF1A5D"/>
    <w:rsid w:val="00AF2691"/>
    <w:rsid w:val="00AF27CC"/>
    <w:rsid w:val="00AF28E3"/>
    <w:rsid w:val="00AF2D24"/>
    <w:rsid w:val="00AF2FBD"/>
    <w:rsid w:val="00AF32CA"/>
    <w:rsid w:val="00AF3B93"/>
    <w:rsid w:val="00AF3D8D"/>
    <w:rsid w:val="00AF41A1"/>
    <w:rsid w:val="00AF427D"/>
    <w:rsid w:val="00AF49FD"/>
    <w:rsid w:val="00AF4A6D"/>
    <w:rsid w:val="00AF4EF3"/>
    <w:rsid w:val="00AF4FA6"/>
    <w:rsid w:val="00AF539E"/>
    <w:rsid w:val="00AF55EE"/>
    <w:rsid w:val="00AF61FA"/>
    <w:rsid w:val="00AF6256"/>
    <w:rsid w:val="00AF6713"/>
    <w:rsid w:val="00AF68A6"/>
    <w:rsid w:val="00AF6AD2"/>
    <w:rsid w:val="00AF6AEC"/>
    <w:rsid w:val="00AF6C62"/>
    <w:rsid w:val="00AF74E5"/>
    <w:rsid w:val="00AF7780"/>
    <w:rsid w:val="00AF7CB4"/>
    <w:rsid w:val="00AF7D81"/>
    <w:rsid w:val="00AF7D96"/>
    <w:rsid w:val="00AF7E13"/>
    <w:rsid w:val="00B0035E"/>
    <w:rsid w:val="00B0093F"/>
    <w:rsid w:val="00B00AEB"/>
    <w:rsid w:val="00B00D06"/>
    <w:rsid w:val="00B012B7"/>
    <w:rsid w:val="00B01461"/>
    <w:rsid w:val="00B01620"/>
    <w:rsid w:val="00B01948"/>
    <w:rsid w:val="00B019A5"/>
    <w:rsid w:val="00B01C2D"/>
    <w:rsid w:val="00B01D2D"/>
    <w:rsid w:val="00B0215F"/>
    <w:rsid w:val="00B02444"/>
    <w:rsid w:val="00B02518"/>
    <w:rsid w:val="00B02BE0"/>
    <w:rsid w:val="00B03387"/>
    <w:rsid w:val="00B03C82"/>
    <w:rsid w:val="00B0410D"/>
    <w:rsid w:val="00B04B4D"/>
    <w:rsid w:val="00B04FC0"/>
    <w:rsid w:val="00B051FF"/>
    <w:rsid w:val="00B05488"/>
    <w:rsid w:val="00B05772"/>
    <w:rsid w:val="00B059AC"/>
    <w:rsid w:val="00B05C59"/>
    <w:rsid w:val="00B061A5"/>
    <w:rsid w:val="00B0623E"/>
    <w:rsid w:val="00B06463"/>
    <w:rsid w:val="00B0654C"/>
    <w:rsid w:val="00B06E1F"/>
    <w:rsid w:val="00B06F1D"/>
    <w:rsid w:val="00B06F85"/>
    <w:rsid w:val="00B07243"/>
    <w:rsid w:val="00B07A75"/>
    <w:rsid w:val="00B07E85"/>
    <w:rsid w:val="00B07F8B"/>
    <w:rsid w:val="00B07F9A"/>
    <w:rsid w:val="00B07FAA"/>
    <w:rsid w:val="00B108AB"/>
    <w:rsid w:val="00B108F5"/>
    <w:rsid w:val="00B10A68"/>
    <w:rsid w:val="00B10BF1"/>
    <w:rsid w:val="00B10E99"/>
    <w:rsid w:val="00B10F95"/>
    <w:rsid w:val="00B11152"/>
    <w:rsid w:val="00B11778"/>
    <w:rsid w:val="00B11AC0"/>
    <w:rsid w:val="00B126A2"/>
    <w:rsid w:val="00B12BBF"/>
    <w:rsid w:val="00B12EC2"/>
    <w:rsid w:val="00B130EA"/>
    <w:rsid w:val="00B13804"/>
    <w:rsid w:val="00B13B24"/>
    <w:rsid w:val="00B14029"/>
    <w:rsid w:val="00B1414B"/>
    <w:rsid w:val="00B1473A"/>
    <w:rsid w:val="00B1480B"/>
    <w:rsid w:val="00B148A0"/>
    <w:rsid w:val="00B14E31"/>
    <w:rsid w:val="00B15110"/>
    <w:rsid w:val="00B15825"/>
    <w:rsid w:val="00B159AE"/>
    <w:rsid w:val="00B15E55"/>
    <w:rsid w:val="00B160AA"/>
    <w:rsid w:val="00B16238"/>
    <w:rsid w:val="00B162AC"/>
    <w:rsid w:val="00B16945"/>
    <w:rsid w:val="00B169DA"/>
    <w:rsid w:val="00B170F2"/>
    <w:rsid w:val="00B173DE"/>
    <w:rsid w:val="00B17441"/>
    <w:rsid w:val="00B17650"/>
    <w:rsid w:val="00B17809"/>
    <w:rsid w:val="00B17ACB"/>
    <w:rsid w:val="00B17F85"/>
    <w:rsid w:val="00B2044A"/>
    <w:rsid w:val="00B204E7"/>
    <w:rsid w:val="00B205B2"/>
    <w:rsid w:val="00B20B9F"/>
    <w:rsid w:val="00B20EBC"/>
    <w:rsid w:val="00B2126E"/>
    <w:rsid w:val="00B214E4"/>
    <w:rsid w:val="00B21802"/>
    <w:rsid w:val="00B218F3"/>
    <w:rsid w:val="00B21A4E"/>
    <w:rsid w:val="00B21C94"/>
    <w:rsid w:val="00B21D3E"/>
    <w:rsid w:val="00B21E37"/>
    <w:rsid w:val="00B22D4E"/>
    <w:rsid w:val="00B23A30"/>
    <w:rsid w:val="00B23B71"/>
    <w:rsid w:val="00B24093"/>
    <w:rsid w:val="00B241AD"/>
    <w:rsid w:val="00B242CF"/>
    <w:rsid w:val="00B242F0"/>
    <w:rsid w:val="00B24D7D"/>
    <w:rsid w:val="00B25661"/>
    <w:rsid w:val="00B261C2"/>
    <w:rsid w:val="00B267C3"/>
    <w:rsid w:val="00B26862"/>
    <w:rsid w:val="00B269A8"/>
    <w:rsid w:val="00B26A91"/>
    <w:rsid w:val="00B26E51"/>
    <w:rsid w:val="00B274C7"/>
    <w:rsid w:val="00B27559"/>
    <w:rsid w:val="00B27962"/>
    <w:rsid w:val="00B2796B"/>
    <w:rsid w:val="00B27DC7"/>
    <w:rsid w:val="00B30369"/>
    <w:rsid w:val="00B3059C"/>
    <w:rsid w:val="00B30688"/>
    <w:rsid w:val="00B3077F"/>
    <w:rsid w:val="00B30809"/>
    <w:rsid w:val="00B308ED"/>
    <w:rsid w:val="00B31026"/>
    <w:rsid w:val="00B31235"/>
    <w:rsid w:val="00B31A17"/>
    <w:rsid w:val="00B324AD"/>
    <w:rsid w:val="00B328EB"/>
    <w:rsid w:val="00B32D67"/>
    <w:rsid w:val="00B32FF1"/>
    <w:rsid w:val="00B33179"/>
    <w:rsid w:val="00B336CA"/>
    <w:rsid w:val="00B33756"/>
    <w:rsid w:val="00B33783"/>
    <w:rsid w:val="00B33A2A"/>
    <w:rsid w:val="00B340BD"/>
    <w:rsid w:val="00B34278"/>
    <w:rsid w:val="00B346EA"/>
    <w:rsid w:val="00B34A64"/>
    <w:rsid w:val="00B34B24"/>
    <w:rsid w:val="00B350EE"/>
    <w:rsid w:val="00B35646"/>
    <w:rsid w:val="00B35743"/>
    <w:rsid w:val="00B35B51"/>
    <w:rsid w:val="00B35C52"/>
    <w:rsid w:val="00B35D24"/>
    <w:rsid w:val="00B35E38"/>
    <w:rsid w:val="00B36F2A"/>
    <w:rsid w:val="00B37243"/>
    <w:rsid w:val="00B3728F"/>
    <w:rsid w:val="00B373F7"/>
    <w:rsid w:val="00B37F06"/>
    <w:rsid w:val="00B409DF"/>
    <w:rsid w:val="00B40EAF"/>
    <w:rsid w:val="00B417CD"/>
    <w:rsid w:val="00B41C68"/>
    <w:rsid w:val="00B41FB5"/>
    <w:rsid w:val="00B423CE"/>
    <w:rsid w:val="00B42440"/>
    <w:rsid w:val="00B42680"/>
    <w:rsid w:val="00B42AE4"/>
    <w:rsid w:val="00B4340D"/>
    <w:rsid w:val="00B43A60"/>
    <w:rsid w:val="00B43E07"/>
    <w:rsid w:val="00B43E6E"/>
    <w:rsid w:val="00B44A0E"/>
    <w:rsid w:val="00B44F14"/>
    <w:rsid w:val="00B45060"/>
    <w:rsid w:val="00B452DF"/>
    <w:rsid w:val="00B45528"/>
    <w:rsid w:val="00B45601"/>
    <w:rsid w:val="00B45D16"/>
    <w:rsid w:val="00B45E12"/>
    <w:rsid w:val="00B466C4"/>
    <w:rsid w:val="00B468CA"/>
    <w:rsid w:val="00B46BA0"/>
    <w:rsid w:val="00B47249"/>
    <w:rsid w:val="00B47546"/>
    <w:rsid w:val="00B475BF"/>
    <w:rsid w:val="00B47A2A"/>
    <w:rsid w:val="00B47B24"/>
    <w:rsid w:val="00B50457"/>
    <w:rsid w:val="00B5089F"/>
    <w:rsid w:val="00B50CFF"/>
    <w:rsid w:val="00B50D7E"/>
    <w:rsid w:val="00B50E4D"/>
    <w:rsid w:val="00B50EBB"/>
    <w:rsid w:val="00B51649"/>
    <w:rsid w:val="00B52887"/>
    <w:rsid w:val="00B5388F"/>
    <w:rsid w:val="00B53C5F"/>
    <w:rsid w:val="00B53C86"/>
    <w:rsid w:val="00B546A4"/>
    <w:rsid w:val="00B5477A"/>
    <w:rsid w:val="00B54C7F"/>
    <w:rsid w:val="00B5531D"/>
    <w:rsid w:val="00B557F6"/>
    <w:rsid w:val="00B55D33"/>
    <w:rsid w:val="00B55F8B"/>
    <w:rsid w:val="00B56E87"/>
    <w:rsid w:val="00B56F0F"/>
    <w:rsid w:val="00B57B19"/>
    <w:rsid w:val="00B57BA9"/>
    <w:rsid w:val="00B60640"/>
    <w:rsid w:val="00B60822"/>
    <w:rsid w:val="00B60D9D"/>
    <w:rsid w:val="00B61050"/>
    <w:rsid w:val="00B621C7"/>
    <w:rsid w:val="00B6288A"/>
    <w:rsid w:val="00B62B8A"/>
    <w:rsid w:val="00B63A3C"/>
    <w:rsid w:val="00B63F9F"/>
    <w:rsid w:val="00B640A4"/>
    <w:rsid w:val="00B643A4"/>
    <w:rsid w:val="00B64EE8"/>
    <w:rsid w:val="00B65FCD"/>
    <w:rsid w:val="00B66413"/>
    <w:rsid w:val="00B669A1"/>
    <w:rsid w:val="00B66AF2"/>
    <w:rsid w:val="00B66E2F"/>
    <w:rsid w:val="00B701E8"/>
    <w:rsid w:val="00B7078D"/>
    <w:rsid w:val="00B709D5"/>
    <w:rsid w:val="00B710B7"/>
    <w:rsid w:val="00B7118F"/>
    <w:rsid w:val="00B719A1"/>
    <w:rsid w:val="00B71AB3"/>
    <w:rsid w:val="00B71DCE"/>
    <w:rsid w:val="00B71F6E"/>
    <w:rsid w:val="00B725BA"/>
    <w:rsid w:val="00B72794"/>
    <w:rsid w:val="00B729B5"/>
    <w:rsid w:val="00B72CB4"/>
    <w:rsid w:val="00B72DD2"/>
    <w:rsid w:val="00B73134"/>
    <w:rsid w:val="00B737B2"/>
    <w:rsid w:val="00B7390E"/>
    <w:rsid w:val="00B7402B"/>
    <w:rsid w:val="00B74903"/>
    <w:rsid w:val="00B74B57"/>
    <w:rsid w:val="00B7539F"/>
    <w:rsid w:val="00B753F8"/>
    <w:rsid w:val="00B757D8"/>
    <w:rsid w:val="00B75A45"/>
    <w:rsid w:val="00B75B6F"/>
    <w:rsid w:val="00B75CAF"/>
    <w:rsid w:val="00B75CBC"/>
    <w:rsid w:val="00B75E63"/>
    <w:rsid w:val="00B76143"/>
    <w:rsid w:val="00B767F0"/>
    <w:rsid w:val="00B76C53"/>
    <w:rsid w:val="00B76C59"/>
    <w:rsid w:val="00B77459"/>
    <w:rsid w:val="00B775E5"/>
    <w:rsid w:val="00B7788D"/>
    <w:rsid w:val="00B77C31"/>
    <w:rsid w:val="00B77C3C"/>
    <w:rsid w:val="00B77F6D"/>
    <w:rsid w:val="00B77FD4"/>
    <w:rsid w:val="00B80223"/>
    <w:rsid w:val="00B80389"/>
    <w:rsid w:val="00B80844"/>
    <w:rsid w:val="00B80F6A"/>
    <w:rsid w:val="00B810E6"/>
    <w:rsid w:val="00B811CE"/>
    <w:rsid w:val="00B817A8"/>
    <w:rsid w:val="00B81B5F"/>
    <w:rsid w:val="00B81D38"/>
    <w:rsid w:val="00B82334"/>
    <w:rsid w:val="00B825D7"/>
    <w:rsid w:val="00B82880"/>
    <w:rsid w:val="00B82DDF"/>
    <w:rsid w:val="00B838E7"/>
    <w:rsid w:val="00B83AB2"/>
    <w:rsid w:val="00B83C9A"/>
    <w:rsid w:val="00B84705"/>
    <w:rsid w:val="00B850A3"/>
    <w:rsid w:val="00B85179"/>
    <w:rsid w:val="00B852C0"/>
    <w:rsid w:val="00B85429"/>
    <w:rsid w:val="00B85507"/>
    <w:rsid w:val="00B85679"/>
    <w:rsid w:val="00B856AB"/>
    <w:rsid w:val="00B8576A"/>
    <w:rsid w:val="00B85CAC"/>
    <w:rsid w:val="00B860B6"/>
    <w:rsid w:val="00B861CF"/>
    <w:rsid w:val="00B86665"/>
    <w:rsid w:val="00B867F6"/>
    <w:rsid w:val="00B86C21"/>
    <w:rsid w:val="00B86F57"/>
    <w:rsid w:val="00B873E9"/>
    <w:rsid w:val="00B87839"/>
    <w:rsid w:val="00B87CA9"/>
    <w:rsid w:val="00B87D47"/>
    <w:rsid w:val="00B9066A"/>
    <w:rsid w:val="00B90737"/>
    <w:rsid w:val="00B90DC4"/>
    <w:rsid w:val="00B91126"/>
    <w:rsid w:val="00B9154E"/>
    <w:rsid w:val="00B915F3"/>
    <w:rsid w:val="00B91964"/>
    <w:rsid w:val="00B91A57"/>
    <w:rsid w:val="00B92020"/>
    <w:rsid w:val="00B932D8"/>
    <w:rsid w:val="00B935DA"/>
    <w:rsid w:val="00B94029"/>
    <w:rsid w:val="00B9436F"/>
    <w:rsid w:val="00B94F44"/>
    <w:rsid w:val="00B94F91"/>
    <w:rsid w:val="00B9552C"/>
    <w:rsid w:val="00B95AC7"/>
    <w:rsid w:val="00B95B39"/>
    <w:rsid w:val="00B95B96"/>
    <w:rsid w:val="00B96338"/>
    <w:rsid w:val="00B96946"/>
    <w:rsid w:val="00BA0788"/>
    <w:rsid w:val="00BA0963"/>
    <w:rsid w:val="00BA0A58"/>
    <w:rsid w:val="00BA0AB5"/>
    <w:rsid w:val="00BA0DB3"/>
    <w:rsid w:val="00BA173D"/>
    <w:rsid w:val="00BA1A55"/>
    <w:rsid w:val="00BA20A9"/>
    <w:rsid w:val="00BA2330"/>
    <w:rsid w:val="00BA24B1"/>
    <w:rsid w:val="00BA2A73"/>
    <w:rsid w:val="00BA2ADE"/>
    <w:rsid w:val="00BA33D5"/>
    <w:rsid w:val="00BA3639"/>
    <w:rsid w:val="00BA38ED"/>
    <w:rsid w:val="00BA3AB4"/>
    <w:rsid w:val="00BA3B2B"/>
    <w:rsid w:val="00BA426B"/>
    <w:rsid w:val="00BA451E"/>
    <w:rsid w:val="00BA4B88"/>
    <w:rsid w:val="00BA4D9B"/>
    <w:rsid w:val="00BA4EA5"/>
    <w:rsid w:val="00BA569B"/>
    <w:rsid w:val="00BA5859"/>
    <w:rsid w:val="00BA59F2"/>
    <w:rsid w:val="00BA5FE8"/>
    <w:rsid w:val="00BA6514"/>
    <w:rsid w:val="00BA6B06"/>
    <w:rsid w:val="00BA6CBA"/>
    <w:rsid w:val="00BA7813"/>
    <w:rsid w:val="00BA7A8F"/>
    <w:rsid w:val="00BA7D42"/>
    <w:rsid w:val="00BB0288"/>
    <w:rsid w:val="00BB02C1"/>
    <w:rsid w:val="00BB07E0"/>
    <w:rsid w:val="00BB0A3C"/>
    <w:rsid w:val="00BB0AFA"/>
    <w:rsid w:val="00BB0B4C"/>
    <w:rsid w:val="00BB0E66"/>
    <w:rsid w:val="00BB0F66"/>
    <w:rsid w:val="00BB0FB1"/>
    <w:rsid w:val="00BB1287"/>
    <w:rsid w:val="00BB15AC"/>
    <w:rsid w:val="00BB1795"/>
    <w:rsid w:val="00BB1A3A"/>
    <w:rsid w:val="00BB1C8F"/>
    <w:rsid w:val="00BB1DE2"/>
    <w:rsid w:val="00BB1EB2"/>
    <w:rsid w:val="00BB203E"/>
    <w:rsid w:val="00BB20D7"/>
    <w:rsid w:val="00BB2125"/>
    <w:rsid w:val="00BB237F"/>
    <w:rsid w:val="00BB2766"/>
    <w:rsid w:val="00BB2831"/>
    <w:rsid w:val="00BB378B"/>
    <w:rsid w:val="00BB4278"/>
    <w:rsid w:val="00BB45C9"/>
    <w:rsid w:val="00BB4C4A"/>
    <w:rsid w:val="00BB4D99"/>
    <w:rsid w:val="00BB4DA9"/>
    <w:rsid w:val="00BB4EF1"/>
    <w:rsid w:val="00BB4F91"/>
    <w:rsid w:val="00BB50AF"/>
    <w:rsid w:val="00BB51D0"/>
    <w:rsid w:val="00BB535B"/>
    <w:rsid w:val="00BB54FB"/>
    <w:rsid w:val="00BB5D15"/>
    <w:rsid w:val="00BB6488"/>
    <w:rsid w:val="00BB688B"/>
    <w:rsid w:val="00BB6ABA"/>
    <w:rsid w:val="00BB6CDA"/>
    <w:rsid w:val="00BB6FF8"/>
    <w:rsid w:val="00BB70A6"/>
    <w:rsid w:val="00BB731F"/>
    <w:rsid w:val="00BB790E"/>
    <w:rsid w:val="00BC004B"/>
    <w:rsid w:val="00BC0210"/>
    <w:rsid w:val="00BC0294"/>
    <w:rsid w:val="00BC040C"/>
    <w:rsid w:val="00BC04C4"/>
    <w:rsid w:val="00BC0EF9"/>
    <w:rsid w:val="00BC1120"/>
    <w:rsid w:val="00BC193B"/>
    <w:rsid w:val="00BC1A59"/>
    <w:rsid w:val="00BC1CD9"/>
    <w:rsid w:val="00BC2500"/>
    <w:rsid w:val="00BC2740"/>
    <w:rsid w:val="00BC2AF6"/>
    <w:rsid w:val="00BC2B4B"/>
    <w:rsid w:val="00BC2C7A"/>
    <w:rsid w:val="00BC2E19"/>
    <w:rsid w:val="00BC3160"/>
    <w:rsid w:val="00BC3389"/>
    <w:rsid w:val="00BC3944"/>
    <w:rsid w:val="00BC3D6F"/>
    <w:rsid w:val="00BC40CF"/>
    <w:rsid w:val="00BC4195"/>
    <w:rsid w:val="00BC482A"/>
    <w:rsid w:val="00BC499B"/>
    <w:rsid w:val="00BC4FCB"/>
    <w:rsid w:val="00BC503B"/>
    <w:rsid w:val="00BC5437"/>
    <w:rsid w:val="00BC56C4"/>
    <w:rsid w:val="00BC5967"/>
    <w:rsid w:val="00BC5B04"/>
    <w:rsid w:val="00BC5C29"/>
    <w:rsid w:val="00BC6240"/>
    <w:rsid w:val="00BC6329"/>
    <w:rsid w:val="00BC67B4"/>
    <w:rsid w:val="00BC6C23"/>
    <w:rsid w:val="00BC6E31"/>
    <w:rsid w:val="00BC708E"/>
    <w:rsid w:val="00BC72A6"/>
    <w:rsid w:val="00BC7330"/>
    <w:rsid w:val="00BC7B55"/>
    <w:rsid w:val="00BC7E8D"/>
    <w:rsid w:val="00BD0538"/>
    <w:rsid w:val="00BD075C"/>
    <w:rsid w:val="00BD0819"/>
    <w:rsid w:val="00BD0D0F"/>
    <w:rsid w:val="00BD15AC"/>
    <w:rsid w:val="00BD1C11"/>
    <w:rsid w:val="00BD2216"/>
    <w:rsid w:val="00BD2A90"/>
    <w:rsid w:val="00BD34FA"/>
    <w:rsid w:val="00BD3B82"/>
    <w:rsid w:val="00BD3D67"/>
    <w:rsid w:val="00BD3E89"/>
    <w:rsid w:val="00BD429C"/>
    <w:rsid w:val="00BD447E"/>
    <w:rsid w:val="00BD46E1"/>
    <w:rsid w:val="00BD4C79"/>
    <w:rsid w:val="00BD569B"/>
    <w:rsid w:val="00BD5CC8"/>
    <w:rsid w:val="00BD5DD1"/>
    <w:rsid w:val="00BD6306"/>
    <w:rsid w:val="00BD63FC"/>
    <w:rsid w:val="00BD67B2"/>
    <w:rsid w:val="00BD6A40"/>
    <w:rsid w:val="00BD6CD0"/>
    <w:rsid w:val="00BD6D2C"/>
    <w:rsid w:val="00BD6D94"/>
    <w:rsid w:val="00BD71C7"/>
    <w:rsid w:val="00BD759D"/>
    <w:rsid w:val="00BD777C"/>
    <w:rsid w:val="00BD7A4D"/>
    <w:rsid w:val="00BD7AD9"/>
    <w:rsid w:val="00BD7EE3"/>
    <w:rsid w:val="00BD7FFB"/>
    <w:rsid w:val="00BE0384"/>
    <w:rsid w:val="00BE0911"/>
    <w:rsid w:val="00BE0F1D"/>
    <w:rsid w:val="00BE1000"/>
    <w:rsid w:val="00BE135D"/>
    <w:rsid w:val="00BE1573"/>
    <w:rsid w:val="00BE1747"/>
    <w:rsid w:val="00BE18C1"/>
    <w:rsid w:val="00BE1A97"/>
    <w:rsid w:val="00BE1B77"/>
    <w:rsid w:val="00BE1B9B"/>
    <w:rsid w:val="00BE1E1A"/>
    <w:rsid w:val="00BE1E6B"/>
    <w:rsid w:val="00BE21DC"/>
    <w:rsid w:val="00BE27B6"/>
    <w:rsid w:val="00BE30EA"/>
    <w:rsid w:val="00BE321C"/>
    <w:rsid w:val="00BE33AA"/>
    <w:rsid w:val="00BE34CE"/>
    <w:rsid w:val="00BE35D2"/>
    <w:rsid w:val="00BE3A41"/>
    <w:rsid w:val="00BE4927"/>
    <w:rsid w:val="00BE4CCB"/>
    <w:rsid w:val="00BE5111"/>
    <w:rsid w:val="00BE597B"/>
    <w:rsid w:val="00BE5AC5"/>
    <w:rsid w:val="00BE5BC0"/>
    <w:rsid w:val="00BE5C19"/>
    <w:rsid w:val="00BE5F49"/>
    <w:rsid w:val="00BE6232"/>
    <w:rsid w:val="00BE636E"/>
    <w:rsid w:val="00BE6432"/>
    <w:rsid w:val="00BE6999"/>
    <w:rsid w:val="00BE69FC"/>
    <w:rsid w:val="00BE6A1F"/>
    <w:rsid w:val="00BE6C5E"/>
    <w:rsid w:val="00BE6DC7"/>
    <w:rsid w:val="00BE70F0"/>
    <w:rsid w:val="00BE7582"/>
    <w:rsid w:val="00BE7EC6"/>
    <w:rsid w:val="00BF02AD"/>
    <w:rsid w:val="00BF030A"/>
    <w:rsid w:val="00BF06D6"/>
    <w:rsid w:val="00BF0CDB"/>
    <w:rsid w:val="00BF129F"/>
    <w:rsid w:val="00BF1E90"/>
    <w:rsid w:val="00BF2217"/>
    <w:rsid w:val="00BF2D55"/>
    <w:rsid w:val="00BF2E9F"/>
    <w:rsid w:val="00BF3561"/>
    <w:rsid w:val="00BF397C"/>
    <w:rsid w:val="00BF3CCB"/>
    <w:rsid w:val="00BF41AD"/>
    <w:rsid w:val="00BF461D"/>
    <w:rsid w:val="00BF4747"/>
    <w:rsid w:val="00BF4D06"/>
    <w:rsid w:val="00BF4F1D"/>
    <w:rsid w:val="00BF4F95"/>
    <w:rsid w:val="00BF5143"/>
    <w:rsid w:val="00BF51AB"/>
    <w:rsid w:val="00BF54B0"/>
    <w:rsid w:val="00BF5543"/>
    <w:rsid w:val="00BF5D7C"/>
    <w:rsid w:val="00BF5E85"/>
    <w:rsid w:val="00BF6027"/>
    <w:rsid w:val="00BF6777"/>
    <w:rsid w:val="00BF6B39"/>
    <w:rsid w:val="00BF72BE"/>
    <w:rsid w:val="00BF75F2"/>
    <w:rsid w:val="00BF7793"/>
    <w:rsid w:val="00BF780D"/>
    <w:rsid w:val="00BF7C47"/>
    <w:rsid w:val="00BF7C50"/>
    <w:rsid w:val="00C006CD"/>
    <w:rsid w:val="00C00CD9"/>
    <w:rsid w:val="00C010AF"/>
    <w:rsid w:val="00C0118F"/>
    <w:rsid w:val="00C02756"/>
    <w:rsid w:val="00C03215"/>
    <w:rsid w:val="00C03347"/>
    <w:rsid w:val="00C03610"/>
    <w:rsid w:val="00C0363B"/>
    <w:rsid w:val="00C037D0"/>
    <w:rsid w:val="00C03E12"/>
    <w:rsid w:val="00C04491"/>
    <w:rsid w:val="00C04C82"/>
    <w:rsid w:val="00C057EA"/>
    <w:rsid w:val="00C05A89"/>
    <w:rsid w:val="00C05C6D"/>
    <w:rsid w:val="00C05FBC"/>
    <w:rsid w:val="00C065B3"/>
    <w:rsid w:val="00C07174"/>
    <w:rsid w:val="00C07584"/>
    <w:rsid w:val="00C07729"/>
    <w:rsid w:val="00C07842"/>
    <w:rsid w:val="00C07CAC"/>
    <w:rsid w:val="00C07DEE"/>
    <w:rsid w:val="00C10453"/>
    <w:rsid w:val="00C10622"/>
    <w:rsid w:val="00C10870"/>
    <w:rsid w:val="00C10872"/>
    <w:rsid w:val="00C10989"/>
    <w:rsid w:val="00C11431"/>
    <w:rsid w:val="00C11B10"/>
    <w:rsid w:val="00C11B92"/>
    <w:rsid w:val="00C129D4"/>
    <w:rsid w:val="00C12CAB"/>
    <w:rsid w:val="00C13779"/>
    <w:rsid w:val="00C1395F"/>
    <w:rsid w:val="00C13BC3"/>
    <w:rsid w:val="00C13EDB"/>
    <w:rsid w:val="00C13F4E"/>
    <w:rsid w:val="00C141D8"/>
    <w:rsid w:val="00C148D1"/>
    <w:rsid w:val="00C14CAB"/>
    <w:rsid w:val="00C15315"/>
    <w:rsid w:val="00C15BF9"/>
    <w:rsid w:val="00C15DF3"/>
    <w:rsid w:val="00C160C4"/>
    <w:rsid w:val="00C16208"/>
    <w:rsid w:val="00C1698A"/>
    <w:rsid w:val="00C16DB2"/>
    <w:rsid w:val="00C16E53"/>
    <w:rsid w:val="00C16EA3"/>
    <w:rsid w:val="00C174FD"/>
    <w:rsid w:val="00C1771F"/>
    <w:rsid w:val="00C177C3"/>
    <w:rsid w:val="00C17ACD"/>
    <w:rsid w:val="00C21EE4"/>
    <w:rsid w:val="00C21F64"/>
    <w:rsid w:val="00C2200A"/>
    <w:rsid w:val="00C221E1"/>
    <w:rsid w:val="00C222C7"/>
    <w:rsid w:val="00C237C7"/>
    <w:rsid w:val="00C242BF"/>
    <w:rsid w:val="00C24425"/>
    <w:rsid w:val="00C24561"/>
    <w:rsid w:val="00C24609"/>
    <w:rsid w:val="00C25D60"/>
    <w:rsid w:val="00C26896"/>
    <w:rsid w:val="00C268B2"/>
    <w:rsid w:val="00C26A59"/>
    <w:rsid w:val="00C26D3C"/>
    <w:rsid w:val="00C27E29"/>
    <w:rsid w:val="00C301D2"/>
    <w:rsid w:val="00C3058E"/>
    <w:rsid w:val="00C30617"/>
    <w:rsid w:val="00C30628"/>
    <w:rsid w:val="00C307CD"/>
    <w:rsid w:val="00C30C05"/>
    <w:rsid w:val="00C30C3A"/>
    <w:rsid w:val="00C30F34"/>
    <w:rsid w:val="00C3129E"/>
    <w:rsid w:val="00C3143B"/>
    <w:rsid w:val="00C31728"/>
    <w:rsid w:val="00C31905"/>
    <w:rsid w:val="00C31BEA"/>
    <w:rsid w:val="00C31D64"/>
    <w:rsid w:val="00C31E57"/>
    <w:rsid w:val="00C31F1F"/>
    <w:rsid w:val="00C3234B"/>
    <w:rsid w:val="00C32824"/>
    <w:rsid w:val="00C33311"/>
    <w:rsid w:val="00C33856"/>
    <w:rsid w:val="00C338C5"/>
    <w:rsid w:val="00C33D17"/>
    <w:rsid w:val="00C33D30"/>
    <w:rsid w:val="00C33FBC"/>
    <w:rsid w:val="00C34008"/>
    <w:rsid w:val="00C345A8"/>
    <w:rsid w:val="00C3464C"/>
    <w:rsid w:val="00C34A24"/>
    <w:rsid w:val="00C35439"/>
    <w:rsid w:val="00C35993"/>
    <w:rsid w:val="00C362D8"/>
    <w:rsid w:val="00C363A2"/>
    <w:rsid w:val="00C363ED"/>
    <w:rsid w:val="00C36692"/>
    <w:rsid w:val="00C369C2"/>
    <w:rsid w:val="00C36AB8"/>
    <w:rsid w:val="00C37796"/>
    <w:rsid w:val="00C37813"/>
    <w:rsid w:val="00C37A73"/>
    <w:rsid w:val="00C37ADB"/>
    <w:rsid w:val="00C409AF"/>
    <w:rsid w:val="00C409DB"/>
    <w:rsid w:val="00C40B4F"/>
    <w:rsid w:val="00C40D84"/>
    <w:rsid w:val="00C40FEF"/>
    <w:rsid w:val="00C41155"/>
    <w:rsid w:val="00C41769"/>
    <w:rsid w:val="00C41772"/>
    <w:rsid w:val="00C41A58"/>
    <w:rsid w:val="00C41C19"/>
    <w:rsid w:val="00C41EBB"/>
    <w:rsid w:val="00C422B7"/>
    <w:rsid w:val="00C423F5"/>
    <w:rsid w:val="00C42C2F"/>
    <w:rsid w:val="00C42F2D"/>
    <w:rsid w:val="00C430D1"/>
    <w:rsid w:val="00C43838"/>
    <w:rsid w:val="00C43CCF"/>
    <w:rsid w:val="00C44260"/>
    <w:rsid w:val="00C4428A"/>
    <w:rsid w:val="00C443DF"/>
    <w:rsid w:val="00C448A5"/>
    <w:rsid w:val="00C449B2"/>
    <w:rsid w:val="00C449DB"/>
    <w:rsid w:val="00C44A7A"/>
    <w:rsid w:val="00C454C3"/>
    <w:rsid w:val="00C459B6"/>
    <w:rsid w:val="00C45C20"/>
    <w:rsid w:val="00C45C85"/>
    <w:rsid w:val="00C460D1"/>
    <w:rsid w:val="00C46B25"/>
    <w:rsid w:val="00C46E60"/>
    <w:rsid w:val="00C4713B"/>
    <w:rsid w:val="00C47538"/>
    <w:rsid w:val="00C50142"/>
    <w:rsid w:val="00C5033A"/>
    <w:rsid w:val="00C50882"/>
    <w:rsid w:val="00C50E4D"/>
    <w:rsid w:val="00C51091"/>
    <w:rsid w:val="00C5127D"/>
    <w:rsid w:val="00C513A6"/>
    <w:rsid w:val="00C515C6"/>
    <w:rsid w:val="00C516A3"/>
    <w:rsid w:val="00C51934"/>
    <w:rsid w:val="00C51C88"/>
    <w:rsid w:val="00C51CBE"/>
    <w:rsid w:val="00C526A3"/>
    <w:rsid w:val="00C529C0"/>
    <w:rsid w:val="00C52C73"/>
    <w:rsid w:val="00C52DA0"/>
    <w:rsid w:val="00C52DCF"/>
    <w:rsid w:val="00C52F27"/>
    <w:rsid w:val="00C53522"/>
    <w:rsid w:val="00C539A5"/>
    <w:rsid w:val="00C53E53"/>
    <w:rsid w:val="00C5435D"/>
    <w:rsid w:val="00C544DE"/>
    <w:rsid w:val="00C54615"/>
    <w:rsid w:val="00C54DB1"/>
    <w:rsid w:val="00C55083"/>
    <w:rsid w:val="00C55863"/>
    <w:rsid w:val="00C558D0"/>
    <w:rsid w:val="00C55C16"/>
    <w:rsid w:val="00C55E5E"/>
    <w:rsid w:val="00C55F29"/>
    <w:rsid w:val="00C55F91"/>
    <w:rsid w:val="00C56D0B"/>
    <w:rsid w:val="00C572D3"/>
    <w:rsid w:val="00C57515"/>
    <w:rsid w:val="00C57C64"/>
    <w:rsid w:val="00C57CAF"/>
    <w:rsid w:val="00C57CF6"/>
    <w:rsid w:val="00C57ECE"/>
    <w:rsid w:val="00C6000A"/>
    <w:rsid w:val="00C6073B"/>
    <w:rsid w:val="00C607E3"/>
    <w:rsid w:val="00C60986"/>
    <w:rsid w:val="00C6099A"/>
    <w:rsid w:val="00C60B0B"/>
    <w:rsid w:val="00C613D3"/>
    <w:rsid w:val="00C61B84"/>
    <w:rsid w:val="00C61C39"/>
    <w:rsid w:val="00C61F81"/>
    <w:rsid w:val="00C622E9"/>
    <w:rsid w:val="00C62A9B"/>
    <w:rsid w:val="00C633D2"/>
    <w:rsid w:val="00C63457"/>
    <w:rsid w:val="00C6390B"/>
    <w:rsid w:val="00C63C13"/>
    <w:rsid w:val="00C642F7"/>
    <w:rsid w:val="00C643AE"/>
    <w:rsid w:val="00C644E6"/>
    <w:rsid w:val="00C64655"/>
    <w:rsid w:val="00C64900"/>
    <w:rsid w:val="00C64B93"/>
    <w:rsid w:val="00C6512F"/>
    <w:rsid w:val="00C652F5"/>
    <w:rsid w:val="00C65565"/>
    <w:rsid w:val="00C65766"/>
    <w:rsid w:val="00C65B81"/>
    <w:rsid w:val="00C65F24"/>
    <w:rsid w:val="00C661E8"/>
    <w:rsid w:val="00C66939"/>
    <w:rsid w:val="00C669C9"/>
    <w:rsid w:val="00C66A74"/>
    <w:rsid w:val="00C66BFE"/>
    <w:rsid w:val="00C671BE"/>
    <w:rsid w:val="00C6770E"/>
    <w:rsid w:val="00C677C7"/>
    <w:rsid w:val="00C70343"/>
    <w:rsid w:val="00C70635"/>
    <w:rsid w:val="00C71560"/>
    <w:rsid w:val="00C7189F"/>
    <w:rsid w:val="00C71D70"/>
    <w:rsid w:val="00C71F19"/>
    <w:rsid w:val="00C72431"/>
    <w:rsid w:val="00C7245A"/>
    <w:rsid w:val="00C7260A"/>
    <w:rsid w:val="00C72712"/>
    <w:rsid w:val="00C727FD"/>
    <w:rsid w:val="00C72E60"/>
    <w:rsid w:val="00C72F6C"/>
    <w:rsid w:val="00C72FDE"/>
    <w:rsid w:val="00C7340B"/>
    <w:rsid w:val="00C73468"/>
    <w:rsid w:val="00C73790"/>
    <w:rsid w:val="00C73A8F"/>
    <w:rsid w:val="00C7400D"/>
    <w:rsid w:val="00C742DA"/>
    <w:rsid w:val="00C74900"/>
    <w:rsid w:val="00C74F8F"/>
    <w:rsid w:val="00C7508B"/>
    <w:rsid w:val="00C75F04"/>
    <w:rsid w:val="00C77510"/>
    <w:rsid w:val="00C779DA"/>
    <w:rsid w:val="00C77EED"/>
    <w:rsid w:val="00C80115"/>
    <w:rsid w:val="00C80FEC"/>
    <w:rsid w:val="00C81393"/>
    <w:rsid w:val="00C81CBE"/>
    <w:rsid w:val="00C81E24"/>
    <w:rsid w:val="00C82B86"/>
    <w:rsid w:val="00C82C8A"/>
    <w:rsid w:val="00C82D37"/>
    <w:rsid w:val="00C82E65"/>
    <w:rsid w:val="00C82FA3"/>
    <w:rsid w:val="00C8307A"/>
    <w:rsid w:val="00C832F4"/>
    <w:rsid w:val="00C83855"/>
    <w:rsid w:val="00C83AC6"/>
    <w:rsid w:val="00C83D8B"/>
    <w:rsid w:val="00C83FDD"/>
    <w:rsid w:val="00C8434E"/>
    <w:rsid w:val="00C84B07"/>
    <w:rsid w:val="00C84FB8"/>
    <w:rsid w:val="00C850FC"/>
    <w:rsid w:val="00C85299"/>
    <w:rsid w:val="00C85518"/>
    <w:rsid w:val="00C8552C"/>
    <w:rsid w:val="00C85AE5"/>
    <w:rsid w:val="00C85B18"/>
    <w:rsid w:val="00C85E9C"/>
    <w:rsid w:val="00C85F28"/>
    <w:rsid w:val="00C8633B"/>
    <w:rsid w:val="00C865AF"/>
    <w:rsid w:val="00C86F06"/>
    <w:rsid w:val="00C86FD7"/>
    <w:rsid w:val="00C8701D"/>
    <w:rsid w:val="00C870D3"/>
    <w:rsid w:val="00C87308"/>
    <w:rsid w:val="00C875DB"/>
    <w:rsid w:val="00C87A2A"/>
    <w:rsid w:val="00C87D7D"/>
    <w:rsid w:val="00C87E53"/>
    <w:rsid w:val="00C90EBE"/>
    <w:rsid w:val="00C91206"/>
    <w:rsid w:val="00C916B2"/>
    <w:rsid w:val="00C91860"/>
    <w:rsid w:val="00C918B3"/>
    <w:rsid w:val="00C91D65"/>
    <w:rsid w:val="00C92231"/>
    <w:rsid w:val="00C923DA"/>
    <w:rsid w:val="00C92E98"/>
    <w:rsid w:val="00C92FFD"/>
    <w:rsid w:val="00C931A1"/>
    <w:rsid w:val="00C931E2"/>
    <w:rsid w:val="00C93422"/>
    <w:rsid w:val="00C93586"/>
    <w:rsid w:val="00C9376E"/>
    <w:rsid w:val="00C93A8F"/>
    <w:rsid w:val="00C93E50"/>
    <w:rsid w:val="00C94374"/>
    <w:rsid w:val="00C94645"/>
    <w:rsid w:val="00C94BFA"/>
    <w:rsid w:val="00C950D1"/>
    <w:rsid w:val="00C95D44"/>
    <w:rsid w:val="00C95E17"/>
    <w:rsid w:val="00C95E4A"/>
    <w:rsid w:val="00C96382"/>
    <w:rsid w:val="00C96799"/>
    <w:rsid w:val="00C9690B"/>
    <w:rsid w:val="00C96F7D"/>
    <w:rsid w:val="00C97582"/>
    <w:rsid w:val="00C97766"/>
    <w:rsid w:val="00C97767"/>
    <w:rsid w:val="00CA020D"/>
    <w:rsid w:val="00CA0549"/>
    <w:rsid w:val="00CA05CF"/>
    <w:rsid w:val="00CA0702"/>
    <w:rsid w:val="00CA079C"/>
    <w:rsid w:val="00CA07E8"/>
    <w:rsid w:val="00CA1265"/>
    <w:rsid w:val="00CA13CA"/>
    <w:rsid w:val="00CA18EA"/>
    <w:rsid w:val="00CA1DF7"/>
    <w:rsid w:val="00CA1F4E"/>
    <w:rsid w:val="00CA2C83"/>
    <w:rsid w:val="00CA2E55"/>
    <w:rsid w:val="00CA31ED"/>
    <w:rsid w:val="00CA38B1"/>
    <w:rsid w:val="00CA398A"/>
    <w:rsid w:val="00CA3BB4"/>
    <w:rsid w:val="00CA42F8"/>
    <w:rsid w:val="00CA4938"/>
    <w:rsid w:val="00CA63B6"/>
    <w:rsid w:val="00CA65BD"/>
    <w:rsid w:val="00CA7068"/>
    <w:rsid w:val="00CA7208"/>
    <w:rsid w:val="00CA7863"/>
    <w:rsid w:val="00CA7AC4"/>
    <w:rsid w:val="00CA7D74"/>
    <w:rsid w:val="00CA7F5B"/>
    <w:rsid w:val="00CB00D4"/>
    <w:rsid w:val="00CB0473"/>
    <w:rsid w:val="00CB0A9D"/>
    <w:rsid w:val="00CB0B03"/>
    <w:rsid w:val="00CB14FD"/>
    <w:rsid w:val="00CB19C7"/>
    <w:rsid w:val="00CB1D34"/>
    <w:rsid w:val="00CB262C"/>
    <w:rsid w:val="00CB2875"/>
    <w:rsid w:val="00CB2A80"/>
    <w:rsid w:val="00CB2CB0"/>
    <w:rsid w:val="00CB2CF4"/>
    <w:rsid w:val="00CB31D8"/>
    <w:rsid w:val="00CB3603"/>
    <w:rsid w:val="00CB3C29"/>
    <w:rsid w:val="00CB3F94"/>
    <w:rsid w:val="00CB40EF"/>
    <w:rsid w:val="00CB419C"/>
    <w:rsid w:val="00CB44AE"/>
    <w:rsid w:val="00CB4B29"/>
    <w:rsid w:val="00CB5040"/>
    <w:rsid w:val="00CB51A6"/>
    <w:rsid w:val="00CB555B"/>
    <w:rsid w:val="00CB5F37"/>
    <w:rsid w:val="00CB646B"/>
    <w:rsid w:val="00CB67A0"/>
    <w:rsid w:val="00CB67E7"/>
    <w:rsid w:val="00CB6BBD"/>
    <w:rsid w:val="00CB75DE"/>
    <w:rsid w:val="00CB77DD"/>
    <w:rsid w:val="00CB7A72"/>
    <w:rsid w:val="00CC0113"/>
    <w:rsid w:val="00CC0324"/>
    <w:rsid w:val="00CC0431"/>
    <w:rsid w:val="00CC08BD"/>
    <w:rsid w:val="00CC0BE4"/>
    <w:rsid w:val="00CC0E5B"/>
    <w:rsid w:val="00CC0F4A"/>
    <w:rsid w:val="00CC11AE"/>
    <w:rsid w:val="00CC11DB"/>
    <w:rsid w:val="00CC14A5"/>
    <w:rsid w:val="00CC1527"/>
    <w:rsid w:val="00CC1F9C"/>
    <w:rsid w:val="00CC25B2"/>
    <w:rsid w:val="00CC29A4"/>
    <w:rsid w:val="00CC3045"/>
    <w:rsid w:val="00CC3ADC"/>
    <w:rsid w:val="00CC3D0D"/>
    <w:rsid w:val="00CC3F4D"/>
    <w:rsid w:val="00CC44DE"/>
    <w:rsid w:val="00CC4941"/>
    <w:rsid w:val="00CC4CF2"/>
    <w:rsid w:val="00CC4D72"/>
    <w:rsid w:val="00CC500C"/>
    <w:rsid w:val="00CC5D0B"/>
    <w:rsid w:val="00CC5E1A"/>
    <w:rsid w:val="00CC6065"/>
    <w:rsid w:val="00CC6216"/>
    <w:rsid w:val="00CC66FD"/>
    <w:rsid w:val="00CC69D2"/>
    <w:rsid w:val="00CC74FC"/>
    <w:rsid w:val="00CC7970"/>
    <w:rsid w:val="00CC7E5B"/>
    <w:rsid w:val="00CC7FCC"/>
    <w:rsid w:val="00CC7FE3"/>
    <w:rsid w:val="00CD0209"/>
    <w:rsid w:val="00CD04A7"/>
    <w:rsid w:val="00CD05D2"/>
    <w:rsid w:val="00CD05E5"/>
    <w:rsid w:val="00CD06A4"/>
    <w:rsid w:val="00CD0BEE"/>
    <w:rsid w:val="00CD0BF8"/>
    <w:rsid w:val="00CD19A8"/>
    <w:rsid w:val="00CD2713"/>
    <w:rsid w:val="00CD2819"/>
    <w:rsid w:val="00CD2932"/>
    <w:rsid w:val="00CD2B51"/>
    <w:rsid w:val="00CD31E6"/>
    <w:rsid w:val="00CD385E"/>
    <w:rsid w:val="00CD3B1A"/>
    <w:rsid w:val="00CD3F09"/>
    <w:rsid w:val="00CD3F4E"/>
    <w:rsid w:val="00CD4AB9"/>
    <w:rsid w:val="00CD5A12"/>
    <w:rsid w:val="00CD5FF4"/>
    <w:rsid w:val="00CD63EC"/>
    <w:rsid w:val="00CD6A3A"/>
    <w:rsid w:val="00CD6E80"/>
    <w:rsid w:val="00CD7333"/>
    <w:rsid w:val="00CD7460"/>
    <w:rsid w:val="00CD7B4D"/>
    <w:rsid w:val="00CD7C9A"/>
    <w:rsid w:val="00CD7D4B"/>
    <w:rsid w:val="00CD7FBA"/>
    <w:rsid w:val="00CE0223"/>
    <w:rsid w:val="00CE05FA"/>
    <w:rsid w:val="00CE09C0"/>
    <w:rsid w:val="00CE155B"/>
    <w:rsid w:val="00CE1C59"/>
    <w:rsid w:val="00CE1CFF"/>
    <w:rsid w:val="00CE2087"/>
    <w:rsid w:val="00CE2635"/>
    <w:rsid w:val="00CE27C9"/>
    <w:rsid w:val="00CE2BFB"/>
    <w:rsid w:val="00CE2CD1"/>
    <w:rsid w:val="00CE2F95"/>
    <w:rsid w:val="00CE3184"/>
    <w:rsid w:val="00CE33AE"/>
    <w:rsid w:val="00CE3506"/>
    <w:rsid w:val="00CE3589"/>
    <w:rsid w:val="00CE3E79"/>
    <w:rsid w:val="00CE4118"/>
    <w:rsid w:val="00CE458C"/>
    <w:rsid w:val="00CE485D"/>
    <w:rsid w:val="00CE5971"/>
    <w:rsid w:val="00CE628E"/>
    <w:rsid w:val="00CE65C5"/>
    <w:rsid w:val="00CE68FF"/>
    <w:rsid w:val="00CE6A3A"/>
    <w:rsid w:val="00CE6B25"/>
    <w:rsid w:val="00CE6CB4"/>
    <w:rsid w:val="00CE6E70"/>
    <w:rsid w:val="00CE7070"/>
    <w:rsid w:val="00CE72D3"/>
    <w:rsid w:val="00CE7333"/>
    <w:rsid w:val="00CE7B2F"/>
    <w:rsid w:val="00CF00E9"/>
    <w:rsid w:val="00CF01D6"/>
    <w:rsid w:val="00CF037F"/>
    <w:rsid w:val="00CF050B"/>
    <w:rsid w:val="00CF06AC"/>
    <w:rsid w:val="00CF09BB"/>
    <w:rsid w:val="00CF0CD3"/>
    <w:rsid w:val="00CF0E86"/>
    <w:rsid w:val="00CF10EA"/>
    <w:rsid w:val="00CF19AB"/>
    <w:rsid w:val="00CF1BEC"/>
    <w:rsid w:val="00CF1CBF"/>
    <w:rsid w:val="00CF1D8F"/>
    <w:rsid w:val="00CF2574"/>
    <w:rsid w:val="00CF26CC"/>
    <w:rsid w:val="00CF2863"/>
    <w:rsid w:val="00CF29A3"/>
    <w:rsid w:val="00CF2F9D"/>
    <w:rsid w:val="00CF30CE"/>
    <w:rsid w:val="00CF30F8"/>
    <w:rsid w:val="00CF3DBD"/>
    <w:rsid w:val="00CF4894"/>
    <w:rsid w:val="00CF4E99"/>
    <w:rsid w:val="00CF5168"/>
    <w:rsid w:val="00CF5729"/>
    <w:rsid w:val="00CF5883"/>
    <w:rsid w:val="00CF5A64"/>
    <w:rsid w:val="00CF5EC2"/>
    <w:rsid w:val="00CF6254"/>
    <w:rsid w:val="00CF62D6"/>
    <w:rsid w:val="00CF650C"/>
    <w:rsid w:val="00CF6759"/>
    <w:rsid w:val="00CF6977"/>
    <w:rsid w:val="00CF6D67"/>
    <w:rsid w:val="00CF7430"/>
    <w:rsid w:val="00CF799B"/>
    <w:rsid w:val="00CF7BD4"/>
    <w:rsid w:val="00D0093D"/>
    <w:rsid w:val="00D013A9"/>
    <w:rsid w:val="00D014BC"/>
    <w:rsid w:val="00D01783"/>
    <w:rsid w:val="00D026F2"/>
    <w:rsid w:val="00D028E9"/>
    <w:rsid w:val="00D0305F"/>
    <w:rsid w:val="00D032FC"/>
    <w:rsid w:val="00D038CC"/>
    <w:rsid w:val="00D042CC"/>
    <w:rsid w:val="00D046CB"/>
    <w:rsid w:val="00D04BA3"/>
    <w:rsid w:val="00D04EB2"/>
    <w:rsid w:val="00D055AB"/>
    <w:rsid w:val="00D05F4A"/>
    <w:rsid w:val="00D069BE"/>
    <w:rsid w:val="00D06A54"/>
    <w:rsid w:val="00D06BE4"/>
    <w:rsid w:val="00D07010"/>
    <w:rsid w:val="00D07A55"/>
    <w:rsid w:val="00D07AFD"/>
    <w:rsid w:val="00D07BB0"/>
    <w:rsid w:val="00D11050"/>
    <w:rsid w:val="00D113DE"/>
    <w:rsid w:val="00D113F8"/>
    <w:rsid w:val="00D114D5"/>
    <w:rsid w:val="00D117CC"/>
    <w:rsid w:val="00D11E8F"/>
    <w:rsid w:val="00D11F92"/>
    <w:rsid w:val="00D1225A"/>
    <w:rsid w:val="00D125CF"/>
    <w:rsid w:val="00D1261F"/>
    <w:rsid w:val="00D126DC"/>
    <w:rsid w:val="00D128E5"/>
    <w:rsid w:val="00D12B45"/>
    <w:rsid w:val="00D12F91"/>
    <w:rsid w:val="00D13082"/>
    <w:rsid w:val="00D1311D"/>
    <w:rsid w:val="00D134A5"/>
    <w:rsid w:val="00D138DC"/>
    <w:rsid w:val="00D13CE6"/>
    <w:rsid w:val="00D13D70"/>
    <w:rsid w:val="00D144E6"/>
    <w:rsid w:val="00D15644"/>
    <w:rsid w:val="00D1572D"/>
    <w:rsid w:val="00D157DD"/>
    <w:rsid w:val="00D15A1B"/>
    <w:rsid w:val="00D15AB5"/>
    <w:rsid w:val="00D15E3E"/>
    <w:rsid w:val="00D15EB0"/>
    <w:rsid w:val="00D1622F"/>
    <w:rsid w:val="00D16258"/>
    <w:rsid w:val="00D162F3"/>
    <w:rsid w:val="00D163CB"/>
    <w:rsid w:val="00D169EF"/>
    <w:rsid w:val="00D16B2B"/>
    <w:rsid w:val="00D17414"/>
    <w:rsid w:val="00D17468"/>
    <w:rsid w:val="00D176A5"/>
    <w:rsid w:val="00D17903"/>
    <w:rsid w:val="00D17F4A"/>
    <w:rsid w:val="00D2038C"/>
    <w:rsid w:val="00D203D4"/>
    <w:rsid w:val="00D2090D"/>
    <w:rsid w:val="00D20A57"/>
    <w:rsid w:val="00D21D4F"/>
    <w:rsid w:val="00D220CB"/>
    <w:rsid w:val="00D22A6A"/>
    <w:rsid w:val="00D22D39"/>
    <w:rsid w:val="00D22E1E"/>
    <w:rsid w:val="00D23474"/>
    <w:rsid w:val="00D2393C"/>
    <w:rsid w:val="00D239CC"/>
    <w:rsid w:val="00D23BBB"/>
    <w:rsid w:val="00D23D65"/>
    <w:rsid w:val="00D23D72"/>
    <w:rsid w:val="00D23FA6"/>
    <w:rsid w:val="00D24493"/>
    <w:rsid w:val="00D24D5B"/>
    <w:rsid w:val="00D25013"/>
    <w:rsid w:val="00D25899"/>
    <w:rsid w:val="00D26313"/>
    <w:rsid w:val="00D267A8"/>
    <w:rsid w:val="00D26AE4"/>
    <w:rsid w:val="00D26F98"/>
    <w:rsid w:val="00D27269"/>
    <w:rsid w:val="00D27F9D"/>
    <w:rsid w:val="00D3004A"/>
    <w:rsid w:val="00D302CC"/>
    <w:rsid w:val="00D30919"/>
    <w:rsid w:val="00D30CA2"/>
    <w:rsid w:val="00D310FC"/>
    <w:rsid w:val="00D31312"/>
    <w:rsid w:val="00D3164A"/>
    <w:rsid w:val="00D316A1"/>
    <w:rsid w:val="00D316EA"/>
    <w:rsid w:val="00D31DBE"/>
    <w:rsid w:val="00D321D4"/>
    <w:rsid w:val="00D3237D"/>
    <w:rsid w:val="00D3271C"/>
    <w:rsid w:val="00D3283F"/>
    <w:rsid w:val="00D32C22"/>
    <w:rsid w:val="00D32C28"/>
    <w:rsid w:val="00D331D2"/>
    <w:rsid w:val="00D33735"/>
    <w:rsid w:val="00D33778"/>
    <w:rsid w:val="00D338CE"/>
    <w:rsid w:val="00D33DB3"/>
    <w:rsid w:val="00D34001"/>
    <w:rsid w:val="00D34294"/>
    <w:rsid w:val="00D3440F"/>
    <w:rsid w:val="00D34470"/>
    <w:rsid w:val="00D34851"/>
    <w:rsid w:val="00D35250"/>
    <w:rsid w:val="00D358F8"/>
    <w:rsid w:val="00D35D36"/>
    <w:rsid w:val="00D3735B"/>
    <w:rsid w:val="00D373BE"/>
    <w:rsid w:val="00D377B6"/>
    <w:rsid w:val="00D3790F"/>
    <w:rsid w:val="00D37B41"/>
    <w:rsid w:val="00D37F0B"/>
    <w:rsid w:val="00D400F3"/>
    <w:rsid w:val="00D40C80"/>
    <w:rsid w:val="00D40FAB"/>
    <w:rsid w:val="00D414E3"/>
    <w:rsid w:val="00D418F1"/>
    <w:rsid w:val="00D419A2"/>
    <w:rsid w:val="00D41FF2"/>
    <w:rsid w:val="00D42184"/>
    <w:rsid w:val="00D42254"/>
    <w:rsid w:val="00D4229F"/>
    <w:rsid w:val="00D42485"/>
    <w:rsid w:val="00D42DFD"/>
    <w:rsid w:val="00D438B2"/>
    <w:rsid w:val="00D43B59"/>
    <w:rsid w:val="00D43B6A"/>
    <w:rsid w:val="00D43D29"/>
    <w:rsid w:val="00D446D5"/>
    <w:rsid w:val="00D45244"/>
    <w:rsid w:val="00D454B3"/>
    <w:rsid w:val="00D4558C"/>
    <w:rsid w:val="00D46147"/>
    <w:rsid w:val="00D466D6"/>
    <w:rsid w:val="00D469C0"/>
    <w:rsid w:val="00D46C9E"/>
    <w:rsid w:val="00D47345"/>
    <w:rsid w:val="00D47834"/>
    <w:rsid w:val="00D47E1B"/>
    <w:rsid w:val="00D506D4"/>
    <w:rsid w:val="00D517C7"/>
    <w:rsid w:val="00D51B1A"/>
    <w:rsid w:val="00D5247C"/>
    <w:rsid w:val="00D52606"/>
    <w:rsid w:val="00D5268A"/>
    <w:rsid w:val="00D52C5D"/>
    <w:rsid w:val="00D52D81"/>
    <w:rsid w:val="00D53BF0"/>
    <w:rsid w:val="00D54149"/>
    <w:rsid w:val="00D54558"/>
    <w:rsid w:val="00D54AB4"/>
    <w:rsid w:val="00D54D80"/>
    <w:rsid w:val="00D54DB9"/>
    <w:rsid w:val="00D54DC2"/>
    <w:rsid w:val="00D54F05"/>
    <w:rsid w:val="00D5511A"/>
    <w:rsid w:val="00D55713"/>
    <w:rsid w:val="00D557B4"/>
    <w:rsid w:val="00D5616F"/>
    <w:rsid w:val="00D56661"/>
    <w:rsid w:val="00D56733"/>
    <w:rsid w:val="00D5686A"/>
    <w:rsid w:val="00D56EBF"/>
    <w:rsid w:val="00D57102"/>
    <w:rsid w:val="00D577C2"/>
    <w:rsid w:val="00D57B2A"/>
    <w:rsid w:val="00D57BB3"/>
    <w:rsid w:val="00D602AF"/>
    <w:rsid w:val="00D602F0"/>
    <w:rsid w:val="00D605BE"/>
    <w:rsid w:val="00D60E73"/>
    <w:rsid w:val="00D60EB9"/>
    <w:rsid w:val="00D60F44"/>
    <w:rsid w:val="00D6102C"/>
    <w:rsid w:val="00D6108D"/>
    <w:rsid w:val="00D61968"/>
    <w:rsid w:val="00D619CF"/>
    <w:rsid w:val="00D61ED4"/>
    <w:rsid w:val="00D621F9"/>
    <w:rsid w:val="00D6270E"/>
    <w:rsid w:val="00D62710"/>
    <w:rsid w:val="00D62730"/>
    <w:rsid w:val="00D627D7"/>
    <w:rsid w:val="00D62A32"/>
    <w:rsid w:val="00D62DF5"/>
    <w:rsid w:val="00D6355D"/>
    <w:rsid w:val="00D638F2"/>
    <w:rsid w:val="00D638FB"/>
    <w:rsid w:val="00D63923"/>
    <w:rsid w:val="00D6396F"/>
    <w:rsid w:val="00D63F8F"/>
    <w:rsid w:val="00D63FB0"/>
    <w:rsid w:val="00D64C0C"/>
    <w:rsid w:val="00D65231"/>
    <w:rsid w:val="00D6523B"/>
    <w:rsid w:val="00D65465"/>
    <w:rsid w:val="00D6613F"/>
    <w:rsid w:val="00D66269"/>
    <w:rsid w:val="00D66594"/>
    <w:rsid w:val="00D66770"/>
    <w:rsid w:val="00D66DEB"/>
    <w:rsid w:val="00D6721B"/>
    <w:rsid w:val="00D6733F"/>
    <w:rsid w:val="00D675F2"/>
    <w:rsid w:val="00D67660"/>
    <w:rsid w:val="00D67FD3"/>
    <w:rsid w:val="00D7013A"/>
    <w:rsid w:val="00D70290"/>
    <w:rsid w:val="00D703C7"/>
    <w:rsid w:val="00D708A8"/>
    <w:rsid w:val="00D70BB8"/>
    <w:rsid w:val="00D70D07"/>
    <w:rsid w:val="00D70D7B"/>
    <w:rsid w:val="00D71143"/>
    <w:rsid w:val="00D71539"/>
    <w:rsid w:val="00D71680"/>
    <w:rsid w:val="00D7168C"/>
    <w:rsid w:val="00D716AF"/>
    <w:rsid w:val="00D71C6A"/>
    <w:rsid w:val="00D71FD5"/>
    <w:rsid w:val="00D72029"/>
    <w:rsid w:val="00D72357"/>
    <w:rsid w:val="00D72465"/>
    <w:rsid w:val="00D72D3A"/>
    <w:rsid w:val="00D7304E"/>
    <w:rsid w:val="00D730B7"/>
    <w:rsid w:val="00D73785"/>
    <w:rsid w:val="00D73C4C"/>
    <w:rsid w:val="00D74434"/>
    <w:rsid w:val="00D744B6"/>
    <w:rsid w:val="00D7468C"/>
    <w:rsid w:val="00D74794"/>
    <w:rsid w:val="00D74D02"/>
    <w:rsid w:val="00D75511"/>
    <w:rsid w:val="00D7555C"/>
    <w:rsid w:val="00D759AA"/>
    <w:rsid w:val="00D75FBB"/>
    <w:rsid w:val="00D76CFE"/>
    <w:rsid w:val="00D76ECE"/>
    <w:rsid w:val="00D76F38"/>
    <w:rsid w:val="00D775B8"/>
    <w:rsid w:val="00D77C35"/>
    <w:rsid w:val="00D80173"/>
    <w:rsid w:val="00D80282"/>
    <w:rsid w:val="00D80AAE"/>
    <w:rsid w:val="00D810C7"/>
    <w:rsid w:val="00D813EC"/>
    <w:rsid w:val="00D81438"/>
    <w:rsid w:val="00D81D40"/>
    <w:rsid w:val="00D81D72"/>
    <w:rsid w:val="00D8218D"/>
    <w:rsid w:val="00D82380"/>
    <w:rsid w:val="00D8240A"/>
    <w:rsid w:val="00D825E9"/>
    <w:rsid w:val="00D82993"/>
    <w:rsid w:val="00D83A62"/>
    <w:rsid w:val="00D83CBA"/>
    <w:rsid w:val="00D83F43"/>
    <w:rsid w:val="00D83FF5"/>
    <w:rsid w:val="00D85C5F"/>
    <w:rsid w:val="00D8602E"/>
    <w:rsid w:val="00D865E6"/>
    <w:rsid w:val="00D86639"/>
    <w:rsid w:val="00D86715"/>
    <w:rsid w:val="00D8672C"/>
    <w:rsid w:val="00D86A84"/>
    <w:rsid w:val="00D86BA6"/>
    <w:rsid w:val="00D86FF3"/>
    <w:rsid w:val="00D87495"/>
    <w:rsid w:val="00D8774E"/>
    <w:rsid w:val="00D8776D"/>
    <w:rsid w:val="00D90055"/>
    <w:rsid w:val="00D906B6"/>
    <w:rsid w:val="00D90D77"/>
    <w:rsid w:val="00D90FC5"/>
    <w:rsid w:val="00D91D83"/>
    <w:rsid w:val="00D921E4"/>
    <w:rsid w:val="00D92A78"/>
    <w:rsid w:val="00D92C73"/>
    <w:rsid w:val="00D93255"/>
    <w:rsid w:val="00D932EA"/>
    <w:rsid w:val="00D93503"/>
    <w:rsid w:val="00D93874"/>
    <w:rsid w:val="00D93B21"/>
    <w:rsid w:val="00D944CD"/>
    <w:rsid w:val="00D951A7"/>
    <w:rsid w:val="00D9532E"/>
    <w:rsid w:val="00D9559A"/>
    <w:rsid w:val="00D95C71"/>
    <w:rsid w:val="00D9664B"/>
    <w:rsid w:val="00D969BE"/>
    <w:rsid w:val="00D97112"/>
    <w:rsid w:val="00D974DA"/>
    <w:rsid w:val="00D9786B"/>
    <w:rsid w:val="00D9787D"/>
    <w:rsid w:val="00D97DE2"/>
    <w:rsid w:val="00DA0235"/>
    <w:rsid w:val="00DA02C8"/>
    <w:rsid w:val="00DA03CC"/>
    <w:rsid w:val="00DA0724"/>
    <w:rsid w:val="00DA1385"/>
    <w:rsid w:val="00DA1692"/>
    <w:rsid w:val="00DA16DF"/>
    <w:rsid w:val="00DA1958"/>
    <w:rsid w:val="00DA1B2C"/>
    <w:rsid w:val="00DA1C58"/>
    <w:rsid w:val="00DA1EC6"/>
    <w:rsid w:val="00DA24BD"/>
    <w:rsid w:val="00DA2D47"/>
    <w:rsid w:val="00DA2E8E"/>
    <w:rsid w:val="00DA2FA4"/>
    <w:rsid w:val="00DA31BE"/>
    <w:rsid w:val="00DA3462"/>
    <w:rsid w:val="00DA34C3"/>
    <w:rsid w:val="00DA35E2"/>
    <w:rsid w:val="00DA3993"/>
    <w:rsid w:val="00DA3F5B"/>
    <w:rsid w:val="00DA3F74"/>
    <w:rsid w:val="00DA466E"/>
    <w:rsid w:val="00DA46AB"/>
    <w:rsid w:val="00DA553D"/>
    <w:rsid w:val="00DA55FC"/>
    <w:rsid w:val="00DA576D"/>
    <w:rsid w:val="00DA5C7B"/>
    <w:rsid w:val="00DA5D10"/>
    <w:rsid w:val="00DA60C0"/>
    <w:rsid w:val="00DA615F"/>
    <w:rsid w:val="00DA61BF"/>
    <w:rsid w:val="00DA65CE"/>
    <w:rsid w:val="00DA67B3"/>
    <w:rsid w:val="00DA67C2"/>
    <w:rsid w:val="00DA695C"/>
    <w:rsid w:val="00DA6F0F"/>
    <w:rsid w:val="00DA70C2"/>
    <w:rsid w:val="00DA71FA"/>
    <w:rsid w:val="00DA728C"/>
    <w:rsid w:val="00DA7BBF"/>
    <w:rsid w:val="00DA7EDA"/>
    <w:rsid w:val="00DB048B"/>
    <w:rsid w:val="00DB0A56"/>
    <w:rsid w:val="00DB0C4A"/>
    <w:rsid w:val="00DB16D5"/>
    <w:rsid w:val="00DB1790"/>
    <w:rsid w:val="00DB1DAD"/>
    <w:rsid w:val="00DB1DE5"/>
    <w:rsid w:val="00DB22AE"/>
    <w:rsid w:val="00DB22B4"/>
    <w:rsid w:val="00DB2926"/>
    <w:rsid w:val="00DB2F7D"/>
    <w:rsid w:val="00DB37EB"/>
    <w:rsid w:val="00DB3A4A"/>
    <w:rsid w:val="00DB41F5"/>
    <w:rsid w:val="00DB49DA"/>
    <w:rsid w:val="00DB4B1B"/>
    <w:rsid w:val="00DB530C"/>
    <w:rsid w:val="00DB54A2"/>
    <w:rsid w:val="00DB5943"/>
    <w:rsid w:val="00DB5993"/>
    <w:rsid w:val="00DB63CE"/>
    <w:rsid w:val="00DB642D"/>
    <w:rsid w:val="00DB66EF"/>
    <w:rsid w:val="00DB6B27"/>
    <w:rsid w:val="00DB7D33"/>
    <w:rsid w:val="00DB7D3E"/>
    <w:rsid w:val="00DC04E3"/>
    <w:rsid w:val="00DC05B4"/>
    <w:rsid w:val="00DC0AF6"/>
    <w:rsid w:val="00DC15B8"/>
    <w:rsid w:val="00DC1747"/>
    <w:rsid w:val="00DC19A0"/>
    <w:rsid w:val="00DC19B2"/>
    <w:rsid w:val="00DC1FFB"/>
    <w:rsid w:val="00DC20DD"/>
    <w:rsid w:val="00DC2270"/>
    <w:rsid w:val="00DC2959"/>
    <w:rsid w:val="00DC2A3C"/>
    <w:rsid w:val="00DC2AC3"/>
    <w:rsid w:val="00DC2E21"/>
    <w:rsid w:val="00DC31D4"/>
    <w:rsid w:val="00DC3467"/>
    <w:rsid w:val="00DC34E2"/>
    <w:rsid w:val="00DC36EA"/>
    <w:rsid w:val="00DC3880"/>
    <w:rsid w:val="00DC3A8E"/>
    <w:rsid w:val="00DC3BEE"/>
    <w:rsid w:val="00DC3D79"/>
    <w:rsid w:val="00DC3DD6"/>
    <w:rsid w:val="00DC4791"/>
    <w:rsid w:val="00DC4C0D"/>
    <w:rsid w:val="00DC5459"/>
    <w:rsid w:val="00DC57B6"/>
    <w:rsid w:val="00DC5893"/>
    <w:rsid w:val="00DC5FFD"/>
    <w:rsid w:val="00DC6E91"/>
    <w:rsid w:val="00DC6F7F"/>
    <w:rsid w:val="00DC7661"/>
    <w:rsid w:val="00DC7749"/>
    <w:rsid w:val="00DC781E"/>
    <w:rsid w:val="00DC78C4"/>
    <w:rsid w:val="00DC7B82"/>
    <w:rsid w:val="00DC7C35"/>
    <w:rsid w:val="00DC7EBD"/>
    <w:rsid w:val="00DD039D"/>
    <w:rsid w:val="00DD06D0"/>
    <w:rsid w:val="00DD0D78"/>
    <w:rsid w:val="00DD113D"/>
    <w:rsid w:val="00DD115A"/>
    <w:rsid w:val="00DD1251"/>
    <w:rsid w:val="00DD1887"/>
    <w:rsid w:val="00DD224A"/>
    <w:rsid w:val="00DD248D"/>
    <w:rsid w:val="00DD32FB"/>
    <w:rsid w:val="00DD35AC"/>
    <w:rsid w:val="00DD3619"/>
    <w:rsid w:val="00DD388E"/>
    <w:rsid w:val="00DD3901"/>
    <w:rsid w:val="00DD3917"/>
    <w:rsid w:val="00DD3B5D"/>
    <w:rsid w:val="00DD3BFB"/>
    <w:rsid w:val="00DD3D23"/>
    <w:rsid w:val="00DD3FEA"/>
    <w:rsid w:val="00DD4418"/>
    <w:rsid w:val="00DD4471"/>
    <w:rsid w:val="00DD448B"/>
    <w:rsid w:val="00DD48B0"/>
    <w:rsid w:val="00DD499E"/>
    <w:rsid w:val="00DD4F27"/>
    <w:rsid w:val="00DD51AD"/>
    <w:rsid w:val="00DD54B0"/>
    <w:rsid w:val="00DD558F"/>
    <w:rsid w:val="00DD58B9"/>
    <w:rsid w:val="00DD58E3"/>
    <w:rsid w:val="00DD5ADE"/>
    <w:rsid w:val="00DD5F54"/>
    <w:rsid w:val="00DD6217"/>
    <w:rsid w:val="00DD6D33"/>
    <w:rsid w:val="00DD7093"/>
    <w:rsid w:val="00DD71CC"/>
    <w:rsid w:val="00DD7981"/>
    <w:rsid w:val="00DE175F"/>
    <w:rsid w:val="00DE1BA4"/>
    <w:rsid w:val="00DE1FDE"/>
    <w:rsid w:val="00DE2087"/>
    <w:rsid w:val="00DE296A"/>
    <w:rsid w:val="00DE2977"/>
    <w:rsid w:val="00DE2E61"/>
    <w:rsid w:val="00DE3575"/>
    <w:rsid w:val="00DE3616"/>
    <w:rsid w:val="00DE36AB"/>
    <w:rsid w:val="00DE3726"/>
    <w:rsid w:val="00DE3C81"/>
    <w:rsid w:val="00DE3D02"/>
    <w:rsid w:val="00DE447C"/>
    <w:rsid w:val="00DE4868"/>
    <w:rsid w:val="00DE4A27"/>
    <w:rsid w:val="00DE4B70"/>
    <w:rsid w:val="00DE4C04"/>
    <w:rsid w:val="00DE5130"/>
    <w:rsid w:val="00DE552C"/>
    <w:rsid w:val="00DE55E6"/>
    <w:rsid w:val="00DE5D0C"/>
    <w:rsid w:val="00DE5D70"/>
    <w:rsid w:val="00DE6110"/>
    <w:rsid w:val="00DE62D7"/>
    <w:rsid w:val="00DE6786"/>
    <w:rsid w:val="00DE6A26"/>
    <w:rsid w:val="00DE6F11"/>
    <w:rsid w:val="00DE6FA3"/>
    <w:rsid w:val="00DE7625"/>
    <w:rsid w:val="00DE7C65"/>
    <w:rsid w:val="00DE7E62"/>
    <w:rsid w:val="00DF041F"/>
    <w:rsid w:val="00DF0939"/>
    <w:rsid w:val="00DF0A88"/>
    <w:rsid w:val="00DF0AFE"/>
    <w:rsid w:val="00DF103A"/>
    <w:rsid w:val="00DF118E"/>
    <w:rsid w:val="00DF120A"/>
    <w:rsid w:val="00DF1414"/>
    <w:rsid w:val="00DF156E"/>
    <w:rsid w:val="00DF2872"/>
    <w:rsid w:val="00DF2C3D"/>
    <w:rsid w:val="00DF3147"/>
    <w:rsid w:val="00DF347C"/>
    <w:rsid w:val="00DF3684"/>
    <w:rsid w:val="00DF38C9"/>
    <w:rsid w:val="00DF414F"/>
    <w:rsid w:val="00DF48E6"/>
    <w:rsid w:val="00DF4AD7"/>
    <w:rsid w:val="00DF4D7A"/>
    <w:rsid w:val="00DF4EF9"/>
    <w:rsid w:val="00DF4F2C"/>
    <w:rsid w:val="00DF4F55"/>
    <w:rsid w:val="00DF5090"/>
    <w:rsid w:val="00DF547E"/>
    <w:rsid w:val="00DF67E7"/>
    <w:rsid w:val="00DF6942"/>
    <w:rsid w:val="00DF6CB9"/>
    <w:rsid w:val="00DF6D5F"/>
    <w:rsid w:val="00DF6E18"/>
    <w:rsid w:val="00DF6FE3"/>
    <w:rsid w:val="00DF71CD"/>
    <w:rsid w:val="00DF7374"/>
    <w:rsid w:val="00DF7546"/>
    <w:rsid w:val="00DF7688"/>
    <w:rsid w:val="00DF77ED"/>
    <w:rsid w:val="00DF783E"/>
    <w:rsid w:val="00DF7B69"/>
    <w:rsid w:val="00E0045C"/>
    <w:rsid w:val="00E006B1"/>
    <w:rsid w:val="00E0085B"/>
    <w:rsid w:val="00E00926"/>
    <w:rsid w:val="00E00B92"/>
    <w:rsid w:val="00E00F53"/>
    <w:rsid w:val="00E012BD"/>
    <w:rsid w:val="00E01482"/>
    <w:rsid w:val="00E01694"/>
    <w:rsid w:val="00E01A42"/>
    <w:rsid w:val="00E01CBB"/>
    <w:rsid w:val="00E01CFC"/>
    <w:rsid w:val="00E01D9D"/>
    <w:rsid w:val="00E01F36"/>
    <w:rsid w:val="00E021C3"/>
    <w:rsid w:val="00E02508"/>
    <w:rsid w:val="00E0257F"/>
    <w:rsid w:val="00E03010"/>
    <w:rsid w:val="00E031C4"/>
    <w:rsid w:val="00E03348"/>
    <w:rsid w:val="00E0338A"/>
    <w:rsid w:val="00E035A7"/>
    <w:rsid w:val="00E037E4"/>
    <w:rsid w:val="00E03D2F"/>
    <w:rsid w:val="00E03F2C"/>
    <w:rsid w:val="00E0453A"/>
    <w:rsid w:val="00E049FA"/>
    <w:rsid w:val="00E04AA0"/>
    <w:rsid w:val="00E05037"/>
    <w:rsid w:val="00E0532C"/>
    <w:rsid w:val="00E05438"/>
    <w:rsid w:val="00E05611"/>
    <w:rsid w:val="00E056D1"/>
    <w:rsid w:val="00E056F8"/>
    <w:rsid w:val="00E05745"/>
    <w:rsid w:val="00E0586D"/>
    <w:rsid w:val="00E0590A"/>
    <w:rsid w:val="00E05C3E"/>
    <w:rsid w:val="00E05CA2"/>
    <w:rsid w:val="00E05F36"/>
    <w:rsid w:val="00E0605A"/>
    <w:rsid w:val="00E065A8"/>
    <w:rsid w:val="00E066E5"/>
    <w:rsid w:val="00E07121"/>
    <w:rsid w:val="00E079D9"/>
    <w:rsid w:val="00E07A45"/>
    <w:rsid w:val="00E07F41"/>
    <w:rsid w:val="00E1015A"/>
    <w:rsid w:val="00E108AE"/>
    <w:rsid w:val="00E10D32"/>
    <w:rsid w:val="00E112F2"/>
    <w:rsid w:val="00E11A3F"/>
    <w:rsid w:val="00E11E35"/>
    <w:rsid w:val="00E11FCA"/>
    <w:rsid w:val="00E12594"/>
    <w:rsid w:val="00E12CF2"/>
    <w:rsid w:val="00E12FB1"/>
    <w:rsid w:val="00E12FD2"/>
    <w:rsid w:val="00E13041"/>
    <w:rsid w:val="00E133D5"/>
    <w:rsid w:val="00E1354F"/>
    <w:rsid w:val="00E1372C"/>
    <w:rsid w:val="00E144B1"/>
    <w:rsid w:val="00E14825"/>
    <w:rsid w:val="00E14BE2"/>
    <w:rsid w:val="00E14D2C"/>
    <w:rsid w:val="00E150C5"/>
    <w:rsid w:val="00E151E6"/>
    <w:rsid w:val="00E15423"/>
    <w:rsid w:val="00E15893"/>
    <w:rsid w:val="00E164C8"/>
    <w:rsid w:val="00E164F7"/>
    <w:rsid w:val="00E16ABF"/>
    <w:rsid w:val="00E16E03"/>
    <w:rsid w:val="00E204BE"/>
    <w:rsid w:val="00E2053B"/>
    <w:rsid w:val="00E2109F"/>
    <w:rsid w:val="00E214E7"/>
    <w:rsid w:val="00E2175C"/>
    <w:rsid w:val="00E21C42"/>
    <w:rsid w:val="00E21CD1"/>
    <w:rsid w:val="00E222AA"/>
    <w:rsid w:val="00E2273B"/>
    <w:rsid w:val="00E23584"/>
    <w:rsid w:val="00E235BE"/>
    <w:rsid w:val="00E237A3"/>
    <w:rsid w:val="00E23CFF"/>
    <w:rsid w:val="00E23D85"/>
    <w:rsid w:val="00E248DE"/>
    <w:rsid w:val="00E24B6D"/>
    <w:rsid w:val="00E24D19"/>
    <w:rsid w:val="00E25327"/>
    <w:rsid w:val="00E2567B"/>
    <w:rsid w:val="00E256D8"/>
    <w:rsid w:val="00E2571D"/>
    <w:rsid w:val="00E258F7"/>
    <w:rsid w:val="00E25CBE"/>
    <w:rsid w:val="00E25D9C"/>
    <w:rsid w:val="00E26429"/>
    <w:rsid w:val="00E26452"/>
    <w:rsid w:val="00E26D5E"/>
    <w:rsid w:val="00E274E4"/>
    <w:rsid w:val="00E27999"/>
    <w:rsid w:val="00E30119"/>
    <w:rsid w:val="00E307B9"/>
    <w:rsid w:val="00E307E4"/>
    <w:rsid w:val="00E30A15"/>
    <w:rsid w:val="00E30D08"/>
    <w:rsid w:val="00E30E5D"/>
    <w:rsid w:val="00E31909"/>
    <w:rsid w:val="00E31AF5"/>
    <w:rsid w:val="00E31FEA"/>
    <w:rsid w:val="00E320AC"/>
    <w:rsid w:val="00E322DE"/>
    <w:rsid w:val="00E322ED"/>
    <w:rsid w:val="00E327F3"/>
    <w:rsid w:val="00E32AAF"/>
    <w:rsid w:val="00E335EC"/>
    <w:rsid w:val="00E3367E"/>
    <w:rsid w:val="00E33A63"/>
    <w:rsid w:val="00E342F2"/>
    <w:rsid w:val="00E34615"/>
    <w:rsid w:val="00E34BC7"/>
    <w:rsid w:val="00E34CFA"/>
    <w:rsid w:val="00E35060"/>
    <w:rsid w:val="00E3567F"/>
    <w:rsid w:val="00E35AA4"/>
    <w:rsid w:val="00E35C8F"/>
    <w:rsid w:val="00E360F3"/>
    <w:rsid w:val="00E361D3"/>
    <w:rsid w:val="00E36A9D"/>
    <w:rsid w:val="00E37071"/>
    <w:rsid w:val="00E372C2"/>
    <w:rsid w:val="00E375FF"/>
    <w:rsid w:val="00E37653"/>
    <w:rsid w:val="00E3797F"/>
    <w:rsid w:val="00E37A17"/>
    <w:rsid w:val="00E37D7C"/>
    <w:rsid w:val="00E37DB0"/>
    <w:rsid w:val="00E37EBA"/>
    <w:rsid w:val="00E4023A"/>
    <w:rsid w:val="00E40F8A"/>
    <w:rsid w:val="00E40FE3"/>
    <w:rsid w:val="00E411E3"/>
    <w:rsid w:val="00E41970"/>
    <w:rsid w:val="00E41B1B"/>
    <w:rsid w:val="00E41BC3"/>
    <w:rsid w:val="00E41BF5"/>
    <w:rsid w:val="00E41D61"/>
    <w:rsid w:val="00E42053"/>
    <w:rsid w:val="00E42D94"/>
    <w:rsid w:val="00E43000"/>
    <w:rsid w:val="00E433A8"/>
    <w:rsid w:val="00E43506"/>
    <w:rsid w:val="00E43607"/>
    <w:rsid w:val="00E43A20"/>
    <w:rsid w:val="00E44248"/>
    <w:rsid w:val="00E443CE"/>
    <w:rsid w:val="00E44687"/>
    <w:rsid w:val="00E44713"/>
    <w:rsid w:val="00E44779"/>
    <w:rsid w:val="00E4479D"/>
    <w:rsid w:val="00E452BB"/>
    <w:rsid w:val="00E458E3"/>
    <w:rsid w:val="00E45DAD"/>
    <w:rsid w:val="00E46F75"/>
    <w:rsid w:val="00E47673"/>
    <w:rsid w:val="00E47759"/>
    <w:rsid w:val="00E47D91"/>
    <w:rsid w:val="00E47F13"/>
    <w:rsid w:val="00E50D7C"/>
    <w:rsid w:val="00E50E6F"/>
    <w:rsid w:val="00E50EF8"/>
    <w:rsid w:val="00E514E6"/>
    <w:rsid w:val="00E51525"/>
    <w:rsid w:val="00E517B9"/>
    <w:rsid w:val="00E517D5"/>
    <w:rsid w:val="00E5199B"/>
    <w:rsid w:val="00E51EB7"/>
    <w:rsid w:val="00E52392"/>
    <w:rsid w:val="00E5289B"/>
    <w:rsid w:val="00E53379"/>
    <w:rsid w:val="00E537B3"/>
    <w:rsid w:val="00E53A3E"/>
    <w:rsid w:val="00E54D2E"/>
    <w:rsid w:val="00E55149"/>
    <w:rsid w:val="00E5583A"/>
    <w:rsid w:val="00E5612A"/>
    <w:rsid w:val="00E56364"/>
    <w:rsid w:val="00E5663C"/>
    <w:rsid w:val="00E567C0"/>
    <w:rsid w:val="00E56B34"/>
    <w:rsid w:val="00E57053"/>
    <w:rsid w:val="00E5728A"/>
    <w:rsid w:val="00E57A2B"/>
    <w:rsid w:val="00E57AD6"/>
    <w:rsid w:val="00E57BE3"/>
    <w:rsid w:val="00E57DE8"/>
    <w:rsid w:val="00E6019C"/>
    <w:rsid w:val="00E60C9B"/>
    <w:rsid w:val="00E611B3"/>
    <w:rsid w:val="00E6190A"/>
    <w:rsid w:val="00E61BAD"/>
    <w:rsid w:val="00E6231B"/>
    <w:rsid w:val="00E6243F"/>
    <w:rsid w:val="00E62638"/>
    <w:rsid w:val="00E62C62"/>
    <w:rsid w:val="00E63216"/>
    <w:rsid w:val="00E633D5"/>
    <w:rsid w:val="00E635BC"/>
    <w:rsid w:val="00E6377E"/>
    <w:rsid w:val="00E63A39"/>
    <w:rsid w:val="00E63FEC"/>
    <w:rsid w:val="00E646B8"/>
    <w:rsid w:val="00E64C4E"/>
    <w:rsid w:val="00E6566B"/>
    <w:rsid w:val="00E656E0"/>
    <w:rsid w:val="00E65E99"/>
    <w:rsid w:val="00E65ED4"/>
    <w:rsid w:val="00E6640F"/>
    <w:rsid w:val="00E66505"/>
    <w:rsid w:val="00E66724"/>
    <w:rsid w:val="00E66892"/>
    <w:rsid w:val="00E66A75"/>
    <w:rsid w:val="00E66D34"/>
    <w:rsid w:val="00E6741A"/>
    <w:rsid w:val="00E674D2"/>
    <w:rsid w:val="00E67716"/>
    <w:rsid w:val="00E67E17"/>
    <w:rsid w:val="00E70351"/>
    <w:rsid w:val="00E70682"/>
    <w:rsid w:val="00E707D2"/>
    <w:rsid w:val="00E70802"/>
    <w:rsid w:val="00E70D8D"/>
    <w:rsid w:val="00E70E6E"/>
    <w:rsid w:val="00E71172"/>
    <w:rsid w:val="00E711EA"/>
    <w:rsid w:val="00E71A36"/>
    <w:rsid w:val="00E71B38"/>
    <w:rsid w:val="00E71B72"/>
    <w:rsid w:val="00E71DF7"/>
    <w:rsid w:val="00E71E3C"/>
    <w:rsid w:val="00E72415"/>
    <w:rsid w:val="00E72597"/>
    <w:rsid w:val="00E7284C"/>
    <w:rsid w:val="00E72F1E"/>
    <w:rsid w:val="00E72FF8"/>
    <w:rsid w:val="00E73EF4"/>
    <w:rsid w:val="00E74297"/>
    <w:rsid w:val="00E74A41"/>
    <w:rsid w:val="00E74E98"/>
    <w:rsid w:val="00E751E4"/>
    <w:rsid w:val="00E75715"/>
    <w:rsid w:val="00E75777"/>
    <w:rsid w:val="00E75B64"/>
    <w:rsid w:val="00E75C82"/>
    <w:rsid w:val="00E75DE8"/>
    <w:rsid w:val="00E75E2B"/>
    <w:rsid w:val="00E76A09"/>
    <w:rsid w:val="00E76A41"/>
    <w:rsid w:val="00E76BB4"/>
    <w:rsid w:val="00E76C67"/>
    <w:rsid w:val="00E76D6F"/>
    <w:rsid w:val="00E80170"/>
    <w:rsid w:val="00E80AED"/>
    <w:rsid w:val="00E81203"/>
    <w:rsid w:val="00E81221"/>
    <w:rsid w:val="00E812D3"/>
    <w:rsid w:val="00E81534"/>
    <w:rsid w:val="00E8176A"/>
    <w:rsid w:val="00E81949"/>
    <w:rsid w:val="00E819B2"/>
    <w:rsid w:val="00E81ADF"/>
    <w:rsid w:val="00E81DB8"/>
    <w:rsid w:val="00E82FB1"/>
    <w:rsid w:val="00E839BA"/>
    <w:rsid w:val="00E83BCC"/>
    <w:rsid w:val="00E83C42"/>
    <w:rsid w:val="00E83F3B"/>
    <w:rsid w:val="00E8400C"/>
    <w:rsid w:val="00E8421D"/>
    <w:rsid w:val="00E842CD"/>
    <w:rsid w:val="00E85B65"/>
    <w:rsid w:val="00E85F7C"/>
    <w:rsid w:val="00E86119"/>
    <w:rsid w:val="00E8622A"/>
    <w:rsid w:val="00E86D53"/>
    <w:rsid w:val="00E86E8D"/>
    <w:rsid w:val="00E86EC3"/>
    <w:rsid w:val="00E8746A"/>
    <w:rsid w:val="00E87F96"/>
    <w:rsid w:val="00E90083"/>
    <w:rsid w:val="00E90153"/>
    <w:rsid w:val="00E90329"/>
    <w:rsid w:val="00E904EA"/>
    <w:rsid w:val="00E90520"/>
    <w:rsid w:val="00E90903"/>
    <w:rsid w:val="00E90990"/>
    <w:rsid w:val="00E90F34"/>
    <w:rsid w:val="00E91197"/>
    <w:rsid w:val="00E911D0"/>
    <w:rsid w:val="00E912E8"/>
    <w:rsid w:val="00E91462"/>
    <w:rsid w:val="00E91690"/>
    <w:rsid w:val="00E9184E"/>
    <w:rsid w:val="00E91D55"/>
    <w:rsid w:val="00E91EC4"/>
    <w:rsid w:val="00E92192"/>
    <w:rsid w:val="00E92457"/>
    <w:rsid w:val="00E92552"/>
    <w:rsid w:val="00E9265F"/>
    <w:rsid w:val="00E9288C"/>
    <w:rsid w:val="00E934E0"/>
    <w:rsid w:val="00E935ED"/>
    <w:rsid w:val="00E93999"/>
    <w:rsid w:val="00E94153"/>
    <w:rsid w:val="00E94270"/>
    <w:rsid w:val="00E95160"/>
    <w:rsid w:val="00E95196"/>
    <w:rsid w:val="00E95A64"/>
    <w:rsid w:val="00E95E00"/>
    <w:rsid w:val="00E95F85"/>
    <w:rsid w:val="00E96083"/>
    <w:rsid w:val="00E96955"/>
    <w:rsid w:val="00E96A06"/>
    <w:rsid w:val="00E96E5B"/>
    <w:rsid w:val="00E96F4E"/>
    <w:rsid w:val="00E96F9B"/>
    <w:rsid w:val="00E97CC6"/>
    <w:rsid w:val="00E97CD2"/>
    <w:rsid w:val="00EA01F4"/>
    <w:rsid w:val="00EA07FF"/>
    <w:rsid w:val="00EA096E"/>
    <w:rsid w:val="00EA0BE7"/>
    <w:rsid w:val="00EA1159"/>
    <w:rsid w:val="00EA123B"/>
    <w:rsid w:val="00EA1682"/>
    <w:rsid w:val="00EA1D50"/>
    <w:rsid w:val="00EA1D76"/>
    <w:rsid w:val="00EA1DAA"/>
    <w:rsid w:val="00EA2548"/>
    <w:rsid w:val="00EA2707"/>
    <w:rsid w:val="00EA2758"/>
    <w:rsid w:val="00EA305A"/>
    <w:rsid w:val="00EA306B"/>
    <w:rsid w:val="00EA3458"/>
    <w:rsid w:val="00EA3823"/>
    <w:rsid w:val="00EA3971"/>
    <w:rsid w:val="00EA49B6"/>
    <w:rsid w:val="00EA4B4A"/>
    <w:rsid w:val="00EA5151"/>
    <w:rsid w:val="00EA517A"/>
    <w:rsid w:val="00EA52C2"/>
    <w:rsid w:val="00EA538A"/>
    <w:rsid w:val="00EA56AC"/>
    <w:rsid w:val="00EA58C3"/>
    <w:rsid w:val="00EA613C"/>
    <w:rsid w:val="00EA7038"/>
    <w:rsid w:val="00EA7463"/>
    <w:rsid w:val="00EA74A9"/>
    <w:rsid w:val="00EA76C8"/>
    <w:rsid w:val="00EA78C8"/>
    <w:rsid w:val="00EA7905"/>
    <w:rsid w:val="00EA7A0D"/>
    <w:rsid w:val="00EA7A6C"/>
    <w:rsid w:val="00EA7B06"/>
    <w:rsid w:val="00EB02C0"/>
    <w:rsid w:val="00EB07E1"/>
    <w:rsid w:val="00EB0A35"/>
    <w:rsid w:val="00EB0D7D"/>
    <w:rsid w:val="00EB0F5C"/>
    <w:rsid w:val="00EB0FDB"/>
    <w:rsid w:val="00EB108D"/>
    <w:rsid w:val="00EB1478"/>
    <w:rsid w:val="00EB14F5"/>
    <w:rsid w:val="00EB16B8"/>
    <w:rsid w:val="00EB1AF5"/>
    <w:rsid w:val="00EB20B6"/>
    <w:rsid w:val="00EB2138"/>
    <w:rsid w:val="00EB233B"/>
    <w:rsid w:val="00EB2580"/>
    <w:rsid w:val="00EB2A6D"/>
    <w:rsid w:val="00EB2AAF"/>
    <w:rsid w:val="00EB2DA6"/>
    <w:rsid w:val="00EB3480"/>
    <w:rsid w:val="00EB36F1"/>
    <w:rsid w:val="00EB3A49"/>
    <w:rsid w:val="00EB3F02"/>
    <w:rsid w:val="00EB458A"/>
    <w:rsid w:val="00EB479D"/>
    <w:rsid w:val="00EB5197"/>
    <w:rsid w:val="00EB5DBD"/>
    <w:rsid w:val="00EB5DC5"/>
    <w:rsid w:val="00EB5FCE"/>
    <w:rsid w:val="00EB6401"/>
    <w:rsid w:val="00EB6591"/>
    <w:rsid w:val="00EB6C05"/>
    <w:rsid w:val="00EB7277"/>
    <w:rsid w:val="00EC00CC"/>
    <w:rsid w:val="00EC0734"/>
    <w:rsid w:val="00EC10A8"/>
    <w:rsid w:val="00EC1112"/>
    <w:rsid w:val="00EC1F92"/>
    <w:rsid w:val="00EC2B57"/>
    <w:rsid w:val="00EC2DD1"/>
    <w:rsid w:val="00EC2F15"/>
    <w:rsid w:val="00EC312B"/>
    <w:rsid w:val="00EC3256"/>
    <w:rsid w:val="00EC3D98"/>
    <w:rsid w:val="00EC4128"/>
    <w:rsid w:val="00EC42D0"/>
    <w:rsid w:val="00EC4B95"/>
    <w:rsid w:val="00EC4D59"/>
    <w:rsid w:val="00EC534A"/>
    <w:rsid w:val="00EC53F0"/>
    <w:rsid w:val="00EC5C51"/>
    <w:rsid w:val="00EC5CE4"/>
    <w:rsid w:val="00EC5E82"/>
    <w:rsid w:val="00EC66B2"/>
    <w:rsid w:val="00EC6AF1"/>
    <w:rsid w:val="00EC6C8A"/>
    <w:rsid w:val="00EC6E0E"/>
    <w:rsid w:val="00EC7344"/>
    <w:rsid w:val="00EC7506"/>
    <w:rsid w:val="00EC7F3F"/>
    <w:rsid w:val="00ED00C9"/>
    <w:rsid w:val="00ED0249"/>
    <w:rsid w:val="00ED0385"/>
    <w:rsid w:val="00ED0407"/>
    <w:rsid w:val="00ED0847"/>
    <w:rsid w:val="00ED092D"/>
    <w:rsid w:val="00ED0CD1"/>
    <w:rsid w:val="00ED0F7C"/>
    <w:rsid w:val="00ED1303"/>
    <w:rsid w:val="00ED152F"/>
    <w:rsid w:val="00ED1533"/>
    <w:rsid w:val="00ED1730"/>
    <w:rsid w:val="00ED1835"/>
    <w:rsid w:val="00ED2008"/>
    <w:rsid w:val="00ED209E"/>
    <w:rsid w:val="00ED224E"/>
    <w:rsid w:val="00ED2358"/>
    <w:rsid w:val="00ED2829"/>
    <w:rsid w:val="00ED29E7"/>
    <w:rsid w:val="00ED2CAE"/>
    <w:rsid w:val="00ED2EA2"/>
    <w:rsid w:val="00ED31C9"/>
    <w:rsid w:val="00ED382C"/>
    <w:rsid w:val="00ED3F9E"/>
    <w:rsid w:val="00ED4101"/>
    <w:rsid w:val="00ED415E"/>
    <w:rsid w:val="00ED4276"/>
    <w:rsid w:val="00ED4ED4"/>
    <w:rsid w:val="00ED51CD"/>
    <w:rsid w:val="00ED59A9"/>
    <w:rsid w:val="00ED5A6C"/>
    <w:rsid w:val="00ED5BAC"/>
    <w:rsid w:val="00ED641E"/>
    <w:rsid w:val="00ED6462"/>
    <w:rsid w:val="00ED6B98"/>
    <w:rsid w:val="00ED6FB8"/>
    <w:rsid w:val="00ED73FA"/>
    <w:rsid w:val="00ED74C5"/>
    <w:rsid w:val="00ED7F67"/>
    <w:rsid w:val="00EE02AE"/>
    <w:rsid w:val="00EE03E6"/>
    <w:rsid w:val="00EE0515"/>
    <w:rsid w:val="00EE0AB4"/>
    <w:rsid w:val="00EE0DC2"/>
    <w:rsid w:val="00EE104D"/>
    <w:rsid w:val="00EE1067"/>
    <w:rsid w:val="00EE1904"/>
    <w:rsid w:val="00EE1912"/>
    <w:rsid w:val="00EE20D9"/>
    <w:rsid w:val="00EE233C"/>
    <w:rsid w:val="00EE260B"/>
    <w:rsid w:val="00EE27F0"/>
    <w:rsid w:val="00EE2965"/>
    <w:rsid w:val="00EE2B83"/>
    <w:rsid w:val="00EE3061"/>
    <w:rsid w:val="00EE3A22"/>
    <w:rsid w:val="00EE3C32"/>
    <w:rsid w:val="00EE3E62"/>
    <w:rsid w:val="00EE4235"/>
    <w:rsid w:val="00EE4297"/>
    <w:rsid w:val="00EE43BE"/>
    <w:rsid w:val="00EE43C8"/>
    <w:rsid w:val="00EE4AC7"/>
    <w:rsid w:val="00EE5089"/>
    <w:rsid w:val="00EE53BB"/>
    <w:rsid w:val="00EE53DC"/>
    <w:rsid w:val="00EE5621"/>
    <w:rsid w:val="00EE5D99"/>
    <w:rsid w:val="00EE5F9E"/>
    <w:rsid w:val="00EE608A"/>
    <w:rsid w:val="00EE615F"/>
    <w:rsid w:val="00EE625C"/>
    <w:rsid w:val="00EE6868"/>
    <w:rsid w:val="00EE72B5"/>
    <w:rsid w:val="00EE745D"/>
    <w:rsid w:val="00EE74C7"/>
    <w:rsid w:val="00EE7657"/>
    <w:rsid w:val="00EE777D"/>
    <w:rsid w:val="00EE7B03"/>
    <w:rsid w:val="00EE7BDC"/>
    <w:rsid w:val="00EE7DE0"/>
    <w:rsid w:val="00EE7E72"/>
    <w:rsid w:val="00EF00D2"/>
    <w:rsid w:val="00EF0543"/>
    <w:rsid w:val="00EF05F9"/>
    <w:rsid w:val="00EF060D"/>
    <w:rsid w:val="00EF06FB"/>
    <w:rsid w:val="00EF11A0"/>
    <w:rsid w:val="00EF12DA"/>
    <w:rsid w:val="00EF13A3"/>
    <w:rsid w:val="00EF14EC"/>
    <w:rsid w:val="00EF17F9"/>
    <w:rsid w:val="00EF1C3C"/>
    <w:rsid w:val="00EF204A"/>
    <w:rsid w:val="00EF2866"/>
    <w:rsid w:val="00EF29E8"/>
    <w:rsid w:val="00EF2CF7"/>
    <w:rsid w:val="00EF2DB9"/>
    <w:rsid w:val="00EF3A63"/>
    <w:rsid w:val="00EF3CAA"/>
    <w:rsid w:val="00EF413C"/>
    <w:rsid w:val="00EF417E"/>
    <w:rsid w:val="00EF41E2"/>
    <w:rsid w:val="00EF42EA"/>
    <w:rsid w:val="00EF4596"/>
    <w:rsid w:val="00EF48D4"/>
    <w:rsid w:val="00EF4A94"/>
    <w:rsid w:val="00EF4FAC"/>
    <w:rsid w:val="00EF5282"/>
    <w:rsid w:val="00EF592D"/>
    <w:rsid w:val="00EF5C3B"/>
    <w:rsid w:val="00EF5CF0"/>
    <w:rsid w:val="00EF5E64"/>
    <w:rsid w:val="00EF6040"/>
    <w:rsid w:val="00EF66C3"/>
    <w:rsid w:val="00EF6E3E"/>
    <w:rsid w:val="00EF7135"/>
    <w:rsid w:val="00EF7353"/>
    <w:rsid w:val="00EF7BB4"/>
    <w:rsid w:val="00EF7C03"/>
    <w:rsid w:val="00EF7ECF"/>
    <w:rsid w:val="00F0030D"/>
    <w:rsid w:val="00F005B8"/>
    <w:rsid w:val="00F00C93"/>
    <w:rsid w:val="00F0220E"/>
    <w:rsid w:val="00F022B0"/>
    <w:rsid w:val="00F028BC"/>
    <w:rsid w:val="00F02ECF"/>
    <w:rsid w:val="00F02F88"/>
    <w:rsid w:val="00F02FD2"/>
    <w:rsid w:val="00F036A1"/>
    <w:rsid w:val="00F03C56"/>
    <w:rsid w:val="00F045D7"/>
    <w:rsid w:val="00F04E92"/>
    <w:rsid w:val="00F04F5E"/>
    <w:rsid w:val="00F04F6F"/>
    <w:rsid w:val="00F058D9"/>
    <w:rsid w:val="00F05AE0"/>
    <w:rsid w:val="00F05DDB"/>
    <w:rsid w:val="00F05E55"/>
    <w:rsid w:val="00F065CD"/>
    <w:rsid w:val="00F067E2"/>
    <w:rsid w:val="00F06F2E"/>
    <w:rsid w:val="00F075F8"/>
    <w:rsid w:val="00F07659"/>
    <w:rsid w:val="00F07789"/>
    <w:rsid w:val="00F07A47"/>
    <w:rsid w:val="00F07B8F"/>
    <w:rsid w:val="00F07B9F"/>
    <w:rsid w:val="00F07C40"/>
    <w:rsid w:val="00F07F1C"/>
    <w:rsid w:val="00F07FA9"/>
    <w:rsid w:val="00F10079"/>
    <w:rsid w:val="00F10A9F"/>
    <w:rsid w:val="00F10BB4"/>
    <w:rsid w:val="00F113A4"/>
    <w:rsid w:val="00F11837"/>
    <w:rsid w:val="00F119EE"/>
    <w:rsid w:val="00F11BB2"/>
    <w:rsid w:val="00F11C21"/>
    <w:rsid w:val="00F1211F"/>
    <w:rsid w:val="00F1215C"/>
    <w:rsid w:val="00F121AD"/>
    <w:rsid w:val="00F1250D"/>
    <w:rsid w:val="00F131EB"/>
    <w:rsid w:val="00F13C44"/>
    <w:rsid w:val="00F13F7D"/>
    <w:rsid w:val="00F13FED"/>
    <w:rsid w:val="00F14A5C"/>
    <w:rsid w:val="00F14CEC"/>
    <w:rsid w:val="00F14ECB"/>
    <w:rsid w:val="00F156C6"/>
    <w:rsid w:val="00F15C16"/>
    <w:rsid w:val="00F15C94"/>
    <w:rsid w:val="00F161C4"/>
    <w:rsid w:val="00F161EC"/>
    <w:rsid w:val="00F16258"/>
    <w:rsid w:val="00F1646A"/>
    <w:rsid w:val="00F170EC"/>
    <w:rsid w:val="00F171CF"/>
    <w:rsid w:val="00F178DF"/>
    <w:rsid w:val="00F17DB5"/>
    <w:rsid w:val="00F17F60"/>
    <w:rsid w:val="00F2022B"/>
    <w:rsid w:val="00F2026E"/>
    <w:rsid w:val="00F20AFF"/>
    <w:rsid w:val="00F20E27"/>
    <w:rsid w:val="00F20E54"/>
    <w:rsid w:val="00F20E99"/>
    <w:rsid w:val="00F21167"/>
    <w:rsid w:val="00F21248"/>
    <w:rsid w:val="00F212D5"/>
    <w:rsid w:val="00F216D9"/>
    <w:rsid w:val="00F2172B"/>
    <w:rsid w:val="00F217F4"/>
    <w:rsid w:val="00F21C80"/>
    <w:rsid w:val="00F21F46"/>
    <w:rsid w:val="00F2203E"/>
    <w:rsid w:val="00F227E0"/>
    <w:rsid w:val="00F22B14"/>
    <w:rsid w:val="00F231F9"/>
    <w:rsid w:val="00F235A0"/>
    <w:rsid w:val="00F235C7"/>
    <w:rsid w:val="00F23D2A"/>
    <w:rsid w:val="00F248AA"/>
    <w:rsid w:val="00F24E5D"/>
    <w:rsid w:val="00F24F74"/>
    <w:rsid w:val="00F24F7E"/>
    <w:rsid w:val="00F251F7"/>
    <w:rsid w:val="00F25291"/>
    <w:rsid w:val="00F25341"/>
    <w:rsid w:val="00F2561E"/>
    <w:rsid w:val="00F25D91"/>
    <w:rsid w:val="00F260DF"/>
    <w:rsid w:val="00F261C3"/>
    <w:rsid w:val="00F26739"/>
    <w:rsid w:val="00F2693D"/>
    <w:rsid w:val="00F26A32"/>
    <w:rsid w:val="00F27638"/>
    <w:rsid w:val="00F27AFA"/>
    <w:rsid w:val="00F27E01"/>
    <w:rsid w:val="00F27ECF"/>
    <w:rsid w:val="00F309AB"/>
    <w:rsid w:val="00F317BB"/>
    <w:rsid w:val="00F31A3A"/>
    <w:rsid w:val="00F31F97"/>
    <w:rsid w:val="00F31FA2"/>
    <w:rsid w:val="00F3247B"/>
    <w:rsid w:val="00F32618"/>
    <w:rsid w:val="00F3269E"/>
    <w:rsid w:val="00F3292B"/>
    <w:rsid w:val="00F33020"/>
    <w:rsid w:val="00F33483"/>
    <w:rsid w:val="00F33583"/>
    <w:rsid w:val="00F33C0E"/>
    <w:rsid w:val="00F34422"/>
    <w:rsid w:val="00F34536"/>
    <w:rsid w:val="00F346E4"/>
    <w:rsid w:val="00F3478A"/>
    <w:rsid w:val="00F347B3"/>
    <w:rsid w:val="00F34BAD"/>
    <w:rsid w:val="00F34BE7"/>
    <w:rsid w:val="00F351DE"/>
    <w:rsid w:val="00F353C4"/>
    <w:rsid w:val="00F3584C"/>
    <w:rsid w:val="00F35B32"/>
    <w:rsid w:val="00F36BD8"/>
    <w:rsid w:val="00F37023"/>
    <w:rsid w:val="00F40D47"/>
    <w:rsid w:val="00F40DD7"/>
    <w:rsid w:val="00F41084"/>
    <w:rsid w:val="00F412C4"/>
    <w:rsid w:val="00F412F7"/>
    <w:rsid w:val="00F417E2"/>
    <w:rsid w:val="00F41840"/>
    <w:rsid w:val="00F41AE9"/>
    <w:rsid w:val="00F41C8B"/>
    <w:rsid w:val="00F42084"/>
    <w:rsid w:val="00F424FA"/>
    <w:rsid w:val="00F43334"/>
    <w:rsid w:val="00F4333D"/>
    <w:rsid w:val="00F4356D"/>
    <w:rsid w:val="00F438D6"/>
    <w:rsid w:val="00F439C7"/>
    <w:rsid w:val="00F43C65"/>
    <w:rsid w:val="00F44FBF"/>
    <w:rsid w:val="00F45380"/>
    <w:rsid w:val="00F453CA"/>
    <w:rsid w:val="00F454C1"/>
    <w:rsid w:val="00F45CE1"/>
    <w:rsid w:val="00F45E55"/>
    <w:rsid w:val="00F46695"/>
    <w:rsid w:val="00F46CAB"/>
    <w:rsid w:val="00F47472"/>
    <w:rsid w:val="00F47A37"/>
    <w:rsid w:val="00F47E20"/>
    <w:rsid w:val="00F47E7A"/>
    <w:rsid w:val="00F47EC1"/>
    <w:rsid w:val="00F47F70"/>
    <w:rsid w:val="00F50A8A"/>
    <w:rsid w:val="00F50E4A"/>
    <w:rsid w:val="00F5103B"/>
    <w:rsid w:val="00F51468"/>
    <w:rsid w:val="00F5173F"/>
    <w:rsid w:val="00F5202B"/>
    <w:rsid w:val="00F53182"/>
    <w:rsid w:val="00F5320C"/>
    <w:rsid w:val="00F53229"/>
    <w:rsid w:val="00F53578"/>
    <w:rsid w:val="00F535A6"/>
    <w:rsid w:val="00F53B25"/>
    <w:rsid w:val="00F5440C"/>
    <w:rsid w:val="00F54BDD"/>
    <w:rsid w:val="00F54F0D"/>
    <w:rsid w:val="00F553CA"/>
    <w:rsid w:val="00F553EC"/>
    <w:rsid w:val="00F555F8"/>
    <w:rsid w:val="00F55A74"/>
    <w:rsid w:val="00F55DB0"/>
    <w:rsid w:val="00F56469"/>
    <w:rsid w:val="00F571A8"/>
    <w:rsid w:val="00F57816"/>
    <w:rsid w:val="00F57B83"/>
    <w:rsid w:val="00F601F4"/>
    <w:rsid w:val="00F60388"/>
    <w:rsid w:val="00F60A3E"/>
    <w:rsid w:val="00F60BFA"/>
    <w:rsid w:val="00F60C13"/>
    <w:rsid w:val="00F60CF3"/>
    <w:rsid w:val="00F611AA"/>
    <w:rsid w:val="00F61286"/>
    <w:rsid w:val="00F6188A"/>
    <w:rsid w:val="00F61983"/>
    <w:rsid w:val="00F61B40"/>
    <w:rsid w:val="00F62090"/>
    <w:rsid w:val="00F6242D"/>
    <w:rsid w:val="00F630B9"/>
    <w:rsid w:val="00F63B54"/>
    <w:rsid w:val="00F63CB1"/>
    <w:rsid w:val="00F63D23"/>
    <w:rsid w:val="00F63F26"/>
    <w:rsid w:val="00F641B2"/>
    <w:rsid w:val="00F64514"/>
    <w:rsid w:val="00F64B89"/>
    <w:rsid w:val="00F651FA"/>
    <w:rsid w:val="00F65892"/>
    <w:rsid w:val="00F66045"/>
    <w:rsid w:val="00F664CB"/>
    <w:rsid w:val="00F66587"/>
    <w:rsid w:val="00F66A33"/>
    <w:rsid w:val="00F66ED3"/>
    <w:rsid w:val="00F6780E"/>
    <w:rsid w:val="00F70E6F"/>
    <w:rsid w:val="00F7107C"/>
    <w:rsid w:val="00F71449"/>
    <w:rsid w:val="00F714D5"/>
    <w:rsid w:val="00F715A0"/>
    <w:rsid w:val="00F718AC"/>
    <w:rsid w:val="00F71CC2"/>
    <w:rsid w:val="00F71D08"/>
    <w:rsid w:val="00F72834"/>
    <w:rsid w:val="00F7334A"/>
    <w:rsid w:val="00F7334D"/>
    <w:rsid w:val="00F73D01"/>
    <w:rsid w:val="00F73E34"/>
    <w:rsid w:val="00F74195"/>
    <w:rsid w:val="00F74480"/>
    <w:rsid w:val="00F7457E"/>
    <w:rsid w:val="00F74A2D"/>
    <w:rsid w:val="00F74A3A"/>
    <w:rsid w:val="00F74B40"/>
    <w:rsid w:val="00F75306"/>
    <w:rsid w:val="00F75394"/>
    <w:rsid w:val="00F753FF"/>
    <w:rsid w:val="00F75B81"/>
    <w:rsid w:val="00F75C7D"/>
    <w:rsid w:val="00F762AC"/>
    <w:rsid w:val="00F76425"/>
    <w:rsid w:val="00F765A8"/>
    <w:rsid w:val="00F76B45"/>
    <w:rsid w:val="00F76F9E"/>
    <w:rsid w:val="00F77581"/>
    <w:rsid w:val="00F77586"/>
    <w:rsid w:val="00F77A7B"/>
    <w:rsid w:val="00F77ECF"/>
    <w:rsid w:val="00F80134"/>
    <w:rsid w:val="00F804C9"/>
    <w:rsid w:val="00F80A62"/>
    <w:rsid w:val="00F80DF0"/>
    <w:rsid w:val="00F80F36"/>
    <w:rsid w:val="00F81374"/>
    <w:rsid w:val="00F819B9"/>
    <w:rsid w:val="00F81B3B"/>
    <w:rsid w:val="00F81EE7"/>
    <w:rsid w:val="00F827F9"/>
    <w:rsid w:val="00F82D86"/>
    <w:rsid w:val="00F831AC"/>
    <w:rsid w:val="00F8351E"/>
    <w:rsid w:val="00F83C6E"/>
    <w:rsid w:val="00F83F2F"/>
    <w:rsid w:val="00F83F3C"/>
    <w:rsid w:val="00F8434D"/>
    <w:rsid w:val="00F8490C"/>
    <w:rsid w:val="00F84E90"/>
    <w:rsid w:val="00F84EDB"/>
    <w:rsid w:val="00F852F8"/>
    <w:rsid w:val="00F8548C"/>
    <w:rsid w:val="00F85704"/>
    <w:rsid w:val="00F85CC7"/>
    <w:rsid w:val="00F85FAA"/>
    <w:rsid w:val="00F86228"/>
    <w:rsid w:val="00F86407"/>
    <w:rsid w:val="00F87125"/>
    <w:rsid w:val="00F87422"/>
    <w:rsid w:val="00F87870"/>
    <w:rsid w:val="00F87C8C"/>
    <w:rsid w:val="00F87DA3"/>
    <w:rsid w:val="00F87FCB"/>
    <w:rsid w:val="00F87FFB"/>
    <w:rsid w:val="00F9020A"/>
    <w:rsid w:val="00F905D9"/>
    <w:rsid w:val="00F90B5F"/>
    <w:rsid w:val="00F90D3E"/>
    <w:rsid w:val="00F91B0C"/>
    <w:rsid w:val="00F91F65"/>
    <w:rsid w:val="00F92FD7"/>
    <w:rsid w:val="00F932CF"/>
    <w:rsid w:val="00F93528"/>
    <w:rsid w:val="00F9356D"/>
    <w:rsid w:val="00F936F8"/>
    <w:rsid w:val="00F9377E"/>
    <w:rsid w:val="00F937AD"/>
    <w:rsid w:val="00F937FA"/>
    <w:rsid w:val="00F93F44"/>
    <w:rsid w:val="00F9431B"/>
    <w:rsid w:val="00F944FB"/>
    <w:rsid w:val="00F95D8B"/>
    <w:rsid w:val="00F960DF"/>
    <w:rsid w:val="00F965F1"/>
    <w:rsid w:val="00F966E4"/>
    <w:rsid w:val="00F96E3C"/>
    <w:rsid w:val="00F97034"/>
    <w:rsid w:val="00F977D0"/>
    <w:rsid w:val="00F97A3D"/>
    <w:rsid w:val="00F97AA0"/>
    <w:rsid w:val="00F97F0A"/>
    <w:rsid w:val="00FA004C"/>
    <w:rsid w:val="00FA0969"/>
    <w:rsid w:val="00FA09AA"/>
    <w:rsid w:val="00FA1106"/>
    <w:rsid w:val="00FA12FB"/>
    <w:rsid w:val="00FA1EB4"/>
    <w:rsid w:val="00FA2C1C"/>
    <w:rsid w:val="00FA2D42"/>
    <w:rsid w:val="00FA2EF8"/>
    <w:rsid w:val="00FA3960"/>
    <w:rsid w:val="00FA4034"/>
    <w:rsid w:val="00FA429C"/>
    <w:rsid w:val="00FA43BE"/>
    <w:rsid w:val="00FA45DA"/>
    <w:rsid w:val="00FA473A"/>
    <w:rsid w:val="00FA482B"/>
    <w:rsid w:val="00FA4855"/>
    <w:rsid w:val="00FA4BB4"/>
    <w:rsid w:val="00FA4F11"/>
    <w:rsid w:val="00FA5387"/>
    <w:rsid w:val="00FA589D"/>
    <w:rsid w:val="00FA5A28"/>
    <w:rsid w:val="00FA63CB"/>
    <w:rsid w:val="00FA6470"/>
    <w:rsid w:val="00FA6474"/>
    <w:rsid w:val="00FA653D"/>
    <w:rsid w:val="00FA667D"/>
    <w:rsid w:val="00FA6DFE"/>
    <w:rsid w:val="00FB05FB"/>
    <w:rsid w:val="00FB07E2"/>
    <w:rsid w:val="00FB0B75"/>
    <w:rsid w:val="00FB0F05"/>
    <w:rsid w:val="00FB0F63"/>
    <w:rsid w:val="00FB100F"/>
    <w:rsid w:val="00FB10EC"/>
    <w:rsid w:val="00FB20B3"/>
    <w:rsid w:val="00FB2661"/>
    <w:rsid w:val="00FB2BA7"/>
    <w:rsid w:val="00FB2ECD"/>
    <w:rsid w:val="00FB3114"/>
    <w:rsid w:val="00FB342E"/>
    <w:rsid w:val="00FB346C"/>
    <w:rsid w:val="00FB3555"/>
    <w:rsid w:val="00FB361C"/>
    <w:rsid w:val="00FB3B44"/>
    <w:rsid w:val="00FB3CA2"/>
    <w:rsid w:val="00FB3D2F"/>
    <w:rsid w:val="00FB3EDA"/>
    <w:rsid w:val="00FB3F40"/>
    <w:rsid w:val="00FB424B"/>
    <w:rsid w:val="00FB4926"/>
    <w:rsid w:val="00FB4E99"/>
    <w:rsid w:val="00FB4ED4"/>
    <w:rsid w:val="00FB4F1E"/>
    <w:rsid w:val="00FB55E2"/>
    <w:rsid w:val="00FB5B09"/>
    <w:rsid w:val="00FB5FB6"/>
    <w:rsid w:val="00FB6145"/>
    <w:rsid w:val="00FB65D3"/>
    <w:rsid w:val="00FB729D"/>
    <w:rsid w:val="00FB737D"/>
    <w:rsid w:val="00FB75EB"/>
    <w:rsid w:val="00FB764C"/>
    <w:rsid w:val="00FB78A7"/>
    <w:rsid w:val="00FB79C3"/>
    <w:rsid w:val="00FB7E00"/>
    <w:rsid w:val="00FC00E6"/>
    <w:rsid w:val="00FC02A1"/>
    <w:rsid w:val="00FC0955"/>
    <w:rsid w:val="00FC13F4"/>
    <w:rsid w:val="00FC196E"/>
    <w:rsid w:val="00FC1E21"/>
    <w:rsid w:val="00FC1F67"/>
    <w:rsid w:val="00FC237B"/>
    <w:rsid w:val="00FC2393"/>
    <w:rsid w:val="00FC25AF"/>
    <w:rsid w:val="00FC2784"/>
    <w:rsid w:val="00FC2DB5"/>
    <w:rsid w:val="00FC3440"/>
    <w:rsid w:val="00FC3AA5"/>
    <w:rsid w:val="00FC3D7D"/>
    <w:rsid w:val="00FC3DFA"/>
    <w:rsid w:val="00FC405B"/>
    <w:rsid w:val="00FC4342"/>
    <w:rsid w:val="00FC4A49"/>
    <w:rsid w:val="00FC4AFD"/>
    <w:rsid w:val="00FC557F"/>
    <w:rsid w:val="00FC5637"/>
    <w:rsid w:val="00FC57DE"/>
    <w:rsid w:val="00FC59FF"/>
    <w:rsid w:val="00FC5B34"/>
    <w:rsid w:val="00FC5E2C"/>
    <w:rsid w:val="00FC63BD"/>
    <w:rsid w:val="00FC668C"/>
    <w:rsid w:val="00FC6828"/>
    <w:rsid w:val="00FC6D86"/>
    <w:rsid w:val="00FC6DC0"/>
    <w:rsid w:val="00FC6FC9"/>
    <w:rsid w:val="00FC7780"/>
    <w:rsid w:val="00FC7831"/>
    <w:rsid w:val="00FC7D3C"/>
    <w:rsid w:val="00FC7E7B"/>
    <w:rsid w:val="00FD013F"/>
    <w:rsid w:val="00FD0226"/>
    <w:rsid w:val="00FD056C"/>
    <w:rsid w:val="00FD05BE"/>
    <w:rsid w:val="00FD05FF"/>
    <w:rsid w:val="00FD0909"/>
    <w:rsid w:val="00FD0A23"/>
    <w:rsid w:val="00FD0B46"/>
    <w:rsid w:val="00FD0E2D"/>
    <w:rsid w:val="00FD13E6"/>
    <w:rsid w:val="00FD1400"/>
    <w:rsid w:val="00FD1596"/>
    <w:rsid w:val="00FD15E4"/>
    <w:rsid w:val="00FD1799"/>
    <w:rsid w:val="00FD1B70"/>
    <w:rsid w:val="00FD2290"/>
    <w:rsid w:val="00FD31D4"/>
    <w:rsid w:val="00FD31EA"/>
    <w:rsid w:val="00FD326C"/>
    <w:rsid w:val="00FD3461"/>
    <w:rsid w:val="00FD367A"/>
    <w:rsid w:val="00FD3998"/>
    <w:rsid w:val="00FD3D7B"/>
    <w:rsid w:val="00FD4002"/>
    <w:rsid w:val="00FD4335"/>
    <w:rsid w:val="00FD4429"/>
    <w:rsid w:val="00FD467A"/>
    <w:rsid w:val="00FD4817"/>
    <w:rsid w:val="00FD4B7F"/>
    <w:rsid w:val="00FD4DB1"/>
    <w:rsid w:val="00FD5491"/>
    <w:rsid w:val="00FD67A7"/>
    <w:rsid w:val="00FD6C87"/>
    <w:rsid w:val="00FD776C"/>
    <w:rsid w:val="00FD7C08"/>
    <w:rsid w:val="00FD7C42"/>
    <w:rsid w:val="00FD7C7F"/>
    <w:rsid w:val="00FE0341"/>
    <w:rsid w:val="00FE05AC"/>
    <w:rsid w:val="00FE05C3"/>
    <w:rsid w:val="00FE0A60"/>
    <w:rsid w:val="00FE0AF7"/>
    <w:rsid w:val="00FE0BDD"/>
    <w:rsid w:val="00FE0E34"/>
    <w:rsid w:val="00FE0EC4"/>
    <w:rsid w:val="00FE12DD"/>
    <w:rsid w:val="00FE1415"/>
    <w:rsid w:val="00FE1E6F"/>
    <w:rsid w:val="00FE1F5F"/>
    <w:rsid w:val="00FE26D7"/>
    <w:rsid w:val="00FE2A98"/>
    <w:rsid w:val="00FE2ACA"/>
    <w:rsid w:val="00FE330A"/>
    <w:rsid w:val="00FE3819"/>
    <w:rsid w:val="00FE49B1"/>
    <w:rsid w:val="00FE515B"/>
    <w:rsid w:val="00FE5185"/>
    <w:rsid w:val="00FE5929"/>
    <w:rsid w:val="00FE6040"/>
    <w:rsid w:val="00FE606D"/>
    <w:rsid w:val="00FE622C"/>
    <w:rsid w:val="00FE6805"/>
    <w:rsid w:val="00FE697A"/>
    <w:rsid w:val="00FE6A80"/>
    <w:rsid w:val="00FE709D"/>
    <w:rsid w:val="00FE717F"/>
    <w:rsid w:val="00FE7500"/>
    <w:rsid w:val="00FE7681"/>
    <w:rsid w:val="00FE76A9"/>
    <w:rsid w:val="00FE76BA"/>
    <w:rsid w:val="00FE7729"/>
    <w:rsid w:val="00FE7832"/>
    <w:rsid w:val="00FE795E"/>
    <w:rsid w:val="00FE7B6F"/>
    <w:rsid w:val="00FE7F8E"/>
    <w:rsid w:val="00FF05D0"/>
    <w:rsid w:val="00FF069F"/>
    <w:rsid w:val="00FF0A32"/>
    <w:rsid w:val="00FF0F86"/>
    <w:rsid w:val="00FF0F90"/>
    <w:rsid w:val="00FF13B2"/>
    <w:rsid w:val="00FF1A9B"/>
    <w:rsid w:val="00FF1CFB"/>
    <w:rsid w:val="00FF1DAA"/>
    <w:rsid w:val="00FF269A"/>
    <w:rsid w:val="00FF26E4"/>
    <w:rsid w:val="00FF2767"/>
    <w:rsid w:val="00FF28BF"/>
    <w:rsid w:val="00FF2972"/>
    <w:rsid w:val="00FF299C"/>
    <w:rsid w:val="00FF29AE"/>
    <w:rsid w:val="00FF29E7"/>
    <w:rsid w:val="00FF2B9F"/>
    <w:rsid w:val="00FF302B"/>
    <w:rsid w:val="00FF37E9"/>
    <w:rsid w:val="00FF3803"/>
    <w:rsid w:val="00FF3B28"/>
    <w:rsid w:val="00FF3D09"/>
    <w:rsid w:val="00FF3D83"/>
    <w:rsid w:val="00FF4261"/>
    <w:rsid w:val="00FF5097"/>
    <w:rsid w:val="00FF5286"/>
    <w:rsid w:val="00FF5325"/>
    <w:rsid w:val="00FF5BC9"/>
    <w:rsid w:val="00FF5CD4"/>
    <w:rsid w:val="00FF60CC"/>
    <w:rsid w:val="00FF61D2"/>
    <w:rsid w:val="00FF6339"/>
    <w:rsid w:val="00FF6511"/>
    <w:rsid w:val="00FF6789"/>
    <w:rsid w:val="00FF6A77"/>
    <w:rsid w:val="00FF6C8F"/>
    <w:rsid w:val="00FF6C9F"/>
    <w:rsid w:val="00FF7188"/>
    <w:rsid w:val="00FF72D7"/>
    <w:rsid w:val="00FF753D"/>
    <w:rsid w:val="00FF793B"/>
    <w:rsid w:val="00FF7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E574320"/>
  <w15:chartTrackingRefBased/>
  <w15:docId w15:val="{7C2BC27B-6D37-4195-80E2-9F6FAB133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624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7B0C3D"/>
    <w:rPr>
      <w:rFonts w:ascii="Arial" w:hAnsi="Arial"/>
      <w:b/>
      <w:bCs/>
      <w:sz w:val="18"/>
      <w:szCs w:val="18"/>
    </w:rPr>
  </w:style>
  <w:style w:type="character" w:customStyle="1" w:styleId="Heading5Char1">
    <w:name w:val="Heading 5 Char1"/>
    <w:link w:val="Heading5"/>
    <w:rsid w:val="007B0C3D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7B0C3D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7B0C3D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363D0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7B0C3D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1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uiPriority w:val="99"/>
    <w:rsid w:val="007B0C3D"/>
    <w:rPr>
      <w:rFonts w:ascii="Arial" w:hAnsi="Arial"/>
      <w:sz w:val="18"/>
      <w:szCs w:val="18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572B2F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pPr>
      <w:ind w:firstLine="284"/>
    </w:pPr>
  </w:style>
  <w:style w:type="character" w:customStyle="1" w:styleId="BodyTextFirstIndentChar1">
    <w:name w:val="Body Text First Indent Char1"/>
    <w:link w:val="BodyTextFirstIndent"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7B0C3D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7B0C3D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7B0C3D"/>
    <w:rPr>
      <w:rFonts w:ascii="Arial" w:hAnsi="Arial"/>
      <w:sz w:val="18"/>
      <w:szCs w:val="18"/>
    </w:r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rsid w:val="004D4FDD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7B0C3D"/>
    <w:rPr>
      <w:rFonts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7B0C3D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7B0C3D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78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left="540" w:right="29"/>
      <w:jc w:val="thaiDistribute"/>
    </w:pPr>
    <w:rPr>
      <w:rFonts w:ascii="Angsana New" w:hAnsi="Angsana New" w:cs="Angsana New"/>
      <w:i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FE7832"/>
    <w:rPr>
      <w:rFonts w:ascii="Angsana New" w:hAnsi="Angsana New" w:cs="Angsana New"/>
      <w:i/>
      <w:iCs/>
      <w:sz w:val="30"/>
      <w:szCs w:val="30"/>
      <w:lang w:val="en-GB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7B0C3D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7B0C3D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7B0C3D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E30EE"/>
    <w:pPr>
      <w:ind w:left="540"/>
    </w:pPr>
    <w:rPr>
      <w:rFonts w:ascii="Angsana New" w:hAnsi="Angsana New" w:cs="Angsana New"/>
      <w:bCs w:val="0"/>
      <w:sz w:val="30"/>
      <w:szCs w:val="30"/>
      <w:shd w:val="clear" w:color="auto" w:fill="D9D9D9"/>
    </w:rPr>
  </w:style>
  <w:style w:type="character" w:customStyle="1" w:styleId="AccPolicyalternativeChar">
    <w:name w:val="Acc Policy alternative Char"/>
    <w:link w:val="AccPolicyalternative"/>
    <w:rsid w:val="005E30EE"/>
    <w:rPr>
      <w:rFonts w:ascii="Angsana New" w:hAnsi="Angsana New" w:cs="Angsana New"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7B0C3D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Style5">
    <w:name w:val="Style5"/>
    <w:basedOn w:val="Normal"/>
    <w:link w:val="Style5Char"/>
    <w:rsid w:val="00C55C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7" w:right="43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Style5Char">
    <w:name w:val="Style5 Char"/>
    <w:link w:val="Style5"/>
    <w:rsid w:val="00C55C16"/>
    <w:rPr>
      <w:rFonts w:ascii="Angsana New" w:hAnsi="Angsana New" w:cs="Angsana New"/>
      <w:sz w:val="30"/>
      <w:szCs w:val="30"/>
      <w:lang w:val="en-US" w:eastAsia="en-US" w:bidi="th-TH"/>
    </w:rPr>
  </w:style>
  <w:style w:type="character" w:styleId="CommentReference">
    <w:name w:val="annotation reference"/>
    <w:rsid w:val="009B4B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9B4B24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7B0C3D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B4B24"/>
    <w:rPr>
      <w:b/>
      <w:bCs/>
    </w:rPr>
  </w:style>
  <w:style w:type="character" w:customStyle="1" w:styleId="CommentSubjectChar">
    <w:name w:val="Comment Subject Char"/>
    <w:link w:val="CommentSubject"/>
    <w:locked/>
    <w:rsid w:val="007B0C3D"/>
    <w:rPr>
      <w:rFonts w:ascii="Arial" w:hAnsi="Arial"/>
      <w:b/>
      <w:bCs/>
    </w:rPr>
  </w:style>
  <w:style w:type="paragraph" w:customStyle="1" w:styleId="E0">
    <w:name w:val="ชื่อบริษัท E"/>
    <w:basedOn w:val="Normal"/>
    <w:rsid w:val="003603F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Default">
    <w:name w:val="Default"/>
    <w:rsid w:val="00363D0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9715AD"/>
    <w:pPr>
      <w:ind w:left="720"/>
    </w:pPr>
    <w:rPr>
      <w:rFonts w:cs="Angsana New"/>
      <w:szCs w:val="22"/>
    </w:rPr>
  </w:style>
  <w:style w:type="paragraph" w:styleId="NormalWeb">
    <w:name w:val="Normal (Web)"/>
    <w:basedOn w:val="Normal"/>
    <w:uiPriority w:val="99"/>
    <w:unhideWhenUsed/>
    <w:rsid w:val="00B749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uiPriority w:val="99"/>
    <w:rsid w:val="007B0C3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8Char1">
    <w:name w:val="Heading 8 Char1"/>
    <w:rsid w:val="007B0C3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7B0C3D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B0C3D"/>
    <w:rPr>
      <w:rFonts w:ascii="Book Antiqua" w:eastAsia="Times New Roman" w:hAnsi="Book Antiqua" w:cs="Times New Roman"/>
      <w:szCs w:val="22"/>
    </w:rPr>
  </w:style>
  <w:style w:type="character" w:customStyle="1" w:styleId="shorttext1">
    <w:name w:val="short_text1"/>
    <w:rsid w:val="007B0C3D"/>
    <w:rPr>
      <w:sz w:val="29"/>
      <w:szCs w:val="29"/>
    </w:rPr>
  </w:style>
  <w:style w:type="character" w:customStyle="1" w:styleId="shorttext">
    <w:name w:val="short_text"/>
    <w:basedOn w:val="DefaultParagraphFont"/>
    <w:rsid w:val="007B0C3D"/>
  </w:style>
  <w:style w:type="paragraph" w:styleId="PlainText">
    <w:name w:val="Plain Text"/>
    <w:basedOn w:val="Normal"/>
    <w:link w:val="PlainTextChar"/>
    <w:rsid w:val="007B0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rsid w:val="007B0C3D"/>
    <w:rPr>
      <w:rFonts w:ascii="Consolas" w:hAnsi="Consolas" w:cs="Angsana New"/>
      <w:sz w:val="21"/>
      <w:szCs w:val="26"/>
    </w:rPr>
  </w:style>
  <w:style w:type="character" w:customStyle="1" w:styleId="Heading4Char">
    <w:name w:val="Heading 4 Char"/>
    <w:locked/>
    <w:rsid w:val="007B0C3D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B0C3D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B0C3D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ing9Char">
    <w:name w:val="Heading 9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7B0C3D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B0C3D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B0C3D"/>
    <w:rPr>
      <w:rFonts w:ascii="Arial" w:hAnsi="Arial" w:cs="Times New Roman"/>
      <w:sz w:val="18"/>
      <w:szCs w:val="18"/>
    </w:rPr>
  </w:style>
  <w:style w:type="character" w:customStyle="1" w:styleId="hps">
    <w:name w:val="hps"/>
    <w:rsid w:val="007B0C3D"/>
    <w:rPr>
      <w:rFonts w:cs="Times New Roman"/>
    </w:rPr>
  </w:style>
  <w:style w:type="character" w:customStyle="1" w:styleId="gt-icon-text1">
    <w:name w:val="gt-icon-text1"/>
    <w:rsid w:val="007B0C3D"/>
    <w:rPr>
      <w:rFonts w:cs="Times New Roman"/>
    </w:rPr>
  </w:style>
  <w:style w:type="character" w:customStyle="1" w:styleId="longtext">
    <w:name w:val="long_text"/>
    <w:rsid w:val="007B0C3D"/>
    <w:rPr>
      <w:rFonts w:cs="Times New Roman"/>
    </w:rPr>
  </w:style>
  <w:style w:type="character" w:customStyle="1" w:styleId="CharChar22">
    <w:name w:val="Char Char22"/>
    <w:rsid w:val="007B0C3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B0C3D"/>
  </w:style>
  <w:style w:type="character" w:styleId="Emphasis">
    <w:name w:val="Emphasis"/>
    <w:uiPriority w:val="20"/>
    <w:qFormat/>
    <w:rsid w:val="007B0C3D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7B0C3D"/>
  </w:style>
  <w:style w:type="character" w:styleId="Hyperlink">
    <w:name w:val="Hyperlink"/>
    <w:uiPriority w:val="99"/>
    <w:unhideWhenUsed/>
    <w:rsid w:val="007B0C3D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7B0C3D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B0C3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B0C3D"/>
    <w:rPr>
      <w:rFonts w:ascii="Univers 45 Light" w:eastAsia="MS Mincho" w:hAnsi="Univers 45 Light" w:cs="Univers 45 Light"/>
      <w:color w:val="000000"/>
      <w:lang w:val="en-GB" w:bidi="ar-SA"/>
    </w:rPr>
  </w:style>
  <w:style w:type="character" w:styleId="FootnoteReference">
    <w:name w:val="footnote reference"/>
    <w:uiPriority w:val="99"/>
    <w:rsid w:val="00142475"/>
    <w:rPr>
      <w:vertAlign w:val="superscript"/>
    </w:rPr>
  </w:style>
  <w:style w:type="paragraph" w:styleId="NoSpacing">
    <w:name w:val="No Spacing"/>
    <w:uiPriority w:val="1"/>
    <w:qFormat/>
    <w:rsid w:val="000C107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0F64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A430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53AB5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2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536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41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97568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389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53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79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6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55055A-FB36-4F2A-9EE5-5E6AF31B0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23</TotalTime>
  <Pages>16</Pages>
  <Words>1964</Words>
  <Characters>11198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Kornsiri, Chongaksorn</cp:lastModifiedBy>
  <cp:revision>6</cp:revision>
  <cp:lastPrinted>2023-08-03T10:37:00Z</cp:lastPrinted>
  <dcterms:created xsi:type="dcterms:W3CDTF">2023-07-31T10:32:00Z</dcterms:created>
  <dcterms:modified xsi:type="dcterms:W3CDTF">2023-08-08T10:06:00Z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