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7059C66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บริษัทย่อ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ย </w:t>
            </w:r>
            <w:r w:rsidR="00F57B94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บริษัทร่วม 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370B1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A370B1" w:rsidRPr="00C075DE" w:rsidRDefault="00A370B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79E4646D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C075DE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61117833" w:rsidR="00362320" w:rsidRPr="00C075DE" w:rsidRDefault="00D17E95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17E9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362320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D38C3" w:rsidRPr="00C075DE" w14:paraId="1FADB0B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4A8751C" w14:textId="77777777" w:rsidR="00AD38C3" w:rsidRPr="00C075DE" w:rsidRDefault="00AD38C3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AD38C3" w:rsidRPr="00C075DE" w:rsidRDefault="00AD38C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64DC2D24" w:rsidR="00AD38C3" w:rsidRPr="00C075DE" w:rsidRDefault="00AD38C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C075DE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30F8DCDE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</w:t>
            </w:r>
            <w:r w:rsidR="0094606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7283F" w14:textId="662A2C21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577354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10</w:t>
      </w:r>
      <w:r w:rsidR="00AD38C3">
        <w:rPr>
          <w:rFonts w:asciiTheme="majorBidi" w:hAnsiTheme="majorBidi" w:cstheme="majorBidi"/>
          <w:sz w:val="30"/>
          <w:szCs w:val="30"/>
        </w:rPr>
        <w:t xml:space="preserve"> </w:t>
      </w:r>
      <w:r w:rsidR="00AD38C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90F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</w:p>
    <w:p w14:paraId="65EFDF16" w14:textId="77777777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47DE6251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B1C5B" w:rsidRPr="00FB1C5B">
        <w:rPr>
          <w:rFonts w:asciiTheme="majorBidi" w:hAnsiTheme="majorBidi" w:cstheme="majorBidi"/>
          <w:sz w:val="30"/>
          <w:szCs w:val="30"/>
        </w:rPr>
        <w:t>2565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64B34618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B1C5B" w:rsidRPr="00FB1C5B">
        <w:rPr>
          <w:rFonts w:asciiTheme="majorBidi" w:hAnsiTheme="majorBidi" w:cstheme="majorBidi"/>
          <w:sz w:val="30"/>
          <w:szCs w:val="30"/>
        </w:rPr>
        <w:t>2565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6651FD" w14:textId="6EADEA5B" w:rsidR="009C2C92" w:rsidRPr="00C075DE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05738" w14:textId="1B703279" w:rsidR="00B4386E" w:rsidRDefault="00EA4ABD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524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C16DE6" w:rsidRPr="00F3524A">
        <w:rPr>
          <w:rFonts w:asciiTheme="majorBidi" w:hAnsiTheme="majorBidi"/>
          <w:sz w:val="30"/>
          <w:szCs w:val="30"/>
          <w:cs/>
        </w:rPr>
        <w:t>บริษัทย่อย บริษัทร่วม และการร่วมค้า</w:t>
      </w:r>
      <w:r w:rsidR="00936FCD" w:rsidRPr="00F3524A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มีการเปลี่ยนแปลงอย่างมีสาระสำคัญ </w:t>
      </w:r>
      <w:r w:rsidRPr="00F3524A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16DE6" w:rsidRPr="00F3524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F3524A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FB1C5B" w:rsidRPr="00FB1C5B">
        <w:rPr>
          <w:rFonts w:asciiTheme="majorBidi" w:hAnsiTheme="majorBidi" w:cstheme="majorBidi"/>
          <w:sz w:val="30"/>
          <w:szCs w:val="30"/>
        </w:rPr>
        <w:t>4</w:t>
      </w:r>
      <w:r w:rsidR="00A370B1" w:rsidRPr="00F3524A">
        <w:rPr>
          <w:rFonts w:asciiTheme="majorBidi" w:hAnsiTheme="majorBidi" w:cstheme="majorBidi"/>
          <w:sz w:val="30"/>
          <w:szCs w:val="30"/>
        </w:rPr>
        <w:t xml:space="preserve"> </w:t>
      </w:r>
      <w:r w:rsidR="005E7DCA" w:rsidRPr="005E7DCA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1B05847D" w14:textId="77777777" w:rsidR="00EB44BF" w:rsidRPr="00C12DB8" w:rsidRDefault="00EB44BF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3600"/>
      </w:tblGrid>
      <w:tr w:rsidR="00D60900" w:rsidRPr="005038CE" w14:paraId="4FEBC898" w14:textId="77777777" w:rsidTr="009E69D6">
        <w:trPr>
          <w:trHeight w:val="20"/>
          <w:tblHeader/>
        </w:trPr>
        <w:tc>
          <w:tcPr>
            <w:tcW w:w="3240" w:type="dxa"/>
          </w:tcPr>
          <w:p w14:paraId="64D05422" w14:textId="77777777" w:rsidR="00D60900" w:rsidRPr="009E69D6" w:rsidRDefault="00D6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7388EB2" w14:textId="77777777" w:rsidR="00D60900" w:rsidRPr="009E69D6" w:rsidRDefault="00D6090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6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</w:tcPr>
          <w:p w14:paraId="3FC6FD2F" w14:textId="77777777" w:rsidR="00D60900" w:rsidRPr="009E69D6" w:rsidRDefault="00D60900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60900" w:rsidRPr="005038CE" w14:paraId="0B54D58B" w14:textId="77777777" w:rsidTr="009E69D6">
        <w:trPr>
          <w:trHeight w:val="20"/>
        </w:trPr>
        <w:tc>
          <w:tcPr>
            <w:tcW w:w="3240" w:type="dxa"/>
          </w:tcPr>
          <w:p w14:paraId="237B44DD" w14:textId="3530777F" w:rsidR="00D60900" w:rsidRPr="009E69D6" w:rsidRDefault="003C0149" w:rsidP="009E1D89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left" w:pos="166"/>
                <w:tab w:val="left" w:pos="616"/>
                <w:tab w:val="left" w:pos="13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69D6">
              <w:rPr>
                <w:rFonts w:ascii="Angsana New" w:hAnsi="Angsana New" w:hint="cs"/>
                <w:sz w:val="30"/>
                <w:szCs w:val="30"/>
              </w:rPr>
              <w:t>SAPPE Phili</w:t>
            </w:r>
            <w:r w:rsidR="009E1D89" w:rsidRPr="009E69D6">
              <w:rPr>
                <w:rFonts w:ascii="Angsana New" w:hAnsi="Angsana New" w:hint="cs"/>
                <w:sz w:val="30"/>
                <w:szCs w:val="30"/>
              </w:rPr>
              <w:t>ppines Corporation</w:t>
            </w:r>
          </w:p>
        </w:tc>
        <w:tc>
          <w:tcPr>
            <w:tcW w:w="2340" w:type="dxa"/>
          </w:tcPr>
          <w:p w14:paraId="4B0D9D5D" w14:textId="7E126E4F" w:rsidR="00D60900" w:rsidRPr="009E69D6" w:rsidRDefault="009E766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69D6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600" w:type="dxa"/>
          </w:tcPr>
          <w:p w14:paraId="645AD2C6" w14:textId="3FC80BD2" w:rsidR="00D60900" w:rsidRPr="009E69D6" w:rsidRDefault="00921191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69D6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</w:t>
            </w:r>
          </w:p>
        </w:tc>
      </w:tr>
    </w:tbl>
    <w:p w14:paraId="1A279782" w14:textId="77777777" w:rsidR="005E7DCA" w:rsidRDefault="005E7DCA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09154" w14:textId="77777777" w:rsidR="00C1187A" w:rsidRPr="00F57B94" w:rsidRDefault="00C1187A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36DD7C" w14:textId="77777777" w:rsidR="00FF7CE0" w:rsidRDefault="00FF7CE0">
      <w: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613194" w:rsidRPr="00C075DE" w14:paraId="2943E48E" w14:textId="77777777">
        <w:trPr>
          <w:tblHeader/>
        </w:trPr>
        <w:tc>
          <w:tcPr>
            <w:tcW w:w="3690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94" w:rsidRPr="00C075DE" w14:paraId="50A1DA5C" w14:textId="77777777">
        <w:trPr>
          <w:tblHeader/>
        </w:trPr>
        <w:tc>
          <w:tcPr>
            <w:tcW w:w="3690" w:type="dxa"/>
          </w:tcPr>
          <w:p w14:paraId="2CA3E5FE" w14:textId="2E9BD4F5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23" w:type="dxa"/>
          </w:tcPr>
          <w:p w14:paraId="26BB02EA" w14:textId="3BF2FA1E" w:rsidR="0061319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8CA4F6" w14:textId="7DB62824" w:rsidR="0061319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341FEE" w14:textId="1795132E" w:rsidR="0061319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9B6C97" w14:textId="1CC3645C" w:rsidR="0061319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3194" w:rsidRPr="00C075DE" w14:paraId="4EABFDAB" w14:textId="77777777">
        <w:trPr>
          <w:tblHeader/>
        </w:trPr>
        <w:tc>
          <w:tcPr>
            <w:tcW w:w="3690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194" w:rsidRPr="00C075DE" w14:paraId="1E0052CE" w14:textId="77777777">
        <w:tc>
          <w:tcPr>
            <w:tcW w:w="3690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3127" w:rsidRPr="00C075DE" w14:paraId="433A20BA" w14:textId="77777777">
        <w:tc>
          <w:tcPr>
            <w:tcW w:w="3690" w:type="dxa"/>
          </w:tcPr>
          <w:p w14:paraId="0D756FCC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D4E991B" w14:textId="25182796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54A341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07FDF4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A677E5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526895" w14:textId="542BFC75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F82CE2D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82CA170" w14:textId="0F242B07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36</w:t>
            </w:r>
          </w:p>
        </w:tc>
      </w:tr>
      <w:tr w:rsidR="007C3127" w:rsidRPr="00C075DE" w14:paraId="5101A933" w14:textId="77777777">
        <w:tc>
          <w:tcPr>
            <w:tcW w:w="3690" w:type="dxa"/>
          </w:tcPr>
          <w:p w14:paraId="28064DA6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4DD9720" w14:textId="2AB3730B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B547C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E4D2D1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78777E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C8CCEE7" w14:textId="3DFD0DDE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38</w:t>
            </w:r>
            <w:r w:rsidR="007C31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245" w:type="dxa"/>
          </w:tcPr>
          <w:p w14:paraId="60EA3B3F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4EFDD18" w14:textId="70851279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47</w:t>
            </w:r>
            <w:r w:rsidR="007C31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489</w:t>
            </w:r>
          </w:p>
        </w:tc>
      </w:tr>
      <w:tr w:rsidR="007C3127" w:rsidRPr="00C075DE" w14:paraId="035E2107" w14:textId="77777777">
        <w:tc>
          <w:tcPr>
            <w:tcW w:w="3690" w:type="dxa"/>
          </w:tcPr>
          <w:p w14:paraId="47C4EE4E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68F70BF0" w14:textId="415146C3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91DBB7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A6DA0A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079451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7D1A35F" w14:textId="3B002F83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07532F9" w14:textId="77777777" w:rsidR="007C3127" w:rsidRPr="0053675B" w:rsidRDefault="007C3127" w:rsidP="0053675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27" w:type="dxa"/>
          </w:tcPr>
          <w:p w14:paraId="0B3174E5" w14:textId="334B45BF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C3127" w:rsidRPr="00C075DE" w14:paraId="44433FC1" w14:textId="77777777">
        <w:tc>
          <w:tcPr>
            <w:tcW w:w="3690" w:type="dxa"/>
          </w:tcPr>
          <w:p w14:paraId="4D25C6FC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3D4F894A" w14:textId="6614718B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52AA42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15A7FAB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E086DB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BA26130" w14:textId="2546B946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45" w:type="dxa"/>
          </w:tcPr>
          <w:p w14:paraId="7F776246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2021097" w14:textId="6B644710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</w:p>
        </w:tc>
      </w:tr>
      <w:tr w:rsidR="007C3127" w:rsidRPr="00C075DE" w14:paraId="4A84E58E" w14:textId="77777777">
        <w:tc>
          <w:tcPr>
            <w:tcW w:w="3690" w:type="dxa"/>
          </w:tcPr>
          <w:p w14:paraId="62F1B337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3954BF02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03307D95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D7144C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7326B32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A3DA4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4D6E7C2" w14:textId="77777777" w:rsidR="007C3127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1AD9EDE6" w:rsidR="007C3127" w:rsidRPr="00C075DE" w:rsidRDefault="00FB1C5B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557</w:t>
            </w:r>
          </w:p>
        </w:tc>
        <w:tc>
          <w:tcPr>
            <w:tcW w:w="245" w:type="dxa"/>
          </w:tcPr>
          <w:p w14:paraId="6EB4A141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30FFEAE" w14:textId="77777777" w:rsidR="007C3127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4A3BDAD5" w:rsidR="007C3127" w:rsidRPr="00C075DE" w:rsidRDefault="00FB1C5B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</w:t>
            </w:r>
          </w:p>
        </w:tc>
      </w:tr>
      <w:tr w:rsidR="007C3127" w:rsidRPr="00C075DE" w14:paraId="48EAA1F7" w14:textId="77777777">
        <w:tc>
          <w:tcPr>
            <w:tcW w:w="3690" w:type="dxa"/>
          </w:tcPr>
          <w:p w14:paraId="34C9EBAD" w14:textId="77777777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1631820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1A15A05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60735D9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A9C357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4B79DAC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28AABF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A2B445E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C3127" w:rsidRPr="00C075DE" w14:paraId="6F0ED196" w14:textId="77777777">
        <w:tc>
          <w:tcPr>
            <w:tcW w:w="3690" w:type="dxa"/>
          </w:tcPr>
          <w:p w14:paraId="6C545612" w14:textId="4F3B842B" w:rsidR="007C3127" w:rsidRPr="00C075DE" w:rsidRDefault="007C3127" w:rsidP="007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7A76EC78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5AA238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0E041B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C03768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381A6214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731762D" w14:textId="77777777" w:rsidR="007C3127" w:rsidRPr="00C075DE" w:rsidRDefault="007C3127" w:rsidP="007C3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F8F7F2D" w14:textId="77777777" w:rsidR="007C3127" w:rsidRPr="00C075DE" w:rsidRDefault="007C3127" w:rsidP="007C3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78D4" w:rsidRPr="00C075DE" w14:paraId="240585C8" w14:textId="77777777">
        <w:tc>
          <w:tcPr>
            <w:tcW w:w="3690" w:type="dxa"/>
          </w:tcPr>
          <w:p w14:paraId="268B6B98" w14:textId="394A362B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DAB62AF" w14:textId="6EBF190A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42F5C3D1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9660682" w14:textId="4E5A66E9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29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14A46A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4F41B4C" w14:textId="44AE3FCD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5" w:type="dxa"/>
          </w:tcPr>
          <w:p w14:paraId="33C81391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DA37D2A" w14:textId="3C6F58B8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1B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078D4" w:rsidRPr="00C075DE" w14:paraId="5DDEA4E3" w14:textId="77777777">
        <w:tc>
          <w:tcPr>
            <w:tcW w:w="3690" w:type="dxa"/>
          </w:tcPr>
          <w:p w14:paraId="25D95AA1" w14:textId="6F0CF393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E768884" w14:textId="4024DE65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55" w:type="dxa"/>
            <w:shd w:val="clear" w:color="auto" w:fill="auto"/>
          </w:tcPr>
          <w:p w14:paraId="445FE201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D6E2717" w14:textId="7D2ADA46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29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5DE7851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2BAA8E5" w14:textId="4FCEACA2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45" w:type="dxa"/>
          </w:tcPr>
          <w:p w14:paraId="7DEE4190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8563291" w14:textId="16AB71DF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1B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078D4" w:rsidRPr="00C075DE" w14:paraId="3B4EA3A6" w14:textId="77777777">
        <w:tc>
          <w:tcPr>
            <w:tcW w:w="3690" w:type="dxa"/>
          </w:tcPr>
          <w:p w14:paraId="1FAB43D8" w14:textId="5EE93414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8568113" w14:textId="15C95A41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55" w:type="dxa"/>
            <w:shd w:val="clear" w:color="auto" w:fill="auto"/>
          </w:tcPr>
          <w:p w14:paraId="79A273F1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6CDAC" w14:textId="7004A344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29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4D39B0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0AB1EF4" w14:textId="32587A91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45" w:type="dxa"/>
          </w:tcPr>
          <w:p w14:paraId="4FCF66F5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2ADA98E" w14:textId="4A3C487C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1B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078D4" w:rsidRPr="00C075DE" w14:paraId="165B2278" w14:textId="77777777">
        <w:tc>
          <w:tcPr>
            <w:tcW w:w="3690" w:type="dxa"/>
          </w:tcPr>
          <w:p w14:paraId="02EA151D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938A9A3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DD0C396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CEC1528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F453D4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340E3FA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76C03D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5B9DCDF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78D4" w:rsidRPr="00C075DE" w14:paraId="4112DA57" w14:textId="77777777">
        <w:tc>
          <w:tcPr>
            <w:tcW w:w="3690" w:type="dxa"/>
          </w:tcPr>
          <w:p w14:paraId="676752B9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01DD70C2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73B6505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C9F408B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47BE92A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0ACD3D6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147A205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041F552A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78D4" w:rsidRPr="00C075DE" w14:paraId="600851A6" w14:textId="77777777">
        <w:tc>
          <w:tcPr>
            <w:tcW w:w="3690" w:type="dxa"/>
          </w:tcPr>
          <w:p w14:paraId="0B4F0A49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24A3B5A" w14:textId="3CAA87BD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55" w:type="dxa"/>
            <w:shd w:val="clear" w:color="auto" w:fill="auto"/>
          </w:tcPr>
          <w:p w14:paraId="24D3EBAD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105089D" w14:textId="6573F58A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55" w:type="dxa"/>
            <w:shd w:val="clear" w:color="auto" w:fill="auto"/>
          </w:tcPr>
          <w:p w14:paraId="692854C9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4B4996A2" w14:textId="00EB8D16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45" w:type="dxa"/>
          </w:tcPr>
          <w:p w14:paraId="6124A91B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6784BFF" w14:textId="269B832E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</w:tr>
      <w:tr w:rsidR="00E078D4" w:rsidRPr="00C075DE" w14:paraId="4101BD09" w14:textId="77777777">
        <w:tc>
          <w:tcPr>
            <w:tcW w:w="3690" w:type="dxa"/>
          </w:tcPr>
          <w:p w14:paraId="3A31293E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B08047F" w14:textId="36C1140A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55" w:type="dxa"/>
            <w:shd w:val="clear" w:color="auto" w:fill="auto"/>
          </w:tcPr>
          <w:p w14:paraId="4DA12EDD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B8FAD00" w14:textId="1A026955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255" w:type="dxa"/>
            <w:shd w:val="clear" w:color="auto" w:fill="auto"/>
          </w:tcPr>
          <w:p w14:paraId="11ECB53D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0F1AFA4" w14:textId="0774AAC9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45" w:type="dxa"/>
          </w:tcPr>
          <w:p w14:paraId="12EBEF30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0043B84B" w14:textId="46E298E4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</w:tr>
      <w:tr w:rsidR="00E078D4" w:rsidRPr="00C075DE" w14:paraId="43C4063C" w14:textId="77777777">
        <w:tc>
          <w:tcPr>
            <w:tcW w:w="3690" w:type="dxa"/>
          </w:tcPr>
          <w:p w14:paraId="7ABDC70D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5D8A4292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1C28B6D4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60FAAA0C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B5A6FB2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77BB145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F4C60FC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03170E0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78D4" w:rsidRPr="00C075DE" w14:paraId="503DA16A" w14:textId="77777777">
        <w:tc>
          <w:tcPr>
            <w:tcW w:w="3690" w:type="dxa"/>
          </w:tcPr>
          <w:p w14:paraId="523002DD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16EAB4AD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452202E6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44D61848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46E5D1E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F7355E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73F73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9F29E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78D4" w:rsidRPr="00C075DE" w14:paraId="798638BE" w14:textId="77777777">
        <w:tc>
          <w:tcPr>
            <w:tcW w:w="3690" w:type="dxa"/>
          </w:tcPr>
          <w:p w14:paraId="67664FD3" w14:textId="77777777" w:rsidR="00E078D4" w:rsidRPr="00C075DE" w:rsidRDefault="00E078D4" w:rsidP="00E0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5B113634" w14:textId="50251B98" w:rsidR="00E078D4" w:rsidRPr="00C075DE" w:rsidRDefault="00FB1C5B" w:rsidP="000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4195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55" w:type="dxa"/>
            <w:shd w:val="clear" w:color="auto" w:fill="auto"/>
          </w:tcPr>
          <w:p w14:paraId="3E595FF4" w14:textId="77777777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C2DF2C" w14:textId="439B96F9" w:rsidR="00E078D4" w:rsidRPr="00C075DE" w:rsidRDefault="00FB1C5B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078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55" w:type="dxa"/>
            <w:shd w:val="clear" w:color="auto" w:fill="auto"/>
          </w:tcPr>
          <w:p w14:paraId="1FF8520F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70D056" w14:textId="760BF4B5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6F52046" w14:textId="77777777" w:rsidR="00E078D4" w:rsidRPr="00C075DE" w:rsidRDefault="00E078D4" w:rsidP="00E078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E3FDA3" w14:textId="45636453" w:rsidR="00E078D4" w:rsidRPr="00C075DE" w:rsidRDefault="00E078D4" w:rsidP="00E0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B1FC0" w:rsidRPr="00C075DE" w14:paraId="2E449D67" w14:textId="77777777">
        <w:tc>
          <w:tcPr>
            <w:tcW w:w="3690" w:type="dxa"/>
          </w:tcPr>
          <w:p w14:paraId="2D3BCBC2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6A049955" w14:textId="4C0F813C" w:rsidR="004B1FC0" w:rsidRPr="00C075DE" w:rsidRDefault="00FB1C5B" w:rsidP="000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55" w:type="dxa"/>
            <w:shd w:val="clear" w:color="auto" w:fill="auto"/>
          </w:tcPr>
          <w:p w14:paraId="4D7B3323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26" w:right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6596B7" w14:textId="795E3E81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  <w:tc>
          <w:tcPr>
            <w:tcW w:w="255" w:type="dxa"/>
            <w:shd w:val="clear" w:color="auto" w:fill="auto"/>
          </w:tcPr>
          <w:p w14:paraId="7653AB84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2E7DA46" w14:textId="7F232F00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45" w:type="dxa"/>
          </w:tcPr>
          <w:p w14:paraId="13AD5186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B1D4DF5" w14:textId="28C27F1A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</w:tr>
      <w:tr w:rsidR="004B1FC0" w:rsidRPr="00C075DE" w14:paraId="6CCD5B39" w14:textId="77777777">
        <w:tc>
          <w:tcPr>
            <w:tcW w:w="3690" w:type="dxa"/>
          </w:tcPr>
          <w:p w14:paraId="19573364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5B34EE" w14:textId="185EE208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55" w:type="dxa"/>
            <w:shd w:val="clear" w:color="auto" w:fill="auto"/>
          </w:tcPr>
          <w:p w14:paraId="630A71BD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BA535A" w14:textId="2510EF93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55" w:type="dxa"/>
            <w:shd w:val="clear" w:color="auto" w:fill="auto"/>
          </w:tcPr>
          <w:p w14:paraId="611C688D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9E3E6A8" w14:textId="098FAC65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45" w:type="dxa"/>
          </w:tcPr>
          <w:p w14:paraId="5714710E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641FE80" w14:textId="153078DE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</w:tr>
      <w:tr w:rsidR="004B1FC0" w:rsidRPr="00C075DE" w14:paraId="60AAF8C5" w14:textId="77777777">
        <w:tc>
          <w:tcPr>
            <w:tcW w:w="3690" w:type="dxa"/>
          </w:tcPr>
          <w:p w14:paraId="1D319B09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13156F88" w14:textId="27E712F2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14:paraId="38645DEB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D73CBF8" w14:textId="38E93642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255" w:type="dxa"/>
            <w:shd w:val="clear" w:color="auto" w:fill="auto"/>
          </w:tcPr>
          <w:p w14:paraId="5E64F3DC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1EC280B" w14:textId="5FFAA6B8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45" w:type="dxa"/>
          </w:tcPr>
          <w:p w14:paraId="3BC92821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1556AD" w14:textId="784274EC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</w:tr>
      <w:tr w:rsidR="004B1FC0" w:rsidRPr="00C075DE" w14:paraId="56DA6201" w14:textId="77777777">
        <w:tc>
          <w:tcPr>
            <w:tcW w:w="3690" w:type="dxa"/>
            <w:shd w:val="clear" w:color="auto" w:fill="auto"/>
          </w:tcPr>
          <w:p w14:paraId="1A169A2D" w14:textId="77777777" w:rsidR="004B1FC0" w:rsidRPr="00C075DE" w:rsidRDefault="004B1FC0" w:rsidP="004B1FC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70256671" w14:textId="4559DDD6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65D802CC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AF02ECB" w14:textId="518FE683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5B3FDDB0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288EC4" w14:textId="28041D7F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  <w:shd w:val="clear" w:color="auto" w:fill="auto"/>
          </w:tcPr>
          <w:p w14:paraId="7AF9C945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BAB54A0" w14:textId="48E209B7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4B1FC0" w:rsidRPr="00C075DE" w14:paraId="737B2906" w14:textId="77777777">
        <w:tc>
          <w:tcPr>
            <w:tcW w:w="3690" w:type="dxa"/>
          </w:tcPr>
          <w:p w14:paraId="12EE9F13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7A3E18E5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BB0E698" w14:textId="3B5415E0" w:rsidR="000E7AEA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5" w:type="dxa"/>
            <w:shd w:val="clear" w:color="auto" w:fill="auto"/>
          </w:tcPr>
          <w:p w14:paraId="7C8B3BCB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92825A3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2D0C403" w14:textId="110E56A0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55" w:type="dxa"/>
            <w:shd w:val="clear" w:color="auto" w:fill="auto"/>
          </w:tcPr>
          <w:p w14:paraId="1DFC6B21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B5F427C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9CD3690" w14:textId="30864B24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0B2FD9D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4D88555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51EA3B5" w14:textId="317FF4FB" w:rsidR="004B1FC0" w:rsidRPr="00CF253D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B1FC0" w:rsidRPr="00C075DE" w14:paraId="3BFF4FCD" w14:textId="77777777">
        <w:tc>
          <w:tcPr>
            <w:tcW w:w="3690" w:type="dxa"/>
          </w:tcPr>
          <w:p w14:paraId="56E1B5F4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2C0E2556" w14:textId="0E37755C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35BB29F6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59469" w14:textId="49EE1D89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505B7C60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0BF4EDB" w14:textId="09669504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411B8D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ACAAA98" w14:textId="5A4B8AFD" w:rsidR="004B1FC0" w:rsidRPr="00CF253D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B1FC0" w:rsidRPr="00C075DE" w14:paraId="211EB685" w14:textId="77777777">
        <w:tc>
          <w:tcPr>
            <w:tcW w:w="3690" w:type="dxa"/>
          </w:tcPr>
          <w:p w14:paraId="17C8F2EB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131BDE4A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B8A36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461FE7A" w14:textId="77777777" w:rsidR="004B1FC0" w:rsidRPr="000B387C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6C6563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F7A635B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424C1C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B6EB4E6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1FC0" w:rsidRPr="00C075DE" w14:paraId="66DDCD12" w14:textId="77777777">
        <w:tc>
          <w:tcPr>
            <w:tcW w:w="3690" w:type="dxa"/>
          </w:tcPr>
          <w:p w14:paraId="03C8DA21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B64C75B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440BDB4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2BAA5D0" w14:textId="77777777" w:rsidR="004B1FC0" w:rsidRPr="000B387C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D780D7A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1A9F756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0825503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044BD3" w14:textId="77777777" w:rsidR="004B1FC0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1FC0" w:rsidRPr="00C075DE" w14:paraId="25A779D4" w14:textId="77777777">
        <w:tc>
          <w:tcPr>
            <w:tcW w:w="3690" w:type="dxa"/>
          </w:tcPr>
          <w:p w14:paraId="0DDA8EB8" w14:textId="77777777" w:rsidR="004B1FC0" w:rsidRPr="00C075DE" w:rsidRDefault="004B1FC0" w:rsidP="004B1FC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14A1DBA6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7428A1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475A3E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5DC761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9953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B24CAC2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2D836ADD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B1FC0" w:rsidRPr="00C075DE" w14:paraId="6FF7248B" w14:textId="77777777" w:rsidTr="007C29D0">
        <w:tc>
          <w:tcPr>
            <w:tcW w:w="3690" w:type="dxa"/>
          </w:tcPr>
          <w:p w14:paraId="24F96FD1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10436870" w14:textId="30EEAB1C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255" w:type="dxa"/>
            <w:shd w:val="clear" w:color="auto" w:fill="auto"/>
          </w:tcPr>
          <w:p w14:paraId="050A5D6B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AE8558" w14:textId="7D4DF255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55" w:type="dxa"/>
            <w:shd w:val="clear" w:color="auto" w:fill="auto"/>
          </w:tcPr>
          <w:p w14:paraId="373E7901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2B4F4E6" w14:textId="29992712" w:rsidR="004B1FC0" w:rsidRPr="00E96E9C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3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245" w:type="dxa"/>
          </w:tcPr>
          <w:p w14:paraId="23241E15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3BA2CF4A" w14:textId="425A36AF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</w:tr>
      <w:tr w:rsidR="004B1FC0" w:rsidRPr="00C075DE" w14:paraId="6C49D450" w14:textId="77777777" w:rsidTr="007C29D0">
        <w:tc>
          <w:tcPr>
            <w:tcW w:w="3690" w:type="dxa"/>
          </w:tcPr>
          <w:p w14:paraId="7741E074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354CBB00" w14:textId="0604D78E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55" w:type="dxa"/>
            <w:shd w:val="clear" w:color="auto" w:fill="auto"/>
          </w:tcPr>
          <w:p w14:paraId="5BAEC863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B4A728D" w14:textId="158AF7CE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55" w:type="dxa"/>
            <w:shd w:val="clear" w:color="auto" w:fill="auto"/>
          </w:tcPr>
          <w:p w14:paraId="52197D56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36EA3E95" w14:textId="36A17BF4" w:rsidR="004B1FC0" w:rsidRPr="00E96E9C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45" w:type="dxa"/>
          </w:tcPr>
          <w:p w14:paraId="536FBB03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0066369D" w14:textId="3C0473C3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B1F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</w:tr>
      <w:tr w:rsidR="004B1FC0" w:rsidRPr="00C075DE" w14:paraId="3548CB41" w14:textId="77777777">
        <w:tc>
          <w:tcPr>
            <w:tcW w:w="3690" w:type="dxa"/>
          </w:tcPr>
          <w:p w14:paraId="6762F281" w14:textId="77777777" w:rsidR="004B1FC0" w:rsidRPr="00C075DE" w:rsidRDefault="004B1FC0" w:rsidP="004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59FE273D" w14:textId="2CB92028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55" w:type="dxa"/>
            <w:shd w:val="clear" w:color="auto" w:fill="auto"/>
          </w:tcPr>
          <w:p w14:paraId="063429FA" w14:textId="7777777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3B14FE" w14:textId="24B036F7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A11E73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B1A1B3D" w14:textId="641AE76B" w:rsidR="004B1FC0" w:rsidRPr="00C075DE" w:rsidRDefault="00FB1C5B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45" w:type="dxa"/>
          </w:tcPr>
          <w:p w14:paraId="2393B77F" w14:textId="77777777" w:rsidR="004B1FC0" w:rsidRPr="00C075DE" w:rsidRDefault="004B1FC0" w:rsidP="004B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74F34FC9" w14:textId="2A31A15C" w:rsidR="004B1FC0" w:rsidRPr="00C075DE" w:rsidRDefault="004B1FC0" w:rsidP="004B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012DF39" w14:textId="77777777" w:rsidR="002C0FEE" w:rsidRPr="00C075DE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0EA2E34F" w:rsidR="00480BFD" w:rsidRPr="00C075DE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C075DE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บริษัทร่วมทางอ้อมแห่งหนึ่ง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E6010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E6010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6010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7E2E22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 w:hint="cs"/>
          <w:spacing w:val="-2"/>
          <w:sz w:val="30"/>
          <w:szCs w:val="30"/>
        </w:rPr>
        <w:t>59</w:t>
      </w:r>
      <w:r w:rsidR="00711509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FB1C5B" w:rsidRPr="00FB1C5B">
        <w:rPr>
          <w:rFonts w:asciiTheme="majorBidi" w:hAnsiTheme="majorBidi" w:cstheme="majorBidi" w:hint="cs"/>
          <w:spacing w:val="-2"/>
          <w:sz w:val="30"/>
          <w:szCs w:val="30"/>
        </w:rPr>
        <w:t>80</w:t>
      </w:r>
      <w:r w:rsidR="00523735" w:rsidRPr="008609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86091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FB1C5B" w:rsidRPr="00FB1C5B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B1C5B" w:rsidRPr="00FB1C5B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>43</w:t>
      </w:r>
      <w:r w:rsidR="007E601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.</w:t>
      </w:r>
      <w:r w:rsidR="00FB1C5B" w:rsidRPr="00FB1C5B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>15</w:t>
      </w:r>
      <w:r w:rsidR="00A60D6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C075D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C075DE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409007" w14:textId="04A704D4" w:rsidR="00D650E2" w:rsidRPr="00C075DE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E6010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6010" w:rsidRPr="00C075D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7E6010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B1C5B" w:rsidRPr="00FB1C5B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2565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C075DE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7C24ED" w:rsidRPr="00C075DE" w14:paraId="61EA2DE5" w14:textId="77777777" w:rsidTr="00D3314A">
        <w:trPr>
          <w:tblHeader/>
        </w:trPr>
        <w:tc>
          <w:tcPr>
            <w:tcW w:w="2165" w:type="pct"/>
          </w:tcPr>
          <w:p w14:paraId="28298FC2" w14:textId="77777777" w:rsidR="007C24ED" w:rsidRPr="007E6010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D7CCCBB" w14:textId="77777777" w:rsidR="007C24ED" w:rsidRPr="007E6010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7E6010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BF71B96" w14:textId="77777777" w:rsidR="007C24ED" w:rsidRPr="007E6010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010" w:rsidRPr="00C075DE" w14:paraId="22CF04C7" w14:textId="77777777" w:rsidTr="00D3314A">
        <w:trPr>
          <w:tblHeader/>
        </w:trPr>
        <w:tc>
          <w:tcPr>
            <w:tcW w:w="2165" w:type="pct"/>
          </w:tcPr>
          <w:p w14:paraId="603D6C04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217739AC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1E4E3DC" w14:textId="053092BC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AFE5BA" w14:textId="68351526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4F0CD847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AD1EF1D" w14:textId="6364118E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C075DE" w14:paraId="2D587CBA" w14:textId="77777777" w:rsidTr="00D3314A">
        <w:trPr>
          <w:tblHeader/>
        </w:trPr>
        <w:tc>
          <w:tcPr>
            <w:tcW w:w="2165" w:type="pct"/>
          </w:tcPr>
          <w:p w14:paraId="6FEF9350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4F35E32" w14:textId="2F2BD714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6EB8DC" w14:textId="15E572E3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09501CE" w14:textId="5E31EFBD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4F731B25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DE53615" w14:textId="3C527FFF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E6010" w:rsidRPr="00C075DE" w14:paraId="3C912656" w14:textId="77777777" w:rsidTr="00D3314A">
        <w:trPr>
          <w:tblHeader/>
        </w:trPr>
        <w:tc>
          <w:tcPr>
            <w:tcW w:w="2165" w:type="pct"/>
          </w:tcPr>
          <w:p w14:paraId="36B5AEC8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72FF05DF" w14:textId="77777777" w:rsidR="007E6010" w:rsidRPr="007E6010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C075DE" w14:paraId="099AE272" w14:textId="77777777" w:rsidTr="00D3314A">
        <w:tc>
          <w:tcPr>
            <w:tcW w:w="2165" w:type="pct"/>
          </w:tcPr>
          <w:p w14:paraId="2778817E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550C86DA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5C9E4F5B" w14:textId="77777777" w:rsidR="007E6010" w:rsidRPr="007E6010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4057410E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E679E9C" w14:textId="77777777" w:rsidR="007E6010" w:rsidRPr="007E6010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6" w:type="pct"/>
            <w:vAlign w:val="bottom"/>
          </w:tcPr>
          <w:p w14:paraId="183CAF6D" w14:textId="77777777" w:rsidR="007E6010" w:rsidRPr="007E6010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B2299AC" w14:textId="77777777" w:rsidR="007E6010" w:rsidRPr="007E6010" w:rsidRDefault="007E6010" w:rsidP="007E601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96E5AB7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E6010" w:rsidRPr="00C075DE" w14:paraId="268B09E6" w14:textId="77777777" w:rsidTr="00D3314A">
        <w:trPr>
          <w:trHeight w:val="87"/>
        </w:trPr>
        <w:tc>
          <w:tcPr>
            <w:tcW w:w="2165" w:type="pct"/>
          </w:tcPr>
          <w:p w14:paraId="15EDD93A" w14:textId="77777777" w:rsidR="007E6010" w:rsidRPr="007E6010" w:rsidRDefault="007E6010" w:rsidP="007E60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60B3472E" w14:textId="10B76DE3" w:rsidR="007E6010" w:rsidRPr="007E6010" w:rsidRDefault="001552AD" w:rsidP="007E60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8BEA9FE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258C5FE6" w14:textId="622A0B32" w:rsidR="007E6010" w:rsidRPr="007E6010" w:rsidRDefault="007E6010" w:rsidP="007E601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1547C03E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CA6BB26" w14:textId="1D0B4DB7" w:rsidR="007E6010" w:rsidRPr="007E6010" w:rsidRDefault="00FB1C5B" w:rsidP="0038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3669C97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20308" w14:textId="3F633D3E" w:rsidR="007E6010" w:rsidRPr="007E6010" w:rsidRDefault="00FB1C5B" w:rsidP="007E60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7E6010" w:rsidRPr="00C075DE" w14:paraId="2986A0EC" w14:textId="77777777" w:rsidTr="00D3314A">
        <w:trPr>
          <w:trHeight w:val="87"/>
        </w:trPr>
        <w:tc>
          <w:tcPr>
            <w:tcW w:w="2165" w:type="pct"/>
          </w:tcPr>
          <w:p w14:paraId="3F0774AD" w14:textId="77777777" w:rsidR="007E6010" w:rsidRPr="007E6010" w:rsidRDefault="007E6010" w:rsidP="007E60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13EC90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3671060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63EC1853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736E261B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B8C09C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1C2029A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AEAB74B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6010" w:rsidRPr="007E6010" w14:paraId="4E960F4D" w14:textId="77777777" w:rsidTr="00D3314A">
        <w:tc>
          <w:tcPr>
            <w:tcW w:w="2165" w:type="pct"/>
          </w:tcPr>
          <w:p w14:paraId="2CD84E0F" w14:textId="77777777" w:rsidR="007E6010" w:rsidRPr="007E6010" w:rsidRDefault="007E6010" w:rsidP="007E60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5174E2D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2A1EFFB9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2452651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1DB9731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43FB42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B0AF641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C075DE" w14:paraId="57701EA4" w14:textId="77777777" w:rsidTr="00D3314A">
        <w:tc>
          <w:tcPr>
            <w:tcW w:w="2165" w:type="pct"/>
          </w:tcPr>
          <w:p w14:paraId="6DD5E831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E60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42399D3B" w14:textId="492986AB" w:rsidR="007E6010" w:rsidRPr="007E6010" w:rsidRDefault="00FB1C5B" w:rsidP="007E60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43" w:type="pct"/>
          </w:tcPr>
          <w:p w14:paraId="3751BCF9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55CB5C72" w14:textId="0A728E80" w:rsidR="007E6010" w:rsidRPr="007E6010" w:rsidRDefault="00FB1C5B" w:rsidP="007E60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14:paraId="75A65FE5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B9D645" w14:textId="44D75571" w:rsidR="007E6010" w:rsidRPr="007E6010" w:rsidRDefault="00FB1C5B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237</w:t>
            </w:r>
          </w:p>
        </w:tc>
        <w:tc>
          <w:tcPr>
            <w:tcW w:w="150" w:type="pct"/>
          </w:tcPr>
          <w:p w14:paraId="165DD522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8C63871" w14:textId="6BBAAF0E" w:rsidR="007E6010" w:rsidRPr="007E6010" w:rsidRDefault="00FB1C5B" w:rsidP="007E60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7E6010" w:rsidRPr="00C075DE" w14:paraId="0C7E4294" w14:textId="77777777" w:rsidTr="00D3314A">
        <w:tc>
          <w:tcPr>
            <w:tcW w:w="2165" w:type="pct"/>
          </w:tcPr>
          <w:p w14:paraId="36EF93E6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09A4EA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D086DFD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3770599A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C2A48DA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39C038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FE2E9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A00D1D1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C075DE" w14:paraId="479EDDCD" w14:textId="77777777" w:rsidTr="00D3314A">
        <w:tc>
          <w:tcPr>
            <w:tcW w:w="2165" w:type="pct"/>
            <w:shd w:val="clear" w:color="auto" w:fill="auto"/>
          </w:tcPr>
          <w:p w14:paraId="03546062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0A99FA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C1BEC5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EC0792F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8F5F64F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F726D1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A98EBE8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C075DE" w14:paraId="1EBB7618" w14:textId="77777777" w:rsidTr="00D3314A">
        <w:tc>
          <w:tcPr>
            <w:tcW w:w="2165" w:type="pct"/>
            <w:shd w:val="clear" w:color="auto" w:fill="auto"/>
          </w:tcPr>
          <w:p w14:paraId="34AFD5FE" w14:textId="77777777" w:rsidR="007E6010" w:rsidRPr="007E6010" w:rsidRDefault="007E6010" w:rsidP="007E60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Italmarket</w:t>
            </w:r>
            <w:proofErr w:type="spellEnd"/>
            <w:r w:rsidRPr="007E6010">
              <w:rPr>
                <w:rFonts w:ascii="Angsana New" w:hAnsi="Angsana New" w:hint="cs"/>
                <w:sz w:val="30"/>
                <w:szCs w:val="30"/>
              </w:rPr>
              <w:t xml:space="preserve"> Slovakia, </w:t>
            </w: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58B146EA" w14:textId="15417041" w:rsidR="007E6010" w:rsidRPr="007E6010" w:rsidRDefault="00FB1C5B" w:rsidP="007E60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43" w:type="pct"/>
            <w:shd w:val="clear" w:color="auto" w:fill="auto"/>
          </w:tcPr>
          <w:p w14:paraId="23FA7074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shd w:val="clear" w:color="auto" w:fill="auto"/>
          </w:tcPr>
          <w:p w14:paraId="59B8C5C4" w14:textId="32348132" w:rsidR="007E6010" w:rsidRPr="007E6010" w:rsidRDefault="00FB1C5B" w:rsidP="007E60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50" w:type="pct"/>
            <w:shd w:val="clear" w:color="auto" w:fill="auto"/>
          </w:tcPr>
          <w:p w14:paraId="2087CFD0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53C2FB6" w14:textId="092FD249" w:rsidR="007E6010" w:rsidRPr="007E6010" w:rsidRDefault="00213F1D" w:rsidP="007E60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FF2818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17B1E56E" w14:textId="1ABCB94D" w:rsidR="007E6010" w:rsidRPr="007E6010" w:rsidRDefault="007E6010" w:rsidP="007E60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E6010" w:rsidRPr="00C075DE" w14:paraId="1D3703AA" w14:textId="77777777" w:rsidTr="00D3314A">
        <w:tc>
          <w:tcPr>
            <w:tcW w:w="2165" w:type="pct"/>
          </w:tcPr>
          <w:p w14:paraId="18AE34FD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12C5BD20" w:rsidR="007E6010" w:rsidRPr="007E6010" w:rsidRDefault="00FB1C5B" w:rsidP="007E60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43" w:type="pct"/>
          </w:tcPr>
          <w:p w14:paraId="48A42863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628189D8" w:rsidR="007E6010" w:rsidRPr="007E6010" w:rsidRDefault="00FB1C5B" w:rsidP="007E60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50" w:type="pct"/>
          </w:tcPr>
          <w:p w14:paraId="233AE487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482CA6CE" w:rsidR="007E6010" w:rsidRPr="007E6010" w:rsidRDefault="00FB1C5B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  <w:r w:rsidRPr="00FB1C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A102D93" w14:textId="77777777" w:rsidR="007E6010" w:rsidRPr="007E6010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B12DCD" w14:textId="71C43A3A" w:rsidR="007E6010" w:rsidRPr="007E6010" w:rsidRDefault="00FB1C5B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629463B4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7C24ED" w:rsidRPr="007E6010" w14:paraId="558F5F25" w14:textId="77777777" w:rsidTr="00D3314A">
        <w:trPr>
          <w:tblHeader/>
        </w:trPr>
        <w:tc>
          <w:tcPr>
            <w:tcW w:w="2175" w:type="pct"/>
          </w:tcPr>
          <w:p w14:paraId="71C1CD26" w14:textId="77777777" w:rsidR="007C24ED" w:rsidRPr="007E6010" w:rsidRDefault="007C24ED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32E82610" w14:textId="77777777" w:rsidR="007C24ED" w:rsidRPr="007E6010" w:rsidRDefault="007C24ED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F090603" w14:textId="77777777" w:rsidR="007C24ED" w:rsidRPr="007E6010" w:rsidRDefault="007C24ED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8385E87" w14:textId="77777777" w:rsidR="007C24ED" w:rsidRPr="007E6010" w:rsidRDefault="007C24ED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010" w:rsidRPr="007E6010" w14:paraId="377D9B24" w14:textId="77777777" w:rsidTr="00D3314A">
        <w:trPr>
          <w:tblHeader/>
        </w:trPr>
        <w:tc>
          <w:tcPr>
            <w:tcW w:w="2175" w:type="pct"/>
          </w:tcPr>
          <w:p w14:paraId="6F784EE0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576D3B8" w14:textId="7A057CD0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6AA52CDB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DB6C6DE" w14:textId="679A6A23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7F80F69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74040B" w14:textId="12983F29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07CBC5C2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E59F3" w14:textId="401E0584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7E60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7E60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7E6010" w14:paraId="266A6F10" w14:textId="77777777" w:rsidTr="00D3314A">
        <w:trPr>
          <w:tblHeader/>
        </w:trPr>
        <w:tc>
          <w:tcPr>
            <w:tcW w:w="2175" w:type="pct"/>
          </w:tcPr>
          <w:p w14:paraId="7842032D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780D567" w14:textId="3FC35DFE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487943A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4E5DAC" w14:textId="3706577D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96C58D6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990347" w14:textId="7C88B69E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251F863F" w14:textId="77777777" w:rsidR="007E6010" w:rsidRPr="007E6010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56DF55B" w14:textId="68584A96" w:rsidR="007E6010" w:rsidRPr="007E6010" w:rsidRDefault="00FB1C5B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E6010" w:rsidRPr="007E6010" w14:paraId="482958F2" w14:textId="77777777" w:rsidTr="00D3314A">
        <w:trPr>
          <w:tblHeader/>
        </w:trPr>
        <w:tc>
          <w:tcPr>
            <w:tcW w:w="2175" w:type="pct"/>
          </w:tcPr>
          <w:p w14:paraId="5C338BD5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40884E1C" w14:textId="77777777" w:rsidR="007E6010" w:rsidRPr="007E6010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7E6010" w14:paraId="7A46E139" w14:textId="77777777" w:rsidTr="00D3314A">
        <w:tc>
          <w:tcPr>
            <w:tcW w:w="2175" w:type="pct"/>
          </w:tcPr>
          <w:p w14:paraId="75460E68" w14:textId="77777777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1BA3AB76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0F5951F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866BC80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385A4641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7A45F796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69383CBC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D7EF341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B368B9" w:rsidRPr="007E6010" w14:paraId="2A9E0DD5" w14:textId="77777777" w:rsidTr="00D3314A">
        <w:tc>
          <w:tcPr>
            <w:tcW w:w="2175" w:type="pct"/>
          </w:tcPr>
          <w:p w14:paraId="0C3B3508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7E6010">
              <w:rPr>
                <w:rFonts w:ascii="Angsana New" w:hAnsi="Angsana New" w:hint="cs"/>
                <w:sz w:val="30"/>
                <w:szCs w:val="30"/>
              </w:rPr>
              <w:t xml:space="preserve"> Europe </w:t>
            </w: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566E27FB" w14:textId="16066FC2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B00AB3D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3B621F2" w14:textId="563EC65B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D411223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619EA9" w14:textId="1E8A4F90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</w:t>
            </w:r>
            <w:r w:rsidR="00B368B9">
              <w:rPr>
                <w:rFonts w:ascii="Angsana New" w:hAnsi="Angsana New"/>
                <w:sz w:val="30"/>
                <w:szCs w:val="30"/>
              </w:rPr>
              <w:t>,</w:t>
            </w:r>
            <w:r w:rsidRPr="00FB1C5B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29" w:type="pct"/>
          </w:tcPr>
          <w:p w14:paraId="301079FC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24820E" w14:textId="1835E4FA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</w:t>
            </w:r>
            <w:r w:rsidR="00B368B9" w:rsidRPr="007E60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1C5B">
              <w:rPr>
                <w:rFonts w:ascii="Angsana New" w:hAnsi="Angsana New" w:hint="cs"/>
                <w:sz w:val="30"/>
                <w:szCs w:val="30"/>
              </w:rPr>
              <w:t>518</w:t>
            </w:r>
          </w:p>
        </w:tc>
      </w:tr>
      <w:tr w:rsidR="00B368B9" w:rsidRPr="007E6010" w14:paraId="2F71E27F" w14:textId="77777777" w:rsidTr="00D3314A">
        <w:tc>
          <w:tcPr>
            <w:tcW w:w="2175" w:type="pct"/>
          </w:tcPr>
          <w:p w14:paraId="0C856772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7E6010">
              <w:rPr>
                <w:rFonts w:ascii="Angsana New" w:hAnsi="Angsana New" w:hint="cs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74DE3A55" w14:textId="0FFA2757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C70B862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5E317C" w14:textId="2D7F7647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9D507E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925C192" w14:textId="672A5242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10</w:t>
            </w:r>
            <w:r w:rsidR="00B368B9">
              <w:rPr>
                <w:rFonts w:ascii="Angsana New" w:hAnsi="Angsana New"/>
                <w:sz w:val="30"/>
                <w:szCs w:val="30"/>
              </w:rPr>
              <w:t>,</w:t>
            </w:r>
            <w:r w:rsidRPr="00FB1C5B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29" w:type="pct"/>
          </w:tcPr>
          <w:p w14:paraId="387FE90A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1BE6CC" w14:textId="564B5A1E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10</w:t>
            </w:r>
            <w:r w:rsidR="00B368B9" w:rsidRPr="007E60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1C5B">
              <w:rPr>
                <w:rFonts w:ascii="Angsana New" w:hAnsi="Angsana New" w:hint="cs"/>
                <w:sz w:val="30"/>
                <w:szCs w:val="30"/>
              </w:rPr>
              <w:t>708</w:t>
            </w:r>
          </w:p>
        </w:tc>
      </w:tr>
      <w:tr w:rsidR="00B368B9" w:rsidRPr="007E6010" w14:paraId="368449F0" w14:textId="77777777" w:rsidTr="00D3314A">
        <w:tc>
          <w:tcPr>
            <w:tcW w:w="2175" w:type="pct"/>
          </w:tcPr>
          <w:p w14:paraId="206B0FA0" w14:textId="77777777" w:rsidR="00B368B9" w:rsidRPr="007E6010" w:rsidRDefault="00B368B9" w:rsidP="00B368B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E6010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7E6010">
              <w:rPr>
                <w:rFonts w:ascii="Angsana New" w:hAnsi="Angsana New" w:hint="cs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46433030" w14:textId="0AC4017C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9C6AB8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DB6E10B" w14:textId="4EA62AC7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BE458C8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2EDF2D" w14:textId="775C0B3E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29" w:type="pct"/>
          </w:tcPr>
          <w:p w14:paraId="4B349830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BF5748" w14:textId="1DB60387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</w:tr>
      <w:tr w:rsidR="00B368B9" w:rsidRPr="007E6010" w14:paraId="0748F3F8" w14:textId="77777777" w:rsidTr="00D3314A">
        <w:tc>
          <w:tcPr>
            <w:tcW w:w="2175" w:type="pct"/>
          </w:tcPr>
          <w:p w14:paraId="0C153B6E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595AA21" w14:textId="1C79B376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9AC6C2E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6BF29C1" w14:textId="131D59D2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B1B37E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23FD593" w14:textId="713C87D2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17</w:t>
            </w:r>
            <w:r w:rsidR="00B368B9">
              <w:rPr>
                <w:rFonts w:ascii="Angsana New" w:hAnsi="Angsana New"/>
                <w:sz w:val="30"/>
                <w:szCs w:val="30"/>
              </w:rPr>
              <w:t>,</w:t>
            </w:r>
            <w:r w:rsidRPr="00FB1C5B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35F111FD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4BE97A" w14:textId="0C4164EA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17</w:t>
            </w:r>
            <w:r w:rsidR="00B368B9" w:rsidRPr="007E60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1C5B">
              <w:rPr>
                <w:rFonts w:ascii="Angsana New" w:hAnsi="Angsana New" w:hint="cs"/>
                <w:sz w:val="30"/>
                <w:szCs w:val="30"/>
              </w:rPr>
              <w:t>182</w:t>
            </w:r>
          </w:p>
        </w:tc>
      </w:tr>
      <w:tr w:rsidR="00B368B9" w:rsidRPr="007E6010" w14:paraId="5D3A55A8" w14:textId="77777777">
        <w:tc>
          <w:tcPr>
            <w:tcW w:w="2175" w:type="pct"/>
          </w:tcPr>
          <w:p w14:paraId="14C4344F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46176B8D" w14:textId="03E67F4D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85EA8D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B83CD09" w14:textId="1B607C00" w:rsidR="00B368B9" w:rsidRPr="007E6010" w:rsidRDefault="00B368B9" w:rsidP="00B368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5D9361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EBEA85" w14:textId="4282C918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29" w:type="pct"/>
          </w:tcPr>
          <w:p w14:paraId="5F90DAF0" w14:textId="77777777" w:rsidR="00B368B9" w:rsidRPr="007E6010" w:rsidRDefault="00B368B9" w:rsidP="00B3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2C154F" w14:textId="1E2B057D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209</w:t>
            </w:r>
          </w:p>
        </w:tc>
      </w:tr>
      <w:tr w:rsidR="00B368B9" w:rsidRPr="007E6010" w14:paraId="7DDAB047" w14:textId="77777777" w:rsidTr="00D3314A">
        <w:tc>
          <w:tcPr>
            <w:tcW w:w="2175" w:type="pct"/>
          </w:tcPr>
          <w:p w14:paraId="30AE6A38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2DAF7A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29B19996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1D5DE729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3679D74D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B4582C8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B71C62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FC89A77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8B9" w:rsidRPr="007E6010" w14:paraId="24E8675A" w14:textId="77777777" w:rsidTr="00D3314A">
        <w:tc>
          <w:tcPr>
            <w:tcW w:w="2175" w:type="pct"/>
          </w:tcPr>
          <w:p w14:paraId="195C13B7" w14:textId="1A8DF2D3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C6D1EC8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0142CD8E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AD46D77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427866DE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00F2299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AF1A26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B8B2A73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8B9" w:rsidRPr="007E6010" w14:paraId="02AA561A" w14:textId="77777777" w:rsidTr="00D3314A">
        <w:tc>
          <w:tcPr>
            <w:tcW w:w="2175" w:type="pct"/>
          </w:tcPr>
          <w:p w14:paraId="3A8CE0A4" w14:textId="1C3F60B9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992BC09" w14:textId="4D76F85C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3" w:type="pct"/>
          </w:tcPr>
          <w:p w14:paraId="1D44718D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65C4DE40" w14:textId="13A08B86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7" w:type="pct"/>
          </w:tcPr>
          <w:p w14:paraId="4C8F27A6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AF0E273" w14:textId="1970B441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9" w:type="pct"/>
          </w:tcPr>
          <w:p w14:paraId="762C12C4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3D8E3DD" w14:textId="7BEC91F2" w:rsidR="00B368B9" w:rsidRPr="007E6010" w:rsidRDefault="00FB1C5B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B368B9" w:rsidRPr="007E6010" w14:paraId="12A6E261" w14:textId="77777777" w:rsidTr="00D3314A">
        <w:tc>
          <w:tcPr>
            <w:tcW w:w="2175" w:type="pct"/>
          </w:tcPr>
          <w:p w14:paraId="66E3095D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EB0FC0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0AC7FFDC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35AF5CDC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238A37C5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88A3DDD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73EABA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C00B831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8B9" w:rsidRPr="007E6010" w14:paraId="158157D9" w14:textId="77777777" w:rsidTr="00D3314A">
        <w:tc>
          <w:tcPr>
            <w:tcW w:w="2175" w:type="pct"/>
          </w:tcPr>
          <w:p w14:paraId="5F362389" w14:textId="77777777" w:rsidR="00B368B9" w:rsidRPr="007E6010" w:rsidRDefault="00B368B9" w:rsidP="00B368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440B076D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628B9D6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36E2D66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D04FD7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939DE8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81DACF7" w14:textId="77777777" w:rsidR="00B368B9" w:rsidRPr="007E6010" w:rsidRDefault="00B368B9" w:rsidP="00B3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6AC" w:rsidRPr="007E6010" w14:paraId="13E2A504" w14:textId="77777777" w:rsidTr="00D3314A">
        <w:tc>
          <w:tcPr>
            <w:tcW w:w="2175" w:type="pct"/>
          </w:tcPr>
          <w:p w14:paraId="1E13EAB0" w14:textId="6C6DDA5C" w:rsidR="001756AC" w:rsidRPr="007E6010" w:rsidRDefault="001756AC" w:rsidP="001756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E60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D1F2705" w14:textId="6D3ED010" w:rsidR="001756AC" w:rsidRPr="007E6010" w:rsidRDefault="00FB1C5B" w:rsidP="001756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3" w:type="pct"/>
          </w:tcPr>
          <w:p w14:paraId="2F28D6CA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CC4D37B" w14:textId="103E293B" w:rsidR="001756AC" w:rsidRPr="007E6010" w:rsidRDefault="001756AC" w:rsidP="001756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F1F631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E7E8DD8" w14:textId="0AED9458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78145B5A" w14:textId="77777777" w:rsidR="001756AC" w:rsidRPr="007E6010" w:rsidRDefault="001756AC" w:rsidP="0017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017B44" w14:textId="260E0C0D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56AC" w:rsidRPr="007E6010" w14:paraId="556F3C9C" w14:textId="77777777" w:rsidTr="00D3314A">
        <w:tc>
          <w:tcPr>
            <w:tcW w:w="2175" w:type="pct"/>
          </w:tcPr>
          <w:p w14:paraId="3CC7EAB5" w14:textId="02CA1361" w:rsidR="001756AC" w:rsidRPr="007E6010" w:rsidRDefault="001756AC" w:rsidP="001756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C83F3F3" w14:textId="41D75F99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3" w:type="pct"/>
          </w:tcPr>
          <w:p w14:paraId="4D329515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88E1E5F" w14:textId="4F617940" w:rsidR="001756AC" w:rsidRPr="007E6010" w:rsidRDefault="00FB1C5B" w:rsidP="001756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  <w:lang w:val="en-US"/>
              </w:rPr>
              <w:t>105</w:t>
            </w:r>
          </w:p>
        </w:tc>
        <w:tc>
          <w:tcPr>
            <w:tcW w:w="147" w:type="pct"/>
          </w:tcPr>
          <w:p w14:paraId="6F2FF0E2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D390E28" w14:textId="57E08590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9" w:type="pct"/>
          </w:tcPr>
          <w:p w14:paraId="30E0D858" w14:textId="77777777" w:rsidR="001756AC" w:rsidRPr="007E6010" w:rsidRDefault="001756AC" w:rsidP="0017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CD86A35" w14:textId="56114697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</w:tr>
      <w:tr w:rsidR="001756AC" w:rsidRPr="007E6010" w14:paraId="7F093EBF" w14:textId="77777777" w:rsidTr="00D3314A">
        <w:tc>
          <w:tcPr>
            <w:tcW w:w="2175" w:type="pct"/>
          </w:tcPr>
          <w:p w14:paraId="78E13E9A" w14:textId="77777777" w:rsidR="001756AC" w:rsidRPr="007E6010" w:rsidRDefault="001756AC" w:rsidP="001756A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42B83F7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44729BD5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BD11304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ED37C16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4C26BE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771D31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AA7B64C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6AC" w:rsidRPr="007E6010" w14:paraId="1FD363DA" w14:textId="77777777" w:rsidTr="00D3314A">
        <w:tc>
          <w:tcPr>
            <w:tcW w:w="2175" w:type="pct"/>
          </w:tcPr>
          <w:p w14:paraId="20B92DFC" w14:textId="77777777" w:rsidR="001756AC" w:rsidRPr="007E6010" w:rsidRDefault="001756AC" w:rsidP="001756AC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25D51D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56DBF0E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0E47704E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65AC0952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EE7658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3EC27E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B84247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6AC" w:rsidRPr="007E6010" w14:paraId="42D3E8A4" w14:textId="77777777" w:rsidTr="00D3314A">
        <w:tc>
          <w:tcPr>
            <w:tcW w:w="2175" w:type="pct"/>
          </w:tcPr>
          <w:p w14:paraId="0BAA75AB" w14:textId="77777777" w:rsidR="001756AC" w:rsidRPr="007E6010" w:rsidRDefault="001756AC" w:rsidP="001756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2570E1F0" w14:textId="150080C6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76986C3B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7D0E8A" w14:textId="1420F47A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68A3AEC1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740E28" w14:textId="213CF669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015011E4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CB06E1" w14:textId="3E24F619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1756AC" w:rsidRPr="007E6010" w14:paraId="6A5F9721" w14:textId="77777777" w:rsidTr="00D3314A">
        <w:tc>
          <w:tcPr>
            <w:tcW w:w="2175" w:type="pct"/>
          </w:tcPr>
          <w:p w14:paraId="5690A72E" w14:textId="77777777" w:rsidR="001756AC" w:rsidRPr="007E6010" w:rsidRDefault="001756AC" w:rsidP="001756A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49C961CF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43" w:type="pct"/>
          </w:tcPr>
          <w:p w14:paraId="3CF565A9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7925AE0B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04F69FF3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669F292A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33</w:t>
            </w:r>
            <w:r w:rsidR="001756AC">
              <w:rPr>
                <w:rFonts w:ascii="Angsana New" w:hAnsi="Angsana New"/>
                <w:sz w:val="30"/>
                <w:szCs w:val="30"/>
              </w:rPr>
              <w:t>,</w:t>
            </w:r>
            <w:r w:rsidRPr="00FB1C5B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129" w:type="pct"/>
          </w:tcPr>
          <w:p w14:paraId="5E8C1259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EA8BCCB" w14:textId="062B24BF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32</w:t>
            </w:r>
            <w:r w:rsidR="001756AC" w:rsidRPr="007E60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1C5B">
              <w:rPr>
                <w:rFonts w:ascii="Angsana New" w:hAnsi="Angsana New" w:hint="cs"/>
                <w:sz w:val="30"/>
                <w:szCs w:val="30"/>
              </w:rPr>
              <w:t>267</w:t>
            </w:r>
          </w:p>
        </w:tc>
      </w:tr>
      <w:tr w:rsidR="001756AC" w:rsidRPr="007E6010" w14:paraId="0DCC3620" w14:textId="77777777" w:rsidTr="00D3314A">
        <w:tc>
          <w:tcPr>
            <w:tcW w:w="2175" w:type="pct"/>
          </w:tcPr>
          <w:p w14:paraId="7035AF97" w14:textId="77777777" w:rsidR="001756AC" w:rsidRPr="007E6010" w:rsidRDefault="001756AC" w:rsidP="001756A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E601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7E601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9E358E" w14:textId="3692C256" w:rsidR="001756AC" w:rsidRPr="007E6010" w:rsidRDefault="00A54C4C" w:rsidP="001756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E79729D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42EA555" w14:textId="03C5E393" w:rsidR="001756AC" w:rsidRPr="007E6010" w:rsidRDefault="001756AC" w:rsidP="001756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C89A5D6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ABFB86" w14:textId="5A228FCC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BDD3C64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6293C9" w14:textId="279C6BCC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1C5B" w:rsidRPr="00FB1C5B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7E6010">
              <w:rPr>
                <w:rFonts w:ascii="Angsana New" w:hAnsi="Angsana New" w:hint="cs"/>
                <w:sz w:val="30"/>
                <w:szCs w:val="30"/>
              </w:rPr>
              <w:t>,</w:t>
            </w:r>
            <w:r w:rsidR="00FB1C5B" w:rsidRPr="00FB1C5B">
              <w:rPr>
                <w:rFonts w:ascii="Angsana New" w:hAnsi="Angsana New" w:hint="cs"/>
                <w:sz w:val="30"/>
                <w:szCs w:val="30"/>
              </w:rPr>
              <w:t>567</w:t>
            </w:r>
            <w:r w:rsidRPr="007E60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756AC" w:rsidRPr="007E6010" w14:paraId="0D12F893" w14:textId="77777777" w:rsidTr="00D3314A">
        <w:tc>
          <w:tcPr>
            <w:tcW w:w="2175" w:type="pct"/>
          </w:tcPr>
          <w:p w14:paraId="6E4534A0" w14:textId="77777777" w:rsidR="001756AC" w:rsidRPr="007E6010" w:rsidRDefault="001756AC" w:rsidP="001756A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67B8FC64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43" w:type="pct"/>
          </w:tcPr>
          <w:p w14:paraId="6B5879F4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1E434604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370190BC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32B9A9F1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756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29" w:type="pct"/>
          </w:tcPr>
          <w:p w14:paraId="57C06A60" w14:textId="77777777" w:rsidR="001756AC" w:rsidRPr="007E6010" w:rsidRDefault="001756AC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BDD7F8" w14:textId="145A89C4" w:rsidR="001756AC" w:rsidRPr="007E6010" w:rsidRDefault="00FB1C5B" w:rsidP="0017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1756AC" w:rsidRPr="007E601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="Angsana New" w:hAnsi="Angsana New" w:hint="cs"/>
                <w:b/>
                <w:bCs/>
                <w:sz w:val="30"/>
                <w:szCs w:val="30"/>
              </w:rPr>
              <w:t>700</w:t>
            </w:r>
          </w:p>
        </w:tc>
      </w:tr>
    </w:tbl>
    <w:p w14:paraId="7844DCD7" w14:textId="39A4FDE0" w:rsidR="007C24ED" w:rsidRPr="007E6010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7E6010" w14:paraId="1D389E66" w14:textId="77777777" w:rsidTr="00D3314A">
        <w:trPr>
          <w:tblHeader/>
        </w:trPr>
        <w:tc>
          <w:tcPr>
            <w:tcW w:w="2174" w:type="pct"/>
          </w:tcPr>
          <w:p w14:paraId="6F84DCAF" w14:textId="77777777" w:rsidR="00A370B1" w:rsidRPr="007E6010" w:rsidRDefault="00A370B1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7E6010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7E6010" w:rsidRDefault="00A370B1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7E6010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6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7E6010" w14:paraId="41841B9C" w14:textId="77777777" w:rsidTr="007E6010">
        <w:trPr>
          <w:tblHeader/>
        </w:trPr>
        <w:tc>
          <w:tcPr>
            <w:tcW w:w="2174" w:type="pct"/>
          </w:tcPr>
          <w:p w14:paraId="20216E85" w14:textId="77777777" w:rsidR="00A370B1" w:rsidRPr="007E6010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0DDD357F" w:rsidR="00A370B1" w:rsidRPr="007E6010" w:rsidRDefault="00FB1C5B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7E6010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6B3F848F" w:rsidR="00A370B1" w:rsidRPr="007E6010" w:rsidRDefault="00FB1C5B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7E6010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489076A6" w:rsidR="00A370B1" w:rsidRPr="007E6010" w:rsidRDefault="00FB1C5B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7E6010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E14E42" w14:textId="3B8BD983" w:rsidR="00A370B1" w:rsidRPr="007E6010" w:rsidRDefault="00FB1C5B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370B1" w:rsidRPr="007E6010" w14:paraId="45807BC5" w14:textId="77777777" w:rsidTr="00D3314A">
        <w:trPr>
          <w:tblHeader/>
        </w:trPr>
        <w:tc>
          <w:tcPr>
            <w:tcW w:w="2174" w:type="pct"/>
          </w:tcPr>
          <w:p w14:paraId="0423FD27" w14:textId="77777777" w:rsidR="00A370B1" w:rsidRPr="007E6010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7E6010" w:rsidRDefault="00A370B1" w:rsidP="00D331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0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7E6010" w14:paraId="37A3D627" w14:textId="77777777" w:rsidTr="007E6010">
        <w:tc>
          <w:tcPr>
            <w:tcW w:w="2174" w:type="pct"/>
          </w:tcPr>
          <w:p w14:paraId="6D1911B3" w14:textId="46597CE0" w:rsidR="007E6010" w:rsidRPr="007E6010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5C8F7C3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39D5D7DF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C74C5E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07C9A17F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4320F624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628F89BC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E6010" w:rsidRPr="007E6010" w14:paraId="7D4FBDB1" w14:textId="77777777" w:rsidTr="007E6010">
        <w:tc>
          <w:tcPr>
            <w:tcW w:w="2174" w:type="pct"/>
          </w:tcPr>
          <w:p w14:paraId="235B5C61" w14:textId="3FDB0D64" w:rsidR="007E6010" w:rsidRPr="007E6010" w:rsidRDefault="007E6010" w:rsidP="007E60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314D34FA" w:rsidR="007E6010" w:rsidRPr="007E6010" w:rsidRDefault="004A207F" w:rsidP="007E60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7E601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3" w:type="pct"/>
          </w:tcPr>
          <w:p w14:paraId="59BE9917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77777777" w:rsidR="007E6010" w:rsidRPr="007E6010" w:rsidRDefault="007E6010" w:rsidP="007E60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7E6010" w:rsidRPr="007E6010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2D1D756E" w:rsidR="007E6010" w:rsidRPr="007E6010" w:rsidRDefault="00FB1C5B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633</w:t>
            </w:r>
            <w:r w:rsidR="007E60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7B00FA3A" w14:textId="77777777" w:rsidR="007E6010" w:rsidRPr="007E6010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F8C8824" w14:textId="1499DB8D" w:rsidR="007E6010" w:rsidRPr="007E6010" w:rsidRDefault="00FB1C5B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</w:tbl>
    <w:p w14:paraId="77E2E4FF" w14:textId="77777777" w:rsidR="00F3524A" w:rsidRPr="00F57B94" w:rsidRDefault="00F3524A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A14829D" w14:textId="77777777" w:rsidR="00FF7CE0" w:rsidRDefault="00FF7CE0">
      <w:r>
        <w:br w:type="page"/>
      </w: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C075DE" w14:paraId="2483344A" w14:textId="77777777" w:rsidTr="002C6077">
        <w:tc>
          <w:tcPr>
            <w:tcW w:w="2174" w:type="pct"/>
          </w:tcPr>
          <w:p w14:paraId="04D91613" w14:textId="319FC9FB" w:rsidR="007C24ED" w:rsidRPr="00C075DE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C075DE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E4" w:rsidRPr="00C075DE" w14:paraId="40E713C3" w14:textId="77777777" w:rsidTr="002C6077">
        <w:tc>
          <w:tcPr>
            <w:tcW w:w="2174" w:type="pct"/>
          </w:tcPr>
          <w:p w14:paraId="5E4B4602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6991471C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17D28520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8033E4" w:rsidRPr="00C075DE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63F2506D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5C2A2483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33E4" w:rsidRPr="00C075DE" w14:paraId="1EB5BA6C" w14:textId="77777777" w:rsidTr="002C6077">
        <w:tc>
          <w:tcPr>
            <w:tcW w:w="2174" w:type="pct"/>
          </w:tcPr>
          <w:p w14:paraId="5879C549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52926985" w14:textId="52E7BC76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6F44F463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8033E4" w:rsidRPr="00C075DE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03E54DB8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3C9CBA02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33E4" w:rsidRPr="00C075DE" w14:paraId="1AEBCDBC" w14:textId="77777777" w:rsidTr="002C6077">
        <w:tc>
          <w:tcPr>
            <w:tcW w:w="2174" w:type="pct"/>
          </w:tcPr>
          <w:p w14:paraId="3CBD8113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8033E4" w:rsidRPr="00C075DE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C075DE" w14:paraId="11D72BBF" w14:textId="77777777" w:rsidTr="002C6077">
        <w:tc>
          <w:tcPr>
            <w:tcW w:w="2174" w:type="pct"/>
          </w:tcPr>
          <w:p w14:paraId="6340649C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860A12B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6E13C90F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8152782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E995ECC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4CD69745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F75FFC4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4CE1E9E7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6706D5" w:rsidRPr="00C075DE" w14:paraId="20C84E7D" w14:textId="77777777" w:rsidTr="002C6077">
        <w:tc>
          <w:tcPr>
            <w:tcW w:w="2174" w:type="pct"/>
          </w:tcPr>
          <w:p w14:paraId="06B5F649" w14:textId="77777777" w:rsidR="006706D5" w:rsidRPr="00C075DE" w:rsidRDefault="006706D5" w:rsidP="006706D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0DB61555" w14:textId="1758CAB3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5D03F2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46D18E2" w14:textId="77777777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86051E5" w14:textId="77777777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329615" w14:textId="13DFD91D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0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29" w:type="pct"/>
          </w:tcPr>
          <w:p w14:paraId="49B47FF1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9D1200" w14:textId="4F7528A6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706D5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6706D5" w:rsidRPr="00C075DE" w14:paraId="126F5C13" w14:textId="77777777" w:rsidTr="002C6077">
        <w:tc>
          <w:tcPr>
            <w:tcW w:w="2174" w:type="pct"/>
          </w:tcPr>
          <w:p w14:paraId="3F77C5A3" w14:textId="77777777" w:rsidR="006706D5" w:rsidRPr="00C075DE" w:rsidRDefault="006706D5" w:rsidP="006706D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0E5C8D7" w14:textId="4465007B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56DD03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1698E23" w14:textId="77777777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97EAA95" w14:textId="77777777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62F61D" w14:textId="26E42100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0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2E88842A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642F9A0" w14:textId="66A38029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06D5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6706D5" w:rsidRPr="00C075DE" w14:paraId="54954A83" w14:textId="77777777" w:rsidTr="002C6077">
        <w:tc>
          <w:tcPr>
            <w:tcW w:w="2174" w:type="pct"/>
          </w:tcPr>
          <w:p w14:paraId="552BFC6C" w14:textId="77777777" w:rsidR="006706D5" w:rsidRPr="00C075DE" w:rsidRDefault="006706D5" w:rsidP="006706D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137FABEE" w14:textId="71D04526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F38422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20C872" w14:textId="77777777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B68AD1" w14:textId="77777777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F83FC1" w14:textId="685DA865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0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03B2A210" w14:textId="77777777" w:rsidR="006706D5" w:rsidRPr="00C075DE" w:rsidRDefault="006706D5" w:rsidP="0067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FFF635" w14:textId="5CBEA534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06D5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6706D5" w:rsidRPr="00C075DE" w14:paraId="0AACC761" w14:textId="77777777" w:rsidTr="002C6077">
        <w:tc>
          <w:tcPr>
            <w:tcW w:w="2174" w:type="pct"/>
          </w:tcPr>
          <w:p w14:paraId="7E5855C8" w14:textId="77777777" w:rsidR="006706D5" w:rsidRPr="00C075DE" w:rsidRDefault="006706D5" w:rsidP="006706D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DDFE3D4" w14:textId="5DF9B42B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33ED65" w14:textId="77777777" w:rsidR="006706D5" w:rsidRPr="00C075DE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0270A11" w14:textId="77777777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4BA07DD" w14:textId="77777777" w:rsidR="006706D5" w:rsidRPr="00C075DE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FCC9362" w14:textId="7D4ACAD6" w:rsidR="006706D5" w:rsidRPr="00C075DE" w:rsidRDefault="00FB1C5B" w:rsidP="008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70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29" w:type="pct"/>
          </w:tcPr>
          <w:p w14:paraId="763EF83B" w14:textId="77777777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8C5E345" w14:textId="4C65A5EA" w:rsidR="006706D5" w:rsidRPr="00C075DE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706D5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6706D5" w:rsidRPr="00C075DE" w14:paraId="09B188A2" w14:textId="77777777" w:rsidTr="002C6077">
        <w:tc>
          <w:tcPr>
            <w:tcW w:w="2174" w:type="pct"/>
          </w:tcPr>
          <w:p w14:paraId="21698AA3" w14:textId="77777777" w:rsidR="006706D5" w:rsidRPr="00C075DE" w:rsidRDefault="006706D5" w:rsidP="006706D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4F81CF14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6706D5" w:rsidRPr="00C075DE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6706D5" w:rsidRPr="00C075DE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6706D5" w:rsidRPr="00C075DE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3D19C078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A23F24" w14:textId="77777777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7636FFAF" w:rsidR="006706D5" w:rsidRPr="00C075DE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55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06D5" w:rsidRPr="00081109" w14:paraId="19CEFFD7" w14:textId="77777777" w:rsidTr="002C6077">
        <w:tc>
          <w:tcPr>
            <w:tcW w:w="2174" w:type="pct"/>
          </w:tcPr>
          <w:p w14:paraId="7AD36792" w14:textId="77777777" w:rsidR="006706D5" w:rsidRPr="00081109" w:rsidRDefault="006706D5" w:rsidP="006706D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41F21CF7" w:rsidR="006706D5" w:rsidRPr="00081109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6706D5" w:rsidRPr="00081109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6706D5" w:rsidRPr="00081109" w:rsidRDefault="006706D5" w:rsidP="006706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6706D5" w:rsidRPr="00081109" w:rsidRDefault="006706D5" w:rsidP="006706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140C0E45" w:rsidR="006706D5" w:rsidRPr="00081109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70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7439410A" w14:textId="77777777" w:rsidR="006706D5" w:rsidRPr="00081109" w:rsidRDefault="006706D5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773BBE76" w:rsidR="006706D5" w:rsidRPr="00081109" w:rsidRDefault="00FB1C5B" w:rsidP="006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706D5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7BBC2302" w14:textId="7B9809D8" w:rsidR="006B1185" w:rsidRPr="00490FA4" w:rsidRDefault="006B118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081109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081109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081109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081109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081109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077" w:rsidRPr="00081109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C6077" w:rsidRPr="00081109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2C18661E" w:rsidR="002C6077" w:rsidRPr="00081109" w:rsidRDefault="00FB1C5B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C6077" w:rsidRPr="00081109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3D5307FC" w:rsidR="002C6077" w:rsidRPr="00081109" w:rsidRDefault="00FB1C5B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C6077" w:rsidRPr="00081109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02843370" w:rsidR="002C6077" w:rsidRPr="00081109" w:rsidRDefault="00FB1C5B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C6077" w:rsidRPr="00081109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7406468D" w:rsidR="002C6077" w:rsidRPr="00081109" w:rsidRDefault="00FB1C5B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6077" w:rsidRPr="00081109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081109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081109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081109" w14:paraId="325244A2" w14:textId="77777777" w:rsidTr="00FF7CE0">
        <w:tc>
          <w:tcPr>
            <w:tcW w:w="2186" w:type="pct"/>
          </w:tcPr>
          <w:p w14:paraId="34C49162" w14:textId="628A4FD4" w:rsidR="008033E4" w:rsidRPr="00081109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83" w:type="pct"/>
          </w:tcPr>
          <w:p w14:paraId="740A1C10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42E38C3F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</w:tcPr>
          <w:p w14:paraId="2E881F3C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37230C2D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7695F8F4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8033E4" w:rsidRPr="00081109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8033E4" w:rsidRPr="00081109" w14:paraId="2647FF64" w14:textId="77777777" w:rsidTr="00FF7CE0">
        <w:tc>
          <w:tcPr>
            <w:tcW w:w="2186" w:type="pct"/>
          </w:tcPr>
          <w:p w14:paraId="191FC0EA" w14:textId="72674E8F" w:rsidR="008033E4" w:rsidRPr="00081109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5356B60A" w:rsidR="008033E4" w:rsidRPr="00490FA4" w:rsidRDefault="005109C8" w:rsidP="008033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033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3" w:type="pct"/>
          </w:tcPr>
          <w:p w14:paraId="7C4B05B5" w14:textId="77777777" w:rsidR="008033E4" w:rsidRPr="00490FA4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8033E4" w:rsidRPr="00490FA4" w:rsidRDefault="008033E4" w:rsidP="008033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F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8033E4" w:rsidRPr="00490FA4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46282354" w14:textId="24C7574E" w:rsidR="008033E4" w:rsidRPr="00490FA4" w:rsidRDefault="00FB1C5B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29" w:type="pct"/>
          </w:tcPr>
          <w:p w14:paraId="0CE02EDA" w14:textId="77777777" w:rsidR="008033E4" w:rsidRPr="00490FA4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7CD87B3E" w:rsidR="008033E4" w:rsidRPr="00490FA4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0F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490F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CAB8D17" w14:textId="77777777" w:rsidR="00A370B1" w:rsidRPr="00081109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79"/>
        <w:gridCol w:w="269"/>
        <w:gridCol w:w="1172"/>
        <w:gridCol w:w="271"/>
        <w:gridCol w:w="1046"/>
        <w:gridCol w:w="295"/>
        <w:gridCol w:w="1094"/>
      </w:tblGrid>
      <w:tr w:rsidR="007C24ED" w:rsidRPr="00081109" w14:paraId="642AA0E9" w14:textId="77777777" w:rsidTr="00F11314">
        <w:trPr>
          <w:trHeight w:val="396"/>
        </w:trPr>
        <w:tc>
          <w:tcPr>
            <w:tcW w:w="2182" w:type="pct"/>
          </w:tcPr>
          <w:p w14:paraId="58CE21AC" w14:textId="77777777" w:rsidR="007C24ED" w:rsidRPr="00081109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81109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59" w:type="pct"/>
            <w:gridSpan w:val="3"/>
          </w:tcPr>
          <w:p w14:paraId="76EEB8F8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3AFB1A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54BFFBC5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E4" w:rsidRPr="00081109" w14:paraId="36CD25CA" w14:textId="77777777" w:rsidTr="00F11314">
        <w:trPr>
          <w:trHeight w:val="410"/>
        </w:trPr>
        <w:tc>
          <w:tcPr>
            <w:tcW w:w="2182" w:type="pct"/>
          </w:tcPr>
          <w:p w14:paraId="57B81ECB" w14:textId="77777777" w:rsidR="008033E4" w:rsidRPr="00081109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D822C7C" w14:textId="2D862133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5F1699D" w14:textId="77777777" w:rsidR="008033E4" w:rsidRPr="00081109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6D7A55" w14:textId="5FE7D714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7FB07F7" w14:textId="77777777" w:rsidR="008033E4" w:rsidRPr="00081109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6D5696" w14:textId="2AF67408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" w:type="pct"/>
          </w:tcPr>
          <w:p w14:paraId="519F99C0" w14:textId="77777777" w:rsidR="008033E4" w:rsidRPr="00081109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DA2BBF" w14:textId="3F22AD37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33E4" w:rsidRPr="00081109" w14:paraId="163F95A0" w14:textId="77777777" w:rsidTr="00F11314">
        <w:trPr>
          <w:trHeight w:val="410"/>
        </w:trPr>
        <w:tc>
          <w:tcPr>
            <w:tcW w:w="2182" w:type="pct"/>
          </w:tcPr>
          <w:p w14:paraId="526BFD82" w14:textId="77777777" w:rsidR="008033E4" w:rsidRPr="00081109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2" w:type="pct"/>
          </w:tcPr>
          <w:p w14:paraId="13E94F87" w14:textId="0FBA46C3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89CA5B6" w14:textId="77777777" w:rsidR="008033E4" w:rsidRPr="00081109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8E35BF" w14:textId="4D3630FC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6B0B953" w14:textId="77777777" w:rsidR="008033E4" w:rsidRPr="00081109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C2964C" w14:textId="1C710F46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" w:type="pct"/>
          </w:tcPr>
          <w:p w14:paraId="580C9FB9" w14:textId="77777777" w:rsidR="008033E4" w:rsidRPr="00081109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7586C4C" w14:textId="6528C3B2" w:rsidR="008033E4" w:rsidRPr="00081109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33E4" w:rsidRPr="00081109" w14:paraId="2071A8FB" w14:textId="77777777" w:rsidTr="00F11314">
        <w:trPr>
          <w:trHeight w:val="396"/>
        </w:trPr>
        <w:tc>
          <w:tcPr>
            <w:tcW w:w="2182" w:type="pct"/>
          </w:tcPr>
          <w:p w14:paraId="205BD1E6" w14:textId="77777777" w:rsidR="008033E4" w:rsidRPr="00081109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8" w:type="pct"/>
            <w:gridSpan w:val="7"/>
          </w:tcPr>
          <w:p w14:paraId="7D9035EC" w14:textId="77777777" w:rsidR="008033E4" w:rsidRPr="00081109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081109" w14:paraId="51B15D5E" w14:textId="77777777" w:rsidTr="00F11314">
        <w:trPr>
          <w:trHeight w:val="439"/>
        </w:trPr>
        <w:tc>
          <w:tcPr>
            <w:tcW w:w="2182" w:type="pct"/>
          </w:tcPr>
          <w:p w14:paraId="436C5D9B" w14:textId="6E1AB901" w:rsidR="008033E4" w:rsidRPr="00081109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</w:tcPr>
          <w:p w14:paraId="2F4FD488" w14:textId="77777777" w:rsidR="008033E4" w:rsidRPr="00081109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24993B5A" w14:textId="77777777" w:rsidR="008033E4" w:rsidRPr="00081109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586AC49" w14:textId="77777777" w:rsidR="008033E4" w:rsidRPr="00081109" w:rsidRDefault="008033E4" w:rsidP="008033E4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A8C3606" w14:textId="77777777" w:rsidR="008033E4" w:rsidRPr="00081109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vAlign w:val="bottom"/>
          </w:tcPr>
          <w:p w14:paraId="3001654A" w14:textId="77777777" w:rsidR="008033E4" w:rsidRPr="00081109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9" w:type="pct"/>
          </w:tcPr>
          <w:p w14:paraId="40978AF2" w14:textId="77777777" w:rsidR="008033E4" w:rsidRPr="00081109" w:rsidRDefault="008033E4" w:rsidP="008033E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vAlign w:val="bottom"/>
          </w:tcPr>
          <w:p w14:paraId="10BA2F32" w14:textId="77777777" w:rsidR="008033E4" w:rsidRPr="00081109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11314" w:rsidRPr="00081109" w14:paraId="18897B07" w14:textId="77777777" w:rsidTr="00F11314">
        <w:trPr>
          <w:trHeight w:val="439"/>
        </w:trPr>
        <w:tc>
          <w:tcPr>
            <w:tcW w:w="2182" w:type="pct"/>
          </w:tcPr>
          <w:p w14:paraId="1C57AE93" w14:textId="77777777" w:rsidR="00F11314" w:rsidRPr="00081109" w:rsidRDefault="00F11314" w:rsidP="00F113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vAlign w:val="bottom"/>
          </w:tcPr>
          <w:p w14:paraId="6AD1058E" w14:textId="0866ACFE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6FCF15B7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vAlign w:val="bottom"/>
          </w:tcPr>
          <w:p w14:paraId="7680F481" w14:textId="4216988A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6" w:type="pct"/>
          </w:tcPr>
          <w:p w14:paraId="4C30EFC6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vAlign w:val="bottom"/>
          </w:tcPr>
          <w:p w14:paraId="0C6B62F6" w14:textId="69798F79" w:rsidR="00F11314" w:rsidRPr="00081109" w:rsidRDefault="00FB1C5B" w:rsidP="00F1131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9" w:type="pct"/>
          </w:tcPr>
          <w:p w14:paraId="0EC03DA7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vAlign w:val="bottom"/>
          </w:tcPr>
          <w:p w14:paraId="0009F1AF" w14:textId="521132FC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F11314" w:rsidRPr="00081109" w14:paraId="6849B8D6" w14:textId="77777777" w:rsidTr="00F11314">
        <w:trPr>
          <w:trHeight w:val="425"/>
        </w:trPr>
        <w:tc>
          <w:tcPr>
            <w:tcW w:w="2182" w:type="pct"/>
          </w:tcPr>
          <w:p w14:paraId="6D4174B6" w14:textId="77777777" w:rsidR="00F11314" w:rsidRPr="00081109" w:rsidRDefault="00F11314" w:rsidP="00F113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76852" w14:textId="70355017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19D9B8FB" w14:textId="77777777" w:rsidR="00F11314" w:rsidRPr="00081109" w:rsidRDefault="00F11314" w:rsidP="00F1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09A2896" w14:textId="02395039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6" w:type="pct"/>
          </w:tcPr>
          <w:p w14:paraId="4513E433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27264CF9" w14:textId="559F6ED0" w:rsidR="00F11314" w:rsidRPr="00081109" w:rsidRDefault="00FB1C5B" w:rsidP="00F1131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9" w:type="pct"/>
          </w:tcPr>
          <w:p w14:paraId="0363BB23" w14:textId="77777777" w:rsidR="00F11314" w:rsidRPr="00081109" w:rsidRDefault="00F11314" w:rsidP="00F1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40ED68E" w14:textId="02A5F6D2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314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F11314" w:rsidRPr="00081109" w14:paraId="3A454C86" w14:textId="77777777" w:rsidTr="00F11314">
        <w:trPr>
          <w:trHeight w:val="439"/>
        </w:trPr>
        <w:tc>
          <w:tcPr>
            <w:tcW w:w="2182" w:type="pct"/>
          </w:tcPr>
          <w:p w14:paraId="6F44CCDF" w14:textId="77777777" w:rsidR="00F11314" w:rsidRPr="00081109" w:rsidRDefault="00F11314" w:rsidP="00F11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6CC4" w14:textId="3C1D3E96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11314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367D6875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0E66" w14:textId="3FBE5096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11314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</w:tcPr>
          <w:p w14:paraId="69BE13E0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7AC0" w14:textId="74AA0E1D" w:rsidR="00F11314" w:rsidRPr="00081109" w:rsidRDefault="00FB1C5B" w:rsidP="00F1131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11314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9" w:type="pct"/>
          </w:tcPr>
          <w:p w14:paraId="6C2AF3AF" w14:textId="77777777" w:rsidR="00F11314" w:rsidRPr="00081109" w:rsidRDefault="00F11314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37BE8" w14:textId="1B78304E" w:rsidR="00F11314" w:rsidRPr="00081109" w:rsidRDefault="00FB1C5B" w:rsidP="00F1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11314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0F9570F9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02"/>
        <w:gridCol w:w="274"/>
        <w:gridCol w:w="1059"/>
        <w:gridCol w:w="255"/>
        <w:gridCol w:w="1089"/>
        <w:gridCol w:w="270"/>
        <w:gridCol w:w="1085"/>
      </w:tblGrid>
      <w:tr w:rsidR="00641B32" w:rsidRPr="00C075DE" w14:paraId="17B5BF31" w14:textId="77777777" w:rsidTr="00387C52">
        <w:trPr>
          <w:tblHeader/>
        </w:trPr>
        <w:tc>
          <w:tcPr>
            <w:tcW w:w="2204" w:type="pct"/>
          </w:tcPr>
          <w:p w14:paraId="731BAE16" w14:textId="77777777" w:rsidR="007C24ED" w:rsidRPr="00C075DE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14:paraId="07F27396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B49030D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B070774" w14:textId="77777777" w:rsidR="007C24ED" w:rsidRPr="00C075DE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B32" w:rsidRPr="00C075DE" w14:paraId="048336FC" w14:textId="77777777" w:rsidTr="00387C52">
        <w:trPr>
          <w:trHeight w:val="335"/>
          <w:tblHeader/>
        </w:trPr>
        <w:tc>
          <w:tcPr>
            <w:tcW w:w="2204" w:type="pct"/>
          </w:tcPr>
          <w:p w14:paraId="6DF64E49" w14:textId="77777777" w:rsidR="008033E4" w:rsidRPr="00C075DE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D262708" w14:textId="2DE98B59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5BB40F95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C6B161" w14:textId="031E8363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28F9F71" w14:textId="77777777" w:rsidR="008033E4" w:rsidRPr="00C075DE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AE49DA5" w14:textId="3EB37CA9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F80BCD9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D9BF0D" w14:textId="62E6F24E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B32" w:rsidRPr="00C075DE" w14:paraId="4AC373CB" w14:textId="77777777" w:rsidTr="00387C52">
        <w:trPr>
          <w:trHeight w:val="335"/>
          <w:tblHeader/>
        </w:trPr>
        <w:tc>
          <w:tcPr>
            <w:tcW w:w="2204" w:type="pct"/>
          </w:tcPr>
          <w:p w14:paraId="32746A4E" w14:textId="68D72A63" w:rsidR="008033E4" w:rsidRPr="00C075DE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71F1252" w14:textId="06B53887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3E0EA16A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53403D" w14:textId="2E20A41B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5ED4511B" w14:textId="77777777" w:rsidR="008033E4" w:rsidRPr="00C075DE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3856B2" w14:textId="31988956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662B4FF" w14:textId="77777777" w:rsidR="008033E4" w:rsidRPr="00C075DE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C6554E" w14:textId="08E4C260" w:rsidR="008033E4" w:rsidRPr="00C075DE" w:rsidRDefault="00FB1C5B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B2AFA" w:rsidRPr="00C075DE" w14:paraId="651882CC" w14:textId="77777777" w:rsidTr="00053ED3">
        <w:trPr>
          <w:tblHeader/>
        </w:trPr>
        <w:tc>
          <w:tcPr>
            <w:tcW w:w="2204" w:type="pct"/>
          </w:tcPr>
          <w:p w14:paraId="473E0026" w14:textId="77777777" w:rsidR="008033E4" w:rsidRPr="00C075DE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pct"/>
            <w:gridSpan w:val="7"/>
          </w:tcPr>
          <w:p w14:paraId="30987DA2" w14:textId="77777777" w:rsidR="008033E4" w:rsidRPr="00C075DE" w:rsidRDefault="008033E4" w:rsidP="008033E4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B32" w:rsidRPr="00C075DE" w14:paraId="14D7FE27" w14:textId="77777777" w:rsidTr="00387C52">
        <w:tc>
          <w:tcPr>
            <w:tcW w:w="2204" w:type="pct"/>
          </w:tcPr>
          <w:p w14:paraId="448FD07C" w14:textId="6E62E05E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0" w:type="pct"/>
          </w:tcPr>
          <w:p w14:paraId="5C3E057A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6510C1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40AA7C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DD91FE0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DA8C37E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0A101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0D49E1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C075DE" w14:paraId="29D9C073" w14:textId="77777777" w:rsidTr="00387C52">
        <w:tc>
          <w:tcPr>
            <w:tcW w:w="2204" w:type="pct"/>
          </w:tcPr>
          <w:p w14:paraId="785EA8DE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628147E7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B0617B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86920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B05C85D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E48C86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EFCA84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21FE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C075DE" w14:paraId="70B44099" w14:textId="77777777" w:rsidTr="00387C52">
        <w:tc>
          <w:tcPr>
            <w:tcW w:w="2204" w:type="pct"/>
          </w:tcPr>
          <w:p w14:paraId="21B8D7F1" w14:textId="77777777" w:rsidR="008033E4" w:rsidRPr="00C075DE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00" w:type="pct"/>
          </w:tcPr>
          <w:p w14:paraId="4B40FC10" w14:textId="089670ED" w:rsidR="008033E4" w:rsidRPr="00C075DE" w:rsidRDefault="00ED7376" w:rsidP="008033E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712BE8B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48DF9" w14:textId="0A23A396" w:rsidR="008033E4" w:rsidRPr="00C075DE" w:rsidRDefault="008033E4" w:rsidP="008033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26675B21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661FDA60" w14:textId="44681AB0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34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147" w:type="pct"/>
          </w:tcPr>
          <w:p w14:paraId="6F098976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EB65FB" w14:textId="402B15D9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033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</w:tr>
      <w:tr w:rsidR="00641B32" w:rsidRPr="00FF7CE0" w14:paraId="4858C563" w14:textId="77777777" w:rsidTr="00387C52">
        <w:tc>
          <w:tcPr>
            <w:tcW w:w="2204" w:type="pct"/>
            <w:shd w:val="clear" w:color="auto" w:fill="auto"/>
          </w:tcPr>
          <w:p w14:paraId="4E1F156F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98613E0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7B535F7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0DE42A69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053BC448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60E5B23B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66F3647D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262EE32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C075DE" w14:paraId="1B074281" w14:textId="77777777" w:rsidTr="00387C52">
        <w:tc>
          <w:tcPr>
            <w:tcW w:w="2204" w:type="pct"/>
            <w:shd w:val="clear" w:color="auto" w:fill="auto"/>
          </w:tcPr>
          <w:p w14:paraId="4F7416F2" w14:textId="14C5F8EA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55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  <w:shd w:val="clear" w:color="auto" w:fill="auto"/>
          </w:tcPr>
          <w:p w14:paraId="33A132C2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A250515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940D0D9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698BC9F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7C88E48B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AB49EF6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42FD95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C075DE" w14:paraId="71AAFD42" w14:textId="77777777" w:rsidTr="00387C52">
        <w:tc>
          <w:tcPr>
            <w:tcW w:w="2204" w:type="pct"/>
            <w:shd w:val="clear" w:color="auto" w:fill="auto"/>
          </w:tcPr>
          <w:p w14:paraId="215B2483" w14:textId="09EAD718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00" w:type="pct"/>
            <w:shd w:val="clear" w:color="auto" w:fill="auto"/>
          </w:tcPr>
          <w:p w14:paraId="4094689E" w14:textId="100750E3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D7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9" w:type="pct"/>
            <w:shd w:val="clear" w:color="auto" w:fill="auto"/>
          </w:tcPr>
          <w:p w14:paraId="187E43A0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F51CE1" w14:textId="6DDE0227" w:rsidR="008033E4" w:rsidRPr="00C075DE" w:rsidRDefault="00FB1C5B" w:rsidP="007327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033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39" w:type="pct"/>
            <w:shd w:val="clear" w:color="auto" w:fill="auto"/>
          </w:tcPr>
          <w:p w14:paraId="5C61AFB7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2A9EE05D" w14:textId="1654F7E6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34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7" w:type="pct"/>
            <w:shd w:val="clear" w:color="auto" w:fill="auto"/>
          </w:tcPr>
          <w:p w14:paraId="2C12244E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F0799FA" w14:textId="6520A004" w:rsidR="008033E4" w:rsidRPr="00C075DE" w:rsidRDefault="00FB1C5B" w:rsidP="007327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033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</w:tr>
      <w:tr w:rsidR="00641B32" w:rsidRPr="00FF7CE0" w14:paraId="73707C9D" w14:textId="77777777" w:rsidTr="00387C52">
        <w:tc>
          <w:tcPr>
            <w:tcW w:w="2204" w:type="pct"/>
            <w:shd w:val="clear" w:color="auto" w:fill="auto"/>
          </w:tcPr>
          <w:p w14:paraId="2467028C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ED96A23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5C979D0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6D52E3C5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FF8FA26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2DA147C4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F4AFA61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1A741C5B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C075DE" w14:paraId="33DC885D" w14:textId="77777777" w:rsidTr="00387C52">
        <w:tc>
          <w:tcPr>
            <w:tcW w:w="2204" w:type="pct"/>
            <w:shd w:val="clear" w:color="auto" w:fill="auto"/>
          </w:tcPr>
          <w:p w14:paraId="10993CE9" w14:textId="77777777" w:rsidR="008033E4" w:rsidRPr="00C075DE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shd w:val="clear" w:color="auto" w:fill="auto"/>
          </w:tcPr>
          <w:p w14:paraId="61C2773B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7C65024C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A162514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4E9959B0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6C12A494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240B455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752F061" w14:textId="77777777" w:rsidR="008033E4" w:rsidRPr="00C075DE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C075DE" w14:paraId="5444C7AE" w14:textId="77777777" w:rsidTr="00387C52">
        <w:tc>
          <w:tcPr>
            <w:tcW w:w="2204" w:type="pct"/>
            <w:shd w:val="clear" w:color="auto" w:fill="auto"/>
          </w:tcPr>
          <w:p w14:paraId="2E682A6F" w14:textId="77777777" w:rsidR="008033E4" w:rsidRPr="00C075DE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0" w:type="pct"/>
            <w:shd w:val="clear" w:color="auto" w:fill="auto"/>
          </w:tcPr>
          <w:p w14:paraId="6D30A536" w14:textId="46E448A0" w:rsidR="008033E4" w:rsidRPr="00C075DE" w:rsidRDefault="00FB1C5B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D7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9" w:type="pct"/>
            <w:shd w:val="clear" w:color="auto" w:fill="auto"/>
          </w:tcPr>
          <w:p w14:paraId="7E3EEDFE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3D2055" w14:textId="74D93807" w:rsidR="008033E4" w:rsidRPr="00C075DE" w:rsidRDefault="00FB1C5B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03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9" w:type="pct"/>
            <w:shd w:val="clear" w:color="auto" w:fill="auto"/>
          </w:tcPr>
          <w:p w14:paraId="770E4ED8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7AF398DF" w14:textId="00ADADF4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34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147" w:type="pct"/>
            <w:shd w:val="clear" w:color="auto" w:fill="auto"/>
          </w:tcPr>
          <w:p w14:paraId="6E3C8C22" w14:textId="77777777" w:rsidR="008033E4" w:rsidRPr="00C075DE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3D8EE90" w14:textId="68A633EE" w:rsidR="008033E4" w:rsidRPr="00C075DE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8033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641B32" w:rsidRPr="007D233F" w14:paraId="37CB6E06" w14:textId="77777777" w:rsidTr="00387C52">
        <w:trPr>
          <w:tblHeader/>
        </w:trPr>
        <w:tc>
          <w:tcPr>
            <w:tcW w:w="2204" w:type="pct"/>
          </w:tcPr>
          <w:p w14:paraId="620098BF" w14:textId="77777777" w:rsidR="008033E4" w:rsidRPr="007D233F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BF0D185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70A2C377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2F319881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CB45279" w14:textId="77777777" w:rsidR="008033E4" w:rsidRPr="007D233F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CCCBBFB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55465B9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</w:tcPr>
          <w:p w14:paraId="71CF465E" w14:textId="77777777" w:rsidR="008033E4" w:rsidRPr="007D233F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B32" w:rsidRPr="00FF7CE0" w14:paraId="2781D9E5" w14:textId="77777777" w:rsidTr="00387C52">
        <w:trPr>
          <w:tblHeader/>
        </w:trPr>
        <w:tc>
          <w:tcPr>
            <w:tcW w:w="2204" w:type="pct"/>
          </w:tcPr>
          <w:p w14:paraId="2EB5F769" w14:textId="77777777" w:rsidR="008033E4" w:rsidRPr="00FF7CE0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</w:tcPr>
          <w:p w14:paraId="15E1356A" w14:textId="436557EC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AD4CF" w14:textId="77777777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52F6F8" w14:textId="3B624106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CD965FB" w14:textId="77777777" w:rsidR="008033E4" w:rsidRPr="00FF7CE0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2A1883" w14:textId="0F89FAAC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FB3A9E" w14:textId="77777777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04C837" w14:textId="025B9C5B" w:rsidR="008033E4" w:rsidRPr="00FF7CE0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B32" w:rsidRPr="00FF7CE0" w14:paraId="03AF2EFA" w14:textId="77777777" w:rsidTr="00387C52">
        <w:tc>
          <w:tcPr>
            <w:tcW w:w="2204" w:type="pct"/>
          </w:tcPr>
          <w:p w14:paraId="2B542B8E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5717B5DC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A89981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15C8E0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CC7F923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ADA3A9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6C4C43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B64CDB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F7CE0" w14:paraId="7A8F618E" w14:textId="77777777" w:rsidTr="00387C52">
        <w:tc>
          <w:tcPr>
            <w:tcW w:w="2204" w:type="pct"/>
            <w:shd w:val="clear" w:color="auto" w:fill="auto"/>
          </w:tcPr>
          <w:p w14:paraId="72A9CFE2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00" w:type="pct"/>
            <w:shd w:val="clear" w:color="auto" w:fill="auto"/>
          </w:tcPr>
          <w:p w14:paraId="7799119A" w14:textId="22468A3D" w:rsidR="008033E4" w:rsidRPr="00FF7CE0" w:rsidRDefault="00ED7376" w:rsidP="008033E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6452E91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18409F" w14:textId="788698DE" w:rsidR="008033E4" w:rsidRPr="00FF7CE0" w:rsidRDefault="008033E4" w:rsidP="008033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740CB3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0717E8F3" w14:textId="352F2E87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47" w:type="pct"/>
            <w:shd w:val="clear" w:color="auto" w:fill="auto"/>
          </w:tcPr>
          <w:p w14:paraId="3B50756A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B533C2" w14:textId="1C6C6404" w:rsidR="008033E4" w:rsidRPr="00FF7CE0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641B32" w:rsidRPr="00FF7CE0" w14:paraId="39844088" w14:textId="77777777" w:rsidTr="00387C52">
        <w:tc>
          <w:tcPr>
            <w:tcW w:w="2204" w:type="pct"/>
            <w:shd w:val="clear" w:color="auto" w:fill="auto"/>
          </w:tcPr>
          <w:p w14:paraId="4490C318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009940A5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251B404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6373A829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670726C3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186704B9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432CE6AD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C9A60E7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FF7CE0" w14:paraId="13AA4E45" w14:textId="77777777" w:rsidTr="00387C52">
        <w:tc>
          <w:tcPr>
            <w:tcW w:w="2204" w:type="pct"/>
          </w:tcPr>
          <w:p w14:paraId="4C6C48CF" w14:textId="3DBF355B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shd w:val="clear" w:color="auto" w:fill="auto"/>
          </w:tcPr>
          <w:p w14:paraId="7131FE0B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5EBEBD3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C2D2FE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B255634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68F35D" w14:textId="77777777" w:rsidR="008033E4" w:rsidRPr="00FF7CE0" w:rsidRDefault="008033E4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4D14E5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7746D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B32" w:rsidRPr="00FF7CE0" w14:paraId="0D830699" w14:textId="77777777" w:rsidTr="00387C52">
        <w:tc>
          <w:tcPr>
            <w:tcW w:w="2204" w:type="pct"/>
          </w:tcPr>
          <w:p w14:paraId="423D2268" w14:textId="0B0CE4E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F7C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0" w:type="pct"/>
            <w:shd w:val="clear" w:color="auto" w:fill="auto"/>
          </w:tcPr>
          <w:p w14:paraId="3E5DB504" w14:textId="03F41F62" w:rsidR="008033E4" w:rsidRPr="00FF7CE0" w:rsidRDefault="003F0D5B" w:rsidP="008033E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BF62E00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4F7DC9" w14:textId="2052D781" w:rsidR="008033E4" w:rsidRPr="00FF7CE0" w:rsidRDefault="00FB1C5B" w:rsidP="008033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33E4" w:rsidRPr="00FF7C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39" w:type="pct"/>
          </w:tcPr>
          <w:p w14:paraId="6A993BF1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9D8809" w14:textId="55D15CE4" w:rsidR="008033E4" w:rsidRPr="00FF7CE0" w:rsidRDefault="001E49D9" w:rsidP="008033E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881EF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1D7E4C" w14:textId="2CF87C95" w:rsidR="008033E4" w:rsidRPr="00FF7CE0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33E4" w:rsidRPr="00FF7C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</w:tr>
      <w:tr w:rsidR="00641B32" w:rsidRPr="00FF7CE0" w14:paraId="23D6B9D6" w14:textId="77777777" w:rsidTr="00387C52">
        <w:tc>
          <w:tcPr>
            <w:tcW w:w="2204" w:type="pct"/>
          </w:tcPr>
          <w:p w14:paraId="7AFEA2C2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5B6F287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</w:tcPr>
          <w:p w14:paraId="2682D6DF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0479FAD6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5698A4B4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38F379BD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F921429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21C5431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1B32" w:rsidRPr="00FF7CE0" w14:paraId="7EA75393" w14:textId="77777777" w:rsidTr="00387C52">
        <w:tc>
          <w:tcPr>
            <w:tcW w:w="2204" w:type="pct"/>
          </w:tcPr>
          <w:p w14:paraId="78DAF966" w14:textId="77777777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039EB558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A9FAB09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716FB4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CD73AE9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FBD369" w14:textId="77777777" w:rsidR="008033E4" w:rsidRPr="00FF7CE0" w:rsidRDefault="008033E4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A4A06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268ACB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B32" w:rsidRPr="00FF7CE0" w14:paraId="5535230F" w14:textId="77777777" w:rsidTr="00387C52">
        <w:tc>
          <w:tcPr>
            <w:tcW w:w="2204" w:type="pct"/>
          </w:tcPr>
          <w:p w14:paraId="743E39B1" w14:textId="77777777" w:rsidR="008033E4" w:rsidRPr="00FF7CE0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F7CE0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FF7CE0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FF7CE0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14:paraId="12382EEB" w14:textId="5C526F96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9" w:type="pct"/>
          </w:tcPr>
          <w:p w14:paraId="106CAB57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33F5E466" w14:textId="47125E72" w:rsidR="008033E4" w:rsidRPr="00FF7CE0" w:rsidRDefault="00FB1C5B" w:rsidP="008033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39" w:type="pct"/>
          </w:tcPr>
          <w:p w14:paraId="7B47F4F1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128CC43B" w14:textId="28ADBEC6" w:rsidR="008033E4" w:rsidRPr="00FF7CE0" w:rsidRDefault="00842AD0" w:rsidP="008033E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0B685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C76D0CD" w14:textId="1A810C8F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B32" w:rsidRPr="00FF7CE0" w14:paraId="04F0958F" w14:textId="77777777" w:rsidTr="00387C52">
        <w:tc>
          <w:tcPr>
            <w:tcW w:w="2204" w:type="pct"/>
          </w:tcPr>
          <w:p w14:paraId="728EE770" w14:textId="28337632" w:rsidR="008033E4" w:rsidRPr="00FF7CE0" w:rsidRDefault="008033E4" w:rsidP="008033E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ทีทีที คอร์ปอเรชั่น จำกัด</w:t>
            </w:r>
          </w:p>
        </w:tc>
        <w:tc>
          <w:tcPr>
            <w:tcW w:w="600" w:type="pct"/>
            <w:shd w:val="clear" w:color="auto" w:fill="auto"/>
          </w:tcPr>
          <w:p w14:paraId="6F51B097" w14:textId="3EAD5694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9" w:type="pct"/>
          </w:tcPr>
          <w:p w14:paraId="2BF08944" w14:textId="77777777" w:rsidR="008033E4" w:rsidRPr="00FF7CE0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CECBA5" w14:textId="07F40EF6" w:rsidR="008033E4" w:rsidRPr="00FF7CE0" w:rsidRDefault="00FB1C5B" w:rsidP="008033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39" w:type="pct"/>
          </w:tcPr>
          <w:p w14:paraId="29675FE5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DD69DB1" w14:textId="5AAD3EFB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47" w:type="pct"/>
          </w:tcPr>
          <w:p w14:paraId="2D6C96C6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E0ECFE" w14:textId="3666BF6F" w:rsidR="008033E4" w:rsidRPr="00FF7CE0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98001D" w:rsidRPr="00FF7CE0" w14:paraId="013CCA61" w14:textId="77777777" w:rsidTr="00387C52">
        <w:tc>
          <w:tcPr>
            <w:tcW w:w="2204" w:type="pct"/>
          </w:tcPr>
          <w:p w14:paraId="5876E42A" w14:textId="436EB4D6" w:rsidR="0098001D" w:rsidRPr="00A85D4F" w:rsidRDefault="005271EC" w:rsidP="008033E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600" w:type="pct"/>
            <w:shd w:val="clear" w:color="auto" w:fill="auto"/>
          </w:tcPr>
          <w:p w14:paraId="641BF8D1" w14:textId="6257B3EA" w:rsidR="0098001D" w:rsidRPr="00A85D4F" w:rsidRDefault="00FB1C5B" w:rsidP="00ED219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9" w:type="pct"/>
          </w:tcPr>
          <w:p w14:paraId="2025553A" w14:textId="77777777" w:rsidR="0098001D" w:rsidRPr="00A85D4F" w:rsidRDefault="0098001D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4349BE" w14:textId="42B6476B" w:rsidR="0098001D" w:rsidRPr="00A85D4F" w:rsidRDefault="00546346" w:rsidP="0054634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5D4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5770D64A" w14:textId="77777777" w:rsidR="0098001D" w:rsidRPr="00A85D4F" w:rsidRDefault="0098001D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D9ADAD" w14:textId="1F841345" w:rsidR="0098001D" w:rsidRPr="00A85D4F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7" w:type="pct"/>
          </w:tcPr>
          <w:p w14:paraId="1FE882B1" w14:textId="77777777" w:rsidR="0098001D" w:rsidRPr="00A85D4F" w:rsidRDefault="0098001D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5EA86A9" w14:textId="65DEB3ED" w:rsidR="0098001D" w:rsidRPr="00A85D4F" w:rsidRDefault="00546346" w:rsidP="005463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5D4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41B32" w:rsidRPr="00FF7CE0" w14:paraId="2428AFFB" w14:textId="77777777" w:rsidTr="00387C52">
        <w:tc>
          <w:tcPr>
            <w:tcW w:w="2204" w:type="pct"/>
          </w:tcPr>
          <w:p w14:paraId="55EEDD1D" w14:textId="77777777" w:rsidR="008033E4" w:rsidRPr="00FF7CE0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00" w:type="pct"/>
            <w:shd w:val="clear" w:color="auto" w:fill="auto"/>
          </w:tcPr>
          <w:p w14:paraId="47A58D35" w14:textId="5C67DF2D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9" w:type="pct"/>
          </w:tcPr>
          <w:p w14:paraId="352704C5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EEBD3A" w14:textId="5ACB39B8" w:rsidR="008033E4" w:rsidRPr="00FF7CE0" w:rsidRDefault="00FB1C5B" w:rsidP="008033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39" w:type="pct"/>
          </w:tcPr>
          <w:p w14:paraId="45DE34BC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7899E1E4" w14:textId="71CC203A" w:rsidR="008033E4" w:rsidRPr="00FF7CE0" w:rsidRDefault="0060526A" w:rsidP="008033E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7BE09D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564B962" w14:textId="5EB8931A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B32" w:rsidRPr="00FF7CE0" w14:paraId="73628500" w14:textId="77777777" w:rsidTr="00387C52">
        <w:tc>
          <w:tcPr>
            <w:tcW w:w="2204" w:type="pct"/>
          </w:tcPr>
          <w:p w14:paraId="47F3FFAF" w14:textId="77777777" w:rsidR="008033E4" w:rsidRPr="00FF7CE0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0" w:type="pct"/>
            <w:shd w:val="clear" w:color="auto" w:fill="auto"/>
          </w:tcPr>
          <w:p w14:paraId="76A4ABB2" w14:textId="7AE47039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9" w:type="pct"/>
          </w:tcPr>
          <w:p w14:paraId="265BC4AD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94E1D0" w14:textId="16274462" w:rsidR="008033E4" w:rsidRPr="00FF7CE0" w:rsidRDefault="00FB1C5B" w:rsidP="008033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39" w:type="pct"/>
          </w:tcPr>
          <w:p w14:paraId="4FA7AE8B" w14:textId="77777777" w:rsidR="008033E4" w:rsidRPr="00FF7CE0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6EDFFD5C" w14:textId="3EFD5552" w:rsidR="008033E4" w:rsidRPr="00FF7CE0" w:rsidRDefault="0060526A" w:rsidP="008033E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079DB9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3A79E2" w14:textId="3D7DCA3E" w:rsidR="008033E4" w:rsidRPr="00FF7CE0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B32" w:rsidRPr="00FF7CE0" w14:paraId="0A85D1E2" w14:textId="77777777" w:rsidTr="00387C52">
        <w:tc>
          <w:tcPr>
            <w:tcW w:w="2204" w:type="pct"/>
          </w:tcPr>
          <w:p w14:paraId="25955028" w14:textId="77777777" w:rsidR="008033E4" w:rsidRPr="00FF7CE0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0CB72" w14:textId="683C1BCA" w:rsidR="008033E4" w:rsidRPr="00FF7CE0" w:rsidRDefault="00FB1C5B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635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49" w:type="pct"/>
          </w:tcPr>
          <w:p w14:paraId="26F9C81B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E78AB" w14:textId="68390E24" w:rsidR="008033E4" w:rsidRPr="00FF7CE0" w:rsidRDefault="00FB1C5B" w:rsidP="008033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033E4"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39" w:type="pct"/>
          </w:tcPr>
          <w:p w14:paraId="29E80F30" w14:textId="77777777" w:rsidR="008033E4" w:rsidRPr="00FF7CE0" w:rsidRDefault="008033E4" w:rsidP="008033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0D3" w14:textId="57A4D8BC" w:rsidR="008033E4" w:rsidRPr="00FF7CE0" w:rsidRDefault="00FB1C5B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47" w:type="pct"/>
          </w:tcPr>
          <w:p w14:paraId="56A9F711" w14:textId="77777777" w:rsidR="008033E4" w:rsidRPr="00FF7CE0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82DE7" w14:textId="4B405878" w:rsidR="008033E4" w:rsidRPr="00FF7CE0" w:rsidRDefault="00FB1C5B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033E4" w:rsidRPr="00FF7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</w:tr>
    </w:tbl>
    <w:p w14:paraId="70B7334E" w14:textId="25EEEC4D" w:rsidR="007C24ED" w:rsidRPr="005860BC" w:rsidRDefault="007C24ED" w:rsidP="007C24ED">
      <w:pPr>
        <w:rPr>
          <w:rFonts w:asciiTheme="majorBidi" w:hAnsiTheme="majorBidi" w:cstheme="majorBidi"/>
          <w:sz w:val="2"/>
          <w:szCs w:val="2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"/>
        <w:gridCol w:w="1067"/>
        <w:gridCol w:w="11"/>
        <w:gridCol w:w="260"/>
        <w:gridCol w:w="10"/>
        <w:gridCol w:w="1086"/>
        <w:gridCol w:w="270"/>
        <w:gridCol w:w="1083"/>
        <w:gridCol w:w="270"/>
        <w:gridCol w:w="7"/>
        <w:gridCol w:w="1081"/>
        <w:gridCol w:w="13"/>
      </w:tblGrid>
      <w:tr w:rsidR="005860BC" w:rsidRPr="009E555A" w14:paraId="231E4BE9" w14:textId="77777777" w:rsidTr="00893655">
        <w:trPr>
          <w:trHeight w:val="335"/>
          <w:tblHeader/>
        </w:trPr>
        <w:tc>
          <w:tcPr>
            <w:tcW w:w="4032" w:type="dxa"/>
          </w:tcPr>
          <w:p w14:paraId="6201869A" w14:textId="77777777" w:rsidR="005860BC" w:rsidRPr="009E555A" w:rsidRDefault="005860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gridSpan w:val="6"/>
          </w:tcPr>
          <w:p w14:paraId="6F95B28F" w14:textId="77777777" w:rsidR="005860BC" w:rsidRPr="00423998" w:rsidRDefault="005860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F01860" w14:textId="77777777" w:rsidR="005860BC" w:rsidRPr="009E555A" w:rsidRDefault="0058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4" w:type="dxa"/>
            <w:gridSpan w:val="5"/>
          </w:tcPr>
          <w:p w14:paraId="01E4019B" w14:textId="77777777" w:rsidR="005860BC" w:rsidRPr="00423998" w:rsidRDefault="005860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E68" w:rsidRPr="00C075DE" w14:paraId="4FF459D4" w14:textId="77777777" w:rsidTr="00893655">
        <w:trPr>
          <w:trHeight w:val="335"/>
          <w:tblHeader/>
        </w:trPr>
        <w:tc>
          <w:tcPr>
            <w:tcW w:w="4032" w:type="dxa"/>
          </w:tcPr>
          <w:p w14:paraId="001CF757" w14:textId="77777777" w:rsidR="00364E68" w:rsidRPr="00C075DE" w:rsidRDefault="00364E68" w:rsidP="00364E6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7" w:type="dxa"/>
            <w:gridSpan w:val="2"/>
          </w:tcPr>
          <w:p w14:paraId="72497A2D" w14:textId="1C5CA8E9" w:rsidR="00364E68" w:rsidRPr="00C075DE" w:rsidRDefault="00FB1C5B" w:rsidP="00364E6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gridSpan w:val="2"/>
          </w:tcPr>
          <w:p w14:paraId="07E10BAF" w14:textId="77777777" w:rsidR="00364E68" w:rsidRPr="00C075DE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F89F9AF" w14:textId="139F2DA8" w:rsidR="00364E68" w:rsidRPr="00C075DE" w:rsidRDefault="00FB1C5B" w:rsidP="00053ED3">
            <w:pPr>
              <w:tabs>
                <w:tab w:val="clear" w:pos="90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B3CA8DB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126C42E" w14:textId="1A1616B5" w:rsidR="00364E68" w:rsidRPr="00C075DE" w:rsidRDefault="00FB1C5B" w:rsidP="00364E68">
            <w:pPr>
              <w:spacing w:line="240" w:lineRule="auto"/>
              <w:ind w:left="-11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" w:type="dxa"/>
            <w:gridSpan w:val="2"/>
          </w:tcPr>
          <w:p w14:paraId="774104C1" w14:textId="77777777" w:rsidR="00364E68" w:rsidRPr="00C075DE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14605D9F" w14:textId="16158EDE" w:rsidR="00364E68" w:rsidRPr="00C075DE" w:rsidRDefault="00FB1C5B" w:rsidP="00053ED3">
            <w:pPr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64E68" w:rsidRPr="009E555A" w14:paraId="13CDE887" w14:textId="77777777" w:rsidTr="00893655">
        <w:trPr>
          <w:trHeight w:val="335"/>
          <w:tblHeader/>
        </w:trPr>
        <w:tc>
          <w:tcPr>
            <w:tcW w:w="4032" w:type="dxa"/>
          </w:tcPr>
          <w:p w14:paraId="5C52F0C1" w14:textId="5453F199" w:rsidR="00364E68" w:rsidRPr="009E555A" w:rsidRDefault="00364E68" w:rsidP="00364E6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77" w:type="dxa"/>
            <w:gridSpan w:val="2"/>
          </w:tcPr>
          <w:p w14:paraId="74EAF50D" w14:textId="07A98992" w:rsidR="00364E68" w:rsidRPr="005860BC" w:rsidRDefault="00FB1C5B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  <w:gridSpan w:val="2"/>
          </w:tcPr>
          <w:p w14:paraId="74C7E4DD" w14:textId="77777777" w:rsidR="00364E68" w:rsidRPr="005860BC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33A3D6EA" w14:textId="7C6B9FD2" w:rsidR="00364E68" w:rsidRPr="005860BC" w:rsidRDefault="00FB1C5B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78A6C0" w14:textId="77777777" w:rsidR="00364E68" w:rsidRPr="005860BC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A1E220" w14:textId="65E601A6" w:rsidR="00364E68" w:rsidRPr="005860BC" w:rsidRDefault="00FB1C5B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  <w:gridSpan w:val="2"/>
          </w:tcPr>
          <w:p w14:paraId="576CBF50" w14:textId="77777777" w:rsidR="00364E68" w:rsidRPr="005860BC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01F44A2A" w14:textId="24AD6A77" w:rsidR="00364E68" w:rsidRPr="005860BC" w:rsidRDefault="00FB1C5B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64E68" w:rsidRPr="009E555A" w14:paraId="762C8CA7" w14:textId="77777777" w:rsidTr="00893655">
        <w:trPr>
          <w:tblHeader/>
        </w:trPr>
        <w:tc>
          <w:tcPr>
            <w:tcW w:w="4032" w:type="dxa"/>
          </w:tcPr>
          <w:p w14:paraId="5D5E5085" w14:textId="77777777" w:rsidR="00364E68" w:rsidRPr="009E555A" w:rsidRDefault="00364E68" w:rsidP="00364E6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68" w:type="dxa"/>
            <w:gridSpan w:val="12"/>
          </w:tcPr>
          <w:p w14:paraId="0643E81E" w14:textId="77777777" w:rsidR="00364E68" w:rsidRPr="009E555A" w:rsidRDefault="00364E68" w:rsidP="00364E6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E68" w:rsidRPr="00C075DE" w14:paraId="46AFCD21" w14:textId="77777777" w:rsidTr="00893655">
        <w:tc>
          <w:tcPr>
            <w:tcW w:w="4032" w:type="dxa"/>
          </w:tcPr>
          <w:p w14:paraId="0FA6B5E5" w14:textId="33685A1E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99CD39C" w14:textId="77777777" w:rsidR="00364E68" w:rsidRPr="00845E35" w:rsidRDefault="00364E68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06EAABD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1098EECD" w14:textId="77777777" w:rsidR="00364E68" w:rsidRPr="00845E35" w:rsidRDefault="00364E68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DF5A7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095F6EF" w14:textId="77777777" w:rsidR="00364E68" w:rsidRPr="00845E35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42F24E9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5FA7E2AC" w14:textId="77777777" w:rsidR="00364E68" w:rsidRPr="00845E35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5DFC4732" w14:textId="77777777" w:rsidTr="00893655">
        <w:tc>
          <w:tcPr>
            <w:tcW w:w="4032" w:type="dxa"/>
          </w:tcPr>
          <w:p w14:paraId="1E0C1FBC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522A3D85" w14:textId="673E2EE6" w:rsidR="00364E68" w:rsidRPr="00C075DE" w:rsidRDefault="00FB1C5B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133B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987096F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0C81B34E" w14:textId="34FD5C0D" w:rsidR="00364E68" w:rsidRPr="00C075DE" w:rsidRDefault="00FB1C5B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364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66C871DA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C4B314" w14:textId="0FC42367" w:rsidR="00364E68" w:rsidRPr="00C075DE" w:rsidRDefault="00FB1C5B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33B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7" w:type="dxa"/>
            <w:gridSpan w:val="2"/>
          </w:tcPr>
          <w:p w14:paraId="3F16DBE9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6AFF44B8" w14:textId="49ADB300" w:rsidR="00364E68" w:rsidRPr="00C075DE" w:rsidRDefault="00FB1C5B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64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364E68" w:rsidRPr="00C075DE" w14:paraId="0E19476A" w14:textId="77777777" w:rsidTr="00893655">
        <w:tc>
          <w:tcPr>
            <w:tcW w:w="4032" w:type="dxa"/>
          </w:tcPr>
          <w:p w14:paraId="324428D9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FE4F2" w14:textId="4C6AD03B" w:rsidR="00364E68" w:rsidRPr="00C075DE" w:rsidRDefault="00FB1C5B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9A43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75F0921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E2282" w14:textId="65AFE240" w:rsidR="00364E68" w:rsidRPr="00C075DE" w:rsidRDefault="00FB1C5B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36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11AEC82B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E5AC" w14:textId="6F945D7A" w:rsidR="00364E68" w:rsidRPr="00C075DE" w:rsidRDefault="00FB1C5B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133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7" w:type="dxa"/>
            <w:gridSpan w:val="2"/>
          </w:tcPr>
          <w:p w14:paraId="7014DF55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C8B6CA" w14:textId="7CE0CF64" w:rsidR="00364E68" w:rsidRPr="00C075DE" w:rsidRDefault="00FB1C5B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64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364E68" w:rsidRPr="00C075DE" w14:paraId="728A8A2E" w14:textId="77777777" w:rsidTr="00893655">
        <w:trPr>
          <w:tblHeader/>
        </w:trPr>
        <w:tc>
          <w:tcPr>
            <w:tcW w:w="4032" w:type="dxa"/>
          </w:tcPr>
          <w:p w14:paraId="0943EF00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14:paraId="0E3483C8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FB04CA7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9795099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5E4AF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F2E503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948A351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02AE449A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294BD67B" w14:textId="77777777" w:rsidTr="00893655">
        <w:trPr>
          <w:tblHeader/>
        </w:trPr>
        <w:tc>
          <w:tcPr>
            <w:tcW w:w="4032" w:type="dxa"/>
          </w:tcPr>
          <w:p w14:paraId="0C366D31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7" w:type="dxa"/>
            <w:gridSpan w:val="2"/>
          </w:tcPr>
          <w:p w14:paraId="1F079F69" w14:textId="46E90DB0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27B31E0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B3510BA" w14:textId="5EADA6E8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8BCF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E3365AF" w14:textId="4B1E263C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04D0AA1E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541AF592" w14:textId="21EAE349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12390A23" w14:textId="77777777" w:rsidTr="00893655">
        <w:tc>
          <w:tcPr>
            <w:tcW w:w="4032" w:type="dxa"/>
          </w:tcPr>
          <w:p w14:paraId="056AE063" w14:textId="77777777" w:rsidR="00364E68" w:rsidRPr="00C075DE" w:rsidRDefault="00364E68" w:rsidP="00364E6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702EE817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528AA80D" w14:textId="77777777" w:rsidR="00364E68" w:rsidRPr="00C075DE" w:rsidRDefault="00364E68" w:rsidP="00364E6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C5DD191" w14:textId="77777777" w:rsidR="00364E68" w:rsidRPr="00C075DE" w:rsidRDefault="00364E68" w:rsidP="00364E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D6F29" w14:textId="77777777" w:rsidR="00364E68" w:rsidRPr="00C075DE" w:rsidRDefault="00364E68" w:rsidP="00364E6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DE3650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70D65A4D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6A532180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55" w:rsidRPr="00C075DE" w14:paraId="6F582078" w14:textId="77777777" w:rsidTr="00893655">
        <w:tc>
          <w:tcPr>
            <w:tcW w:w="4032" w:type="dxa"/>
          </w:tcPr>
          <w:p w14:paraId="3146A400" w14:textId="77777777" w:rsidR="00893655" w:rsidRPr="00C075DE" w:rsidRDefault="00893655" w:rsidP="00893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E0E722E" w14:textId="3FA46DE9" w:rsidR="00893655" w:rsidRPr="00C075DE" w:rsidRDefault="00FB1C5B" w:rsidP="00893655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B7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1" w:type="dxa"/>
            <w:gridSpan w:val="2"/>
          </w:tcPr>
          <w:p w14:paraId="0B3F5B48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189D8358" w14:textId="4063C3E5" w:rsidR="00893655" w:rsidRPr="00C075DE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93655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6DC4848F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271E47A1" w14:textId="21CA6153" w:rsidR="00893655" w:rsidRPr="00C075DE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4FAEB1B2" w14:textId="77777777" w:rsidR="00893655" w:rsidRPr="00C075DE" w:rsidRDefault="00893655" w:rsidP="0089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BE3DB11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93655" w:rsidRPr="00C075DE" w14:paraId="25EBB3E7" w14:textId="77777777" w:rsidTr="00893655">
        <w:tc>
          <w:tcPr>
            <w:tcW w:w="4032" w:type="dxa"/>
          </w:tcPr>
          <w:p w14:paraId="22E2A131" w14:textId="77777777" w:rsidR="00893655" w:rsidRPr="00C075DE" w:rsidRDefault="00893655" w:rsidP="0089365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B4EA98B" w14:textId="3F84FBB2" w:rsidR="00893655" w:rsidRPr="00C075DE" w:rsidRDefault="00FB1C5B" w:rsidP="00893655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D3F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1" w:type="dxa"/>
            <w:gridSpan w:val="2"/>
          </w:tcPr>
          <w:p w14:paraId="43CB240B" w14:textId="77777777" w:rsidR="00893655" w:rsidRPr="00C075DE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3329F39" w14:textId="4D9DCE45" w:rsidR="00893655" w:rsidRPr="00C075DE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93655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281336C2" w14:textId="77777777" w:rsidR="00893655" w:rsidRPr="00C075DE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4287D48" w14:textId="6C0475E8" w:rsidR="00893655" w:rsidRPr="00C075DE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205AED9A" w14:textId="77777777" w:rsidR="00893655" w:rsidRPr="00C075DE" w:rsidRDefault="00893655" w:rsidP="0089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B59FA7F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93655" w:rsidRPr="00C075DE" w14:paraId="6273D96B" w14:textId="77777777" w:rsidTr="00893655">
        <w:tc>
          <w:tcPr>
            <w:tcW w:w="4032" w:type="dxa"/>
          </w:tcPr>
          <w:p w14:paraId="5E616F9F" w14:textId="77777777" w:rsidR="00893655" w:rsidRPr="00C075DE" w:rsidRDefault="00893655" w:rsidP="0089365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5B040445" w14:textId="2C680F64" w:rsidR="00893655" w:rsidRPr="00C075DE" w:rsidRDefault="00FB1C5B" w:rsidP="00893655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E52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1" w:type="dxa"/>
            <w:gridSpan w:val="2"/>
          </w:tcPr>
          <w:p w14:paraId="4424BF48" w14:textId="77777777" w:rsidR="00893655" w:rsidRPr="00C075DE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0CAFC6E" w14:textId="7775CB65" w:rsidR="00893655" w:rsidRPr="00C075DE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93655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1642E88C" w14:textId="77777777" w:rsidR="00893655" w:rsidRPr="00C075DE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FDFFB82" w14:textId="022C38F0" w:rsidR="00893655" w:rsidRPr="00C075DE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  <w:gridSpan w:val="2"/>
          </w:tcPr>
          <w:p w14:paraId="6EC069FD" w14:textId="77777777" w:rsidR="00893655" w:rsidRPr="00C075DE" w:rsidRDefault="00893655" w:rsidP="0089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6AEFEDA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93655" w:rsidRPr="00C075DE" w14:paraId="6DD302B7" w14:textId="77777777" w:rsidTr="00893655">
        <w:tc>
          <w:tcPr>
            <w:tcW w:w="4032" w:type="dxa"/>
          </w:tcPr>
          <w:p w14:paraId="1168D11D" w14:textId="77777777" w:rsidR="00893655" w:rsidRPr="00C075DE" w:rsidRDefault="00893655" w:rsidP="00893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7D2B06F2" w14:textId="1276813E" w:rsidR="00893655" w:rsidRPr="00C075DE" w:rsidRDefault="00FB1C5B" w:rsidP="00893655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1" w:type="dxa"/>
            <w:gridSpan w:val="2"/>
          </w:tcPr>
          <w:p w14:paraId="76B661B4" w14:textId="77777777" w:rsidR="00893655" w:rsidRPr="00C075DE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DCF36E4" w14:textId="5650BCA6" w:rsidR="00893655" w:rsidRPr="00C075DE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</w:tcPr>
          <w:p w14:paraId="2179B673" w14:textId="77777777" w:rsidR="00893655" w:rsidRPr="00C075DE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3" w:type="dxa"/>
            <w:vAlign w:val="bottom"/>
          </w:tcPr>
          <w:p w14:paraId="555929A6" w14:textId="7590FD6A" w:rsidR="00893655" w:rsidRPr="00C075DE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589FB745" w14:textId="77777777" w:rsidR="00893655" w:rsidRPr="00C075DE" w:rsidRDefault="00893655" w:rsidP="0089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246B679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93655" w:rsidRPr="00C075DE" w14:paraId="30B1172D" w14:textId="77777777" w:rsidTr="00893655">
        <w:tc>
          <w:tcPr>
            <w:tcW w:w="4032" w:type="dxa"/>
          </w:tcPr>
          <w:p w14:paraId="531C209D" w14:textId="77777777" w:rsidR="00893655" w:rsidRPr="00C075DE" w:rsidRDefault="00893655" w:rsidP="00893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C1ACC" w14:textId="35AF49D2" w:rsidR="00893655" w:rsidRPr="00C075DE" w:rsidRDefault="00FB1C5B" w:rsidP="00893655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D2F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71" w:type="dxa"/>
            <w:gridSpan w:val="2"/>
          </w:tcPr>
          <w:p w14:paraId="463CF64D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BAEB" w14:textId="145E645A" w:rsidR="00893655" w:rsidRPr="00C075DE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93655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422CA622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3B3F" w14:textId="5656CE7C" w:rsidR="00893655" w:rsidRPr="00C075DE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  <w:gridSpan w:val="2"/>
          </w:tcPr>
          <w:p w14:paraId="5F63B202" w14:textId="77777777" w:rsidR="00893655" w:rsidRPr="00C075DE" w:rsidRDefault="00893655" w:rsidP="0089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D391" w14:textId="77777777" w:rsidR="00893655" w:rsidRPr="00C075DE" w:rsidRDefault="00893655" w:rsidP="008936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893655" w:rsidRPr="005537A4" w14:paraId="2B16923F" w14:textId="77777777" w:rsidTr="00893655">
        <w:trPr>
          <w:gridAfter w:val="1"/>
          <w:wAfter w:w="13" w:type="dxa"/>
        </w:trPr>
        <w:tc>
          <w:tcPr>
            <w:tcW w:w="4042" w:type="dxa"/>
            <w:gridSpan w:val="2"/>
          </w:tcPr>
          <w:p w14:paraId="623211DD" w14:textId="77777777" w:rsidR="00893655" w:rsidRPr="005537A4" w:rsidRDefault="00893655" w:rsidP="008936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35E42F05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DEC943B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FF64DD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D4C6D" w14:textId="77777777" w:rsidR="00893655" w:rsidRPr="005537A4" w:rsidRDefault="00893655" w:rsidP="0089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DF9B8C7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32998F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039F91C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55" w:rsidRPr="005537A4" w14:paraId="72E2A017" w14:textId="77777777" w:rsidTr="00893655">
        <w:trPr>
          <w:gridAfter w:val="1"/>
          <w:wAfter w:w="13" w:type="dxa"/>
        </w:trPr>
        <w:tc>
          <w:tcPr>
            <w:tcW w:w="4042" w:type="dxa"/>
            <w:gridSpan w:val="2"/>
          </w:tcPr>
          <w:p w14:paraId="0A9355BA" w14:textId="77777777" w:rsidR="00893655" w:rsidRPr="005537A4" w:rsidRDefault="00893655" w:rsidP="008936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gridSpan w:val="2"/>
          </w:tcPr>
          <w:p w14:paraId="514C758B" w14:textId="50595230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463F71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FCCC1D" w14:textId="084B6B20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F23F8" w14:textId="77777777" w:rsidR="00893655" w:rsidRPr="005537A4" w:rsidRDefault="00893655" w:rsidP="0089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E8393BE" w14:textId="3A63233B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C7D822" w14:textId="77777777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5BB70C9" w14:textId="75BEF8FE" w:rsidR="00893655" w:rsidRPr="005537A4" w:rsidRDefault="00893655" w:rsidP="008936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55" w:rsidRPr="005537A4" w14:paraId="0FFBBAFE" w14:textId="77777777" w:rsidTr="00893655">
        <w:trPr>
          <w:gridAfter w:val="1"/>
          <w:wAfter w:w="13" w:type="dxa"/>
        </w:trPr>
        <w:tc>
          <w:tcPr>
            <w:tcW w:w="4042" w:type="dxa"/>
            <w:gridSpan w:val="2"/>
          </w:tcPr>
          <w:p w14:paraId="2D9789E6" w14:textId="77777777" w:rsidR="00893655" w:rsidRPr="005537A4" w:rsidRDefault="00893655" w:rsidP="00893655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8" w:type="dxa"/>
            <w:gridSpan w:val="2"/>
            <w:shd w:val="clear" w:color="auto" w:fill="auto"/>
          </w:tcPr>
          <w:p w14:paraId="2991FEB8" w14:textId="77777777" w:rsidR="00893655" w:rsidRPr="005537A4" w:rsidRDefault="00893655" w:rsidP="00893655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E59B3B" w14:textId="77777777" w:rsidR="00893655" w:rsidRPr="005537A4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80FDB9" w14:textId="77777777" w:rsidR="00893655" w:rsidRPr="005537A4" w:rsidRDefault="00893655" w:rsidP="00893655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2937F" w14:textId="77777777" w:rsidR="00893655" w:rsidRPr="005537A4" w:rsidRDefault="00893655" w:rsidP="00893655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031618E" w14:textId="77777777" w:rsidR="00893655" w:rsidRPr="005537A4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84613" w14:textId="77777777" w:rsidR="00893655" w:rsidRPr="005537A4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1E25174E" w14:textId="77777777" w:rsidR="00893655" w:rsidRPr="005537A4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55" w:rsidRPr="0087049C" w14:paraId="6F7C43FD" w14:textId="77777777" w:rsidTr="00893655">
        <w:trPr>
          <w:gridAfter w:val="1"/>
          <w:wAfter w:w="13" w:type="dxa"/>
        </w:trPr>
        <w:tc>
          <w:tcPr>
            <w:tcW w:w="4042" w:type="dxa"/>
            <w:gridSpan w:val="2"/>
          </w:tcPr>
          <w:p w14:paraId="474169D4" w14:textId="77777777" w:rsidR="00893655" w:rsidRPr="005537A4" w:rsidRDefault="00893655" w:rsidP="0089365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85D5C3" w14:textId="26E8F685" w:rsidR="00893655" w:rsidRPr="005537A4" w:rsidRDefault="00FB1C5B" w:rsidP="00893655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A2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  <w:gridSpan w:val="2"/>
          </w:tcPr>
          <w:p w14:paraId="30667B53" w14:textId="77777777" w:rsidR="00893655" w:rsidRPr="005537A4" w:rsidRDefault="00893655" w:rsidP="0089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6695DEB1" w14:textId="21C70E41" w:rsidR="00893655" w:rsidRPr="005537A4" w:rsidRDefault="00FB1C5B" w:rsidP="0089365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936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</w:tcPr>
          <w:p w14:paraId="1E8D0757" w14:textId="77777777" w:rsidR="00893655" w:rsidRPr="005537A4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35F62AF" w14:textId="6EA9ABD4" w:rsidR="00893655" w:rsidRPr="005537A4" w:rsidRDefault="00893655" w:rsidP="0089365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99164" w14:textId="77777777" w:rsidR="00893655" w:rsidRPr="005537A4" w:rsidRDefault="00893655" w:rsidP="00893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double" w:sz="4" w:space="0" w:color="auto"/>
            </w:tcBorders>
          </w:tcPr>
          <w:p w14:paraId="102B7D8D" w14:textId="77777777" w:rsidR="00893655" w:rsidRPr="0087049C" w:rsidRDefault="00893655" w:rsidP="00893655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00EA0A" w14:textId="77777777" w:rsidR="00F3524A" w:rsidRPr="00C075DE" w:rsidRDefault="00F3524A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20C223" w14:textId="24C36E53" w:rsidR="009417A9" w:rsidRDefault="002E371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FB1C5B" w:rsidRPr="00FB1C5B">
        <w:rPr>
          <w:rFonts w:asciiTheme="majorBidi" w:hAnsiTheme="majorBidi" w:cstheme="majorBidi"/>
          <w:spacing w:val="-6"/>
          <w:sz w:val="30"/>
          <w:szCs w:val="30"/>
        </w:rPr>
        <w:t>109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pacing w:val="-6"/>
          <w:sz w:val="30"/>
          <w:szCs w:val="30"/>
        </w:rPr>
        <w:t>076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spacing w:val="-6"/>
          <w:sz w:val="30"/>
          <w:szCs w:val="30"/>
        </w:rPr>
        <w:t>03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>ยูโร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</w:rPr>
        <w:br/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ให้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 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B1C5B" w:rsidRPr="00FB1C5B">
        <w:rPr>
          <w:rFonts w:asciiTheme="majorBidi" w:hAnsiTheme="majorBidi" w:cstheme="majorBidi"/>
          <w:sz w:val="30"/>
          <w:szCs w:val="30"/>
        </w:rPr>
        <w:t>30</w:t>
      </w:r>
      <w:r w:rsidR="005C0A10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5C0A10" w:rsidRPr="00C075D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="00217C27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C075DE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C075D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9A26E3">
        <w:rPr>
          <w:rFonts w:asciiTheme="majorBidi" w:hAnsiTheme="majorBidi" w:cstheme="majorBidi"/>
          <w:sz w:val="30"/>
          <w:szCs w:val="30"/>
          <w:cs/>
        </w:rPr>
        <w:t>เงิน</w:t>
      </w:r>
      <w:r w:rsidRPr="009A26E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9A26E3" w:rsidRPr="009A26E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spacing w:val="-6"/>
          <w:sz w:val="30"/>
          <w:szCs w:val="30"/>
        </w:rPr>
        <w:t>22</w:t>
      </w:r>
      <w:r w:rsidR="00344659" w:rsidRPr="009A26E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A26E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FB1C5B" w:rsidRPr="00FB1C5B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FB1C5B" w:rsidRPr="00FB1C5B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="006918FF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="00A74C29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490FA4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i/>
          <w:iCs/>
          <w:spacing w:val="-6"/>
          <w:sz w:val="30"/>
          <w:szCs w:val="30"/>
        </w:rPr>
        <w:t>02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)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 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หนี้สินไม่หมุนเวียนอื่น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”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8E2C4FA" w14:textId="2358B4F7" w:rsidR="00490FA4" w:rsidRDefault="00490FA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25C2B8" w14:textId="77777777" w:rsidR="00490FA4" w:rsidRDefault="00490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B57339" w14:textId="3428D106" w:rsidR="00716DCF" w:rsidRPr="00C075DE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19E4D199" w:rsidR="00CF74A9" w:rsidRPr="00C075DE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7709F" w:rsidRPr="00C075DE" w14:paraId="634C1043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191B12D3" w14:textId="77777777" w:rsidR="0057709F" w:rsidRPr="00C075DE" w:rsidRDefault="0057709F" w:rsidP="00D3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EADE20C" w14:textId="77777777" w:rsidR="0057709F" w:rsidRPr="00C075DE" w:rsidRDefault="0057709F" w:rsidP="00D3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C5C572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346D25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0A10" w:rsidRPr="00C075DE" w14:paraId="66B65D08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44F11EDA" w14:textId="77777777" w:rsidR="005C0A10" w:rsidRPr="00C075DE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1396BEE" w14:textId="33F37E45" w:rsidR="005C0A10" w:rsidRPr="00C075DE" w:rsidRDefault="00FB1C5B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2EE8864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332C7" w14:textId="715ADD32" w:rsidR="005C0A10" w:rsidRPr="00C075DE" w:rsidRDefault="00FB1C5B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33EFDCF4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3FC3C42" w14:textId="7532BDD2" w:rsidR="005C0A10" w:rsidRPr="00C075DE" w:rsidRDefault="00FB1C5B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EA06B9E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D7CB6" w14:textId="11908F49" w:rsidR="005C0A10" w:rsidRPr="00C075DE" w:rsidRDefault="00FB1C5B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C0A10" w:rsidRPr="00C075DE" w14:paraId="0D738FF6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7818C2C9" w14:textId="7D1BF31D" w:rsidR="005C0A10" w:rsidRPr="00C075DE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5A129" w14:textId="3B0A98D6" w:rsidR="005C0A10" w:rsidRPr="00C075DE" w:rsidRDefault="00FB1C5B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234A3BF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7AA7E9" w14:textId="372587BD" w:rsidR="005C0A10" w:rsidRPr="00C075DE" w:rsidRDefault="00FB1C5B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0488611A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F01D28C" w14:textId="6A238D01" w:rsidR="005C0A10" w:rsidRPr="00C075DE" w:rsidRDefault="00FB1C5B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3F7363B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8222B" w14:textId="2A67D129" w:rsidR="005C0A10" w:rsidRPr="00C075DE" w:rsidRDefault="00FB1C5B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C0A10" w:rsidRPr="00C075DE" w14:paraId="2867BCB6" w14:textId="77777777" w:rsidTr="00D3314A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56676A8" w14:textId="77777777" w:rsidR="005C0A10" w:rsidRPr="00C075DE" w:rsidRDefault="005C0A10" w:rsidP="005C0A10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6E2DDE6" w14:textId="77777777" w:rsidR="005C0A10" w:rsidRPr="00C075DE" w:rsidRDefault="005C0A10" w:rsidP="005C0A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0A10" w:rsidRPr="00C075DE" w14:paraId="5EA2BBB4" w14:textId="77777777" w:rsidTr="00D3314A">
        <w:trPr>
          <w:cantSplit/>
        </w:trPr>
        <w:tc>
          <w:tcPr>
            <w:tcW w:w="3960" w:type="dxa"/>
            <w:hideMark/>
          </w:tcPr>
          <w:p w14:paraId="2EBF6B22" w14:textId="77777777" w:rsidR="005C0A10" w:rsidRPr="00C075DE" w:rsidRDefault="005C0A10" w:rsidP="005C0A10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07DC91A" w14:textId="69FCDAAB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FD6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</w:tcPr>
          <w:p w14:paraId="7498A470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94D29" w14:textId="5C53C18E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78" w:type="dxa"/>
          </w:tcPr>
          <w:p w14:paraId="7741CF45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97ECE" w14:textId="6D2C2A72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C11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80" w:type="dxa"/>
          </w:tcPr>
          <w:p w14:paraId="11427EAE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8485" w14:textId="5C7D0CAE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5C0A10" w:rsidRPr="00C075DE" w14:paraId="47DD295B" w14:textId="77777777" w:rsidTr="00D3314A">
        <w:trPr>
          <w:cantSplit/>
        </w:trPr>
        <w:tc>
          <w:tcPr>
            <w:tcW w:w="3960" w:type="dxa"/>
            <w:hideMark/>
          </w:tcPr>
          <w:p w14:paraId="2407DCFB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CB554EF" w14:textId="77777777" w:rsidR="005C0A10" w:rsidRPr="00C075DE" w:rsidRDefault="005C0A10" w:rsidP="005C0A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472A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EF725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FBF499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6739" w14:textId="77777777" w:rsidR="005C0A10" w:rsidRPr="00C075DE" w:rsidRDefault="005C0A10" w:rsidP="005C0A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FBE727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6CA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A10" w:rsidRPr="00C075DE" w14:paraId="79484585" w14:textId="77777777" w:rsidTr="00D3314A">
        <w:trPr>
          <w:cantSplit/>
        </w:trPr>
        <w:tc>
          <w:tcPr>
            <w:tcW w:w="3960" w:type="dxa"/>
            <w:hideMark/>
          </w:tcPr>
          <w:p w14:paraId="0A885936" w14:textId="79C7B8AE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D3153B" w14:textId="58B27346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FD6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80" w:type="dxa"/>
          </w:tcPr>
          <w:p w14:paraId="5BE23D24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7D93" w14:textId="34CC48B6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78" w:type="dxa"/>
          </w:tcPr>
          <w:p w14:paraId="57EE2EAB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812DC9" w14:textId="62F05584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8116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80" w:type="dxa"/>
          </w:tcPr>
          <w:p w14:paraId="61C665CA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BD432" w14:textId="548FCD29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5C0A10" w:rsidRPr="00C075DE" w14:paraId="32CFBAAE" w14:textId="77777777" w:rsidTr="00D3314A">
        <w:trPr>
          <w:cantSplit/>
        </w:trPr>
        <w:tc>
          <w:tcPr>
            <w:tcW w:w="3960" w:type="dxa"/>
            <w:hideMark/>
          </w:tcPr>
          <w:p w14:paraId="64A00AD5" w14:textId="2A9E6DA3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CC6F9C" w14:textId="59A6D1A7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2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80" w:type="dxa"/>
          </w:tcPr>
          <w:p w14:paraId="3FE29288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1C43BE" w14:textId="5F0336A4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78" w:type="dxa"/>
          </w:tcPr>
          <w:p w14:paraId="415FD625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A728AE" w14:textId="6B868CB1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6BD04984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13089" w14:textId="0C3EA857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5C0A10" w:rsidRPr="00C075DE" w14:paraId="7805E45E" w14:textId="77777777" w:rsidTr="00D3314A">
        <w:trPr>
          <w:cantSplit/>
        </w:trPr>
        <w:tc>
          <w:tcPr>
            <w:tcW w:w="3960" w:type="dxa"/>
            <w:hideMark/>
          </w:tcPr>
          <w:p w14:paraId="663986EA" w14:textId="2F10DB02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7F9B9D1" w14:textId="2933FE7E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D6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0" w:type="dxa"/>
          </w:tcPr>
          <w:p w14:paraId="525A559A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2C424" w14:textId="07B3F66A" w:rsidR="005C0A10" w:rsidRPr="00C075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78" w:type="dxa"/>
          </w:tcPr>
          <w:p w14:paraId="0F7B990F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AB9138" w14:textId="7F8027F7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0B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0" w:type="dxa"/>
          </w:tcPr>
          <w:p w14:paraId="37EED0BC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A8965" w14:textId="20896F9F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5C0A10" w:rsidRPr="00C075DE" w14:paraId="5FFCAA12" w14:textId="77777777" w:rsidTr="00D3314A">
        <w:trPr>
          <w:cantSplit/>
        </w:trPr>
        <w:tc>
          <w:tcPr>
            <w:tcW w:w="3960" w:type="dxa"/>
            <w:hideMark/>
          </w:tcPr>
          <w:p w14:paraId="1516F3F2" w14:textId="3BECCA1F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3FE4" w14:textId="39CF8A59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D43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0E34D16B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2A335" w14:textId="24CB05A9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78" w:type="dxa"/>
          </w:tcPr>
          <w:p w14:paraId="4C4BD79C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4DB9" w14:textId="22C000B9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0B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80" w:type="dxa"/>
          </w:tcPr>
          <w:p w14:paraId="250161B7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E631A" w14:textId="391675D1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5C0A10" w:rsidRPr="00C075DE" w14:paraId="52B0B857" w14:textId="77777777" w:rsidTr="00D3314A">
        <w:trPr>
          <w:cantSplit/>
        </w:trPr>
        <w:tc>
          <w:tcPr>
            <w:tcW w:w="3960" w:type="dxa"/>
            <w:hideMark/>
          </w:tcPr>
          <w:p w14:paraId="7B155545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2502" w14:textId="0389D123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  <w:r w:rsidR="006C6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180" w:type="dxa"/>
          </w:tcPr>
          <w:p w14:paraId="3519C220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1DF7" w14:textId="0DD6A5B2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</w:tcPr>
          <w:p w14:paraId="023F6C7E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D67E" w14:textId="7FCECA29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CE3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180" w:type="dxa"/>
          </w:tcPr>
          <w:p w14:paraId="50FE8CDF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2379" w14:textId="4099C805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  <w:tr w:rsidR="005C0A10" w:rsidRPr="00C075DE" w14:paraId="13C42167" w14:textId="77777777" w:rsidTr="00D3314A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09CC436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26F4" w14:textId="6A867A7B" w:rsidR="005C0A10" w:rsidRPr="00C075DE" w:rsidRDefault="003D2E5D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24D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834896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C62AE" w14:textId="37A36226" w:rsidR="005C0A10" w:rsidRPr="00C075DE" w:rsidRDefault="005C0A10" w:rsidP="005C0A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B1C5B" w:rsidRPr="00FB1C5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B1C5B" w:rsidRPr="00FB1C5B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4E29D61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8ED" w14:textId="3A39CF65" w:rsidR="005C0A10" w:rsidRPr="00C075DE" w:rsidRDefault="006A5998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12525E" w14:textId="77777777" w:rsidR="005C0A10" w:rsidRPr="00C075DE" w:rsidRDefault="005C0A10" w:rsidP="005C0A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C41CF8D" w14:textId="17E3E55C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1C5B" w:rsidRPr="00FB1C5B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0A10" w:rsidRPr="00C075DE" w14:paraId="3ADB3604" w14:textId="77777777" w:rsidTr="00D3314A">
        <w:trPr>
          <w:cantSplit/>
        </w:trPr>
        <w:tc>
          <w:tcPr>
            <w:tcW w:w="3960" w:type="dxa"/>
            <w:hideMark/>
          </w:tcPr>
          <w:p w14:paraId="66422357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9FEB" w14:textId="215CA47E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  <w:r w:rsidR="002047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80" w:type="dxa"/>
          </w:tcPr>
          <w:p w14:paraId="06CDAFA6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82C67" w14:textId="1A72B412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78" w:type="dxa"/>
          </w:tcPr>
          <w:p w14:paraId="4F2C2EA1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ADB4" w14:textId="712F6E7B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E77A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80" w:type="dxa"/>
          </w:tcPr>
          <w:p w14:paraId="0DE5BCB8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588BB" w14:textId="1A37E9E1" w:rsidR="005C0A10" w:rsidRPr="00C075DE" w:rsidRDefault="00FB1C5B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5C0A10" w:rsidRPr="00B76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</w:tr>
    </w:tbl>
    <w:p w14:paraId="4662D66C" w14:textId="1B23A54E" w:rsidR="00B91245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0959CE" w:rsidRPr="00B060DE" w14:paraId="21EB2530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210557C7" w14:textId="77777777" w:rsidR="000959CE" w:rsidRPr="00B060DE" w:rsidRDefault="000959CE" w:rsidP="00D275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90B89EF" w14:textId="15B3DCC5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AB78039" w14:textId="77777777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5CBEE1D9" w14:textId="0EE78593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59CE" w:rsidRPr="00B060DE" w14:paraId="3DBCEAF0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54FE76BB" w14:textId="2A917537" w:rsidR="000959CE" w:rsidRPr="00B060DE" w:rsidRDefault="000959CE" w:rsidP="00D275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B2F1FC" w14:textId="0342A0CF" w:rsidR="000959CE" w:rsidRPr="00B060DE" w:rsidRDefault="00FB1C5B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51FA145B" w14:textId="77777777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BCFAA" w14:textId="17F8E8D1" w:rsidR="000959CE" w:rsidRPr="00B060DE" w:rsidRDefault="00FB1C5B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4E8A4FC0" w14:textId="77777777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224BED" w14:textId="15687B80" w:rsidR="000959CE" w:rsidRPr="00B060DE" w:rsidRDefault="00FB1C5B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5DC77F0A" w14:textId="77777777" w:rsidR="000959CE" w:rsidRPr="00B060DE" w:rsidRDefault="000959CE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618876" w14:textId="690A2CB9" w:rsidR="000959CE" w:rsidRPr="00B060DE" w:rsidRDefault="00FB1C5B" w:rsidP="00D275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0959CE" w:rsidRPr="00B060DE" w14:paraId="0F4F98C7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138DCB63" w14:textId="77777777" w:rsidR="000959CE" w:rsidRPr="00B060DE" w:rsidRDefault="000959CE" w:rsidP="00D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72CDE0D" w14:textId="77777777" w:rsidR="000959CE" w:rsidRPr="00B060DE" w:rsidRDefault="000959CE" w:rsidP="00D275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3191" w:rsidRPr="00B060DE" w14:paraId="0E5F01CB" w14:textId="77777777" w:rsidTr="000959CE">
        <w:trPr>
          <w:cantSplit/>
          <w:trHeight w:val="20"/>
        </w:trPr>
        <w:tc>
          <w:tcPr>
            <w:tcW w:w="3960" w:type="dxa"/>
          </w:tcPr>
          <w:p w14:paraId="7BA4CE1A" w14:textId="094E981C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690224B9" w14:textId="161D38DC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3191"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  <w:vAlign w:val="bottom"/>
          </w:tcPr>
          <w:p w14:paraId="1247C5D8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7DB3E0" w14:textId="7805413E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3191"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78" w:type="dxa"/>
            <w:vAlign w:val="bottom"/>
          </w:tcPr>
          <w:p w14:paraId="7F6A925B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67DA22C" w14:textId="4F4FE2EF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3191"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78" w:type="dxa"/>
            <w:vAlign w:val="bottom"/>
          </w:tcPr>
          <w:p w14:paraId="0CC3483B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AB6B588" w14:textId="295BF54E" w:rsidR="00213191" w:rsidRPr="00072412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213191" w:rsidRPr="00B060DE" w14:paraId="1E60ECBC" w14:textId="77777777" w:rsidTr="000959CE">
        <w:trPr>
          <w:cantSplit/>
          <w:trHeight w:val="20"/>
        </w:trPr>
        <w:tc>
          <w:tcPr>
            <w:tcW w:w="3960" w:type="dxa"/>
          </w:tcPr>
          <w:p w14:paraId="6DD484FC" w14:textId="77777777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3EB850" w14:textId="79238FD3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131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78" w:type="dxa"/>
          </w:tcPr>
          <w:p w14:paraId="3A31804C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13B609" w14:textId="35CA591B" w:rsidR="00213191" w:rsidRPr="00B060DE" w:rsidRDefault="004F32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  <w:tc>
          <w:tcPr>
            <w:tcW w:w="178" w:type="dxa"/>
          </w:tcPr>
          <w:p w14:paraId="473B2341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C43FFE" w14:textId="3C0ED870" w:rsidR="00213191" w:rsidRPr="00B060DE" w:rsidRDefault="00213191" w:rsidP="00213191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D7C2C5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957F50E" w14:textId="03133E56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31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291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213191" w:rsidRPr="00B060DE" w14:paraId="30918B66" w14:textId="77777777" w:rsidTr="000959CE">
        <w:trPr>
          <w:cantSplit/>
          <w:trHeight w:val="20"/>
        </w:trPr>
        <w:tc>
          <w:tcPr>
            <w:tcW w:w="3960" w:type="dxa"/>
          </w:tcPr>
          <w:p w14:paraId="0766A930" w14:textId="77777777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F6F0AC4" w14:textId="4244FCAC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1FCBC67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D45B90" w14:textId="6404BCDA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8C97A3C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630EE3" w14:textId="2D9EF933" w:rsidR="00213191" w:rsidRPr="00B060DE" w:rsidRDefault="00213191" w:rsidP="002131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3EF20E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D8E9E4" w14:textId="0E373333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191" w:rsidRPr="00B060DE" w14:paraId="6D69A056" w14:textId="77777777" w:rsidTr="000959CE">
        <w:trPr>
          <w:cantSplit/>
          <w:trHeight w:val="20"/>
        </w:trPr>
        <w:tc>
          <w:tcPr>
            <w:tcW w:w="3960" w:type="dxa"/>
          </w:tcPr>
          <w:p w14:paraId="7C63A961" w14:textId="0664EA48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90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90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0873C" w14:textId="18C90A90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213191" w:rsidRPr="00B0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78" w:type="dxa"/>
            <w:vAlign w:val="bottom"/>
          </w:tcPr>
          <w:p w14:paraId="1110F539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C38D0" w14:textId="3FF5EABB" w:rsidR="00213191" w:rsidRPr="00B060DE" w:rsidRDefault="004F32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6,101</w:t>
            </w:r>
          </w:p>
        </w:tc>
        <w:tc>
          <w:tcPr>
            <w:tcW w:w="178" w:type="dxa"/>
            <w:vAlign w:val="bottom"/>
          </w:tcPr>
          <w:p w14:paraId="4E3C6ABD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7B311" w14:textId="0106D8FF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13191" w:rsidRPr="00B0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78" w:type="dxa"/>
            <w:vAlign w:val="bottom"/>
          </w:tcPr>
          <w:p w14:paraId="33FD8E49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84AC8" w14:textId="37FA93D8" w:rsidR="00213191" w:rsidRPr="00B060DE" w:rsidRDefault="00FB1C5B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13191" w:rsidRPr="00B0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3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</w:tr>
    </w:tbl>
    <w:p w14:paraId="038ED020" w14:textId="21953796" w:rsidR="00B060DE" w:rsidRDefault="00B060DE" w:rsidP="00B060D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822884" w14:textId="77777777" w:rsidR="00B060DE" w:rsidRDefault="00B0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D1B967" w14:textId="5CAC7255" w:rsidR="000B6B1C" w:rsidRPr="00B060DE" w:rsidRDefault="00B91245" w:rsidP="00B060DE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11A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FB245E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บริษัทร่วม 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338BD6A" w14:textId="77777777" w:rsidR="00B060DE" w:rsidRPr="00B060DE" w:rsidRDefault="00B060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8"/>
        <w:gridCol w:w="1532"/>
        <w:gridCol w:w="178"/>
        <w:gridCol w:w="1532"/>
      </w:tblGrid>
      <w:tr w:rsidR="005C0A10" w:rsidRPr="00C075DE" w14:paraId="3B2C7516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3ED6B09D" w14:textId="572E1B99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24813E59" w:rsidR="005C0A10" w:rsidRPr="00C075DE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9078283" w14:textId="77777777" w:rsidR="005C0A10" w:rsidRPr="00493731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</w:tcPr>
          <w:p w14:paraId="323E55B3" w14:textId="77777777" w:rsidR="005C0A10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DBBB47E" w14:textId="0F866787" w:rsidR="005C0A10" w:rsidRPr="00493731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68CA62" w14:textId="785270BB" w:rsidR="005C0A10" w:rsidRPr="00493731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  <w:vAlign w:val="bottom"/>
          </w:tcPr>
          <w:p w14:paraId="47E87064" w14:textId="22326FFF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10574" w:rsidRPr="00C075DE" w14:paraId="432C02D7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593DC557" w14:textId="77777777" w:rsidR="00C10574" w:rsidRPr="00C075DE" w:rsidRDefault="00C10574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140545" w14:textId="77777777" w:rsidR="00C10574" w:rsidRPr="00C075DE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3"/>
          </w:tcPr>
          <w:p w14:paraId="57ED3C38" w14:textId="360DA198" w:rsidR="00C10574" w:rsidRPr="00C075DE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0574" w:rsidRPr="00C075DE" w14:paraId="483DEEC5" w14:textId="77777777" w:rsidTr="00C10574">
        <w:trPr>
          <w:cantSplit/>
        </w:trPr>
        <w:tc>
          <w:tcPr>
            <w:tcW w:w="5760" w:type="dxa"/>
            <w:vAlign w:val="bottom"/>
          </w:tcPr>
          <w:p w14:paraId="39149A75" w14:textId="69175ED0" w:rsidR="00C10574" w:rsidRPr="00C075DE" w:rsidRDefault="00C10574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352EC323" w14:textId="7777777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C35E45B" w14:textId="7777777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2F544A" w14:textId="29B3A7B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C3AD65A" w14:textId="442E1C0A" w:rsidR="00C10574" w:rsidRPr="00C075DE" w:rsidRDefault="00C10574" w:rsidP="00A60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574" w:rsidRPr="00C075DE" w14:paraId="7F7DA10E" w14:textId="77777777" w:rsidTr="00C10574">
        <w:trPr>
          <w:cantSplit/>
        </w:trPr>
        <w:tc>
          <w:tcPr>
            <w:tcW w:w="5760" w:type="dxa"/>
            <w:vAlign w:val="bottom"/>
          </w:tcPr>
          <w:p w14:paraId="628B9C6C" w14:textId="02E69DE4" w:rsidR="00C10574" w:rsidRPr="00C075DE" w:rsidRDefault="00C10574" w:rsidP="00B97739">
            <w:pPr>
              <w:spacing w:line="240" w:lineRule="auto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เซ็ปเป้ โฮลดิ้ง (ประเทศไทย) จำกัด</w:t>
            </w:r>
          </w:p>
        </w:tc>
        <w:tc>
          <w:tcPr>
            <w:tcW w:w="178" w:type="dxa"/>
          </w:tcPr>
          <w:p w14:paraId="6297476A" w14:textId="77777777" w:rsidR="00C10574" w:rsidRPr="00C075DE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FF1013F" w14:textId="7287E64E" w:rsidR="00C10574" w:rsidRPr="00C075DE" w:rsidRDefault="00E07D01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FCD179" w14:textId="6A865ED5" w:rsidR="00C10574" w:rsidRPr="00C075DE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D3759D1" w14:textId="0F35036F" w:rsidR="00C10574" w:rsidRPr="00C075DE" w:rsidRDefault="00FB1C5B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12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1BE82103" w14:textId="77777777" w:rsidR="00DB3221" w:rsidRPr="00C075DE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D27D8" w14:textId="02698024" w:rsidR="00C075DE" w:rsidRDefault="006B1C4C" w:rsidP="00CD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49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Pr="005E34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26A" w:rsidRPr="005E3493">
        <w:rPr>
          <w:rFonts w:asciiTheme="majorBidi" w:hAnsiTheme="majorBidi" w:cstheme="majorBidi"/>
          <w:sz w:val="30"/>
          <w:szCs w:val="30"/>
        </w:rPr>
        <w:t xml:space="preserve">SAPPE Philippines Corporation </w:t>
      </w:r>
      <w:r w:rsidR="00CF726A" w:rsidRPr="005E3493">
        <w:rPr>
          <w:rFonts w:asciiTheme="majorBidi" w:hAnsiTheme="majorBidi" w:cstheme="majorBidi" w:hint="cs"/>
          <w:sz w:val="30"/>
          <w:szCs w:val="30"/>
          <w:cs/>
        </w:rPr>
        <w:t>ได้จด</w:t>
      </w:r>
      <w:r w:rsidR="00D33058" w:rsidRPr="005E3493">
        <w:rPr>
          <w:rFonts w:asciiTheme="majorBidi" w:hAnsiTheme="majorBidi" w:cstheme="majorBidi" w:hint="cs"/>
          <w:sz w:val="30"/>
          <w:szCs w:val="30"/>
          <w:cs/>
        </w:rPr>
        <w:t>ท</w:t>
      </w:r>
      <w:r w:rsidR="00CF726A" w:rsidRPr="005E3493">
        <w:rPr>
          <w:rFonts w:asciiTheme="majorBidi" w:hAnsiTheme="majorBidi" w:cstheme="majorBidi" w:hint="cs"/>
          <w:sz w:val="30"/>
          <w:szCs w:val="30"/>
          <w:cs/>
        </w:rPr>
        <w:t>ะเบียนจัดตั้งบริษั</w:t>
      </w:r>
      <w:r w:rsidR="00677EAB" w:rsidRPr="005E3493">
        <w:rPr>
          <w:rFonts w:asciiTheme="majorBidi" w:hAnsiTheme="majorBidi" w:cstheme="majorBidi" w:hint="cs"/>
          <w:sz w:val="30"/>
          <w:szCs w:val="30"/>
          <w:cs/>
        </w:rPr>
        <w:t>ท</w:t>
      </w:r>
      <w:r w:rsidR="005E3493" w:rsidRPr="005E349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5F4CEA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5E3493" w:rsidRPr="005E3493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จดทะเบียนเป็นจำนวนเงิน </w:t>
      </w:r>
      <w:r w:rsidR="00FB1C5B" w:rsidRPr="00FB1C5B">
        <w:rPr>
          <w:rFonts w:asciiTheme="majorBidi" w:hAnsiTheme="majorBidi" w:cstheme="majorBidi"/>
          <w:sz w:val="30"/>
          <w:szCs w:val="30"/>
        </w:rPr>
        <w:t>22</w:t>
      </w:r>
      <w:r w:rsidR="005E3493" w:rsidRPr="005E3493">
        <w:rPr>
          <w:rFonts w:asciiTheme="majorBidi" w:hAnsiTheme="majorBidi" w:cstheme="majorBidi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sz w:val="30"/>
          <w:szCs w:val="30"/>
        </w:rPr>
        <w:t>00</w:t>
      </w:r>
      <w:r w:rsidR="005E3493" w:rsidRPr="005E3493">
        <w:rPr>
          <w:rFonts w:asciiTheme="majorBidi" w:hAnsiTheme="majorBidi" w:cstheme="majorBidi"/>
          <w:sz w:val="30"/>
          <w:szCs w:val="30"/>
        </w:rPr>
        <w:t xml:space="preserve"> </w:t>
      </w:r>
      <w:r w:rsidR="005E3493" w:rsidRPr="005E3493">
        <w:rPr>
          <w:rFonts w:asciiTheme="majorBidi" w:hAnsiTheme="majorBidi" w:cstheme="majorBidi" w:hint="cs"/>
          <w:sz w:val="30"/>
          <w:szCs w:val="30"/>
          <w:cs/>
        </w:rPr>
        <w:t xml:space="preserve">ล้านเปโซฟิลิปปินส์ (จำนวน </w:t>
      </w:r>
      <w:r w:rsidR="00FB1C5B" w:rsidRPr="00FB1C5B">
        <w:rPr>
          <w:rFonts w:asciiTheme="majorBidi" w:hAnsiTheme="majorBidi" w:cstheme="majorBidi"/>
          <w:sz w:val="30"/>
          <w:szCs w:val="30"/>
        </w:rPr>
        <w:t>20</w:t>
      </w:r>
      <w:r w:rsidR="005E3493" w:rsidRPr="005E3493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000</w:t>
      </w:r>
      <w:r w:rsidR="005E3493" w:rsidRPr="005E3493">
        <w:rPr>
          <w:rFonts w:asciiTheme="majorBidi" w:hAnsiTheme="majorBidi" w:cstheme="majorBidi"/>
          <w:sz w:val="30"/>
          <w:szCs w:val="30"/>
        </w:rPr>
        <w:t xml:space="preserve"> </w:t>
      </w:r>
      <w:r w:rsidR="005E3493" w:rsidRPr="005E3493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FB1C5B" w:rsidRPr="00FB1C5B">
        <w:rPr>
          <w:rFonts w:asciiTheme="majorBidi" w:hAnsiTheme="majorBidi" w:cstheme="majorBidi"/>
          <w:sz w:val="30"/>
          <w:szCs w:val="30"/>
        </w:rPr>
        <w:t>1</w:t>
      </w:r>
      <w:r w:rsidR="005E3493" w:rsidRPr="005E3493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100</w:t>
      </w:r>
      <w:r w:rsidR="005E3493" w:rsidRPr="005E3493">
        <w:rPr>
          <w:rFonts w:asciiTheme="majorBidi" w:hAnsiTheme="majorBidi" w:cstheme="majorBidi" w:hint="cs"/>
          <w:sz w:val="30"/>
          <w:szCs w:val="30"/>
          <w:cs/>
        </w:rPr>
        <w:t xml:space="preserve"> เปโซฟิลิปปินส์) </w:t>
      </w:r>
      <w:r w:rsidR="005F4CEA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โดยเรียกชำระค่าหุ้นเป็นจำนวน </w:t>
      </w:r>
      <w:r w:rsidR="00FB1C5B" w:rsidRPr="00FB1C5B">
        <w:rPr>
          <w:rFonts w:asciiTheme="majorBidi" w:hAnsiTheme="majorBidi" w:cstheme="majorBidi"/>
          <w:sz w:val="30"/>
          <w:szCs w:val="30"/>
        </w:rPr>
        <w:t>10</w:t>
      </w:r>
      <w:r w:rsidR="005F4CEA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000</w:t>
      </w:r>
      <w:r w:rsidR="005F4CEA">
        <w:rPr>
          <w:rFonts w:asciiTheme="majorBidi" w:hAnsiTheme="majorBidi" w:cstheme="majorBidi"/>
          <w:sz w:val="30"/>
          <w:szCs w:val="30"/>
        </w:rPr>
        <w:t xml:space="preserve"> </w:t>
      </w:r>
      <w:r w:rsidR="005F4CE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FB1C5B" w:rsidRPr="00FB1C5B">
        <w:rPr>
          <w:rFonts w:asciiTheme="majorBidi" w:hAnsiTheme="majorBidi" w:cstheme="majorBidi"/>
          <w:sz w:val="30"/>
          <w:szCs w:val="30"/>
        </w:rPr>
        <w:t>1</w:t>
      </w:r>
      <w:r w:rsidR="005F4CEA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100</w:t>
      </w:r>
      <w:r w:rsidR="005F4CEA">
        <w:rPr>
          <w:rFonts w:asciiTheme="majorBidi" w:hAnsiTheme="majorBidi" w:cstheme="majorBidi"/>
          <w:sz w:val="30"/>
          <w:szCs w:val="30"/>
        </w:rPr>
        <w:t xml:space="preserve"> </w:t>
      </w:r>
      <w:r w:rsidR="005F4CEA">
        <w:rPr>
          <w:rFonts w:asciiTheme="majorBidi" w:hAnsiTheme="majorBidi" w:cstheme="majorBidi" w:hint="cs"/>
          <w:sz w:val="30"/>
          <w:szCs w:val="30"/>
          <w:cs/>
        </w:rPr>
        <w:t xml:space="preserve">เปโซฟิลิปปินส์ </w:t>
      </w:r>
      <w:r w:rsidR="00CD6AB4" w:rsidRPr="005E3493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 เซ็ปเป้ โฮลดิ้ง (ประเทศไทย) จำกัด ได้ชำระค่าหุ้นเป็นจำนวนเงิน </w:t>
      </w:r>
      <w:r w:rsidR="00FB1C5B" w:rsidRPr="00FB1C5B">
        <w:rPr>
          <w:rFonts w:asciiTheme="majorBidi" w:hAnsiTheme="majorBidi" w:cstheme="majorBidi"/>
          <w:sz w:val="30"/>
          <w:szCs w:val="30"/>
        </w:rPr>
        <w:t>10</w:t>
      </w:r>
      <w:r w:rsidR="00CD6AB4" w:rsidRPr="005E3493">
        <w:rPr>
          <w:rFonts w:asciiTheme="majorBidi" w:hAnsiTheme="majorBidi" w:cstheme="majorBidi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sz w:val="30"/>
          <w:szCs w:val="30"/>
        </w:rPr>
        <w:t>95</w:t>
      </w:r>
      <w:r w:rsidR="00CD6AB4" w:rsidRPr="005E3493">
        <w:rPr>
          <w:rFonts w:asciiTheme="majorBidi" w:hAnsiTheme="majorBidi" w:cstheme="majorBidi"/>
          <w:sz w:val="30"/>
          <w:szCs w:val="30"/>
        </w:rPr>
        <w:t xml:space="preserve"> </w:t>
      </w:r>
      <w:r w:rsidR="00CD6AB4" w:rsidRPr="005E3493">
        <w:rPr>
          <w:rFonts w:asciiTheme="majorBidi" w:hAnsiTheme="majorBidi" w:cstheme="majorBidi" w:hint="cs"/>
          <w:sz w:val="30"/>
          <w:szCs w:val="30"/>
          <w:cs/>
        </w:rPr>
        <w:t xml:space="preserve">ล้านเปโซฟิลิปปินส์ (จำนวน </w:t>
      </w:r>
      <w:r w:rsidR="00FB1C5B" w:rsidRPr="00FB1C5B">
        <w:rPr>
          <w:rFonts w:asciiTheme="majorBidi" w:hAnsiTheme="majorBidi" w:cstheme="majorBidi"/>
          <w:sz w:val="30"/>
          <w:szCs w:val="30"/>
        </w:rPr>
        <w:t>9</w:t>
      </w:r>
      <w:r w:rsidR="00CD6AB4" w:rsidRPr="005E3493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956</w:t>
      </w:r>
      <w:r w:rsidR="00CD6AB4" w:rsidRPr="005E3493">
        <w:rPr>
          <w:rFonts w:asciiTheme="majorBidi" w:hAnsiTheme="majorBidi" w:cstheme="majorBidi"/>
          <w:sz w:val="30"/>
          <w:szCs w:val="30"/>
        </w:rPr>
        <w:t xml:space="preserve"> </w:t>
      </w:r>
      <w:r w:rsidR="00CD6AB4" w:rsidRPr="005E3493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FB1C5B" w:rsidRPr="00FB1C5B">
        <w:rPr>
          <w:rFonts w:asciiTheme="majorBidi" w:hAnsiTheme="majorBidi" w:cstheme="majorBidi"/>
          <w:sz w:val="30"/>
          <w:szCs w:val="30"/>
        </w:rPr>
        <w:t>1</w:t>
      </w:r>
      <w:r w:rsidR="00CD6AB4" w:rsidRPr="005E3493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100</w:t>
      </w:r>
      <w:r w:rsidR="00CD6AB4" w:rsidRPr="005E3493">
        <w:rPr>
          <w:rFonts w:asciiTheme="majorBidi" w:hAnsiTheme="majorBidi" w:cstheme="majorBidi" w:hint="cs"/>
          <w:sz w:val="30"/>
          <w:szCs w:val="30"/>
          <w:cs/>
        </w:rPr>
        <w:t xml:space="preserve"> เปโซฟิลิปปินส์) </w:t>
      </w:r>
      <w:r w:rsidR="005F4CEA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5F4CEA" w:rsidRPr="005E349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31</w:t>
      </w:r>
      <w:r w:rsidR="005F4CEA" w:rsidRPr="005E3493">
        <w:rPr>
          <w:rFonts w:asciiTheme="majorBidi" w:hAnsiTheme="majorBidi" w:cstheme="majorBidi"/>
          <w:sz w:val="30"/>
          <w:szCs w:val="30"/>
        </w:rPr>
        <w:t xml:space="preserve"> </w:t>
      </w:r>
      <w:r w:rsidR="005F4CEA" w:rsidRPr="005E349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</w:p>
    <w:p w14:paraId="4149FE2F" w14:textId="77777777" w:rsidR="00B060DE" w:rsidRPr="00CD6AB4" w:rsidRDefault="00B060DE" w:rsidP="00CD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6A49BB2" w14:textId="0D9BBC45" w:rsidR="00D7771D" w:rsidRPr="00C075DE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5826F4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6B9D9D38" w14:textId="77777777" w:rsidR="00D63CC5" w:rsidRPr="00A74C29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71"/>
        <w:gridCol w:w="237"/>
        <w:gridCol w:w="1566"/>
        <w:gridCol w:w="237"/>
        <w:gridCol w:w="1108"/>
        <w:gridCol w:w="237"/>
        <w:gridCol w:w="1570"/>
      </w:tblGrid>
      <w:tr w:rsidR="005826F4" w:rsidRPr="00C075DE" w14:paraId="2627D519" w14:textId="77777777" w:rsidTr="00073E18">
        <w:trPr>
          <w:tblHeader/>
        </w:trPr>
        <w:tc>
          <w:tcPr>
            <w:tcW w:w="1748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C0A10" w:rsidRPr="00C075DE" w14:paraId="02A78A71" w14:textId="77777777" w:rsidTr="00073E18">
        <w:trPr>
          <w:tblHeader/>
        </w:trPr>
        <w:tc>
          <w:tcPr>
            <w:tcW w:w="1748" w:type="pct"/>
          </w:tcPr>
          <w:p w14:paraId="30CC7DBF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1D6E02C8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B1C5B" w:rsidRPr="00FB1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1C5B" w:rsidRPr="00FB1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8" w:type="pct"/>
            <w:vAlign w:val="bottom"/>
          </w:tcPr>
          <w:p w14:paraId="22CF6E4A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vAlign w:val="bottom"/>
          </w:tcPr>
          <w:p w14:paraId="0763A8D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vAlign w:val="bottom"/>
          </w:tcPr>
          <w:p w14:paraId="1551D3B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vAlign w:val="bottom"/>
          </w:tcPr>
          <w:p w14:paraId="6412FCD5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77A73F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vAlign w:val="bottom"/>
          </w:tcPr>
          <w:p w14:paraId="533C971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47" w:type="pct"/>
            <w:vAlign w:val="bottom"/>
          </w:tcPr>
          <w:p w14:paraId="567DEFC7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00073E18">
        <w:trPr>
          <w:tblHeader/>
        </w:trPr>
        <w:tc>
          <w:tcPr>
            <w:tcW w:w="1748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2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C075DE" w14:paraId="7A4A4645" w14:textId="77777777" w:rsidTr="00073E18">
        <w:trPr>
          <w:tblHeader/>
        </w:trPr>
        <w:tc>
          <w:tcPr>
            <w:tcW w:w="1748" w:type="pct"/>
          </w:tcPr>
          <w:p w14:paraId="165131C8" w14:textId="0E2569BC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78" w:type="pct"/>
          </w:tcPr>
          <w:p w14:paraId="43EF7BFB" w14:textId="1F41C00B" w:rsidR="00813785" w:rsidRPr="00C075DE" w:rsidRDefault="00FB1C5B" w:rsidP="0081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28" w:type="pct"/>
            <w:shd w:val="clear" w:color="auto" w:fill="auto"/>
          </w:tcPr>
          <w:p w14:paraId="55741A1C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621A7A6A" w14:textId="23FC5B78" w:rsidR="00813785" w:rsidRPr="00C075DE" w:rsidRDefault="001A0F64" w:rsidP="00B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CD710F9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B2D97A" w14:textId="2FAE4728" w:rsidR="00813785" w:rsidRPr="00C075DE" w:rsidRDefault="00F31169" w:rsidP="0081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4DFFED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</w:tcPr>
          <w:p w14:paraId="2C600270" w14:textId="7B9AE683" w:rsidR="00813785" w:rsidRPr="00C075DE" w:rsidRDefault="00F31169" w:rsidP="00B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2A7A1E52" w14:textId="77777777" w:rsidTr="00073E18">
        <w:trPr>
          <w:tblHeader/>
        </w:trPr>
        <w:tc>
          <w:tcPr>
            <w:tcW w:w="1748" w:type="pct"/>
          </w:tcPr>
          <w:p w14:paraId="0E76BF21" w14:textId="1B1050F5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8" w:type="pct"/>
          </w:tcPr>
          <w:p w14:paraId="7C8F046A" w14:textId="21416810" w:rsidR="00B66DD0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C8524E" w:rsidRPr="4064B0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28" w:type="pct"/>
            <w:shd w:val="clear" w:color="auto" w:fill="auto"/>
          </w:tcPr>
          <w:p w14:paraId="15A955E4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1C50B737" w14:textId="69A55DB1" w:rsidR="00B66DD0" w:rsidRPr="00C075DE" w:rsidRDefault="0001248C" w:rsidP="0001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F9172F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F4AAEC" w14:textId="68F92CFD" w:rsidR="00B66DD0" w:rsidRPr="00C075DE" w:rsidRDefault="00FB1C5B" w:rsidP="00FC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834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28" w:type="pct"/>
          </w:tcPr>
          <w:p w14:paraId="6A4E123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</w:tcPr>
          <w:p w14:paraId="501E0386" w14:textId="40AAF55D" w:rsidR="00B66DD0" w:rsidRPr="00C075DE" w:rsidRDefault="005F2A5E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286060D4" w14:textId="77777777" w:rsidTr="00073E18">
        <w:trPr>
          <w:tblHeader/>
        </w:trPr>
        <w:tc>
          <w:tcPr>
            <w:tcW w:w="1748" w:type="pct"/>
          </w:tcPr>
          <w:p w14:paraId="29EA062F" w14:textId="4F45947B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78" w:type="pct"/>
          </w:tcPr>
          <w:p w14:paraId="7EAD8552" w14:textId="77777777" w:rsidR="00A900C7" w:rsidRDefault="00A900C7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9F251" w14:textId="33A946A1" w:rsidR="00374FC4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4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28" w:type="pct"/>
            <w:shd w:val="clear" w:color="auto" w:fill="auto"/>
          </w:tcPr>
          <w:p w14:paraId="6341CA6A" w14:textId="5363D3F2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3D3CF726" w14:textId="77777777" w:rsidR="00A900C7" w:rsidRDefault="00A900C7" w:rsidP="00C7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27155B" w14:textId="42A3DC10" w:rsidR="00374FC4" w:rsidRPr="00C075DE" w:rsidRDefault="00374FC4" w:rsidP="003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A6B41DE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CF31A86" w14:textId="77777777" w:rsidR="00FC5078" w:rsidRDefault="00FC507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53FD9" w14:textId="62ACBB33" w:rsidR="0083402C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4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28" w:type="pct"/>
          </w:tcPr>
          <w:p w14:paraId="138F4C50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pct"/>
          </w:tcPr>
          <w:p w14:paraId="7120AD3D" w14:textId="77777777" w:rsidR="00FC5078" w:rsidRDefault="00FC507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DD564" w14:textId="24AA257F" w:rsidR="005F2A5E" w:rsidRPr="00C075DE" w:rsidRDefault="005F2A5E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DB5" w:rsidRPr="00C075DE" w14:paraId="314A56CE" w14:textId="77777777" w:rsidTr="00073E18">
        <w:trPr>
          <w:tblHeader/>
        </w:trPr>
        <w:tc>
          <w:tcPr>
            <w:tcW w:w="1748" w:type="pct"/>
          </w:tcPr>
          <w:p w14:paraId="58020E99" w14:textId="7767AE2B" w:rsidR="004C1DB5" w:rsidRPr="009E555A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8" w:type="pct"/>
          </w:tcPr>
          <w:p w14:paraId="61F6F971" w14:textId="2F9155D6" w:rsidR="004C1DB5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28" w:type="pct"/>
            <w:shd w:val="clear" w:color="auto" w:fill="auto"/>
          </w:tcPr>
          <w:p w14:paraId="5ACC5989" w14:textId="77777777" w:rsidR="004C1DB5" w:rsidRPr="00C075DE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shd w:val="clear" w:color="auto" w:fill="auto"/>
          </w:tcPr>
          <w:p w14:paraId="6C93D5C7" w14:textId="0D3C286D" w:rsidR="004C1DB5" w:rsidRPr="00C075DE" w:rsidRDefault="00E32ABF" w:rsidP="00C7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7D1A8A" w14:textId="77777777" w:rsidR="004C1DB5" w:rsidRPr="00C075DE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0702C07" w14:textId="31760CDE" w:rsidR="004C1DB5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558</w:t>
            </w:r>
          </w:p>
        </w:tc>
        <w:tc>
          <w:tcPr>
            <w:tcW w:w="128" w:type="pct"/>
          </w:tcPr>
          <w:p w14:paraId="0A55C0D1" w14:textId="77777777" w:rsidR="004C1DB5" w:rsidRPr="00C075DE" w:rsidRDefault="004C1DB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pct"/>
          </w:tcPr>
          <w:p w14:paraId="16D2D537" w14:textId="44EAAB30" w:rsidR="004C1DB5" w:rsidRPr="00C075DE" w:rsidRDefault="005F2A5E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DD0" w:rsidRPr="00C075DE" w14:paraId="5F9D1825" w14:textId="77777777" w:rsidTr="00073E18">
        <w:trPr>
          <w:tblHeader/>
        </w:trPr>
        <w:tc>
          <w:tcPr>
            <w:tcW w:w="1748" w:type="pct"/>
          </w:tcPr>
          <w:p w14:paraId="0660D85E" w14:textId="231316D8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C5942F9" w14:textId="44286936" w:rsidR="00B66DD0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276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128" w:type="pct"/>
            <w:shd w:val="clear" w:color="auto" w:fill="auto"/>
          </w:tcPr>
          <w:p w14:paraId="176B267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3506C989" w:rsidR="00B66DD0" w:rsidRPr="00C075DE" w:rsidRDefault="00FB5331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176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16E276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9E966F7" w14:textId="56A021EA" w:rsidR="00B66DD0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4C1DB5" w:rsidRPr="4064B0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A1FEA71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6571F3A6" w14:textId="06A28B24" w:rsidR="00B66DD0" w:rsidRPr="00C075DE" w:rsidRDefault="005F2A5E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4CF110A2" w14:textId="77777777" w:rsidTr="00073E18">
        <w:trPr>
          <w:tblHeader/>
        </w:trPr>
        <w:tc>
          <w:tcPr>
            <w:tcW w:w="1748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72710CA0" w:rsidR="00B66DD0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  <w:r w:rsidR="004F2CFD" w:rsidRPr="4064B0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28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09B14936" w:rsidR="00B66DD0" w:rsidRPr="00C075DE" w:rsidRDefault="0017662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00166088" w:rsidR="00B66DD0" w:rsidRPr="00C075DE" w:rsidRDefault="00FB1C5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="004C1DB5" w:rsidRPr="4064B0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12C7F45E" w:rsidR="00B66DD0" w:rsidRPr="00C075DE" w:rsidRDefault="001B686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BC3E417" w14:textId="77777777" w:rsidR="00B060DE" w:rsidRDefault="00B060DE" w:rsidP="00CD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23301" w14:textId="77777777" w:rsidR="00B060DE" w:rsidRPr="00CD6AB4" w:rsidRDefault="00B060DE" w:rsidP="00CD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05508EA" w14:textId="77777777" w:rsidR="002D5395" w:rsidRPr="00A74C29" w:rsidRDefault="002D5395" w:rsidP="00D773E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A96B81" w14:textId="79F25287" w:rsidR="00AB51B2" w:rsidRPr="00C075DE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AB6DF7" w:rsidRPr="00C075DE" w14:paraId="2540ED87" w14:textId="77777777" w:rsidTr="00D3314A">
        <w:tc>
          <w:tcPr>
            <w:tcW w:w="3510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B4D" w:rsidRPr="00C075DE" w14:paraId="1C2CB6A0" w14:textId="77777777" w:rsidTr="00D3314A">
        <w:tc>
          <w:tcPr>
            <w:tcW w:w="3510" w:type="dxa"/>
          </w:tcPr>
          <w:p w14:paraId="15F22B04" w14:textId="77777777" w:rsidR="00E67B4D" w:rsidRPr="00C075DE" w:rsidRDefault="00E67B4D" w:rsidP="00E67B4D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68E9C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DC7EE3" w14:textId="207081FB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14:paraId="02FC81EA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C10B15F" w14:textId="3C244F74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17715F4D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361DE58" w14:textId="68E78ED0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0C9BB9DA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D35989E" w14:textId="47FADEE4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7B4D" w:rsidRPr="00C075DE" w14:paraId="5E91D167" w14:textId="77777777" w:rsidTr="00D3314A">
        <w:tc>
          <w:tcPr>
            <w:tcW w:w="3510" w:type="dxa"/>
          </w:tcPr>
          <w:p w14:paraId="46E52A96" w14:textId="77777777" w:rsidR="00E67B4D" w:rsidRPr="00C075DE" w:rsidRDefault="00E67B4D" w:rsidP="00E67B4D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09F8E76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64293A21" w14:textId="49ACB3E2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1CA7E818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07FADF8" w14:textId="50DF0C0A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6D41E758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4551CAC" w14:textId="0C3E8DC0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5" w:type="dxa"/>
          </w:tcPr>
          <w:p w14:paraId="2039B626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10D841A" w14:textId="2026E32D" w:rsidR="00E67B4D" w:rsidRPr="00C075DE" w:rsidRDefault="00FB1C5B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67B4D" w:rsidRPr="00C075DE" w14:paraId="429C3EA2" w14:textId="77777777" w:rsidTr="00D3314A">
        <w:tc>
          <w:tcPr>
            <w:tcW w:w="3510" w:type="dxa"/>
          </w:tcPr>
          <w:p w14:paraId="1B1B55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2A07E3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6217B589" w14:textId="77777777" w:rsidR="00E67B4D" w:rsidRPr="00C075DE" w:rsidRDefault="00E67B4D" w:rsidP="00E67B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7B4D" w:rsidRPr="00C075DE" w14:paraId="3E2792CE" w14:textId="77777777" w:rsidTr="00D3314A">
        <w:tc>
          <w:tcPr>
            <w:tcW w:w="3510" w:type="dxa"/>
          </w:tcPr>
          <w:p w14:paraId="7F1BB2FA" w14:textId="020ED95A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64AE10C3" w14:textId="3F808787" w:rsidR="00E67B4D" w:rsidRPr="00C075DE" w:rsidRDefault="00FB1C5B" w:rsidP="00E67B4D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4C5F112" w14:textId="5A3F891F" w:rsidR="00E67B4D" w:rsidRPr="00C10574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38BDE60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2F687F" w14:textId="255B35BD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68" w:type="dxa"/>
          </w:tcPr>
          <w:p w14:paraId="7DC8BFED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77E79A" w14:textId="4A6EE3C7" w:rsidR="00E67B4D" w:rsidRPr="00C075DE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65" w:type="dxa"/>
          </w:tcPr>
          <w:p w14:paraId="27FCC6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74C88C4" w14:textId="30C20F4E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E67B4D" w:rsidRPr="00C075DE" w14:paraId="52573A7D" w14:textId="77777777" w:rsidTr="00D3314A">
        <w:tc>
          <w:tcPr>
            <w:tcW w:w="3510" w:type="dxa"/>
          </w:tcPr>
          <w:p w14:paraId="0F37CD3E" w14:textId="4FF64D48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6AC98648" w14:textId="713CC288" w:rsidR="00E67B4D" w:rsidRPr="00C075DE" w:rsidRDefault="00FB1C5B" w:rsidP="00E67B4D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031724A" w14:textId="7996AE78" w:rsidR="00E67B4D" w:rsidRPr="00C10574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13FA5DB9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6EA37B6" w14:textId="0E8072B1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68" w:type="dxa"/>
          </w:tcPr>
          <w:p w14:paraId="6267E8C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591153" w14:textId="253D75AE" w:rsidR="00E67B4D" w:rsidRPr="00C075DE" w:rsidRDefault="007F65A5" w:rsidP="00E67B4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EFA757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7A4289" w14:textId="29C057B8" w:rsidR="00E67B4D" w:rsidRPr="00C075DE" w:rsidRDefault="00E67B4D" w:rsidP="00E67B4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7B4D" w:rsidRPr="00C075DE" w14:paraId="08BFD4CB" w14:textId="77777777">
        <w:tc>
          <w:tcPr>
            <w:tcW w:w="3510" w:type="dxa"/>
          </w:tcPr>
          <w:p w14:paraId="7078B172" w14:textId="55A49A76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613C54E7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9210BC" w14:textId="044D6B1F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3A5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68" w:type="dxa"/>
          </w:tcPr>
          <w:p w14:paraId="1898EEF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E134395" w14:textId="426C3596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8" w:type="dxa"/>
          </w:tcPr>
          <w:p w14:paraId="04146F2B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F97567" w14:textId="2E2B8948" w:rsidR="00E67B4D" w:rsidRPr="00613410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281</w:t>
            </w:r>
            <w:r w:rsidR="006134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65" w:type="dxa"/>
          </w:tcPr>
          <w:p w14:paraId="6319AD68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1E6970" w14:textId="49A33961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E67B4D" w:rsidRPr="00C075DE" w14:paraId="1BCB60ED" w14:textId="77777777" w:rsidTr="00D3314A">
        <w:tc>
          <w:tcPr>
            <w:tcW w:w="3510" w:type="dxa"/>
          </w:tcPr>
          <w:p w14:paraId="776BBA81" w14:textId="2733255E" w:rsidR="00E67B4D" w:rsidRPr="00C075DE" w:rsidRDefault="00E67B4D" w:rsidP="00E67B4D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7ADED2AF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456C19" w14:textId="42FE10D9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="003371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8" w:type="dxa"/>
          </w:tcPr>
          <w:p w14:paraId="6F50E3E7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44198B" w14:textId="5ED1BED9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8" w:type="dxa"/>
          </w:tcPr>
          <w:p w14:paraId="0894B075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22C81" w14:textId="48B86F86" w:rsidR="00E67B4D" w:rsidRPr="00C075DE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  <w:r w:rsidR="00633F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65" w:type="dxa"/>
          </w:tcPr>
          <w:p w14:paraId="44B22CF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734930" w14:textId="480AC3CE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CD6AB4" w:rsidRPr="00C075DE" w14:paraId="534813EE" w14:textId="77777777" w:rsidTr="007A0039">
        <w:tc>
          <w:tcPr>
            <w:tcW w:w="3510" w:type="dxa"/>
          </w:tcPr>
          <w:p w14:paraId="2D9E8E69" w14:textId="77777777" w:rsidR="00CD6AB4" w:rsidRDefault="00CD6AB4" w:rsidP="007A0039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36CA2B3C" w14:textId="77777777" w:rsidR="00CD6AB4" w:rsidRPr="00C075DE" w:rsidRDefault="00CD6AB4" w:rsidP="007A0039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E97584" w14:textId="28E9453E" w:rsidR="00CD6AB4" w:rsidRPr="00845E35" w:rsidRDefault="00FB1C5B" w:rsidP="007A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CD6A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8" w:type="dxa"/>
          </w:tcPr>
          <w:p w14:paraId="0B4DFED5" w14:textId="77777777" w:rsidR="00CD6AB4" w:rsidRPr="00C075DE" w:rsidRDefault="00CD6AB4" w:rsidP="007A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A35D57E" w14:textId="0E71A5C8" w:rsidR="00CD6AB4" w:rsidRPr="00845E35" w:rsidRDefault="00FB1C5B" w:rsidP="007A003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CD6AB4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  <w:tc>
          <w:tcPr>
            <w:tcW w:w="268" w:type="dxa"/>
          </w:tcPr>
          <w:p w14:paraId="0E4C31BF" w14:textId="77777777" w:rsidR="00CD6AB4" w:rsidRPr="00C075DE" w:rsidRDefault="00CD6AB4" w:rsidP="007A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C1D203D" w14:textId="7C48031F" w:rsidR="00CD6AB4" w:rsidRPr="00845E35" w:rsidRDefault="00FB1C5B" w:rsidP="007A003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CD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65" w:type="dxa"/>
          </w:tcPr>
          <w:p w14:paraId="246A9250" w14:textId="77777777" w:rsidR="00CD6AB4" w:rsidRPr="00C075DE" w:rsidRDefault="00CD6AB4" w:rsidP="007A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77BCBD9" w14:textId="698993C9" w:rsidR="00CD6AB4" w:rsidRPr="00845E35" w:rsidRDefault="00FB1C5B" w:rsidP="007A003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CD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</w:tr>
      <w:tr w:rsidR="00E67B4D" w:rsidRPr="00C075DE" w14:paraId="24445446" w14:textId="77777777" w:rsidTr="00D3314A">
        <w:tc>
          <w:tcPr>
            <w:tcW w:w="3510" w:type="dxa"/>
          </w:tcPr>
          <w:p w14:paraId="6E59600D" w14:textId="15A15619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75C6C55C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8E5753" w14:textId="21410A9D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3371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68" w:type="dxa"/>
          </w:tcPr>
          <w:p w14:paraId="20B90390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A812D" w14:textId="6ECB5A16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68" w:type="dxa"/>
          </w:tcPr>
          <w:p w14:paraId="17CAA1B2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A9F75D" w14:textId="68C6A625" w:rsidR="00E67B4D" w:rsidRPr="00C22715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633F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65" w:type="dxa"/>
          </w:tcPr>
          <w:p w14:paraId="3A83927D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49787DF" w14:textId="7580BDD7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E67B4D" w:rsidRPr="00C075DE" w14:paraId="22DBFF8A" w14:textId="77777777" w:rsidTr="00D3314A">
        <w:tc>
          <w:tcPr>
            <w:tcW w:w="3510" w:type="dxa"/>
          </w:tcPr>
          <w:p w14:paraId="249EEDDF" w14:textId="3CF7479C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00184D72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5FC231" w14:textId="1E9D6A59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925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68" w:type="dxa"/>
          </w:tcPr>
          <w:p w14:paraId="57A998FC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5ED217" w14:textId="28A32C6F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67B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68" w:type="dxa"/>
          </w:tcPr>
          <w:p w14:paraId="70AE8E5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96FB6A" w14:textId="03E28D73" w:rsidR="00E67B4D" w:rsidRPr="00C075DE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6B67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65" w:type="dxa"/>
          </w:tcPr>
          <w:p w14:paraId="0237F5B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9353C" w14:textId="68057BCF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</w:tr>
      <w:tr w:rsidR="00E67B4D" w:rsidRPr="00C075DE" w14:paraId="34A02889" w14:textId="77777777" w:rsidTr="00D3314A">
        <w:tc>
          <w:tcPr>
            <w:tcW w:w="3510" w:type="dxa"/>
          </w:tcPr>
          <w:p w14:paraId="6CE71936" w14:textId="3EF5BE92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BF22C7" w14:textId="77777777" w:rsidR="00E67B4D" w:rsidRPr="00C075DE" w:rsidRDefault="00E67B4D" w:rsidP="00E67B4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06E097B3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6241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68" w:type="dxa"/>
          </w:tcPr>
          <w:p w14:paraId="19DB3A5B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5B457DB1" w:rsidR="00E67B4D" w:rsidRPr="00C075DE" w:rsidRDefault="00FB1C5B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E67B4D" w:rsidRPr="00DA3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8" w:type="dxa"/>
          </w:tcPr>
          <w:p w14:paraId="4C1262CA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7E81D5C5" w:rsidR="00E67B4D" w:rsidRPr="00C075DE" w:rsidRDefault="00FB1C5B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  <w:r w:rsidR="00E16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65" w:type="dxa"/>
          </w:tcPr>
          <w:p w14:paraId="4E2D8E55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61A8CF74" w:rsidR="00E67B4D" w:rsidRPr="00C075DE" w:rsidRDefault="00FB1C5B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  <w:r w:rsidR="00E67B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</w:tr>
    </w:tbl>
    <w:p w14:paraId="7C1574F5" w14:textId="77777777" w:rsidR="00A74C29" w:rsidRDefault="00A74C29" w:rsidP="00A74C2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67ACF0F" w14:textId="43A88D43" w:rsidR="00A74C29" w:rsidRDefault="00A74C29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ทุนเรือนหุ้น</w:t>
      </w:r>
    </w:p>
    <w:p w14:paraId="34400A73" w14:textId="17DD9FB8" w:rsidR="00A74C29" w:rsidRPr="00E866E9" w:rsidRDefault="00A74C29" w:rsidP="00A74C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2"/>
        <w:gridCol w:w="255"/>
        <w:gridCol w:w="1076"/>
        <w:gridCol w:w="275"/>
        <w:gridCol w:w="1059"/>
        <w:gridCol w:w="272"/>
        <w:gridCol w:w="986"/>
        <w:gridCol w:w="275"/>
        <w:gridCol w:w="916"/>
      </w:tblGrid>
      <w:tr w:rsidR="00D40B90" w:rsidRPr="00E866E9" w14:paraId="0062818E" w14:textId="77777777" w:rsidTr="00D40B90">
        <w:trPr>
          <w:tblHeader/>
        </w:trPr>
        <w:tc>
          <w:tcPr>
            <w:tcW w:w="1772" w:type="pct"/>
          </w:tcPr>
          <w:p w14:paraId="7B1D91FD" w14:textId="77777777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2" w:type="pct"/>
          </w:tcPr>
          <w:p w14:paraId="38768787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" w:type="pct"/>
          </w:tcPr>
          <w:p w14:paraId="363A202F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6EF17241" w14:textId="1E7E7C33" w:rsidR="00D40B90" w:rsidRPr="00E866E9" w:rsidRDefault="00FB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3FB916E2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pct"/>
            <w:gridSpan w:val="3"/>
          </w:tcPr>
          <w:p w14:paraId="3AAFABE7" w14:textId="4EE61A51" w:rsidR="00D40B90" w:rsidRPr="00E866E9" w:rsidRDefault="00FB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0B90" w:rsidRPr="00E866E9" w14:paraId="711F97C9" w14:textId="77777777" w:rsidTr="00D40B90">
        <w:trPr>
          <w:tblHeader/>
        </w:trPr>
        <w:tc>
          <w:tcPr>
            <w:tcW w:w="1772" w:type="pct"/>
          </w:tcPr>
          <w:p w14:paraId="5E10E6BF" w14:textId="00732448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42" w:type="pct"/>
          </w:tcPr>
          <w:p w14:paraId="49711623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9" w:type="pct"/>
          </w:tcPr>
          <w:p w14:paraId="126B2265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1342D3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04F77318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071C6A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3FD9C6EE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0B169AF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51303484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415B92E8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40B90" w:rsidRPr="00E866E9" w14:paraId="541E642C" w14:textId="77777777" w:rsidTr="00D40B90">
        <w:trPr>
          <w:tblHeader/>
        </w:trPr>
        <w:tc>
          <w:tcPr>
            <w:tcW w:w="1772" w:type="pct"/>
          </w:tcPr>
          <w:p w14:paraId="640EDB20" w14:textId="77777777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28F9440D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</w:tcPr>
          <w:p w14:paraId="7DB47000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0E39A292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40B90" w:rsidRPr="00E866E9" w14:paraId="0A6FE24F" w14:textId="77777777" w:rsidTr="00D40B90">
        <w:tc>
          <w:tcPr>
            <w:tcW w:w="1772" w:type="pct"/>
          </w:tcPr>
          <w:p w14:paraId="2CF5E179" w14:textId="28E8D200" w:rsidR="00D40B90" w:rsidRPr="00E866E9" w:rsidRDefault="00D40B90" w:rsidP="00D40B90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FB1C5B" w:rsidRPr="00FB1C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2" w:type="pct"/>
          </w:tcPr>
          <w:p w14:paraId="6FD7B19A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0C54832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B6F8BB1" w14:textId="3407E56E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359DA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314EE3DD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A8851C1" w14:textId="580B9FC6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359DA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1AB522FF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320C47DC" w14:textId="5FFBB202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40B90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1C2D97BE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1C231F2E" w14:textId="2E6C76E5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40B90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D40B90" w:rsidRPr="00E866E9" w14:paraId="7A29EA21" w14:textId="77777777" w:rsidTr="00D40B90">
        <w:tc>
          <w:tcPr>
            <w:tcW w:w="1772" w:type="pct"/>
          </w:tcPr>
          <w:p w14:paraId="0149A5D4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pct"/>
          </w:tcPr>
          <w:p w14:paraId="016B612E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" w:type="pct"/>
          </w:tcPr>
          <w:p w14:paraId="0F7BC6CE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A868871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2D19B3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B3FC486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633EC4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6BC93B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13C915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0E15ECCB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B90" w:rsidRPr="00E866E9" w14:paraId="2373C792" w14:textId="77777777" w:rsidTr="00D40B90">
        <w:tc>
          <w:tcPr>
            <w:tcW w:w="1772" w:type="pct"/>
          </w:tcPr>
          <w:p w14:paraId="3507F1A5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2" w:type="pct"/>
          </w:tcPr>
          <w:p w14:paraId="0CCE11F3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89343EF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4A20B8E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175B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066F6EC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91B6EC3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1C74FD11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1D40ED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050B671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0B90" w:rsidRPr="00E866E9" w14:paraId="308FA1FC" w14:textId="77777777" w:rsidTr="00D40B90">
        <w:tc>
          <w:tcPr>
            <w:tcW w:w="1772" w:type="pct"/>
          </w:tcPr>
          <w:p w14:paraId="2BBC008F" w14:textId="6A461A8C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6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2" w:type="pct"/>
          </w:tcPr>
          <w:p w14:paraId="666E4397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F23E94C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FB9E29A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936E730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A5013F2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D1A2040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1E54227A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CBB531A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596FC970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0B90" w:rsidRPr="00E866E9" w14:paraId="1C1B5D8B" w14:textId="77777777" w:rsidTr="00E866E9">
        <w:tc>
          <w:tcPr>
            <w:tcW w:w="1772" w:type="pct"/>
          </w:tcPr>
          <w:p w14:paraId="1146014A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45AC24F6" w14:textId="15904268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7812CA3B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3E5239C" w14:textId="21BD89A5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907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0893D9FD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1E68DF" w14:textId="2920E150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CC68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48AA0210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1DEB7E" w14:textId="712F8F3D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D40B90" w:rsidRPr="00E8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50" w:type="pct"/>
          </w:tcPr>
          <w:p w14:paraId="3FE005C8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104AAEAA" w14:textId="638B4905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D40B90" w:rsidRPr="00E8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D40B90" w:rsidRPr="00E866E9" w14:paraId="378ABAE9" w14:textId="77777777" w:rsidTr="00E866E9">
        <w:tc>
          <w:tcPr>
            <w:tcW w:w="1772" w:type="pct"/>
            <w:shd w:val="clear" w:color="auto" w:fill="auto"/>
          </w:tcPr>
          <w:p w14:paraId="60E0504C" w14:textId="68C2FC8E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หุ้นทุนออกให้ตามสิทธิ</w:t>
            </w:r>
            <w:r w:rsidRPr="00E86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FB1C5B" w:rsidRPr="00FB1C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2" w:type="pct"/>
            <w:shd w:val="clear" w:color="auto" w:fill="auto"/>
          </w:tcPr>
          <w:p w14:paraId="1875534C" w14:textId="56CBEEA5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8093C5C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5D86A3" w14:textId="0B5BAA53" w:rsidR="00D40B90" w:rsidRPr="00E866E9" w:rsidRDefault="00907262" w:rsidP="0090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00306AA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236D5D" w14:textId="68CD7B43" w:rsidR="00D40B90" w:rsidRPr="00E866E9" w:rsidRDefault="00907262" w:rsidP="0090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277F2D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F469486" w14:textId="343B53A9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B90" w:rsidRPr="00E8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50" w:type="pct"/>
            <w:shd w:val="clear" w:color="auto" w:fill="auto"/>
          </w:tcPr>
          <w:p w14:paraId="11BCB4D8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F7285FC" w14:textId="7F43C130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B90" w:rsidRPr="00E8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D40B90" w:rsidRPr="00E866E9" w14:paraId="26E3C7E7" w14:textId="77777777" w:rsidTr="00D40B90">
        <w:tc>
          <w:tcPr>
            <w:tcW w:w="1772" w:type="pct"/>
          </w:tcPr>
          <w:p w14:paraId="6031567B" w14:textId="414D1B4C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2" w:type="pct"/>
          </w:tcPr>
          <w:p w14:paraId="5FCFA4B8" w14:textId="77777777" w:rsidR="00D40B90" w:rsidRPr="00E866E9" w:rsidRDefault="00D40B90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EF003C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AE8CC05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E7CDEF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D415CD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553A5A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1AC89A8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329A848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1029991E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B90" w:rsidRPr="00E866E9" w14:paraId="1F396C15" w14:textId="77777777" w:rsidTr="00D40B90">
        <w:tc>
          <w:tcPr>
            <w:tcW w:w="1772" w:type="pct"/>
          </w:tcPr>
          <w:p w14:paraId="0B789EA5" w14:textId="77777777" w:rsidR="00D40B90" w:rsidRPr="00E866E9" w:rsidRDefault="00D40B90" w:rsidP="00D40B90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2D6ADC7C" w14:textId="52D8CAEE" w:rsidR="00D40B90" w:rsidRPr="00E866E9" w:rsidRDefault="00FB1C5B" w:rsidP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779951E4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FE797A8" w14:textId="0EE784A2" w:rsidR="00D40B90" w:rsidRPr="00E866E9" w:rsidRDefault="00FB1C5B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C241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02B1DD61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C868171" w14:textId="1237CEAC" w:rsidR="00D40B90" w:rsidRPr="00E866E9" w:rsidRDefault="00FB1C5B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3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4F20B687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350727CB" w14:textId="61981B92" w:rsidR="00D40B90" w:rsidRPr="00E866E9" w:rsidRDefault="00FB1C5B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40B90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6E8E6CE9" w14:textId="77777777" w:rsidR="00D40B90" w:rsidRPr="00E866E9" w:rsidRDefault="00D40B90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68F52280" w14:textId="3350BC8C" w:rsidR="00D40B90" w:rsidRPr="00E866E9" w:rsidRDefault="00FB1C5B" w:rsidP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40B90"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</w:tr>
    </w:tbl>
    <w:p w14:paraId="7EB4DA09" w14:textId="2498CEA2" w:rsidR="00D40B90" w:rsidRDefault="00D40B90" w:rsidP="00A74C29">
      <w:pPr>
        <w:rPr>
          <w:rFonts w:asciiTheme="majorBidi" w:hAnsiTheme="majorBidi" w:cstheme="majorBidi"/>
          <w:sz w:val="30"/>
          <w:szCs w:val="30"/>
        </w:rPr>
      </w:pPr>
    </w:p>
    <w:p w14:paraId="34B4293E" w14:textId="77777777" w:rsidR="001C380A" w:rsidRDefault="001C3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1B2064" w14:textId="1995B306" w:rsidR="00E866E9" w:rsidRPr="00E866E9" w:rsidRDefault="00E866E9" w:rsidP="00E8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866E9">
        <w:rPr>
          <w:rFonts w:ascii="Angsana New" w:hAnsi="Angsana New" w:hint="cs"/>
          <w:spacing w:val="-4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</w:t>
      </w:r>
      <w:r w:rsidRPr="00E866E9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FB1C5B" w:rsidRPr="00FB1C5B">
        <w:rPr>
          <w:rFonts w:ascii="Angsana New" w:hAnsi="Angsana New"/>
          <w:spacing w:val="-4"/>
          <w:sz w:val="30"/>
          <w:szCs w:val="30"/>
        </w:rPr>
        <w:t>27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FB1C5B" w:rsidRPr="00FB1C5B">
        <w:rPr>
          <w:rFonts w:ascii="Angsana New" w:hAnsi="Angsana New"/>
          <w:spacing w:val="-4"/>
          <w:sz w:val="30"/>
          <w:szCs w:val="30"/>
        </w:rPr>
        <w:t>2566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ผู้ถือหุ้นมีมติอนุมัติ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ลดทุนจดทะเบียนของบริษัทจากเดิมจำนวน </w:t>
      </w:r>
      <w:r w:rsidR="00FB1C5B" w:rsidRPr="00FB1C5B">
        <w:rPr>
          <w:rFonts w:ascii="Angsana New" w:hAnsi="Angsana New"/>
          <w:spacing w:val="-4"/>
          <w:sz w:val="30"/>
          <w:szCs w:val="30"/>
        </w:rPr>
        <w:t>308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FB1C5B" w:rsidRPr="00FB1C5B">
        <w:rPr>
          <w:rFonts w:ascii="Angsana New" w:hAnsi="Angsana New"/>
          <w:spacing w:val="-4"/>
          <w:sz w:val="30"/>
          <w:szCs w:val="30"/>
        </w:rPr>
        <w:t>438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FB1C5B" w:rsidRPr="00FB1C5B">
        <w:rPr>
          <w:rFonts w:ascii="Angsana New" w:hAnsi="Angsana New"/>
          <w:spacing w:val="-4"/>
          <w:sz w:val="30"/>
          <w:szCs w:val="30"/>
        </w:rPr>
        <w:t>080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FB1C5B" w:rsidRPr="00FB1C5B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FB1C5B" w:rsidRPr="00FB1C5B">
        <w:rPr>
          <w:rFonts w:ascii="Angsana New" w:hAnsi="Angsana New"/>
          <w:spacing w:val="-4"/>
          <w:sz w:val="30"/>
          <w:szCs w:val="30"/>
        </w:rPr>
        <w:t>308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FB1C5B" w:rsidRPr="00FB1C5B">
        <w:rPr>
          <w:rFonts w:ascii="Angsana New" w:hAnsi="Angsana New"/>
          <w:spacing w:val="-4"/>
          <w:sz w:val="30"/>
          <w:szCs w:val="30"/>
        </w:rPr>
        <w:t>289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FB1C5B" w:rsidRPr="00FB1C5B">
        <w:rPr>
          <w:rFonts w:ascii="Angsana New" w:hAnsi="Angsana New"/>
          <w:spacing w:val="-4"/>
          <w:sz w:val="30"/>
          <w:szCs w:val="30"/>
        </w:rPr>
        <w:t>080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FB1C5B" w:rsidRPr="00FB1C5B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 เพื่อยกเลิกหุ้นสามัญจดทะเบียนที่คงเหลือ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จากการรองรับการใช้สิทธิของใบ</w:t>
      </w:r>
      <w:r w:rsidRPr="00E866E9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สำคัญ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แสดงสิทธิ</w:t>
      </w:r>
      <w:r w:rsidRPr="00E866E9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ที่จะซื้อ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หุ้นสามัญเดิม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FB1C5B" w:rsidRPr="00FB1C5B">
        <w:rPr>
          <w:rFonts w:ascii="Angsana New" w:hAnsi="Angsana New"/>
          <w:spacing w:val="-4"/>
          <w:sz w:val="30"/>
          <w:szCs w:val="30"/>
        </w:rPr>
        <w:t>149</w:t>
      </w:r>
      <w:r w:rsidRPr="00E866E9">
        <w:rPr>
          <w:rFonts w:ascii="Angsana New" w:hAnsi="Angsana New"/>
          <w:spacing w:val="-4"/>
          <w:sz w:val="30"/>
          <w:szCs w:val="30"/>
        </w:rPr>
        <w:t>,</w:t>
      </w:r>
      <w:r w:rsidR="00FB1C5B" w:rsidRPr="00FB1C5B">
        <w:rPr>
          <w:rFonts w:ascii="Angsana New" w:hAnsi="Angsana New"/>
          <w:spacing w:val="-4"/>
          <w:sz w:val="30"/>
          <w:szCs w:val="30"/>
        </w:rPr>
        <w:t>000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FB1C5B" w:rsidRPr="00FB1C5B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866E9">
        <w:rPr>
          <w:rFonts w:ascii="Angsana New" w:hAnsi="Angsana New"/>
          <w:sz w:val="30"/>
          <w:szCs w:val="30"/>
          <w:cs/>
        </w:rPr>
        <w:t xml:space="preserve">ทั้งนี้บริษัทได้จดทะเบียนการเปลี่ยนแปลงทุนดังกล่าวต่อกระทรวงพาณิชย์เมื่อวันที่ </w:t>
      </w:r>
      <w:r w:rsidR="00FB1C5B" w:rsidRPr="00FB1C5B">
        <w:rPr>
          <w:rFonts w:ascii="Angsana New" w:hAnsi="Angsana New"/>
          <w:sz w:val="30"/>
          <w:szCs w:val="30"/>
        </w:rPr>
        <w:t>3</w:t>
      </w:r>
      <w:r w:rsidRPr="00E866E9">
        <w:rPr>
          <w:rFonts w:ascii="Angsana New" w:hAnsi="Angsana New"/>
          <w:sz w:val="30"/>
          <w:szCs w:val="30"/>
        </w:rPr>
        <w:t xml:space="preserve"> </w:t>
      </w:r>
      <w:r w:rsidRPr="00E866E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B1C5B" w:rsidRPr="00FB1C5B">
        <w:rPr>
          <w:rFonts w:ascii="Angsana New" w:hAnsi="Angsana New"/>
          <w:sz w:val="30"/>
          <w:szCs w:val="30"/>
        </w:rPr>
        <w:t>2566</w:t>
      </w:r>
    </w:p>
    <w:p w14:paraId="153BF4F8" w14:textId="77777777" w:rsidR="00E866E9" w:rsidRPr="00E866E9" w:rsidRDefault="00E866E9" w:rsidP="00A74C29">
      <w:pPr>
        <w:rPr>
          <w:rFonts w:asciiTheme="majorBidi" w:hAnsiTheme="majorBidi" w:cstheme="majorBidi"/>
          <w:sz w:val="30"/>
          <w:szCs w:val="30"/>
        </w:rPr>
      </w:pPr>
    </w:p>
    <w:p w14:paraId="7DA11D73" w14:textId="57FF087E" w:rsidR="00147715" w:rsidRPr="00E866E9" w:rsidRDefault="00D17E95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28F3AD4E" w14:textId="77777777" w:rsidR="005639F1" w:rsidRPr="00E866E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683632FA" w14:textId="740A02FF" w:rsidR="000A5CF8" w:rsidRPr="000A5CF8" w:rsidRDefault="000A5CF8" w:rsidP="000A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A5CF8">
        <w:rPr>
          <w:rFonts w:ascii="Angsana New" w:hAnsi="Angsana New" w:hint="cs"/>
          <w:spacing w:val="-4"/>
          <w:sz w:val="30"/>
          <w:szCs w:val="30"/>
          <w:cs/>
        </w:rPr>
        <w:t>ในการ</w:t>
      </w:r>
      <w:r w:rsidRPr="000A5CF8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0A5CF8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0A5CF8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0A5CF8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FB1C5B" w:rsidRPr="00FB1C5B">
        <w:rPr>
          <w:rFonts w:ascii="Angsana New" w:hAnsi="Angsana New"/>
          <w:spacing w:val="-4"/>
          <w:sz w:val="30"/>
          <w:szCs w:val="30"/>
        </w:rPr>
        <w:t>27</w:t>
      </w:r>
      <w:r w:rsidRPr="000A5CF8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FB1C5B" w:rsidRPr="00FB1C5B">
        <w:rPr>
          <w:rFonts w:ascii="Angsana New" w:hAnsi="Angsana New"/>
          <w:spacing w:val="-4"/>
          <w:sz w:val="30"/>
          <w:szCs w:val="30"/>
        </w:rPr>
        <w:t>2566</w:t>
      </w:r>
      <w:r w:rsidRPr="000A5CF8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0A5CF8">
        <w:rPr>
          <w:rFonts w:asciiTheme="majorBidi" w:hAnsiTheme="majorBidi" w:hint="cs"/>
          <w:sz w:val="30"/>
          <w:szCs w:val="30"/>
          <w:cs/>
        </w:rPr>
        <w:t>อนุมัติ</w:t>
      </w:r>
      <w:r w:rsidRPr="000A5CF8">
        <w:rPr>
          <w:rFonts w:asciiTheme="majorBidi" w:hAnsiTheme="majorBidi"/>
          <w:sz w:val="30"/>
          <w:szCs w:val="30"/>
          <w:cs/>
        </w:rPr>
        <w:t>โครงการสะสมหุ้น</w:t>
      </w:r>
      <w:r w:rsidRPr="000A5CF8">
        <w:rPr>
          <w:rFonts w:asciiTheme="majorBidi" w:hAnsiTheme="majorBidi" w:hint="cs"/>
          <w:sz w:val="30"/>
          <w:szCs w:val="30"/>
          <w:cs/>
        </w:rPr>
        <w:t>สำหรับ</w:t>
      </w:r>
      <w:r w:rsidRPr="000A5CF8">
        <w:rPr>
          <w:rFonts w:asciiTheme="majorBidi" w:hAnsiTheme="majorBidi"/>
          <w:sz w:val="30"/>
          <w:szCs w:val="30"/>
          <w:cs/>
        </w:rPr>
        <w:t xml:space="preserve">พนักงาน </w:t>
      </w:r>
      <w:r w:rsidRPr="000A5CF8">
        <w:rPr>
          <w:rFonts w:asciiTheme="majorBidi" w:hAnsiTheme="majorBidi"/>
          <w:sz w:val="30"/>
          <w:szCs w:val="30"/>
        </w:rPr>
        <w:t xml:space="preserve">(EJIP) </w:t>
      </w:r>
      <w:r w:rsidRPr="000A5CF8">
        <w:rPr>
          <w:rFonts w:asciiTheme="majorBidi" w:hAnsiTheme="majorBidi"/>
          <w:sz w:val="30"/>
          <w:szCs w:val="30"/>
          <w:cs/>
        </w:rPr>
        <w:t>ให้</w:t>
      </w:r>
      <w:r w:rsidRPr="000A5CF8">
        <w:rPr>
          <w:rFonts w:asciiTheme="majorBidi" w:hAnsiTheme="majorBidi" w:hint="cs"/>
          <w:sz w:val="30"/>
          <w:szCs w:val="30"/>
          <w:cs/>
        </w:rPr>
        <w:t>กับ</w:t>
      </w:r>
      <w:r w:rsidRPr="000A5CF8">
        <w:rPr>
          <w:rFonts w:asciiTheme="majorBidi" w:hAnsiTheme="majorBidi"/>
          <w:sz w:val="30"/>
          <w:szCs w:val="30"/>
          <w:cs/>
        </w:rPr>
        <w:t>ผู้บริหารและพนักงานที่เข้าเงื่อนไข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Pr="000A5CF8">
        <w:rPr>
          <w:rFonts w:asciiTheme="majorBidi" w:hAnsiTheme="majorBidi"/>
          <w:sz w:val="30"/>
          <w:szCs w:val="30"/>
          <w:cs/>
        </w:rPr>
        <w:t>อายุ</w:t>
      </w:r>
      <w:r w:rsidRPr="000A5CF8">
        <w:rPr>
          <w:rFonts w:asciiTheme="majorBidi" w:hAnsiTheme="majorBidi" w:hint="cs"/>
          <w:sz w:val="30"/>
          <w:szCs w:val="30"/>
          <w:cs/>
        </w:rPr>
        <w:t>โครงการ</w:t>
      </w:r>
      <w:r w:rsidRPr="000A5CF8">
        <w:rPr>
          <w:rFonts w:asciiTheme="majorBidi" w:hAnsiTheme="majorBidi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/>
          <w:sz w:val="30"/>
          <w:szCs w:val="30"/>
        </w:rPr>
        <w:t>3</w:t>
      </w:r>
      <w:r w:rsidRPr="000A5CF8">
        <w:rPr>
          <w:rFonts w:asciiTheme="majorBidi" w:hAnsiTheme="majorBidi"/>
          <w:sz w:val="30"/>
          <w:szCs w:val="30"/>
          <w:cs/>
        </w:rPr>
        <w:t xml:space="preserve"> ปี </w:t>
      </w:r>
      <w:r w:rsidRPr="000A5CF8">
        <w:rPr>
          <w:rFonts w:asciiTheme="majorBidi" w:hAnsiTheme="majorBidi" w:hint="cs"/>
          <w:sz w:val="30"/>
          <w:szCs w:val="30"/>
          <w:cs/>
        </w:rPr>
        <w:t xml:space="preserve">โดยมีระยะเวลาจ่ายเงินสมทบ </w:t>
      </w:r>
      <w:r w:rsidR="00FB1C5B" w:rsidRPr="00FB1C5B">
        <w:rPr>
          <w:rFonts w:asciiTheme="majorBidi" w:hAnsiTheme="majorBidi"/>
          <w:sz w:val="30"/>
          <w:szCs w:val="30"/>
        </w:rPr>
        <w:t>1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Pr="000A5CF8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0A5CF8">
        <w:rPr>
          <w:rFonts w:asciiTheme="majorBidi" w:hAnsiTheme="majorBidi"/>
          <w:sz w:val="30"/>
          <w:szCs w:val="30"/>
          <w:cs/>
        </w:rPr>
        <w:t>ทั้งนี้ บริษัทจะหักเงินเดือนผู้เข้าร่วมโครงการในอัตราไม่เกินร้อยละ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="00FB1C5B" w:rsidRPr="00FB1C5B">
        <w:rPr>
          <w:rFonts w:asciiTheme="majorBidi" w:hAnsiTheme="majorBidi"/>
          <w:sz w:val="30"/>
          <w:szCs w:val="30"/>
        </w:rPr>
        <w:t>10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Pr="000A5CF8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FB1C5B" w:rsidRPr="00FB1C5B">
        <w:rPr>
          <w:rFonts w:asciiTheme="majorBidi" w:hAnsiTheme="majorBidi"/>
          <w:sz w:val="30"/>
          <w:szCs w:val="30"/>
        </w:rPr>
        <w:t>15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Pr="000A5CF8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FB1C5B" w:rsidRPr="00FB1C5B">
        <w:rPr>
          <w:rFonts w:asciiTheme="majorBidi" w:hAnsiTheme="majorBidi"/>
          <w:sz w:val="30"/>
          <w:szCs w:val="30"/>
        </w:rPr>
        <w:t>85</w:t>
      </w:r>
      <w:r w:rsidRPr="000A5CF8">
        <w:rPr>
          <w:rFonts w:asciiTheme="majorBidi" w:hAnsiTheme="majorBidi"/>
          <w:sz w:val="30"/>
          <w:szCs w:val="30"/>
        </w:rPr>
        <w:t xml:space="preserve"> </w:t>
      </w:r>
      <w:r w:rsidRPr="000A5CF8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29EC4595" w14:textId="13185F8C" w:rsidR="000A5CF8" w:rsidRDefault="000A5CF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64AE3" w14:textId="29097BFF" w:rsidR="006D4512" w:rsidRDefault="006D4512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</w:t>
      </w:r>
      <w:r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0A5CF8">
        <w:rPr>
          <w:rFonts w:asciiTheme="majorBidi" w:hAnsiTheme="majorBidi"/>
          <w:sz w:val="30"/>
          <w:szCs w:val="30"/>
          <w:cs/>
        </w:rPr>
        <w:t>โครงการสะสมหุ้น</w:t>
      </w:r>
      <w:r w:rsidRPr="000A5CF8">
        <w:rPr>
          <w:rFonts w:asciiTheme="majorBidi" w:hAnsiTheme="majorBidi" w:hint="cs"/>
          <w:sz w:val="30"/>
          <w:szCs w:val="30"/>
          <w:cs/>
        </w:rPr>
        <w:t>สำหรับ</w:t>
      </w:r>
      <w:r w:rsidRPr="000A5CF8">
        <w:rPr>
          <w:rFonts w:asciiTheme="majorBidi" w:hAnsiTheme="majorBidi"/>
          <w:sz w:val="30"/>
          <w:szCs w:val="30"/>
          <w:cs/>
        </w:rPr>
        <w:t xml:space="preserve">พนักงาน </w:t>
      </w:r>
      <w:r w:rsidRPr="000A5CF8">
        <w:rPr>
          <w:rFonts w:asciiTheme="majorBidi" w:hAnsiTheme="majorBidi"/>
          <w:sz w:val="30"/>
          <w:szCs w:val="30"/>
        </w:rPr>
        <w:t xml:space="preserve">(EJIP) </w:t>
      </w:r>
      <w:r w:rsidRPr="00AD02D9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>
        <w:rPr>
          <w:rFonts w:asciiTheme="majorBidi" w:hAnsiTheme="majorBidi" w:cstheme="majorBidi"/>
          <w:sz w:val="30"/>
          <w:szCs w:val="30"/>
          <w:cs/>
        </w:rPr>
        <w:t>ยน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FE6D4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E6D4F">
        <w:rPr>
          <w:rFonts w:asciiTheme="majorBidi" w:hAnsiTheme="majorBidi" w:cstheme="majorBidi"/>
          <w:sz w:val="30"/>
          <w:szCs w:val="30"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0</w:t>
      </w:r>
      <w:r w:rsidR="00FE6D4F" w:rsidRPr="00FE6D4F">
        <w:rPr>
          <w:rFonts w:asciiTheme="majorBidi" w:hAnsiTheme="majorBidi" w:cstheme="majorBidi"/>
          <w:sz w:val="30"/>
          <w:szCs w:val="30"/>
        </w:rPr>
        <w:t>.</w:t>
      </w:r>
      <w:r w:rsidR="00FB1C5B" w:rsidRPr="00FB1C5B">
        <w:rPr>
          <w:rFonts w:asciiTheme="majorBidi" w:hAnsiTheme="majorBidi" w:cstheme="majorBidi"/>
          <w:sz w:val="30"/>
          <w:szCs w:val="30"/>
        </w:rPr>
        <w:t>45</w:t>
      </w:r>
      <w:r w:rsidR="00FE6D4F">
        <w:rPr>
          <w:rFonts w:asciiTheme="majorBidi" w:hAnsiTheme="majorBidi" w:cstheme="majorBidi"/>
          <w:sz w:val="30"/>
          <w:szCs w:val="30"/>
        </w:rPr>
        <w:t xml:space="preserve"> </w:t>
      </w:r>
      <w:r w:rsidRPr="00FE6D4F">
        <w:rPr>
          <w:rFonts w:asciiTheme="majorBidi" w:hAnsiTheme="majorBidi" w:cstheme="majorBidi"/>
          <w:sz w:val="30"/>
          <w:szCs w:val="30"/>
          <w:cs/>
        </w:rPr>
        <w:t>ล้าน</w:t>
      </w:r>
      <w:r w:rsidRPr="00AF6413">
        <w:rPr>
          <w:rFonts w:asciiTheme="majorBidi" w:hAnsiTheme="majorBidi" w:cstheme="majorBidi"/>
          <w:sz w:val="30"/>
          <w:szCs w:val="30"/>
          <w:cs/>
        </w:rPr>
        <w:t>บาท</w:t>
      </w:r>
      <w:r w:rsidRPr="00AF6413">
        <w:rPr>
          <w:rFonts w:asciiTheme="majorBidi" w:hAnsiTheme="majorBidi" w:cstheme="majorBidi"/>
          <w:sz w:val="30"/>
          <w:szCs w:val="30"/>
        </w:rPr>
        <w:t xml:space="preserve"> </w:t>
      </w:r>
    </w:p>
    <w:p w14:paraId="6BE6BF79" w14:textId="77777777" w:rsidR="00354D3D" w:rsidRDefault="00354D3D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9F4AC" w14:textId="3BBD2B32" w:rsidR="007515B6" w:rsidRDefault="007515B6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866E9">
        <w:rPr>
          <w:rFonts w:asciiTheme="majorBidi" w:hAnsiTheme="majorBidi" w:cstheme="majorBidi"/>
          <w:sz w:val="30"/>
          <w:szCs w:val="30"/>
          <w:cs/>
        </w:rPr>
        <w:t>ไม่</w:t>
      </w:r>
      <w:r w:rsidR="007A64C7" w:rsidRPr="00E866E9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E866E9">
        <w:rPr>
          <w:rFonts w:asciiTheme="majorBidi" w:hAnsiTheme="majorBidi" w:cstheme="majorBidi"/>
          <w:sz w:val="30"/>
          <w:szCs w:val="30"/>
          <w:cs/>
        </w:rPr>
        <w:t>เปิดเผยกำไรต่อหุ้นปรับลดสำหรับงวด</w:t>
      </w:r>
      <w:r w:rsidR="007C664E" w:rsidRPr="00E866E9">
        <w:rPr>
          <w:rFonts w:asciiTheme="majorBidi" w:hAnsiTheme="majorBidi" w:cstheme="majorBidi"/>
          <w:sz w:val="30"/>
          <w:szCs w:val="30"/>
          <w:cs/>
        </w:rPr>
        <w:t>หก</w:t>
      </w:r>
      <w:r w:rsidRPr="00E866E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30</w:t>
      </w:r>
      <w:r w:rsidR="007C664E" w:rsidRPr="00E866E9">
        <w:rPr>
          <w:rFonts w:asciiTheme="majorBidi" w:hAnsiTheme="majorBidi" w:cstheme="majorBidi"/>
          <w:sz w:val="30"/>
          <w:szCs w:val="30"/>
        </w:rPr>
        <w:t xml:space="preserve"> </w:t>
      </w:r>
      <w:r w:rsidR="007C664E" w:rsidRPr="00E866E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5201E" w:rsidRPr="00E866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Pr="00E866E9">
        <w:rPr>
          <w:rFonts w:asciiTheme="majorBidi" w:hAnsiTheme="majorBidi" w:cstheme="majorBidi"/>
          <w:sz w:val="30"/>
          <w:szCs w:val="30"/>
          <w:cs/>
        </w:rPr>
        <w:t xml:space="preserve"> เนื่องจากโครงการ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2</w:t>
      </w:r>
      <w:r w:rsidRPr="00E866E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866E9">
        <w:rPr>
          <w:rFonts w:asciiTheme="majorBidi" w:hAnsiTheme="majorBidi" w:cstheme="majorBidi"/>
          <w:sz w:val="30"/>
          <w:szCs w:val="30"/>
        </w:rPr>
        <w:t>SAPPE-WA</w:t>
      </w:r>
      <w:r w:rsidR="00FB1C5B" w:rsidRPr="00FB1C5B">
        <w:rPr>
          <w:rFonts w:asciiTheme="majorBidi" w:hAnsiTheme="majorBidi" w:cstheme="majorBidi"/>
          <w:sz w:val="30"/>
          <w:szCs w:val="30"/>
        </w:rPr>
        <w:t>2</w:t>
      </w:r>
      <w:r w:rsidRPr="00E866E9">
        <w:rPr>
          <w:rFonts w:asciiTheme="majorBidi" w:hAnsiTheme="majorBidi" w:cstheme="majorBidi"/>
          <w:sz w:val="30"/>
          <w:szCs w:val="30"/>
          <w:cs/>
        </w:rPr>
        <w:t>) ได้สิ้นสุดลงแล้ว</w:t>
      </w:r>
    </w:p>
    <w:p w14:paraId="71CC4CA0" w14:textId="77777777" w:rsidR="006D4512" w:rsidRPr="00E866E9" w:rsidRDefault="006D4512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84859" w14:textId="5E3C788A" w:rsidR="007C664E" w:rsidRPr="00E866E9" w:rsidRDefault="007C664E" w:rsidP="0087204E">
      <w:pPr>
        <w:rPr>
          <w:rFonts w:asciiTheme="majorBidi" w:hAnsiTheme="majorBidi" w:cstheme="majorBidi"/>
          <w:sz w:val="30"/>
          <w:szCs w:val="30"/>
        </w:rPr>
      </w:pPr>
    </w:p>
    <w:p w14:paraId="6D83CE6D" w14:textId="77777777" w:rsidR="002B5E4A" w:rsidRPr="00C075DE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F8635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545CE6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45CE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45CE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1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7"/>
        <w:gridCol w:w="887"/>
        <w:gridCol w:w="236"/>
        <w:gridCol w:w="886"/>
        <w:gridCol w:w="236"/>
        <w:gridCol w:w="794"/>
        <w:gridCol w:w="236"/>
        <w:gridCol w:w="806"/>
        <w:gridCol w:w="236"/>
        <w:gridCol w:w="666"/>
        <w:gridCol w:w="270"/>
        <w:gridCol w:w="677"/>
        <w:gridCol w:w="270"/>
        <w:gridCol w:w="890"/>
        <w:gridCol w:w="44"/>
        <w:gridCol w:w="192"/>
        <w:gridCol w:w="44"/>
        <w:gridCol w:w="900"/>
        <w:gridCol w:w="236"/>
        <w:gridCol w:w="821"/>
        <w:gridCol w:w="236"/>
        <w:gridCol w:w="881"/>
        <w:gridCol w:w="239"/>
        <w:gridCol w:w="931"/>
        <w:gridCol w:w="237"/>
        <w:gridCol w:w="1003"/>
      </w:tblGrid>
      <w:tr w:rsidR="001D1A59" w:rsidRPr="00C075DE" w14:paraId="237312DB" w14:textId="77777777" w:rsidTr="00CF253D">
        <w:trPr>
          <w:tblHeader/>
        </w:trPr>
        <w:tc>
          <w:tcPr>
            <w:tcW w:w="2257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54" w:type="dxa"/>
            <w:gridSpan w:val="25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0B0F" w:rsidRPr="00C075DE" w14:paraId="2C7C39CB" w14:textId="77777777" w:rsidTr="00CF253D">
        <w:trPr>
          <w:tblHeader/>
        </w:trPr>
        <w:tc>
          <w:tcPr>
            <w:tcW w:w="2257" w:type="dxa"/>
            <w:shd w:val="clear" w:color="auto" w:fill="auto"/>
            <w:vAlign w:val="bottom"/>
          </w:tcPr>
          <w:p w14:paraId="10A70DFD" w14:textId="2EDA334C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2009" w:type="dxa"/>
            <w:gridSpan w:val="3"/>
          </w:tcPr>
          <w:p w14:paraId="73D05F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14:paraId="4F6E2C0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70DC3D89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268D9297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8" w:type="dxa"/>
            <w:gridSpan w:val="3"/>
          </w:tcPr>
          <w:p w14:paraId="72D0959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shd w:val="clear" w:color="auto" w:fill="auto"/>
          </w:tcPr>
          <w:p w14:paraId="6B4E0E0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E1AF9" w:rsidRPr="00C075DE" w14:paraId="6777A0DA" w14:textId="77777777" w:rsidTr="00CF253D">
        <w:trPr>
          <w:tblHeader/>
        </w:trPr>
        <w:tc>
          <w:tcPr>
            <w:tcW w:w="2257" w:type="dxa"/>
            <w:shd w:val="clear" w:color="auto" w:fill="auto"/>
            <w:vAlign w:val="bottom"/>
          </w:tcPr>
          <w:p w14:paraId="53B83542" w14:textId="29487EDE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FB1C5B" w:rsidRPr="00FB1C5B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87" w:type="dxa"/>
            <w:vAlign w:val="bottom"/>
          </w:tcPr>
          <w:p w14:paraId="5CDFFC31" w14:textId="717B4CD9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7DACE20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02271CC" w14:textId="0EA54606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474869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055BFC6A" w14:textId="52123B48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34EF32C5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77B7540" w14:textId="61110457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64DEF3E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6DFF2F1" w14:textId="0ADC08FA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6A760658" w14:textId="61DE20C2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4C209DB" w14:textId="29C7635C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00D6A0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67736" w14:textId="45F5F562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E885093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E87D7EB" w14:textId="6498135D" w:rsidR="001D1A59" w:rsidRPr="00C075DE" w:rsidRDefault="00FB1C5B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C7314E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65F5ED82" w14:textId="5E710149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26A57D5A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5C6B977" w14:textId="07278CF4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A38934B" w14:textId="119483C5" w:rsidR="001D1A59" w:rsidRPr="00C075DE" w:rsidRDefault="00FB1C5B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1D1A59" w:rsidRPr="00C075DE" w14:paraId="12BDAA28" w14:textId="77777777" w:rsidTr="00CF253D">
        <w:trPr>
          <w:tblHeader/>
        </w:trPr>
        <w:tc>
          <w:tcPr>
            <w:tcW w:w="2257" w:type="dxa"/>
            <w:shd w:val="clear" w:color="auto" w:fill="auto"/>
          </w:tcPr>
          <w:p w14:paraId="7362A7BB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54" w:type="dxa"/>
            <w:gridSpan w:val="25"/>
          </w:tcPr>
          <w:p w14:paraId="2AC9974A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1A59" w:rsidRPr="00C075DE" w14:paraId="4D0EC71C" w14:textId="77777777" w:rsidTr="00CF253D">
        <w:tc>
          <w:tcPr>
            <w:tcW w:w="15111" w:type="dxa"/>
            <w:gridSpan w:val="26"/>
          </w:tcPr>
          <w:p w14:paraId="113583D2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B80198" w:rsidRPr="00C075DE" w14:paraId="7C7260F1" w14:textId="77777777" w:rsidTr="00CF253D">
        <w:tc>
          <w:tcPr>
            <w:tcW w:w="2257" w:type="dxa"/>
            <w:shd w:val="clear" w:color="auto" w:fill="auto"/>
            <w:vAlign w:val="bottom"/>
          </w:tcPr>
          <w:p w14:paraId="4AF96360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7" w:type="dxa"/>
          </w:tcPr>
          <w:p w14:paraId="5C662A6C" w14:textId="40CD74B9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075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36" w:type="dxa"/>
          </w:tcPr>
          <w:p w14:paraId="56765530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14AEF81E" w14:textId="2A470000" w:rsidR="005B3D5E" w:rsidRPr="00C075DE" w:rsidRDefault="00FB1C5B" w:rsidP="00D90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120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17715D0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</w:tcPr>
          <w:p w14:paraId="730AD658" w14:textId="20A1CEFC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36" w:type="dxa"/>
          </w:tcPr>
          <w:p w14:paraId="01CDD107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</w:tcPr>
          <w:p w14:paraId="4FD8B21D" w14:textId="1A156ABF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116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236" w:type="dxa"/>
          </w:tcPr>
          <w:p w14:paraId="4735E1B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79204E5D" w14:textId="423039B4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676B4AC8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1A20C462" w14:textId="14B3D356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761AA26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6D4B868" w14:textId="479412CD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177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B3652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23BFD8E" w14:textId="6F12E554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255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6" w:type="dxa"/>
          </w:tcPr>
          <w:p w14:paraId="627B048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468B37D" w14:textId="2827ACF2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BA8818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1203D7B7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77368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074024E" w14:textId="0543648F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177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0D8950B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7E94E6C" w14:textId="418DC763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255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356</w:t>
            </w:r>
          </w:p>
        </w:tc>
      </w:tr>
      <w:tr w:rsidR="007B4A44" w:rsidRPr="00C075DE" w14:paraId="36E65396" w14:textId="77777777" w:rsidTr="00CF253D">
        <w:tc>
          <w:tcPr>
            <w:tcW w:w="2257" w:type="dxa"/>
            <w:shd w:val="clear" w:color="auto" w:fill="auto"/>
            <w:vAlign w:val="bottom"/>
          </w:tcPr>
          <w:p w14:paraId="4AFE0A57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EDF9123" w14:textId="2D11A6C7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1CFA3E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5D00454" w14:textId="10D79ACE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1842C676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4C45C55" w14:textId="2FF4B5EC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  <w:r w:rsidR="005D33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0C16FCF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8F2C879" w14:textId="7F68D303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 w:rsidR="005B3D5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064</w:t>
            </w:r>
          </w:p>
        </w:tc>
        <w:tc>
          <w:tcPr>
            <w:tcW w:w="236" w:type="dxa"/>
          </w:tcPr>
          <w:p w14:paraId="4501ADC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C73E994" w14:textId="5C5200E9" w:rsidR="005B3D5E" w:rsidRPr="00C075DE" w:rsidRDefault="005D3320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4C78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3EF679B4" w14:textId="486A6A3C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7C01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FF35" w14:textId="45D43B94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38</w:t>
            </w:r>
            <w:r w:rsidR="005D3320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6E3C1D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16A7" w14:textId="3440D127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48</w:t>
            </w:r>
            <w:r w:rsidR="005B3D5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1542D0A6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B2AD3" w14:textId="03D18B4E" w:rsidR="005B3D5E" w:rsidRPr="00C075DE" w:rsidRDefault="005D3320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B6B52C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9512EA1" w14:textId="78AE64F1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A76A19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142111AB" w14:textId="748947C2" w:rsidR="005B3D5E" w:rsidRPr="00C075DE" w:rsidRDefault="005D3320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3AF865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0FC2954D" w14:textId="1A6B37EB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80198" w:rsidRPr="00C075DE" w14:paraId="2B3CD1E4" w14:textId="77777777" w:rsidTr="00CF253D">
        <w:trPr>
          <w:trHeight w:val="355"/>
        </w:trPr>
        <w:tc>
          <w:tcPr>
            <w:tcW w:w="2257" w:type="dxa"/>
            <w:shd w:val="clear" w:color="auto" w:fill="auto"/>
            <w:vAlign w:val="bottom"/>
          </w:tcPr>
          <w:p w14:paraId="3D21663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55AA205" w14:textId="7278EC4B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075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41067E7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12DB315" w14:textId="65EBC428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120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413BF40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40DDB15" w14:textId="797260E1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130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36" w:type="dxa"/>
          </w:tcPr>
          <w:p w14:paraId="129A77F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AFA0A10" w14:textId="568AC417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164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7560E9E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9C71E" w14:textId="7D03EEED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065883F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B922B" w14:textId="4EF26560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78B343A0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64052" w14:textId="099DD596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215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4E528C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186A6" w14:textId="2F476115" w:rsidR="005B3D5E" w:rsidRPr="00C075DE" w:rsidRDefault="00FB1C5B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303</w:t>
            </w:r>
            <w:r w:rsidR="005B3D5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22575437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68784" w14:textId="4AF135FD" w:rsidR="005B3D5E" w:rsidRPr="00C075DE" w:rsidRDefault="005D3320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462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C99C0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2D662" w14:textId="7C2FA9FF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0976FC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70638" w14:textId="5E510373" w:rsidR="005B3D5E" w:rsidRPr="005C4F09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177</w:t>
            </w:r>
            <w:r w:rsidR="005D332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3EA67AA5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BEB41" w14:textId="5B412787" w:rsidR="005B3D5E" w:rsidRPr="00C075DE" w:rsidRDefault="00FB1C5B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B3D5E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255</w:t>
            </w:r>
            <w:r w:rsidR="005B3D5E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356</w:t>
            </w:r>
          </w:p>
        </w:tc>
      </w:tr>
      <w:tr w:rsidR="007B4A44" w:rsidRPr="00C075DE" w14:paraId="7BB22B4A" w14:textId="77777777" w:rsidTr="00CF253D">
        <w:tc>
          <w:tcPr>
            <w:tcW w:w="2257" w:type="dxa"/>
            <w:shd w:val="clear" w:color="auto" w:fill="auto"/>
            <w:vAlign w:val="bottom"/>
          </w:tcPr>
          <w:p w14:paraId="574CD0EC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38F7D74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0BC8EB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3A27A355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B1C40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0E33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C8E7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1960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35C36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7D95B149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BF352D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2C6802B3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3C508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7DEA8ADB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DDF3C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D5196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FC7D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09F2C04E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8161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5704ABE6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6943893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5EF3198E" w14:textId="77777777" w:rsidR="005B3D5E" w:rsidRPr="005C4F09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F2846FC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</w:tcPr>
          <w:p w14:paraId="373808B0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45679" w:rsidRPr="00C075DE" w14:paraId="01A5010E" w14:textId="77777777" w:rsidTr="00CF253D">
        <w:trPr>
          <w:trHeight w:val="73"/>
        </w:trPr>
        <w:tc>
          <w:tcPr>
            <w:tcW w:w="2257" w:type="dxa"/>
            <w:shd w:val="clear" w:color="auto" w:fill="auto"/>
            <w:vAlign w:val="bottom"/>
          </w:tcPr>
          <w:p w14:paraId="7D33B08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87" w:type="dxa"/>
            <w:shd w:val="clear" w:color="auto" w:fill="auto"/>
          </w:tcPr>
          <w:p w14:paraId="4308854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EF062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44CD14C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A3497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457FDE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473F3D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651EDF6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22D84D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3D0C4F5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20D3A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056598ED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A85FF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77746F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EAA50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5CA174B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EC8DF5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20ED78E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03D79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42F33176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6BD41E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596F492" w14:textId="77777777" w:rsidR="005B3D5E" w:rsidRPr="005C4F09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B3145DB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1C519A9C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3D5E" w:rsidRPr="00C075DE" w14:paraId="01E8D280" w14:textId="77777777" w:rsidTr="00CF253D">
        <w:trPr>
          <w:trHeight w:val="60"/>
        </w:trPr>
        <w:tc>
          <w:tcPr>
            <w:tcW w:w="2257" w:type="dxa"/>
            <w:shd w:val="clear" w:color="auto" w:fill="auto"/>
          </w:tcPr>
          <w:p w14:paraId="32263A46" w14:textId="77777777" w:rsidR="005B3D5E" w:rsidRPr="00C075DE" w:rsidRDefault="005B3D5E" w:rsidP="005B3D5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87" w:type="dxa"/>
          </w:tcPr>
          <w:p w14:paraId="7F964E2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40C80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0447A4D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AB6B3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38FC387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4CC4F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652E31E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3CEE1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1485CDC8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42FB2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2916A8C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56213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344591BA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21" w:right="-9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BF4565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7A2777F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CEF5B6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B53842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3C2074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08B5F250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71D9751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542D75D" w14:textId="77777777" w:rsidR="005B3D5E" w:rsidRPr="005C4F09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04CFBEE" w14:textId="77777777" w:rsidR="005B3D5E" w:rsidRPr="00C075DE" w:rsidRDefault="005B3D5E" w:rsidP="005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24699794" w14:textId="77777777" w:rsidR="005B3D5E" w:rsidRPr="00C075DE" w:rsidRDefault="005B3D5E" w:rsidP="005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913" w:rsidRPr="00E073CF" w14:paraId="6E031D97" w14:textId="77777777" w:rsidTr="00926B37">
        <w:tc>
          <w:tcPr>
            <w:tcW w:w="2257" w:type="dxa"/>
            <w:shd w:val="clear" w:color="auto" w:fill="auto"/>
          </w:tcPr>
          <w:p w14:paraId="42796D70" w14:textId="77777777" w:rsidR="00C60913" w:rsidRPr="00E073CF" w:rsidRDefault="00C60913" w:rsidP="00926B37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87" w:type="dxa"/>
          </w:tcPr>
          <w:p w14:paraId="47684724" w14:textId="5177FDFF" w:rsidR="00C60913" w:rsidRPr="005A3ED3" w:rsidRDefault="00FB1C5B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496</w:t>
            </w:r>
            <w:r w:rsidR="00C6091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36" w:type="dxa"/>
          </w:tcPr>
          <w:p w14:paraId="067E07AC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BF911ED" w14:textId="60FC2FA3" w:rsidR="00C60913" w:rsidRPr="005A3ED3" w:rsidRDefault="00FB1C5B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434</w:t>
            </w:r>
            <w:r w:rsidR="00C6091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0D316CAB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3C229F1C" w14:textId="1C5C3C37" w:rsidR="00C60913" w:rsidRPr="00E073CF" w:rsidRDefault="00FB1C5B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104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173EB77C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5C11E05E" w14:textId="68DCD9F8" w:rsidR="00C60913" w:rsidRPr="00E073CF" w:rsidRDefault="00FB1C5B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119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36" w:type="dxa"/>
            <w:shd w:val="clear" w:color="auto" w:fill="auto"/>
          </w:tcPr>
          <w:p w14:paraId="34D96B90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14003EFE" w14:textId="77777777" w:rsidR="00C60913" w:rsidRPr="00E073CF" w:rsidRDefault="00C60913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D5B48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2C23BE29" w14:textId="77777777" w:rsidR="00C60913" w:rsidRPr="00E073CF" w:rsidRDefault="00C60913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2FF09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0F3EFBCD" w14:textId="15D8C9AC" w:rsidR="00C60913" w:rsidRPr="005A3ED3" w:rsidRDefault="00FB1C5B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600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4EA0F0" w14:textId="77777777" w:rsidR="00C60913" w:rsidRPr="00E073CF" w:rsidRDefault="00C60913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981239B" w14:textId="364FBFEC" w:rsidR="00C60913" w:rsidRPr="005A3ED3" w:rsidRDefault="00FB1C5B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554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5A3FB412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8EBEA4F" w14:textId="5DDFC594" w:rsidR="00C60913" w:rsidRPr="00E073CF" w:rsidRDefault="00C60913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462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88B562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0A364E4" w14:textId="119F3ABB" w:rsidR="00C60913" w:rsidRPr="00E073CF" w:rsidRDefault="00C60913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B1C5B"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625513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2667000" w14:textId="343AF821" w:rsidR="00C60913" w:rsidRPr="005A3ED3" w:rsidRDefault="00FB1C5B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562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237" w:type="dxa"/>
            <w:shd w:val="clear" w:color="auto" w:fill="auto"/>
          </w:tcPr>
          <w:p w14:paraId="0EE38F63" w14:textId="77777777" w:rsidR="00C60913" w:rsidRPr="00E073CF" w:rsidRDefault="00C60913" w:rsidP="0092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4B008535" w14:textId="26FC3B45" w:rsidR="00C60913" w:rsidRPr="005A3ED3" w:rsidRDefault="00FB1C5B" w:rsidP="00926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506</w:t>
            </w:r>
            <w:r w:rsidR="00C60913"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</w:p>
        </w:tc>
      </w:tr>
      <w:tr w:rsidR="0061581B" w:rsidRPr="00E073CF" w14:paraId="64214897" w14:textId="77777777" w:rsidTr="00820487">
        <w:tc>
          <w:tcPr>
            <w:tcW w:w="2257" w:type="dxa"/>
            <w:shd w:val="clear" w:color="auto" w:fill="auto"/>
          </w:tcPr>
          <w:p w14:paraId="71AB81A6" w14:textId="58FB57A9" w:rsidR="0061581B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887" w:type="dxa"/>
          </w:tcPr>
          <w:p w14:paraId="5B99B20B" w14:textId="3A3CC482" w:rsidR="0061581B" w:rsidRPr="00FB1C5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1,708,779</w:t>
            </w:r>
          </w:p>
        </w:tc>
        <w:tc>
          <w:tcPr>
            <w:tcW w:w="236" w:type="dxa"/>
          </w:tcPr>
          <w:p w14:paraId="325029D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4861C86A" w14:textId="13DB296C" w:rsidR="0061581B" w:rsidRPr="00FB1C5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1,263,410</w:t>
            </w:r>
          </w:p>
        </w:tc>
        <w:tc>
          <w:tcPr>
            <w:tcW w:w="236" w:type="dxa"/>
          </w:tcPr>
          <w:p w14:paraId="6A5263E5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75CF3CC7" w14:textId="79DBAE5F" w:rsidR="0061581B" w:rsidRPr="00FB1C5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20,257</w:t>
            </w:r>
          </w:p>
        </w:tc>
        <w:tc>
          <w:tcPr>
            <w:tcW w:w="236" w:type="dxa"/>
            <w:shd w:val="clear" w:color="auto" w:fill="auto"/>
          </w:tcPr>
          <w:p w14:paraId="2A5B906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15BFD833" w14:textId="6B8482A9" w:rsidR="0061581B" w:rsidRPr="00FB1C5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32,444</w:t>
            </w:r>
          </w:p>
        </w:tc>
        <w:tc>
          <w:tcPr>
            <w:tcW w:w="236" w:type="dxa"/>
            <w:shd w:val="clear" w:color="auto" w:fill="auto"/>
          </w:tcPr>
          <w:p w14:paraId="7BD5DE03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6B30FDA" w14:textId="72330736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3F44A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16F8969" w14:textId="2AA89B8E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F7426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0EBB71A4" w14:textId="5C007D00" w:rsidR="0061581B" w:rsidRPr="00FB1C5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1,729,036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035C98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4042004" w14:textId="4497ACB3" w:rsidR="0061581B" w:rsidRPr="00FB1C5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1,295,854</w:t>
            </w:r>
          </w:p>
        </w:tc>
        <w:tc>
          <w:tcPr>
            <w:tcW w:w="236" w:type="dxa"/>
          </w:tcPr>
          <w:p w14:paraId="6D4D096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F6E86FD" w14:textId="5BC3B9FF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3D785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673E990A" w14:textId="7EC34E9D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7820300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1BA0633" w14:textId="630AEED4" w:rsidR="0061581B" w:rsidRPr="00FB1C5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1,729,036</w:t>
            </w:r>
          </w:p>
        </w:tc>
        <w:tc>
          <w:tcPr>
            <w:tcW w:w="237" w:type="dxa"/>
            <w:shd w:val="clear" w:color="auto" w:fill="auto"/>
          </w:tcPr>
          <w:p w14:paraId="588C74EB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1F6E4387" w14:textId="008A042D" w:rsidR="0061581B" w:rsidRPr="00FB1C5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1,295,854</w:t>
            </w:r>
          </w:p>
        </w:tc>
      </w:tr>
      <w:tr w:rsidR="0061581B" w:rsidRPr="00E073CF" w14:paraId="28E7464F" w14:textId="77777777" w:rsidTr="006D7BFC">
        <w:tc>
          <w:tcPr>
            <w:tcW w:w="2257" w:type="dxa"/>
            <w:shd w:val="clear" w:color="auto" w:fill="auto"/>
          </w:tcPr>
          <w:p w14:paraId="2F330E5A" w14:textId="5A49D35E" w:rsidR="0061581B" w:rsidRPr="00E073CF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887" w:type="dxa"/>
          </w:tcPr>
          <w:p w14:paraId="54BA4F03" w14:textId="25FD688A" w:rsidR="0061581B" w:rsidRPr="005A3ED3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659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36" w:type="dxa"/>
          </w:tcPr>
          <w:p w14:paraId="0A76086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6D2CF084" w14:textId="7E0A667C" w:rsidR="0061581B" w:rsidRPr="005A3ED3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277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7013F262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8469250" w14:textId="6E1565A1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7D284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803E86B" w14:textId="45E8BD89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8423C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711F12E" w14:textId="6F06D935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E073C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365E5571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5C00A0D2" w14:textId="7E994E41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Pr="00E073C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1F269127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259B381F" w14:textId="177161B2" w:rsidR="0061581B" w:rsidRPr="005A3ED3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C4C485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6DB3F230" w14:textId="56DBA347" w:rsidR="0061581B" w:rsidRPr="005A3ED3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236" w:type="dxa"/>
          </w:tcPr>
          <w:p w14:paraId="2B5F0D68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8920CE5" w14:textId="57FAD77F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059D4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06FC92A" w14:textId="4D29FA81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B8553B0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14E82B21" w14:textId="4DEE8C7B" w:rsidR="0061581B" w:rsidRPr="005A3ED3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237" w:type="dxa"/>
            <w:shd w:val="clear" w:color="auto" w:fill="auto"/>
          </w:tcPr>
          <w:p w14:paraId="29CB6090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7A444A67" w14:textId="225823D6" w:rsidR="0061581B" w:rsidRPr="005A3ED3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749</w:t>
            </w:r>
          </w:p>
        </w:tc>
      </w:tr>
      <w:tr w:rsidR="0061581B" w:rsidRPr="00E073CF" w14:paraId="27F806F5" w14:textId="77777777" w:rsidTr="00E41498">
        <w:tc>
          <w:tcPr>
            <w:tcW w:w="2257" w:type="dxa"/>
            <w:shd w:val="clear" w:color="auto" w:fill="auto"/>
          </w:tcPr>
          <w:p w14:paraId="18068C27" w14:textId="18322B8E" w:rsidR="0061581B" w:rsidRPr="00E073CF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887" w:type="dxa"/>
          </w:tcPr>
          <w:p w14:paraId="4E3B66F8" w14:textId="604A5DDF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132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57EA17C7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4A9F0569" w14:textId="563B02D3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103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089</w:t>
            </w:r>
          </w:p>
        </w:tc>
        <w:tc>
          <w:tcPr>
            <w:tcW w:w="236" w:type="dxa"/>
            <w:shd w:val="clear" w:color="auto" w:fill="auto"/>
          </w:tcPr>
          <w:p w14:paraId="519F57FF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68FFBD15" w14:textId="44F1AA2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14:paraId="3605BA9A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14D475F9" w14:textId="649829C1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236" w:type="dxa"/>
            <w:shd w:val="clear" w:color="auto" w:fill="auto"/>
          </w:tcPr>
          <w:p w14:paraId="35BE84A2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8F31703" w14:textId="29A9886B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6B7F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28C4B74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7A15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0357EB7" w14:textId="2A8215CF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4B12D6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E1E8C5D" w14:textId="71680ED3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44FB7F7C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F569E9F" w14:textId="64CB200B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02D27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3CA10084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79DAF82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762C2C0" w14:textId="25FD222F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237" w:type="dxa"/>
            <w:shd w:val="clear" w:color="auto" w:fill="auto"/>
          </w:tcPr>
          <w:p w14:paraId="32D62641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5C8651AB" w14:textId="0FEFEE40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998</w:t>
            </w:r>
          </w:p>
        </w:tc>
      </w:tr>
      <w:tr w:rsidR="0061581B" w:rsidRPr="00E073CF" w14:paraId="6EED7CDE" w14:textId="77777777" w:rsidTr="00CF253D">
        <w:tc>
          <w:tcPr>
            <w:tcW w:w="2257" w:type="dxa"/>
            <w:shd w:val="clear" w:color="auto" w:fill="auto"/>
          </w:tcPr>
          <w:p w14:paraId="712FA5D0" w14:textId="540F78C3" w:rsidR="0061581B" w:rsidRPr="00E073CF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073C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BF92156" w14:textId="1E32DEFC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36" w:type="dxa"/>
          </w:tcPr>
          <w:p w14:paraId="2F80B4FD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77AC1218" w14:textId="5A3AECC8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36" w:type="dxa"/>
            <w:shd w:val="clear" w:color="auto" w:fill="auto"/>
          </w:tcPr>
          <w:p w14:paraId="1F3F07CD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501AF84C" w14:textId="486369A4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5B4579F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2924AB2" w14:textId="58664B5C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88A00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76E2D4B9" w14:textId="0D55BD2D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7BC48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7ECF18C1" w14:textId="1AFF8C49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59507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3238F" w14:textId="7B049DD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1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57DBA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239B5" w14:textId="466DCDED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36" w:type="dxa"/>
            <w:shd w:val="clear" w:color="auto" w:fill="auto"/>
          </w:tcPr>
          <w:p w14:paraId="7CBCBCC0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A21672" w14:textId="5F99309E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4407A1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24E57AD7" w14:textId="7777777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A64B4C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35723" w14:textId="51A664A6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7" w:type="dxa"/>
            <w:shd w:val="clear" w:color="auto" w:fill="auto"/>
          </w:tcPr>
          <w:p w14:paraId="655299DA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52C9E" w14:textId="31803FE0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61581B" w:rsidRPr="00C075DE" w14:paraId="11AC06B4" w14:textId="77777777" w:rsidTr="00CF253D">
        <w:tc>
          <w:tcPr>
            <w:tcW w:w="2257" w:type="dxa"/>
            <w:shd w:val="clear" w:color="auto" w:fill="auto"/>
          </w:tcPr>
          <w:p w14:paraId="27DC37D4" w14:textId="77777777" w:rsidR="0061581B" w:rsidRPr="00E073CF" w:rsidRDefault="0061581B" w:rsidP="0061581B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6567823" w14:textId="321DA962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075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7E4BB26C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908E606" w14:textId="18BAB086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120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256D59B6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75350" w14:textId="24790979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130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36" w:type="dxa"/>
            <w:shd w:val="clear" w:color="auto" w:fill="auto"/>
          </w:tcPr>
          <w:p w14:paraId="6CE406BE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8969" w14:textId="40E64B9D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164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6E1B2149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8EACE" w14:textId="4D426122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19B4A001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AFE8F" w14:textId="1FB21AF4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0B496A1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380CB" w14:textId="7689AEF4" w:rsidR="0061581B" w:rsidRPr="00E073CF" w:rsidRDefault="0061581B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70D194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4C88D" w14:textId="6196D8C8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352E7C07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DD5D" w14:textId="13596017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38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462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331088D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B73A" w14:textId="225550E6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100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377F1A24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AAA67" w14:textId="0B2CC760" w:rsidR="0061581B" w:rsidRPr="00E073CF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177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7407E44B" w14:textId="77777777" w:rsidR="0061581B" w:rsidRPr="00E073CF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F7E5" w14:textId="79AA5C5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255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356</w:t>
            </w:r>
          </w:p>
        </w:tc>
      </w:tr>
      <w:tr w:rsidR="00CB18A1" w:rsidRPr="00C075DE" w14:paraId="329ABA55" w14:textId="77777777" w:rsidTr="00CF253D">
        <w:tc>
          <w:tcPr>
            <w:tcW w:w="2257" w:type="dxa"/>
            <w:shd w:val="clear" w:color="auto" w:fill="auto"/>
          </w:tcPr>
          <w:p w14:paraId="36F04319" w14:textId="77777777" w:rsidR="00CB18A1" w:rsidRPr="00C075DE" w:rsidRDefault="00CB18A1" w:rsidP="0061581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87" w:type="dxa"/>
          </w:tcPr>
          <w:p w14:paraId="3A4AD9BE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649028AF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975B98A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5B8F32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47911D26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518062F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5B20893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9FFBE87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33D13B1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9292E2F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3BDDCCD1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7073EA0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7BFA4BA6" w14:textId="77777777" w:rsidR="00CB18A1" w:rsidRPr="00C075DE" w:rsidRDefault="00CB18A1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35231A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2D9089C4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D01FE92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708FDCC3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5A1507BE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73D6FB3B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19710644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200A0DAF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3CBBC825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0AF9F78E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CB18A1" w:rsidRPr="00C075DE" w14:paraId="21DC5C08" w14:textId="77777777" w:rsidTr="00CF253D">
        <w:tc>
          <w:tcPr>
            <w:tcW w:w="2257" w:type="dxa"/>
            <w:shd w:val="clear" w:color="auto" w:fill="auto"/>
          </w:tcPr>
          <w:p w14:paraId="652084DC" w14:textId="77777777" w:rsidR="00CB18A1" w:rsidRPr="00C075DE" w:rsidRDefault="00CB18A1" w:rsidP="0061581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87" w:type="dxa"/>
          </w:tcPr>
          <w:p w14:paraId="2B95E5FB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A4A3E7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3730A6F7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60822799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7C35F890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D8DA04D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D4B8AB4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6150856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7FEDA946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83E10F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6D5DD563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3D0281B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239F7870" w14:textId="77777777" w:rsidR="00CB18A1" w:rsidRPr="00C075DE" w:rsidRDefault="00CB18A1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DC385B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166AC278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8B32D0B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2CD3C25C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D40236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2A65B3B3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1AABAAF4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46CA0CB6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50567330" w14:textId="77777777" w:rsidR="00CB18A1" w:rsidRPr="00C075DE" w:rsidRDefault="00CB18A1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1F8DE6CF" w14:textId="77777777" w:rsidR="00CB18A1" w:rsidRPr="00C075DE" w:rsidRDefault="00CB18A1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61581B" w:rsidRPr="00C075DE" w14:paraId="7A31708D" w14:textId="77777777" w:rsidTr="00CF253D">
        <w:tc>
          <w:tcPr>
            <w:tcW w:w="2257" w:type="dxa"/>
            <w:shd w:val="clear" w:color="auto" w:fill="auto"/>
          </w:tcPr>
          <w:p w14:paraId="296ABBED" w14:textId="77777777" w:rsidR="0061581B" w:rsidRPr="00C075DE" w:rsidRDefault="0061581B" w:rsidP="0061581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87" w:type="dxa"/>
          </w:tcPr>
          <w:p w14:paraId="7EB8441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7E19341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27F1563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7085446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439F48F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BF024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AC7096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C0835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047A9E8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2094A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4FF3D54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84A2CD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30A7B782" w14:textId="77777777" w:rsidR="0061581B" w:rsidRPr="00C075DE" w:rsidRDefault="0061581B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37C9EC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504A3874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A648C30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0E62E34F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02B70753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42A0A26A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27839D3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7F34311B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104CD3F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6E6D826D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61581B" w:rsidRPr="00C075DE" w14:paraId="6E20B43E" w14:textId="77777777" w:rsidTr="00CF253D">
        <w:tc>
          <w:tcPr>
            <w:tcW w:w="2257" w:type="dxa"/>
            <w:shd w:val="clear" w:color="auto" w:fill="auto"/>
          </w:tcPr>
          <w:p w14:paraId="55B7D339" w14:textId="77777777" w:rsidR="0061581B" w:rsidRPr="00C075DE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ผลิตภัณฑ์น้ำ</w:t>
            </w:r>
          </w:p>
        </w:tc>
        <w:tc>
          <w:tcPr>
            <w:tcW w:w="887" w:type="dxa"/>
          </w:tcPr>
          <w:p w14:paraId="082F113F" w14:textId="3BCE074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812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831</w:t>
            </w:r>
          </w:p>
        </w:tc>
        <w:tc>
          <w:tcPr>
            <w:tcW w:w="236" w:type="dxa"/>
          </w:tcPr>
          <w:p w14:paraId="10B541B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14A6697D" w14:textId="23B642AF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748</w:t>
            </w:r>
          </w:p>
        </w:tc>
        <w:tc>
          <w:tcPr>
            <w:tcW w:w="236" w:type="dxa"/>
          </w:tcPr>
          <w:p w14:paraId="4F29A4B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0BA2000B" w14:textId="754215D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97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429</w:t>
            </w:r>
          </w:p>
        </w:tc>
        <w:tc>
          <w:tcPr>
            <w:tcW w:w="236" w:type="dxa"/>
            <w:shd w:val="clear" w:color="auto" w:fill="auto"/>
          </w:tcPr>
          <w:p w14:paraId="60E85280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BB1F4A8" w14:textId="4C4CBF3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0503AA0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789F601A" w14:textId="02E6A1AE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1536CC2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724357DF" w14:textId="19431339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18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1C8F067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35F6DD6A" w14:textId="5D102A5F" w:rsidR="0061581B" w:rsidRPr="00C075DE" w:rsidRDefault="0061581B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919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904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99067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B9A1711" w14:textId="51E22F9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069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514</w:t>
            </w:r>
          </w:p>
        </w:tc>
        <w:tc>
          <w:tcPr>
            <w:tcW w:w="236" w:type="dxa"/>
          </w:tcPr>
          <w:p w14:paraId="2173A91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D2B9161" w14:textId="25A9E85D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646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B7519E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vAlign w:val="bottom"/>
          </w:tcPr>
          <w:p w14:paraId="166F3026" w14:textId="2AE8690C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031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4296DFF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311C0A56" w14:textId="3607D7DC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904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258</w:t>
            </w:r>
          </w:p>
        </w:tc>
        <w:tc>
          <w:tcPr>
            <w:tcW w:w="237" w:type="dxa"/>
            <w:shd w:val="clear" w:color="auto" w:fill="auto"/>
          </w:tcPr>
          <w:p w14:paraId="1BC550C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7BB87300" w14:textId="266FA09E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040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483</w:t>
            </w:r>
          </w:p>
        </w:tc>
      </w:tr>
      <w:tr w:rsidR="0061581B" w:rsidRPr="00C075DE" w14:paraId="27E838DE" w14:textId="77777777" w:rsidTr="00CF253D">
        <w:tc>
          <w:tcPr>
            <w:tcW w:w="2257" w:type="dxa"/>
            <w:shd w:val="clear" w:color="auto" w:fill="auto"/>
          </w:tcPr>
          <w:p w14:paraId="77AFA86E" w14:textId="77777777" w:rsidR="0061581B" w:rsidRPr="00C075DE" w:rsidRDefault="0061581B" w:rsidP="0061581B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87" w:type="dxa"/>
          </w:tcPr>
          <w:p w14:paraId="28DD722F" w14:textId="6570154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839</w:t>
            </w:r>
          </w:p>
        </w:tc>
        <w:tc>
          <w:tcPr>
            <w:tcW w:w="236" w:type="dxa"/>
          </w:tcPr>
          <w:p w14:paraId="5272300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1A9EDF7" w14:textId="3903F3E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855</w:t>
            </w:r>
          </w:p>
        </w:tc>
        <w:tc>
          <w:tcPr>
            <w:tcW w:w="236" w:type="dxa"/>
          </w:tcPr>
          <w:p w14:paraId="6F1AD9A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741C82A1" w14:textId="05C62065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C514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D55DA58" w14:textId="12AA03F4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A6307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6F9F3966" w14:textId="4B91B92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69DFE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5ABFD02D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A222B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661AB48C" w14:textId="5D977C4B" w:rsidR="0061581B" w:rsidRPr="00C075DE" w:rsidRDefault="0061581B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sz w:val="27"/>
                <w:szCs w:val="27"/>
              </w:rPr>
              <w:t>111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839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8D588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E8AA5BD" w14:textId="28B1CC19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855</w:t>
            </w:r>
          </w:p>
        </w:tc>
        <w:tc>
          <w:tcPr>
            <w:tcW w:w="236" w:type="dxa"/>
          </w:tcPr>
          <w:p w14:paraId="180503F4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13755546" w14:textId="0BFC76E4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75529A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392BF9F5" w14:textId="5630283E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6721035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788B2568" w14:textId="5D468E3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839</w:t>
            </w:r>
          </w:p>
        </w:tc>
        <w:tc>
          <w:tcPr>
            <w:tcW w:w="237" w:type="dxa"/>
            <w:shd w:val="clear" w:color="auto" w:fill="auto"/>
          </w:tcPr>
          <w:p w14:paraId="0D26F514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2A94C221" w14:textId="2CB664F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855</w:t>
            </w:r>
          </w:p>
        </w:tc>
      </w:tr>
      <w:tr w:rsidR="0061581B" w:rsidRPr="00C075DE" w14:paraId="2B4DCEC3" w14:textId="77777777" w:rsidTr="00CF253D">
        <w:tc>
          <w:tcPr>
            <w:tcW w:w="2257" w:type="dxa"/>
            <w:shd w:val="clear" w:color="auto" w:fill="auto"/>
          </w:tcPr>
          <w:p w14:paraId="12DA5E10" w14:textId="77777777" w:rsidR="0061581B" w:rsidRPr="00C075DE" w:rsidRDefault="0061581B" w:rsidP="0061581B">
            <w:pPr>
              <w:ind w:right="-115"/>
              <w:rPr>
                <w:rFonts w:asciiTheme="majorBidi" w:hAnsiTheme="majorBidi" w:cstheme="majorBidi"/>
                <w:sz w:val="27"/>
                <w:szCs w:val="27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E57553E" w14:textId="703443F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150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357</w:t>
            </w:r>
          </w:p>
        </w:tc>
        <w:tc>
          <w:tcPr>
            <w:tcW w:w="236" w:type="dxa"/>
          </w:tcPr>
          <w:p w14:paraId="576E05A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2DC11F1" w14:textId="26EA38AE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548</w:t>
            </w:r>
          </w:p>
        </w:tc>
        <w:tc>
          <w:tcPr>
            <w:tcW w:w="236" w:type="dxa"/>
          </w:tcPr>
          <w:p w14:paraId="3FA9137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545C3F3A" w14:textId="46E5EE2F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33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71F2781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DF643BA" w14:textId="3F48C52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539</w:t>
            </w:r>
          </w:p>
        </w:tc>
        <w:tc>
          <w:tcPr>
            <w:tcW w:w="236" w:type="dxa"/>
            <w:shd w:val="clear" w:color="auto" w:fill="auto"/>
          </w:tcPr>
          <w:p w14:paraId="6B911F1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3962C48B" w14:textId="3078E1B0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1AE6D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2C164728" w14:textId="7777777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491D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434BA372" w14:textId="331B6970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183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CA2B0C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25502" w14:textId="215BA31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087</w:t>
            </w:r>
          </w:p>
        </w:tc>
        <w:tc>
          <w:tcPr>
            <w:tcW w:w="236" w:type="dxa"/>
          </w:tcPr>
          <w:p w14:paraId="52E40BE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1A9CFDA" w14:textId="36B5F0AD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816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A97886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57D531" w14:textId="4A98FC00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5E9A9E7A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CBE9AD0" w14:textId="34D2852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075</w:t>
            </w:r>
          </w:p>
        </w:tc>
        <w:tc>
          <w:tcPr>
            <w:tcW w:w="237" w:type="dxa"/>
            <w:shd w:val="clear" w:color="auto" w:fill="auto"/>
          </w:tcPr>
          <w:p w14:paraId="67461E5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0807B8EB" w14:textId="0D1B589C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018</w:t>
            </w:r>
          </w:p>
        </w:tc>
      </w:tr>
      <w:tr w:rsidR="0061581B" w:rsidRPr="00C075DE" w14:paraId="638A4823" w14:textId="77777777" w:rsidTr="00CF253D">
        <w:tc>
          <w:tcPr>
            <w:tcW w:w="2257" w:type="dxa"/>
            <w:shd w:val="clear" w:color="auto" w:fill="auto"/>
          </w:tcPr>
          <w:p w14:paraId="6301DBF0" w14:textId="77777777" w:rsidR="0061581B" w:rsidRPr="00C075DE" w:rsidRDefault="0061581B" w:rsidP="0061581B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95F82DE" w14:textId="707588A0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075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027</w:t>
            </w:r>
          </w:p>
        </w:tc>
        <w:tc>
          <w:tcPr>
            <w:tcW w:w="236" w:type="dxa"/>
          </w:tcPr>
          <w:p w14:paraId="402C6214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1BB7488" w14:textId="3EF64FA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120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151</w:t>
            </w:r>
          </w:p>
        </w:tc>
        <w:tc>
          <w:tcPr>
            <w:tcW w:w="236" w:type="dxa"/>
          </w:tcPr>
          <w:p w14:paraId="0F72420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BB800" w14:textId="6142E33D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130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963</w:t>
            </w:r>
          </w:p>
        </w:tc>
        <w:tc>
          <w:tcPr>
            <w:tcW w:w="236" w:type="dxa"/>
            <w:shd w:val="clear" w:color="auto" w:fill="auto"/>
          </w:tcPr>
          <w:p w14:paraId="32AE9DFC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990C" w14:textId="545D35B4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164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55CF4CA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A712" w14:textId="79C1B204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3C620F7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73AD8" w14:textId="6D3B0CE0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5F992D4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C1C6C" w14:textId="504C5EC0" w:rsidR="0061581B" w:rsidRPr="00C075DE" w:rsidRDefault="0061581B" w:rsidP="0061581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8B2437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928AC" w14:textId="397C7DE5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456</w:t>
            </w:r>
          </w:p>
        </w:tc>
        <w:tc>
          <w:tcPr>
            <w:tcW w:w="236" w:type="dxa"/>
          </w:tcPr>
          <w:p w14:paraId="2D9A2E6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29F5A" w14:textId="329E462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462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CD7FE30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F3DA5" w14:textId="1E166DFC" w:rsidR="0061581B" w:rsidRPr="005C4F09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100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762CC458" w14:textId="77777777" w:rsidR="0061581B" w:rsidRPr="005C4F09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6945" w14:textId="78053EA9" w:rsidR="0061581B" w:rsidRPr="005C4F09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177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695434E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FAFDB" w14:textId="69CFB37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255</w:t>
            </w:r>
            <w:r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356</w:t>
            </w:r>
          </w:p>
        </w:tc>
      </w:tr>
      <w:tr w:rsidR="0061581B" w:rsidRPr="006B1DD4" w14:paraId="60F9F3BC" w14:textId="77777777" w:rsidTr="00CF253D">
        <w:tc>
          <w:tcPr>
            <w:tcW w:w="2257" w:type="dxa"/>
            <w:shd w:val="clear" w:color="auto" w:fill="auto"/>
            <w:vAlign w:val="bottom"/>
          </w:tcPr>
          <w:p w14:paraId="4AFE4FEA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94C9EC0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72DDF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70B9A7F0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6C9B46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8D9449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7E95C7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744C44B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2B3249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14:paraId="4834E779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A0D557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5252FEB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ABFE86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47501E57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A8CA4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1648AAA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86E2E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F17AD0F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56E3D5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426F0B84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3919961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259F4FEA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6BC984E5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14:paraId="2CFC2A92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1581B" w:rsidRPr="00C075DE" w14:paraId="729C8093" w14:textId="77777777" w:rsidTr="00CF253D">
        <w:tc>
          <w:tcPr>
            <w:tcW w:w="2257" w:type="dxa"/>
            <w:shd w:val="clear" w:color="auto" w:fill="auto"/>
            <w:vAlign w:val="bottom"/>
          </w:tcPr>
          <w:p w14:paraId="7008652F" w14:textId="47C2F341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ส่วนแบ่งกำไร (ขาดทุน) จาก</w:t>
            </w: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br/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br/>
            </w: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87" w:type="dxa"/>
            <w:shd w:val="clear" w:color="auto" w:fill="auto"/>
          </w:tcPr>
          <w:p w14:paraId="5A480683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82EC288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FB3BB54" w14:textId="5A8EDC9E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26863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2927EF01" w14:textId="25B952ED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1AF240A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A070751" w14:textId="0369D9B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0AB09D6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1551E25F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1660E90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756636F" w14:textId="434958B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15E1C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661405E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E9995FF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9B9BF94" w14:textId="47067A9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F74272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6C77F05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E60B430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C02FA2E" w14:textId="5BB2D11F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447BF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06662398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6B9BA72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F164A6" w14:textId="4F61EA5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2AAF0E9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6CA0593F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E8CB8AD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66BEC90" w14:textId="7DB67F11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5F47FA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001AB0F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34D384F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73FF0DA" w14:textId="718A177B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0B07A0F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51AD4F18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0C04003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C897B3D" w14:textId="6A6462F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9D66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6E9A7EDF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45ECAEA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6811F69" w14:textId="5E5BD748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EDCBA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741CE086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2DE7243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483A544" w14:textId="5E555DAA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1202D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</w:t>
            </w:r>
            <w:r w:rsidRPr="001202D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924</w:t>
            </w:r>
            <w:r w:rsidRPr="001202D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96802A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4678C3E9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0378AB5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D04F79F" w14:textId="25EADEE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495</w:t>
            </w:r>
          </w:p>
        </w:tc>
      </w:tr>
      <w:tr w:rsidR="0061581B" w:rsidRPr="00C075DE" w14:paraId="2E485070" w14:textId="77777777" w:rsidTr="00CF253D">
        <w:tc>
          <w:tcPr>
            <w:tcW w:w="2257" w:type="dxa"/>
            <w:shd w:val="clear" w:color="auto" w:fill="auto"/>
            <w:vAlign w:val="bottom"/>
          </w:tcPr>
          <w:p w14:paraId="78FD844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887" w:type="dxa"/>
            <w:shd w:val="clear" w:color="auto" w:fill="auto"/>
          </w:tcPr>
          <w:p w14:paraId="61FB6EAC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18F2154" w14:textId="7CD0B47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765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078</w:t>
            </w:r>
          </w:p>
        </w:tc>
        <w:tc>
          <w:tcPr>
            <w:tcW w:w="236" w:type="dxa"/>
            <w:shd w:val="clear" w:color="auto" w:fill="auto"/>
          </w:tcPr>
          <w:p w14:paraId="2AFE7A7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1DA6589A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E5BFB31" w14:textId="49B2C82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501</w:t>
            </w:r>
          </w:p>
        </w:tc>
        <w:tc>
          <w:tcPr>
            <w:tcW w:w="236" w:type="dxa"/>
            <w:shd w:val="clear" w:color="auto" w:fill="auto"/>
          </w:tcPr>
          <w:p w14:paraId="19C049D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6FDC68D9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FF7C2E0" w14:textId="6A4B962A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337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FC012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7A0D8251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731155C" w14:textId="0EF835E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636</w:t>
            </w:r>
          </w:p>
        </w:tc>
        <w:tc>
          <w:tcPr>
            <w:tcW w:w="236" w:type="dxa"/>
            <w:shd w:val="clear" w:color="auto" w:fill="auto"/>
          </w:tcPr>
          <w:p w14:paraId="110D3C7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5B3CC3F8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0697D9" w14:textId="7970DB85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537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FC53D3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5107300C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C42CC3" w14:textId="34236F8F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B1C5B">
              <w:rPr>
                <w:rFonts w:asciiTheme="majorBidi" w:hAnsiTheme="majorBidi" w:cstheme="majorBidi"/>
                <w:sz w:val="27"/>
                <w:szCs w:val="27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77F612B9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23880581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B88DF96" w14:textId="6B261882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CF65FF2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7C6F157" w14:textId="77777777" w:rsidR="0061581B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CC5710B" w14:textId="08941A9A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206</w:t>
            </w:r>
          </w:p>
        </w:tc>
        <w:tc>
          <w:tcPr>
            <w:tcW w:w="236" w:type="dxa"/>
            <w:shd w:val="clear" w:color="auto" w:fill="auto"/>
          </w:tcPr>
          <w:p w14:paraId="0D8E5F9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2835A08F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C4348F0" w14:textId="170D4A2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013</w:t>
            </w:r>
          </w:p>
        </w:tc>
        <w:tc>
          <w:tcPr>
            <w:tcW w:w="236" w:type="dxa"/>
            <w:shd w:val="clear" w:color="auto" w:fill="auto"/>
          </w:tcPr>
          <w:p w14:paraId="4C51F14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17C29AF8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7EFA3A1" w14:textId="633BF4D0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344</w:t>
            </w:r>
          </w:p>
        </w:tc>
        <w:tc>
          <w:tcPr>
            <w:tcW w:w="239" w:type="dxa"/>
            <w:shd w:val="clear" w:color="auto" w:fill="auto"/>
          </w:tcPr>
          <w:p w14:paraId="1F654C0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DC6B225" w14:textId="77777777" w:rsidR="0061581B" w:rsidRPr="001202DC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D4A8CE6" w14:textId="0DB2DAC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722</w:t>
            </w:r>
            <w:r w:rsidRPr="001202D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217</w:t>
            </w:r>
          </w:p>
        </w:tc>
        <w:tc>
          <w:tcPr>
            <w:tcW w:w="237" w:type="dxa"/>
            <w:shd w:val="clear" w:color="auto" w:fill="auto"/>
          </w:tcPr>
          <w:p w14:paraId="300C5A6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138CCC9A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7915A77" w14:textId="4CC1F3BF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400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550</w:t>
            </w:r>
          </w:p>
        </w:tc>
      </w:tr>
      <w:tr w:rsidR="0061581B" w:rsidRPr="006B1DD4" w14:paraId="66C29351" w14:textId="77777777" w:rsidTr="00CF253D">
        <w:tc>
          <w:tcPr>
            <w:tcW w:w="2257" w:type="dxa"/>
            <w:shd w:val="clear" w:color="auto" w:fill="auto"/>
            <w:vAlign w:val="bottom"/>
          </w:tcPr>
          <w:p w14:paraId="27429DEC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1B13A48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15A3F0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243F087A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350571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1E80B8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3CBCF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829B9A0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C318ED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14:paraId="0EA001DC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740C85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1E111B9E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5D32F3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F7850BF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BE7945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773F0349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6E02B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626A7E8B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857B74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5DDDECA0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5CBAE03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11DF748C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486CEF7" w14:textId="77777777" w:rsidR="0061581B" w:rsidRPr="006B1DD4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14:paraId="02BEA4BD" w14:textId="77777777" w:rsidR="0061581B" w:rsidRPr="006B1DD4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1581B" w:rsidRPr="00C075DE" w14:paraId="3F4648A0" w14:textId="77777777" w:rsidTr="00CF253D">
        <w:tc>
          <w:tcPr>
            <w:tcW w:w="2257" w:type="dxa"/>
            <w:shd w:val="clear" w:color="auto" w:fill="auto"/>
          </w:tcPr>
          <w:p w14:paraId="519A6E28" w14:textId="28E5346F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สินทรัพย์ส่วนงาน ณ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5991257F" w14:textId="77777777" w:rsidR="0061581B" w:rsidRPr="00715F40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6908C20" w14:textId="4154481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715F4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891</w:t>
            </w:r>
            <w:r w:rsidRPr="00715F4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065</w:t>
            </w:r>
          </w:p>
        </w:tc>
        <w:tc>
          <w:tcPr>
            <w:tcW w:w="236" w:type="dxa"/>
            <w:shd w:val="clear" w:color="auto" w:fill="auto"/>
          </w:tcPr>
          <w:p w14:paraId="525CA820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466FCC7D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7AAC12C" w14:textId="77F5406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17DE3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07638E" w14:textId="2A85B04A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248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2FC42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0140FE6" w14:textId="2BAB6521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2AC92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D93117D" w14:textId="62FDD1EF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2C7F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418D5918" w14:textId="2033903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FC0D0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9B4D643" w14:textId="419851D2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8C94F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13CA725" w14:textId="5C8C336E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50C3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41332D0" w14:textId="3F8F489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463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751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1274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E9DE20E" w14:textId="6F2FA404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463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904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F6238D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2BECAB7" w14:textId="2DB1A29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927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932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7396F1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9724177" w14:textId="2131B9D9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327</w:t>
            </w:r>
          </w:p>
        </w:tc>
      </w:tr>
      <w:tr w:rsidR="0061581B" w:rsidRPr="00C075DE" w14:paraId="5885E974" w14:textId="77777777" w:rsidTr="00CF253D">
        <w:tc>
          <w:tcPr>
            <w:tcW w:w="2257" w:type="dxa"/>
            <w:shd w:val="clear" w:color="auto" w:fill="auto"/>
          </w:tcPr>
          <w:p w14:paraId="065CE62A" w14:textId="4ACA5ABB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หนี้สินส่วนงาน ณ วันที่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4A904EAB" w14:textId="77777777" w:rsidR="0061581B" w:rsidRPr="00715F40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11A5E9F" w14:textId="07E9634F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Pr="00715F4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450</w:t>
            </w:r>
            <w:r w:rsidRPr="00715F4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619</w:t>
            </w:r>
          </w:p>
        </w:tc>
        <w:tc>
          <w:tcPr>
            <w:tcW w:w="236" w:type="dxa"/>
            <w:shd w:val="clear" w:color="auto" w:fill="auto"/>
          </w:tcPr>
          <w:p w14:paraId="1BACF46C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5B342A24" w14:textId="77777777" w:rsidR="0061581B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529940C" w14:textId="35C414BA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156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16EC5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A35050" w14:textId="7B50702D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CD13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A0442F7" w14:textId="248AC6B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66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9D8D8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350AB83" w14:textId="3671DFCD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0A0A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6AFD4E6" w14:textId="24112AD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7582B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D4E3095" w14:textId="01BF4FF9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563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AA7822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25CF6614" w14:textId="2B501953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268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BC9CF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DC9DB0C" w14:textId="7610C399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60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534D3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B2857D8" w14:textId="0006E2A6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66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BEE776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7C28C96" w14:textId="292AEFD7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502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980D7E" w14:textId="77777777" w:rsidR="0061581B" w:rsidRPr="00C075DE" w:rsidRDefault="0061581B" w:rsidP="0061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4A5AAF" w14:textId="5D7A79B2" w:rsidR="0061581B" w:rsidRPr="00C075DE" w:rsidRDefault="0061581B" w:rsidP="00615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273</w:t>
            </w:r>
          </w:p>
        </w:tc>
      </w:tr>
    </w:tbl>
    <w:p w14:paraId="7BA27E4A" w14:textId="77777777" w:rsidR="00E1615A" w:rsidRPr="00C075DE" w:rsidRDefault="00E1615A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04"/>
        <w:gridCol w:w="1512"/>
        <w:gridCol w:w="262"/>
        <w:gridCol w:w="1527"/>
      </w:tblGrid>
      <w:tr w:rsidR="00A55E75" w:rsidRPr="00C075DE" w14:paraId="0CE5D733" w14:textId="77777777" w:rsidTr="00CF253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CF253D">
        <w:trPr>
          <w:trHeight w:val="227"/>
          <w:tblHeader/>
        </w:trPr>
        <w:tc>
          <w:tcPr>
            <w:tcW w:w="5904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A55E75" w:rsidRPr="00C075DE" w14:paraId="08FEB4BA" w14:textId="77777777" w:rsidTr="00CF253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5B280C5F" w14:textId="327F2A5E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B1C5B" w:rsidRPr="00FB1C5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2" w:type="dxa"/>
          </w:tcPr>
          <w:p w14:paraId="2A6F7161" w14:textId="46A6D961" w:rsidR="00A55E75" w:rsidRPr="00A55E75" w:rsidRDefault="00FB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05D5A0D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1247C049" w:rsidR="00A55E75" w:rsidRPr="00A55E75" w:rsidRDefault="00FB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55E75" w:rsidRPr="00C075DE" w14:paraId="3E529107" w14:textId="77777777" w:rsidTr="00CF253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CF253D">
        <w:tc>
          <w:tcPr>
            <w:tcW w:w="5904" w:type="dxa"/>
            <w:shd w:val="clear" w:color="auto" w:fill="auto"/>
          </w:tcPr>
          <w:p w14:paraId="00928CCB" w14:textId="77777777" w:rsidR="00A55E75" w:rsidRPr="00A55E75" w:rsidRDefault="00A55E7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</w:tcPr>
          <w:p w14:paraId="112FF3A8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7A33870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BB9262C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CF253D">
        <w:tc>
          <w:tcPr>
            <w:tcW w:w="5904" w:type="dxa"/>
            <w:shd w:val="clear" w:color="auto" w:fill="auto"/>
          </w:tcPr>
          <w:p w14:paraId="53F94D1E" w14:textId="77777777" w:rsidR="00A55E75" w:rsidRPr="00A55E75" w:rsidRDefault="00A55E7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</w:tcPr>
          <w:p w14:paraId="1E104B4C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72255C74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E58B0AC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393993" w:rsidRPr="00E073CF" w14:paraId="3BB2AFE6" w14:textId="77777777" w:rsidTr="000E146B">
        <w:tc>
          <w:tcPr>
            <w:tcW w:w="5904" w:type="dxa"/>
            <w:shd w:val="clear" w:color="auto" w:fill="auto"/>
          </w:tcPr>
          <w:p w14:paraId="6C9DE6EE" w14:textId="77777777" w:rsidR="00393993" w:rsidRPr="00E073CF" w:rsidRDefault="00393993" w:rsidP="000E146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0B11A2C" w14:textId="77777777" w:rsidR="00393993" w:rsidRPr="00E073CF" w:rsidRDefault="00393993" w:rsidP="000E1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496</w:t>
            </w:r>
            <w:r w:rsidRPr="00E073C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262" w:type="dxa"/>
          </w:tcPr>
          <w:p w14:paraId="2545B811" w14:textId="77777777" w:rsidR="00393993" w:rsidRPr="00E073CF" w:rsidRDefault="00393993" w:rsidP="000E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7EB332D9" w14:textId="77777777" w:rsidR="00393993" w:rsidRPr="00E073CF" w:rsidRDefault="00393993" w:rsidP="000E1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434</w:t>
            </w:r>
            <w:r w:rsidRPr="00E073CF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779</w:t>
            </w:r>
          </w:p>
        </w:tc>
      </w:tr>
      <w:tr w:rsidR="00A55E75" w:rsidRPr="00E073CF" w14:paraId="022BB496" w14:textId="77777777" w:rsidTr="00CF253D">
        <w:tc>
          <w:tcPr>
            <w:tcW w:w="5904" w:type="dxa"/>
            <w:shd w:val="clear" w:color="auto" w:fill="auto"/>
          </w:tcPr>
          <w:p w14:paraId="50A49B23" w14:textId="6B895923" w:rsidR="00A55E75" w:rsidRPr="00985190" w:rsidRDefault="00985190" w:rsidP="00A55E7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</w:tcPr>
          <w:p w14:paraId="55E05CEA" w14:textId="66BB3141" w:rsidR="00A55E75" w:rsidRPr="00E073CF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06085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61581B">
              <w:rPr>
                <w:rFonts w:ascii="Angsana New" w:eastAsia="Calibri" w:hAnsi="Angsana New"/>
                <w:color w:val="000000"/>
                <w:sz w:val="30"/>
                <w:szCs w:val="30"/>
              </w:rPr>
              <w:t>708,779</w:t>
            </w:r>
          </w:p>
        </w:tc>
        <w:tc>
          <w:tcPr>
            <w:tcW w:w="262" w:type="dxa"/>
          </w:tcPr>
          <w:p w14:paraId="1B5956A0" w14:textId="77777777" w:rsidR="00A55E75" w:rsidRPr="00E073CF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D5CF4E4" w14:textId="69C6E113" w:rsidR="00A55E75" w:rsidRPr="00E073CF" w:rsidRDefault="0061581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1,263,410</w:t>
            </w:r>
          </w:p>
        </w:tc>
      </w:tr>
      <w:tr w:rsidR="00985190" w:rsidRPr="00E073CF" w14:paraId="21C4CEEC" w14:textId="77777777" w:rsidTr="00CF253D">
        <w:tc>
          <w:tcPr>
            <w:tcW w:w="5904" w:type="dxa"/>
            <w:shd w:val="clear" w:color="auto" w:fill="auto"/>
          </w:tcPr>
          <w:p w14:paraId="0769B4FD" w14:textId="559FD932" w:rsidR="00985190" w:rsidRPr="00985190" w:rsidRDefault="00985190" w:rsidP="00A55E7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</w:tcPr>
          <w:p w14:paraId="7D50FD30" w14:textId="7BC2C80B" w:rsidR="00985190" w:rsidRPr="005A3ED3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659</w:t>
            </w:r>
            <w:r w:rsidR="0006085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262" w:type="dxa"/>
          </w:tcPr>
          <w:p w14:paraId="270E0BE1" w14:textId="77777777" w:rsidR="00985190" w:rsidRPr="00E073CF" w:rsidRDefault="00985190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0EA90E0" w14:textId="12BA5007" w:rsidR="00985190" w:rsidRPr="005A3ED3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277</w:t>
            </w:r>
            <w:r w:rsidR="0006085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233</w:t>
            </w:r>
          </w:p>
        </w:tc>
      </w:tr>
      <w:tr w:rsidR="00985190" w:rsidRPr="00E073CF" w14:paraId="1A043D91" w14:textId="77777777" w:rsidTr="00CF253D">
        <w:tc>
          <w:tcPr>
            <w:tcW w:w="5904" w:type="dxa"/>
            <w:shd w:val="clear" w:color="auto" w:fill="auto"/>
          </w:tcPr>
          <w:p w14:paraId="7E33014C" w14:textId="359D8815" w:rsidR="00985190" w:rsidRPr="00E073CF" w:rsidRDefault="00985190" w:rsidP="00A55E7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</w:tcPr>
          <w:p w14:paraId="05C5BEA5" w14:textId="58F3DA17" w:rsidR="00985190" w:rsidRPr="005A3ED3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132</w:t>
            </w:r>
            <w:r w:rsidR="0006085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62" w:type="dxa"/>
          </w:tcPr>
          <w:p w14:paraId="0E2F6123" w14:textId="77777777" w:rsidR="00985190" w:rsidRPr="00E073CF" w:rsidRDefault="00985190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AAE4119" w14:textId="0F451103" w:rsidR="00985190" w:rsidRPr="005A3ED3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103</w:t>
            </w:r>
            <w:r w:rsidR="0006085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089</w:t>
            </w:r>
          </w:p>
        </w:tc>
      </w:tr>
      <w:tr w:rsidR="008C1EF9" w:rsidRPr="00C075DE" w14:paraId="47CD134A" w14:textId="77777777" w:rsidTr="00CF253D">
        <w:tc>
          <w:tcPr>
            <w:tcW w:w="5904" w:type="dxa"/>
            <w:shd w:val="clear" w:color="auto" w:fill="auto"/>
          </w:tcPr>
          <w:p w14:paraId="754240AB" w14:textId="0F2D7786" w:rsidR="008C1EF9" w:rsidRPr="00E073CF" w:rsidRDefault="008C1EF9" w:rsidP="008C1EF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B7CDD2" w14:textId="05992772" w:rsidR="008C1EF9" w:rsidRPr="00E073CF" w:rsidRDefault="00FB1C5B" w:rsidP="008C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78</w:t>
            </w:r>
            <w:r w:rsidR="008C1EF9" w:rsidRPr="00E073C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364</w:t>
            </w:r>
          </w:p>
        </w:tc>
        <w:tc>
          <w:tcPr>
            <w:tcW w:w="262" w:type="dxa"/>
          </w:tcPr>
          <w:p w14:paraId="6B5FA1C4" w14:textId="77777777" w:rsidR="008C1EF9" w:rsidRPr="00E073CF" w:rsidRDefault="008C1EF9" w:rsidP="008C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ECDCA0C" w14:textId="5D126851" w:rsidR="008C1EF9" w:rsidRPr="00A55E75" w:rsidRDefault="00FB1C5B" w:rsidP="008C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41</w:t>
            </w:r>
            <w:r w:rsidR="008C1EF9" w:rsidRPr="00E073CF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640</w:t>
            </w:r>
          </w:p>
        </w:tc>
      </w:tr>
      <w:tr w:rsidR="00A55E75" w:rsidRPr="00C075DE" w14:paraId="48FAAE73" w14:textId="77777777" w:rsidTr="00CF253D">
        <w:tc>
          <w:tcPr>
            <w:tcW w:w="5904" w:type="dxa"/>
            <w:shd w:val="clear" w:color="auto" w:fill="auto"/>
          </w:tcPr>
          <w:p w14:paraId="2169CB10" w14:textId="77777777" w:rsidR="00A55E75" w:rsidRPr="00A55E75" w:rsidRDefault="00A55E75" w:rsidP="00A55E7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29FDBBB" w14:textId="61CEBDCD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50561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075</w:t>
            </w:r>
            <w:r w:rsidR="0050561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027</w:t>
            </w:r>
          </w:p>
        </w:tc>
        <w:tc>
          <w:tcPr>
            <w:tcW w:w="262" w:type="dxa"/>
          </w:tcPr>
          <w:p w14:paraId="79BD9A9A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107F1" w14:textId="5DDAA6D8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A55E75" w:rsidRPr="00A55E75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120</w:t>
            </w:r>
            <w:r w:rsidR="00A55E75" w:rsidRPr="00A55E75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151</w:t>
            </w:r>
          </w:p>
        </w:tc>
      </w:tr>
      <w:tr w:rsidR="00A55E75" w:rsidRPr="00C075DE" w14:paraId="3A829FF1" w14:textId="77777777" w:rsidTr="00CF253D">
        <w:tc>
          <w:tcPr>
            <w:tcW w:w="5904" w:type="dxa"/>
            <w:shd w:val="clear" w:color="auto" w:fill="auto"/>
          </w:tcPr>
          <w:p w14:paraId="54033C08" w14:textId="77777777" w:rsidR="00A55E75" w:rsidRPr="00A55E75" w:rsidRDefault="00A55E75" w:rsidP="00A55E7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22D8F9" w14:textId="77777777" w:rsidR="00A55E75" w:rsidRPr="00A55E75" w:rsidRDefault="00A55E75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2EA88AC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1A89FB83" w14:textId="77777777" w:rsidR="00A55E75" w:rsidRPr="00A55E75" w:rsidRDefault="00A55E75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55E75" w:rsidRPr="00C075DE" w14:paraId="2A53EDF1" w14:textId="77777777" w:rsidTr="00CF253D">
        <w:tc>
          <w:tcPr>
            <w:tcW w:w="5904" w:type="dxa"/>
            <w:shd w:val="clear" w:color="auto" w:fill="auto"/>
          </w:tcPr>
          <w:p w14:paraId="403EA1BD" w14:textId="77777777" w:rsidR="00A55E75" w:rsidRPr="00A55E75" w:rsidRDefault="00A55E75" w:rsidP="00A55E7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</w:tcPr>
          <w:p w14:paraId="3DCFAA8C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2CEA35C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2C5DECD8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55E75" w:rsidRPr="00C075DE" w14:paraId="473CEF18" w14:textId="77777777" w:rsidTr="00CF253D">
        <w:tc>
          <w:tcPr>
            <w:tcW w:w="5904" w:type="dxa"/>
            <w:shd w:val="clear" w:color="auto" w:fill="auto"/>
          </w:tcPr>
          <w:p w14:paraId="70DBF75C" w14:textId="77777777" w:rsidR="00A55E75" w:rsidRPr="00A55E75" w:rsidRDefault="00A55E75" w:rsidP="00A55E7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</w:tcPr>
          <w:p w14:paraId="41AD8932" w14:textId="3B5C437F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E54750"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812</w:t>
            </w:r>
            <w:r w:rsidR="00E54750"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831</w:t>
            </w:r>
          </w:p>
        </w:tc>
        <w:tc>
          <w:tcPr>
            <w:tcW w:w="262" w:type="dxa"/>
          </w:tcPr>
          <w:p w14:paraId="397517E9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C2309D4" w14:textId="0D884583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1</w:t>
            </w:r>
            <w:r w:rsidR="00A55E75" w:rsidRPr="00A55E75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921</w:t>
            </w:r>
            <w:r w:rsidR="00A55E75" w:rsidRPr="00A55E75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748</w:t>
            </w:r>
          </w:p>
        </w:tc>
      </w:tr>
      <w:tr w:rsidR="00A55E75" w:rsidRPr="00C075DE" w14:paraId="6DD4EEB7" w14:textId="77777777" w:rsidTr="00CF253D">
        <w:tc>
          <w:tcPr>
            <w:tcW w:w="5904" w:type="dxa"/>
            <w:shd w:val="clear" w:color="auto" w:fill="auto"/>
          </w:tcPr>
          <w:p w14:paraId="07AD46D6" w14:textId="77777777" w:rsidR="00A55E75" w:rsidRPr="00A55E75" w:rsidRDefault="00A55E75" w:rsidP="00A55E7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</w:tcPr>
          <w:p w14:paraId="1D832E6D" w14:textId="7B32AB20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111</w:t>
            </w:r>
            <w:r w:rsidR="00E54750"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839</w:t>
            </w:r>
          </w:p>
        </w:tc>
        <w:tc>
          <w:tcPr>
            <w:tcW w:w="262" w:type="dxa"/>
          </w:tcPr>
          <w:p w14:paraId="4C98C54B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BD5A2D8" w14:textId="03A243E9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72</w:t>
            </w:r>
            <w:r w:rsidR="00A55E75" w:rsidRPr="00A55E75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855</w:t>
            </w:r>
          </w:p>
        </w:tc>
      </w:tr>
      <w:tr w:rsidR="00A55E75" w:rsidRPr="00C075DE" w14:paraId="3355D787" w14:textId="77777777" w:rsidTr="00CF253D">
        <w:tc>
          <w:tcPr>
            <w:tcW w:w="5904" w:type="dxa"/>
            <w:shd w:val="clear" w:color="auto" w:fill="auto"/>
          </w:tcPr>
          <w:p w14:paraId="1CD6CFCE" w14:textId="77777777" w:rsidR="00A55E75" w:rsidRPr="00A55E75" w:rsidRDefault="00A55E75" w:rsidP="00A55E75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EEC5E8" w14:textId="79A0F70E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150</w:t>
            </w:r>
            <w:r w:rsidR="00E54750"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262" w:type="dxa"/>
          </w:tcPr>
          <w:p w14:paraId="1E2B5EB4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0DCD7F7" w14:textId="2E9E6439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125</w:t>
            </w:r>
            <w:r w:rsidR="00A55E75" w:rsidRPr="00A55E75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548</w:t>
            </w:r>
          </w:p>
        </w:tc>
      </w:tr>
      <w:tr w:rsidR="00A55E75" w:rsidRPr="00C075DE" w14:paraId="44F9365E" w14:textId="77777777" w:rsidTr="00CF253D">
        <w:tc>
          <w:tcPr>
            <w:tcW w:w="5904" w:type="dxa"/>
            <w:shd w:val="clear" w:color="auto" w:fill="auto"/>
          </w:tcPr>
          <w:p w14:paraId="7F3A23BE" w14:textId="77777777" w:rsidR="00A55E75" w:rsidRPr="00A55E75" w:rsidRDefault="00A55E75" w:rsidP="00A55E7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47A2339" w14:textId="7AF53FFA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E54750" w:rsidRPr="0049197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075</w:t>
            </w:r>
            <w:r w:rsidR="00E54750" w:rsidRPr="0049197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027</w:t>
            </w:r>
          </w:p>
        </w:tc>
        <w:tc>
          <w:tcPr>
            <w:tcW w:w="262" w:type="dxa"/>
          </w:tcPr>
          <w:p w14:paraId="0CA63939" w14:textId="77777777" w:rsidR="00A55E75" w:rsidRPr="00A55E75" w:rsidRDefault="00A55E75" w:rsidP="00CF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5FEDE864" w14:textId="0DED9F52" w:rsidR="00A55E75" w:rsidRPr="00A55E75" w:rsidRDefault="00FB1C5B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A55E75" w:rsidRPr="00A55E75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120</w:t>
            </w:r>
            <w:r w:rsidR="00A55E75" w:rsidRPr="00A55E75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</w:rPr>
              <w:t>151</w:t>
            </w:r>
          </w:p>
        </w:tc>
      </w:tr>
    </w:tbl>
    <w:p w14:paraId="69AF609B" w14:textId="2D6B2C89" w:rsidR="00544B8D" w:rsidRPr="00C075DE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6B1605F" w14:textId="1584D60C" w:rsidR="006B1DD4" w:rsidRDefault="006B1DD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241437B1" w14:textId="36A95705" w:rsidR="006B1DD4" w:rsidRPr="006B1DD4" w:rsidRDefault="006B1DD4" w:rsidP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6B1DD4" w:rsidRPr="00C075DE" w:rsidDel="00D43E7A" w14:paraId="03021730" w14:textId="77777777" w:rsidTr="001D3DC7">
        <w:trPr>
          <w:tblHeader/>
        </w:trPr>
        <w:tc>
          <w:tcPr>
            <w:tcW w:w="2340" w:type="dxa"/>
            <w:vAlign w:val="bottom"/>
          </w:tcPr>
          <w:p w14:paraId="4BD1F02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F6E82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4E34EDC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5F93657A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4A8E64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4E969C96" w14:textId="77777777" w:rsidR="006B1DD4" w:rsidRPr="00C075DE" w:rsidDel="00D43E7A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B1DD4" w:rsidRPr="00C075DE" w14:paraId="7CD9BEDA" w14:textId="77777777" w:rsidTr="001D3DC7">
        <w:trPr>
          <w:tblHeader/>
        </w:trPr>
        <w:tc>
          <w:tcPr>
            <w:tcW w:w="2340" w:type="dxa"/>
          </w:tcPr>
          <w:p w14:paraId="0240471C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6F4B94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744A1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BA913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A231BD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75B18F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DD4" w:rsidRPr="00C075DE" w14:paraId="353E743B" w14:textId="77777777" w:rsidTr="001D3DC7">
        <w:tc>
          <w:tcPr>
            <w:tcW w:w="2340" w:type="dxa"/>
          </w:tcPr>
          <w:p w14:paraId="487BAC9A" w14:textId="51E9EEC7" w:rsidR="006B1DD4" w:rsidRPr="005A48E2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B99701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86D8AD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3BF81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A58F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48A35CB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D4" w:rsidRPr="00C075DE" w14:paraId="7E99038C" w14:textId="77777777" w:rsidTr="001D3DC7">
        <w:tc>
          <w:tcPr>
            <w:tcW w:w="2340" w:type="dxa"/>
          </w:tcPr>
          <w:p w14:paraId="37FDB9DA" w14:textId="67201CA6" w:rsidR="006B1DD4" w:rsidRPr="005A48E2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BCF9F70" w14:textId="12D9C40E" w:rsidR="006B1DD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D6A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6A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</w:tcPr>
          <w:p w14:paraId="07244ADB" w14:textId="2281835A" w:rsidR="006B1DD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849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6586BC2" w14:textId="4B25FD3F" w:rsidR="006B1DD4" w:rsidRPr="00C075DE" w:rsidRDefault="00FB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B085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92AADC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55A270D" w14:textId="404C90F2" w:rsidR="006B1DD4" w:rsidRPr="00C075DE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508</w:t>
            </w:r>
            <w:r w:rsidR="00B849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6B1DD4" w:rsidRPr="00C075DE" w14:paraId="437A85BB" w14:textId="77777777" w:rsidTr="001D3DC7">
        <w:tc>
          <w:tcPr>
            <w:tcW w:w="2340" w:type="dxa"/>
          </w:tcPr>
          <w:p w14:paraId="4F2A0C4B" w14:textId="77777777" w:rsidR="006B1DD4" w:rsidRPr="005A48E2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B266B98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BFA7199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4CA15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956C2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9F1FCC3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D4" w:rsidRPr="00C075DE" w14:paraId="3CB74D73" w14:textId="77777777" w:rsidTr="001D3DC7">
        <w:tc>
          <w:tcPr>
            <w:tcW w:w="2340" w:type="dxa"/>
          </w:tcPr>
          <w:p w14:paraId="4E692173" w14:textId="61045B3F" w:rsidR="006B1DD4" w:rsidRPr="005A48E2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2351816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9E9DFA1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502F2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EE77C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EC37DA0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D4" w:rsidRPr="00C075DE" w14:paraId="6CC101C0" w14:textId="77777777" w:rsidTr="001D3DC7">
        <w:tc>
          <w:tcPr>
            <w:tcW w:w="2340" w:type="dxa"/>
          </w:tcPr>
          <w:p w14:paraId="5F2304F3" w14:textId="0AD22675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D81C5C0" w14:textId="6FB8CEA6" w:rsidR="006B1DD4" w:rsidRPr="00C075DE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B1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D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430" w:type="dxa"/>
          </w:tcPr>
          <w:p w14:paraId="568C5108" w14:textId="7F267B4E" w:rsidR="006B1DD4" w:rsidRPr="00C075DE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07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D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00D8A87" w14:textId="46CBD00E" w:rsidR="006B1DD4" w:rsidRPr="00C075DE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B1DD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884918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168CE59" w14:textId="3968CF07" w:rsidR="006B1DD4" w:rsidRPr="00C075DE" w:rsidRDefault="00FB1C5B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6B1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</w:tbl>
    <w:p w14:paraId="197C2CDE" w14:textId="77777777" w:rsidR="006B1DD4" w:rsidRPr="006B1DD4" w:rsidRDefault="006B1DD4" w:rsidP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3C453AB" w14:textId="77777777" w:rsidR="006B1DD4" w:rsidRPr="003D3C52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66A8D7" w14:textId="3E9F63CC" w:rsidR="00760FB7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C075DE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FB67C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3FAAB" w14:textId="04234AB6" w:rsidR="005A4AB0" w:rsidRPr="00C075D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Pr="00C075DE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2704B" w:rsidRPr="00C075DE" w:rsidSect="00C16CB3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24080FAA" w14:textId="77777777" w:rsidTr="001C380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AC95878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6953A1D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873F84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129B" w:rsidRPr="0087049C" w14:paraId="5A7930E5" w14:textId="77777777" w:rsidTr="001C380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44DA0C2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111D0E9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2C48D3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6A6E30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312274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6EDA47B7" w14:textId="77777777" w:rsidTr="001C380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7655AF2F" w14:textId="53F6C3CC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2E90CA" w14:textId="6A9CB488" w:rsidR="00F8129B" w:rsidRPr="0087049C" w:rsidRDefault="001C380A" w:rsidP="001C380A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57572D2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5C2A92C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E0D06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6F972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EBC6CF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DAC544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2A3C3B" w14:textId="680EF986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A555076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5FCC570" w14:textId="535D7C6E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2F3C38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82604B6" w14:textId="76AF333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58FA830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340CC2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65C808A7" w14:textId="77777777" w:rsidTr="001C380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6FE1E22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D6D280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55562B4D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7B58C16C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4600ED26" w14:textId="19C5B7FB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55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55E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C9695A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7F8397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C1E94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21FB24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506DA9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2FD487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9D20D7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A5B815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7D17A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1006A7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00E4B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55334F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424DF7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59EE23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3B92B65F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170158F4" w14:textId="77777777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9BE40EA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CD144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905F6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DA9E52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9C963C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E06D71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7764D7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087C73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F19CB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715B9E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8986D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206E19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091E8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1E4A4C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01CFD9AA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066B1DF4" w14:textId="77777777" w:rsidR="00F8129B" w:rsidRPr="0087049C" w:rsidRDefault="00F8129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5668D00A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E01E488" w14:textId="77777777" w:rsidR="00F8129B" w:rsidRPr="00126F05" w:rsidRDefault="00F8129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A8E12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D2E51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ABA5A8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2FEF30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D201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784EB1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AEDC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C0B5C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0A3588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B4A2F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D6BB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7976D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33F" w:rsidRPr="0087049C" w14:paraId="742728E8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1DDE08E8" w14:textId="77777777" w:rsidR="009C333F" w:rsidRPr="0087049C" w:rsidRDefault="009C333F" w:rsidP="009C333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</w:tcPr>
          <w:p w14:paraId="6A085DF5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E098141" w14:textId="61C8F489" w:rsidR="009C333F" w:rsidRPr="0087049C" w:rsidRDefault="00FB1C5B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6D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B56D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2DB0811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5621F4" w14:textId="1A4DFB12" w:rsidR="009C333F" w:rsidRPr="0087049C" w:rsidRDefault="00FB1C5B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B56D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6E618779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971422" w14:textId="284CE1DB" w:rsidR="009C333F" w:rsidRPr="0087049C" w:rsidRDefault="00FB1C5B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7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  <w:r w:rsidR="005C7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14:paraId="74EC3AD5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99FF75" w14:textId="0600774A" w:rsidR="009C333F" w:rsidRPr="00090485" w:rsidRDefault="001C380A" w:rsidP="001C380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FE9EB92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FEFF20" w14:textId="21AAD791" w:rsidR="009C333F" w:rsidRPr="0087049C" w:rsidRDefault="00FB1C5B" w:rsidP="00B15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7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  <w:r w:rsidR="005C7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36" w:type="dxa"/>
          </w:tcPr>
          <w:p w14:paraId="308E6C95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E850A4" w14:textId="4CE8C9CD" w:rsidR="009C333F" w:rsidRPr="0087049C" w:rsidRDefault="005C7285" w:rsidP="009C333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6A8C7B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9C098C" w14:textId="15DEE23B" w:rsidR="009C333F" w:rsidRPr="0087049C" w:rsidRDefault="00FB1C5B" w:rsidP="00B15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7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  <w:r w:rsidR="005C7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  <w:tr w:rsidR="009C333F" w:rsidRPr="0087049C" w14:paraId="5D9C05DF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5ED108A6" w14:textId="77777777" w:rsidR="009C333F" w:rsidRPr="0087049C" w:rsidRDefault="009C333F" w:rsidP="009C333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</w:tcPr>
          <w:p w14:paraId="1445AB10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C047B9" w14:textId="37FF045E" w:rsidR="009C333F" w:rsidRPr="007911F7" w:rsidRDefault="00FB1C5B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56D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</w:t>
            </w:r>
            <w:r w:rsidR="00B56D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1E8C65E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E9675" w14:textId="2A0310D9" w:rsidR="009C333F" w:rsidRPr="0087049C" w:rsidRDefault="00FB1C5B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B56D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154EAED1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5721" w14:textId="40DC4139" w:rsidR="009C333F" w:rsidRPr="0087049C" w:rsidRDefault="00FB1C5B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C7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  <w:r w:rsidR="005C7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14:paraId="2A3C403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9474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B0C7A3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E78550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F24ABE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2A3E7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AC368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2172966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33F" w:rsidRPr="00F8129B" w14:paraId="35050859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459A115B" w14:textId="77777777" w:rsidR="009C333F" w:rsidRPr="00F8129B" w:rsidRDefault="009C333F" w:rsidP="009C33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</w:tcPr>
          <w:p w14:paraId="4298A5A0" w14:textId="77777777" w:rsidR="009C333F" w:rsidRPr="00F8129B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16D598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0D2CB2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C786188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1429971" w14:textId="77777777" w:rsidR="009C333F" w:rsidRPr="00F8129B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305416A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BAB76A4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BF36A70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472401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83D019E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7400A3" w14:textId="77777777" w:rsidR="009C333F" w:rsidRPr="00F8129B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784938D0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158E55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520215A4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33F" w:rsidRPr="0087049C" w14:paraId="338958D9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1D1E1B05" w14:textId="38CD3BE2" w:rsidR="009C333F" w:rsidRPr="0087049C" w:rsidRDefault="009C333F" w:rsidP="009C33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6FF5CBE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95BB4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DFC2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FFB6A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E942F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B57AA69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16818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33469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E9C3B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AC2F1D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9867C5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D1AA57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080C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9DA375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BD6" w:rsidRPr="0087049C" w14:paraId="211D91B6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32CBC4FE" w14:textId="77777777" w:rsidR="003D4BD6" w:rsidRPr="0054029B" w:rsidRDefault="003D4B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990" w:type="dxa"/>
          </w:tcPr>
          <w:p w14:paraId="4E50FFFE" w14:textId="77777777" w:rsidR="003D4BD6" w:rsidRPr="0087049C" w:rsidRDefault="003D4BD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4798433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D1529A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5A88A8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395D09" w14:textId="77777777" w:rsidR="003D4BD6" w:rsidRPr="0087049C" w:rsidRDefault="003D4BD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B31177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B1CAFD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C50DB3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AB51EF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7329B9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146744" w14:textId="77777777" w:rsidR="003D4BD6" w:rsidRPr="0087049C" w:rsidRDefault="003D4BD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CA52FF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F02C9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07AC67E" w14:textId="77777777" w:rsidR="003D4BD6" w:rsidRPr="0087049C" w:rsidRDefault="003D4B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C7285" w:rsidRPr="0087049C" w14:paraId="10D3EF0E" w14:textId="77777777" w:rsidTr="001C380A">
        <w:trPr>
          <w:trHeight w:val="261"/>
        </w:trPr>
        <w:tc>
          <w:tcPr>
            <w:tcW w:w="3240" w:type="dxa"/>
            <w:shd w:val="clear" w:color="auto" w:fill="auto"/>
          </w:tcPr>
          <w:p w14:paraId="066BC6F7" w14:textId="77777777" w:rsidR="005C7285" w:rsidRPr="0087049C" w:rsidRDefault="005C7285" w:rsidP="005C7285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</w:tcPr>
          <w:p w14:paraId="6FBCAF05" w14:textId="06561F70" w:rsidR="005C7285" w:rsidRPr="0087049C" w:rsidRDefault="00FB1C5B" w:rsidP="005C728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349342FC" w14:textId="6506AFE2" w:rsidR="005C7285" w:rsidRPr="005C7285" w:rsidRDefault="005C7285" w:rsidP="005C728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4C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1C4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Pr="001C4C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7D943E" w14:textId="77777777" w:rsidR="005C7285" w:rsidRPr="0087049C" w:rsidRDefault="005C7285" w:rsidP="005C72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CACC812" w14:textId="44673E6D" w:rsidR="005C7285" w:rsidRDefault="005C7285" w:rsidP="005C72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842132" w14:textId="77777777" w:rsidR="005C7285" w:rsidRPr="0087049C" w:rsidRDefault="005C7285" w:rsidP="005C728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6FA6005" w14:textId="30914819" w:rsidR="005C7285" w:rsidRDefault="005C7285" w:rsidP="005C72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426606" w14:textId="77777777" w:rsidR="005C7285" w:rsidRPr="0087049C" w:rsidRDefault="005C7285" w:rsidP="005C72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50D597" w14:textId="784569D7" w:rsidR="005C7285" w:rsidRPr="0087049C" w:rsidRDefault="005C7285" w:rsidP="005C728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C1EBA6E" w14:textId="77777777" w:rsidR="005C7285" w:rsidRPr="0087049C" w:rsidRDefault="005C7285" w:rsidP="005C72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E2C6C2" w14:textId="050EA106" w:rsidR="005C7285" w:rsidRPr="0087049C" w:rsidRDefault="005C7285" w:rsidP="005C72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EFCE2D" w14:textId="77777777" w:rsidR="005C7285" w:rsidRPr="0087049C" w:rsidRDefault="005C7285" w:rsidP="005C728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C57C0D" w14:textId="34F73027" w:rsidR="005C7285" w:rsidRPr="0087049C" w:rsidRDefault="005C7285" w:rsidP="005C728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34C130" w14:textId="77777777" w:rsidR="005C7285" w:rsidRPr="0087049C" w:rsidRDefault="005C7285" w:rsidP="005C72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2E40656" w14:textId="2A6E3C55" w:rsidR="005C7285" w:rsidRPr="0087049C" w:rsidRDefault="005C7285" w:rsidP="005C72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9212B3F" w14:textId="45CBE29A" w:rsidR="00F8129B" w:rsidRDefault="00F8129B"/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6A4F5779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EE315D7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28C9AFCD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5C6A050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129B" w:rsidRPr="0087049C" w14:paraId="611CA88A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0DBA1D1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04DB6EC6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1355CF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3CA6E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CDB38BE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445708A1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37A95F8" w14:textId="4B4518BE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0D80AC9" w14:textId="6EED5C13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283A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20A3B0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D34558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10309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9E73EB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7D1DDC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93517B7" w14:textId="0E80BF8F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DBC92F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EC1D3BB" w14:textId="725FC1A6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E4ADF5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BF2881E" w14:textId="72ED03EC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25CA0F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6981B2A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6A9A796A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59F2D164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5357DF6A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D22C98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34DA3751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330C008" w14:textId="31B176A5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0" w:type="dxa"/>
          </w:tcPr>
          <w:p w14:paraId="4043DBA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64E935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76A21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534CBA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576BA0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6CCC83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92995A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B5E55C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0D525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1BA88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1DC26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BB79E1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E38CCC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4156BE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2829E13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288FE8F" w14:textId="77777777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4C9A8F8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806D1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9E585F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551053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041B01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30D93D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EE448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1C7BC9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9AED0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0852A1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FADC0C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7CA54A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81DB4E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6B0D00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49A9435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69B266DA" w14:textId="77777777" w:rsidR="00F8129B" w:rsidRPr="0087049C" w:rsidRDefault="00F8129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7C20B1E7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D55DCAA" w14:textId="77777777" w:rsidR="00F8129B" w:rsidRPr="00126F05" w:rsidRDefault="00F8129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FF0F0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F0F60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1C67DA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C8FE3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CA27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2D65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60A0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9C2F8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D8E8C0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65CDF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B49C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6966D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0C38DEB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93469C8" w14:textId="77777777" w:rsidR="00F8129B" w:rsidRPr="0087049C" w:rsidRDefault="00F8129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3ACADDCC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3ABA12C" w14:textId="7777E763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3A52C21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ECD389" w14:textId="4D70E8A9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F7BE6D0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52B4AB" w14:textId="40786DD1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32E9EEB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78DB12" w14:textId="54E2DC7A" w:rsidR="00F8129B" w:rsidRPr="0087049C" w:rsidRDefault="001C380A" w:rsidP="001C380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E79188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EEED3" w14:textId="1A1E06EA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36" w:type="dxa"/>
          </w:tcPr>
          <w:p w14:paraId="600CF130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8DA4C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7B7D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559B70" w14:textId="587D0307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8129B" w:rsidRPr="0087049C" w14:paraId="2709377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CC51A2C" w14:textId="77777777" w:rsidR="00F8129B" w:rsidRDefault="00F8129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08A085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A6DC87E" w14:textId="1740E634" w:rsidR="00F8129B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20B1650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7DED40" w14:textId="77777777" w:rsidR="00F8129B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38812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87C985" w14:textId="5E6C719F" w:rsidR="00F8129B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284AC8E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097093" w14:textId="77777777" w:rsidR="00F8129B" w:rsidRDefault="00F812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30958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E4A1D3" w14:textId="5C4AB734" w:rsidR="00F8129B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1D20F066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B33D3E" w14:textId="77777777" w:rsidR="00F8129B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E41323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312947" w14:textId="73B88356" w:rsidR="00F8129B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F8129B" w:rsidRPr="0087049C" w14:paraId="421A87B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27A1FD04" w14:textId="77777777" w:rsidR="00F8129B" w:rsidRPr="0087049C" w:rsidRDefault="00F8129B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0C74570D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3C43F8" w14:textId="687F07D0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31086E6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0B2DF" w14:textId="17079782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35AF11A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02EFD" w14:textId="15045111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7D7770C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2D9BF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C441E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20C3C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2D419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FAF3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13BE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9A4CB5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F8129B" w14:paraId="30DA2490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ED5B56D" w14:textId="77777777" w:rsidR="00F8129B" w:rsidRPr="00F8129B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379DDBAF" w14:textId="77777777" w:rsidR="00F8129B" w:rsidRPr="00F8129B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E018E2F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B87119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AD7A59F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DF9A0ED" w14:textId="77777777" w:rsidR="00F8129B" w:rsidRPr="00F8129B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C9F679B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569865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17215AE6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A8D4DC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8FAFBAC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95EA25" w14:textId="77777777" w:rsidR="00F8129B" w:rsidRPr="00F8129B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35448687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E9B0E7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403448D0" w14:textId="77777777" w:rsidR="00F8129B" w:rsidRPr="00F8129B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129B" w:rsidRPr="0087049C" w14:paraId="77591CAF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BB9695A" w14:textId="340581DA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</w:tcPr>
          <w:p w14:paraId="530B6EA5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8A09EA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48B3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48ECA7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FA74F3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6564D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9E4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993F3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BEB4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1D5CF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3F7E7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CA04A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23DA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A53E6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75B2EF36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0AE6939" w14:textId="560D53A6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2E078F18" w14:textId="77777777" w:rsidR="00F8129B" w:rsidRPr="003F0633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0947F5" w14:textId="51557243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61A83B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3B7A6B" w14:textId="19CC6543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D40F2C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56DC95" w14:textId="2D1BAD19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9298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9BF5DD" w14:textId="69BDB027" w:rsidR="00F8129B" w:rsidRPr="00336BC5" w:rsidRDefault="00F812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3411D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9DA79F" w14:textId="6E81198A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3446EB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917C23" w14:textId="615E020A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4319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3FF56D6" w14:textId="5253512D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753C547E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6C8FCF8B" w14:textId="0F301FD8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6419FB1C" w14:textId="78DB4698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C34580" w14:textId="60A01890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4E21A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16E01ED" w14:textId="4175D603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4C970D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4B78CE" w14:textId="438431C3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661A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BE5129" w14:textId="4C430E30" w:rsidR="00F8129B" w:rsidRPr="00336BC5" w:rsidRDefault="00F812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3C82E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761503" w14:textId="7230914C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10BFB4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97106E" w14:textId="65651702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E185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D9025B" w14:textId="584EE2F1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C1102D" w14:textId="77777777" w:rsidR="00F8129B" w:rsidRDefault="00F8129B"/>
    <w:p w14:paraId="31805564" w14:textId="77777777" w:rsidR="006B5823" w:rsidRPr="00C075DE" w:rsidRDefault="006B5823">
      <w:pPr>
        <w:rPr>
          <w:rFonts w:asciiTheme="majorBidi" w:hAnsiTheme="majorBidi" w:cstheme="majorBidi"/>
        </w:rPr>
      </w:pPr>
      <w:r w:rsidRPr="00C075DE">
        <w:rPr>
          <w:rFonts w:asciiTheme="majorBidi" w:hAnsiTheme="majorBidi" w:cstheme="majorBidi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355393BF" w14:textId="77777777" w:rsidTr="00514148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21C3A57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1FF7002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1CDF597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29B" w:rsidRPr="0087049C" w14:paraId="25F9AE36" w14:textId="77777777" w:rsidTr="00514148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257E3D2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60CBDC8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7D8472B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F2EF678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7B215C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6A824144" w14:textId="77777777" w:rsidTr="00514148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769D1552" w14:textId="4A02B0D0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7E47A" w14:textId="52BBD869" w:rsidR="00F8129B" w:rsidRPr="0087049C" w:rsidRDefault="0051414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7814CF32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5D97D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961800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38122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1DB39F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E808C1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8A2F95" w14:textId="517E471D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0534E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98C435" w14:textId="1B744CDC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ABFC3F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BF8D24F" w14:textId="0F37C6A9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3A8D6DF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480F5D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7A005633" w14:textId="77777777" w:rsidTr="00514148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20ECFC8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D45EBB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E70D74B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6DA27FA6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79F7C967" w14:textId="7E43456F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55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55E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1C5B" w:rsidRPr="00FB1C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990" w:type="dxa"/>
          </w:tcPr>
          <w:p w14:paraId="31F65D65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69B19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CF267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E0405B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5D015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A08829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862EC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DBE297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48AC0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5FBF8B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82119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EEAEBF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6BF99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A53D86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3A7B1322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0E07EA09" w14:textId="77777777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0AA0FF1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73284F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24C21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36C0A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089876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71C783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A3CFB9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08C05A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C29E6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44C10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AEB01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BA64E2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611FCD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B1EDFC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B88C0FA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29BE9BCE" w14:textId="77777777" w:rsidR="00F8129B" w:rsidRPr="0087049C" w:rsidRDefault="00F8129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106BEE3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79DF57E" w14:textId="77777777" w:rsidR="00F8129B" w:rsidRPr="00336BC5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DFA9E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85050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1F247A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C73FF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EE239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D987B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95CF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B03A8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171B4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33F67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3C2B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D103B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537" w:rsidRPr="0087049C" w14:paraId="3F362EDB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685FF875" w14:textId="77777777" w:rsidR="00135537" w:rsidRPr="0087049C" w:rsidRDefault="00135537" w:rsidP="0013553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</w:tcPr>
          <w:p w14:paraId="44CB7ED7" w14:textId="77777777" w:rsidR="00135537" w:rsidRPr="0087049C" w:rsidRDefault="00135537" w:rsidP="00135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CDCBE1" w14:textId="34FDC19E" w:rsidR="00135537" w:rsidRPr="0087049C" w:rsidRDefault="00FB1C5B" w:rsidP="001355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003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2003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6B136568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262B7C" w14:textId="50F139F1" w:rsidR="00135537" w:rsidRPr="0087049C" w:rsidRDefault="00FB1C5B" w:rsidP="001355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727D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6D5F12AE" w14:textId="77777777" w:rsidR="00135537" w:rsidRPr="0087049C" w:rsidRDefault="00135537" w:rsidP="001355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C86DB" w14:textId="7806D138" w:rsidR="00135537" w:rsidRPr="0087049C" w:rsidRDefault="00FB1C5B" w:rsidP="00135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2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  <w:r w:rsidR="00162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14:paraId="3FAE8442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14A5D4" w14:textId="7254D5AB" w:rsidR="00135537" w:rsidRPr="0087049C" w:rsidRDefault="00514148" w:rsidP="0051414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42A854B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484878" w14:textId="5C101BCB" w:rsidR="00135537" w:rsidRPr="0087049C" w:rsidRDefault="00FB1C5B" w:rsidP="00B15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141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  <w:r w:rsidR="005141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36" w:type="dxa"/>
          </w:tcPr>
          <w:p w14:paraId="0610DC3E" w14:textId="77777777" w:rsidR="00135537" w:rsidRPr="0087049C" w:rsidRDefault="00135537" w:rsidP="001355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DDF649" w14:textId="60CC1BAE" w:rsidR="00135537" w:rsidRPr="0087049C" w:rsidRDefault="004266C2" w:rsidP="001355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3E3E77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BEF1CF2" w14:textId="176C39C2" w:rsidR="00135537" w:rsidRPr="0087049C" w:rsidRDefault="00FB1C5B" w:rsidP="00B15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627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  <w:r w:rsidR="001627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</w:tr>
      <w:tr w:rsidR="00992E8C" w:rsidRPr="0087049C" w14:paraId="31B627F3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1AD3C1D4" w14:textId="77777777" w:rsidR="00992E8C" w:rsidRPr="0087049C" w:rsidRDefault="00992E8C" w:rsidP="00992E8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</w:tcPr>
          <w:p w14:paraId="48BF975E" w14:textId="77777777" w:rsidR="00992E8C" w:rsidRPr="0087049C" w:rsidRDefault="00992E8C" w:rsidP="00992E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1EBED9" w14:textId="6BBF8D5C" w:rsidR="00992E8C" w:rsidRPr="00992E8C" w:rsidRDefault="00FB1C5B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92E8C" w:rsidRPr="00992E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</w:t>
            </w:r>
            <w:r w:rsidR="00992E8C" w:rsidRPr="00992E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2B8C7289" w14:textId="77777777" w:rsidR="00992E8C" w:rsidRPr="00992E8C" w:rsidRDefault="00992E8C" w:rsidP="0099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2B43B" w14:textId="23F2945C" w:rsidR="00992E8C" w:rsidRPr="00992E8C" w:rsidRDefault="00FB1C5B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992E8C" w:rsidRPr="00992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569919B1" w14:textId="77777777" w:rsidR="00992E8C" w:rsidRPr="00992E8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B8879" w14:textId="73FCD29F" w:rsidR="00992E8C" w:rsidRPr="00992E8C" w:rsidRDefault="00FB1C5B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92E8C" w:rsidRPr="0099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  <w:r w:rsidR="00992E8C" w:rsidRPr="0099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14:paraId="002F5663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11D1EF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AF799E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D988AD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5D2C5D" w14:textId="77777777" w:rsidR="00992E8C" w:rsidRPr="0087049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7BCB9F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3F527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4AEEC1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E8C" w:rsidRPr="0087049C" w14:paraId="27284B9D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6BF1A7BF" w14:textId="77777777" w:rsidR="00992E8C" w:rsidRDefault="00992E8C" w:rsidP="00992E8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BD28A6" w14:textId="77777777" w:rsidR="00992E8C" w:rsidRPr="0087049C" w:rsidRDefault="00992E8C" w:rsidP="00992E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3CD2F43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19AF7B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1D907A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3C7B3A" w14:textId="77777777" w:rsidR="00992E8C" w:rsidRPr="0087049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95030EA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180D7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686715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D478C8F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E8346C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2FF16C" w14:textId="77777777" w:rsidR="00992E8C" w:rsidRPr="0087049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4D7C13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DB57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146E0BB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92E8C" w:rsidRPr="0087049C" w14:paraId="7EA8EBA4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4A8C0670" w14:textId="6E3733DE" w:rsidR="00992E8C" w:rsidRPr="0054029B" w:rsidRDefault="00992E8C" w:rsidP="00992E8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990" w:type="dxa"/>
          </w:tcPr>
          <w:p w14:paraId="78DFC330" w14:textId="77777777" w:rsidR="00992E8C" w:rsidRPr="0087049C" w:rsidRDefault="00992E8C" w:rsidP="00992E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B4FF3BC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465156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5AB022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7E1E3B" w14:textId="77777777" w:rsidR="00992E8C" w:rsidRPr="0087049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5AA0B7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D459CF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5861F0E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62598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10F97E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4016C3" w14:textId="77777777" w:rsidR="00992E8C" w:rsidRPr="0087049C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B61554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5CECDD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FF7C0B7" w14:textId="77777777" w:rsidR="00992E8C" w:rsidRPr="0087049C" w:rsidRDefault="00992E8C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92E8C" w:rsidRPr="0087049C" w14:paraId="0AC09FC9" w14:textId="77777777" w:rsidTr="00514148">
        <w:trPr>
          <w:trHeight w:val="261"/>
        </w:trPr>
        <w:tc>
          <w:tcPr>
            <w:tcW w:w="3240" w:type="dxa"/>
            <w:shd w:val="clear" w:color="auto" w:fill="auto"/>
          </w:tcPr>
          <w:p w14:paraId="1CB05137" w14:textId="4C892AEF" w:rsidR="00992E8C" w:rsidRPr="0087049C" w:rsidRDefault="00992E8C" w:rsidP="00992E8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</w:tcPr>
          <w:p w14:paraId="332873A9" w14:textId="7084F126" w:rsidR="00992E8C" w:rsidRPr="0087049C" w:rsidRDefault="00FB1C5B" w:rsidP="00992E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31E9FB94" w14:textId="202B176D" w:rsidR="00992E8C" w:rsidRPr="001C4CFA" w:rsidRDefault="001C4CFA" w:rsidP="00992E8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4C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92E8C" w:rsidRPr="001C4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Pr="001C4C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6526CB" w14:textId="77777777" w:rsidR="00992E8C" w:rsidRPr="001C4CFA" w:rsidRDefault="00992E8C" w:rsidP="0099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8E2544" w14:textId="33A0ED48" w:rsidR="00992E8C" w:rsidRPr="001C4CFA" w:rsidRDefault="001C4CFA" w:rsidP="00992E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3894B7" w14:textId="77777777" w:rsidR="00992E8C" w:rsidRPr="001C4CFA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0AE29B7" w14:textId="5584AE1C" w:rsidR="00992E8C" w:rsidRPr="001C4CFA" w:rsidRDefault="001C4CFA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483276C" w14:textId="77777777" w:rsidR="00992E8C" w:rsidRPr="001C4CFA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8C412F" w14:textId="386AC64F" w:rsidR="00992E8C" w:rsidRPr="001C4CFA" w:rsidRDefault="001C4CFA" w:rsidP="00992E8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AD97F0" w14:textId="77777777" w:rsidR="00992E8C" w:rsidRPr="001C4CFA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AAD9BD" w14:textId="70FDC8AE" w:rsidR="00992E8C" w:rsidRPr="001C4CFA" w:rsidRDefault="001C4CFA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6FCB67" w14:textId="77777777" w:rsidR="00992E8C" w:rsidRPr="001C4CFA" w:rsidRDefault="00992E8C" w:rsidP="00992E8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DAFA8C" w14:textId="3DF56D39" w:rsidR="00992E8C" w:rsidRPr="001C4CFA" w:rsidRDefault="001C4CFA" w:rsidP="00992E8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CA9551" w14:textId="77777777" w:rsidR="00992E8C" w:rsidRPr="001C4CFA" w:rsidRDefault="00992E8C" w:rsidP="00992E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8CF10B5" w14:textId="75BADC16" w:rsidR="00992E8C" w:rsidRPr="001C4CFA" w:rsidRDefault="001C4CFA" w:rsidP="00992E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DB33B7D" w14:textId="42AD5F33" w:rsidR="00F8129B" w:rsidRDefault="00F8129B"/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41D15B63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5D776C0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05F35F7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4A24F8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29B" w:rsidRPr="0087049C" w14:paraId="4EC24DA9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7ABB60A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317365A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30F0D69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823DE6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68D88B5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5FC10242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F2A384B" w14:textId="10AEDDA9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1BE5E4D" w14:textId="22C46F46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348DA2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E2A5BA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0A699C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26701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B6695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F39ECB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61FC584" w14:textId="10CAE380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BE8FE7F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47801B1" w14:textId="5E61772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AE59595" w14:textId="77777777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4A82409" w14:textId="17C9F910" w:rsidR="00F8129B" w:rsidRPr="0087049C" w:rsidRDefault="00F8129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17B3BDE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B4A23E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7E0722CF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A8080BC" w14:textId="77777777" w:rsidR="00F8129B" w:rsidRPr="0087049C" w:rsidRDefault="00F8129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7ED76F3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9D225F6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6360DD6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2CF543C" w14:textId="64D7B78F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B1C5B" w:rsidRPr="00FB1C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6DF7783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5F89DD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CC960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CA5531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D71F95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8766F5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9A516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532569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7313EF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7496E9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72436B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353527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8E4B4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3EA022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6B4A718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61B3082" w14:textId="77777777" w:rsidR="00F8129B" w:rsidRPr="0087049C" w:rsidRDefault="00F8129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2C20AE84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CD3B5C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0F15321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50F0FE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DE1CE8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ABC36E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93286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58244F3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9BDAF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2C3AE2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DB9AF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DD4A54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D6AEA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3F7062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705D388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2B395C5" w14:textId="77777777" w:rsidR="00F8129B" w:rsidRPr="0087049C" w:rsidRDefault="00F8129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7E858B6B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427471" w14:textId="77777777" w:rsidR="00F8129B" w:rsidRPr="00336BC5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479F488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A6EB4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9E10BC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F4F0BC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4407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A5C8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CFA4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49DE4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0AF32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ADD880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756F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B0A2A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1327A1A4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34EC560" w14:textId="77777777" w:rsidR="00F8129B" w:rsidRPr="0087049C" w:rsidRDefault="00F8129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3FF6CA1E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B4BD5B" w14:textId="12B0E3F2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25D151C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3C2E84" w14:textId="558BB090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1D16043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66A9CD" w14:textId="62B53C3D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158D17E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DAF1A0" w14:textId="070C0926" w:rsidR="00F8129B" w:rsidRPr="0087049C" w:rsidRDefault="00CC1C77" w:rsidP="00CC1C7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7478DE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4DAC25" w14:textId="7C0445F7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1C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CC1C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4BD1FCEE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E1091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7380F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9E7CD4" w14:textId="2806F1EC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8129B" w:rsidRPr="0087049C" w14:paraId="35FB82F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270D522" w14:textId="77777777" w:rsidR="00F8129B" w:rsidRPr="0087049C" w:rsidRDefault="00F8129B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6DAD8145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52117" w14:textId="554A93B4" w:rsidR="00F8129B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B132DE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D583EA" w14:textId="77777777" w:rsidR="00F8129B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25EEE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A70AFC5" w14:textId="46E1EC4D" w:rsidR="00F8129B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4013F43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8C4E5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695E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D1BC80" w14:textId="2BD2D9DF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7393E75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1E050A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B4381B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D95E18" w14:textId="0E8AA2B4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F8129B" w:rsidRPr="0087049C" w14:paraId="4FBA05D4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CDC9CDF" w14:textId="77777777" w:rsidR="00F8129B" w:rsidRPr="0087049C" w:rsidRDefault="00F8129B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067AC7A5" w14:textId="77777777" w:rsidR="00F8129B" w:rsidRPr="0087049C" w:rsidRDefault="00F812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49B3FF" w14:textId="53E8753C" w:rsidR="00F8129B" w:rsidRPr="0087049C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398B1A2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F057" w14:textId="2A53EE45" w:rsidR="00F8129B" w:rsidRPr="00C06079" w:rsidRDefault="00FB1C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1C4BF1BB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54849" w14:textId="47CA4F14" w:rsidR="00F8129B" w:rsidRPr="0087049C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1C32D896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ABB194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C878B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CC11A5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DC8DF" w14:textId="77777777" w:rsidR="00F8129B" w:rsidRPr="0087049C" w:rsidRDefault="00F8129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9FFC5D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13E19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D81567" w14:textId="77777777" w:rsidR="00F8129B" w:rsidRPr="0087049C" w:rsidRDefault="00F812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02A0C4F" w14:textId="77777777" w:rsidR="00F8129B" w:rsidRDefault="00F8129B"/>
    <w:p w14:paraId="264C3614" w14:textId="54C35CE1" w:rsidR="00F8129B" w:rsidRDefault="00F8129B"/>
    <w:p w14:paraId="65CF05BE" w14:textId="77777777" w:rsidR="00F8129B" w:rsidRDefault="00F8129B"/>
    <w:p w14:paraId="04322EBE" w14:textId="70B05BCB" w:rsidR="000F72D8" w:rsidRPr="00563993" w:rsidRDefault="000F72D8" w:rsidP="00563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0F72D8" w:rsidRPr="00563993" w:rsidSect="00693FF5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</w:rPr>
        <w:br w:type="page"/>
      </w:r>
    </w:p>
    <w:p w14:paraId="4AB52931" w14:textId="77777777" w:rsidR="00B95E95" w:rsidRPr="00A647A6" w:rsidRDefault="00B95E95" w:rsidP="00B95E9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22FA13CB" w14:textId="77777777" w:rsidR="00B95E95" w:rsidRPr="002A6525" w:rsidRDefault="00B95E95" w:rsidP="00B95E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1085"/>
        <w:gridCol w:w="248"/>
        <w:gridCol w:w="1135"/>
        <w:gridCol w:w="238"/>
        <w:gridCol w:w="1111"/>
        <w:gridCol w:w="236"/>
        <w:gridCol w:w="1073"/>
        <w:gridCol w:w="236"/>
        <w:gridCol w:w="1073"/>
      </w:tblGrid>
      <w:tr w:rsidR="00B95E95" w:rsidRPr="002A6525" w14:paraId="4297E52C" w14:textId="77777777" w:rsidTr="00B95E95">
        <w:trPr>
          <w:tblHeader/>
        </w:trPr>
        <w:tc>
          <w:tcPr>
            <w:tcW w:w="2785" w:type="dxa"/>
          </w:tcPr>
          <w:p w14:paraId="6ED62829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0" w:type="dxa"/>
            <w:gridSpan w:val="9"/>
            <w:hideMark/>
          </w:tcPr>
          <w:p w14:paraId="28CFAFCC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7B1A7B"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B95E95" w:rsidRPr="002A6525" w14:paraId="22269225" w14:textId="77777777" w:rsidTr="00B95E95">
        <w:trPr>
          <w:tblHeader/>
        </w:trPr>
        <w:tc>
          <w:tcPr>
            <w:tcW w:w="2785" w:type="dxa"/>
            <w:vAlign w:val="bottom"/>
            <w:hideMark/>
          </w:tcPr>
          <w:p w14:paraId="583FAE70" w14:textId="77777777" w:rsidR="00B95E95" w:rsidRPr="002A6525" w:rsidRDefault="00B95E95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1E13D648" w14:textId="77777777" w:rsidR="00B95E95" w:rsidRPr="002A6525" w:rsidRDefault="00B95E9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104897" w14:textId="3B61211E" w:rsidR="00B95E95" w:rsidRPr="002A6525" w:rsidRDefault="00FB1C5B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5E95" w:rsidRPr="002A65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5E95"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5DBDD126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vAlign w:val="bottom"/>
            <w:hideMark/>
          </w:tcPr>
          <w:p w14:paraId="560D883A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603008B6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2DCB20AF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4B1A8FF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0EAD2D29" w14:textId="77777777" w:rsidR="00B95E95" w:rsidRPr="002A6525" w:rsidRDefault="00B95E95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24AA2E4D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2FBF007D" w14:textId="77777777" w:rsidR="00B95E95" w:rsidRPr="002A6525" w:rsidRDefault="00B95E95" w:rsidP="006B1DD4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D827DF2" w14:textId="6EDF64C0" w:rsidR="00B95E95" w:rsidRPr="002A6525" w:rsidRDefault="00FB1C5B" w:rsidP="006B1DD4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="00CF253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CF253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95E95" w:rsidRPr="002A6525" w14:paraId="2C974431" w14:textId="77777777" w:rsidTr="00B95E95">
        <w:trPr>
          <w:tblHeader/>
        </w:trPr>
        <w:tc>
          <w:tcPr>
            <w:tcW w:w="2785" w:type="dxa"/>
          </w:tcPr>
          <w:p w14:paraId="3CC15821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30" w:type="dxa"/>
            <w:gridSpan w:val="9"/>
            <w:vAlign w:val="bottom"/>
            <w:hideMark/>
          </w:tcPr>
          <w:p w14:paraId="605EB6CA" w14:textId="77777777" w:rsidR="00B95E95" w:rsidRPr="002A6525" w:rsidRDefault="00B95E9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5E95" w:rsidRPr="002A6525" w14:paraId="3B2E2218" w14:textId="77777777" w:rsidTr="00B95E95">
        <w:tc>
          <w:tcPr>
            <w:tcW w:w="2785" w:type="dxa"/>
            <w:hideMark/>
          </w:tcPr>
          <w:p w14:paraId="421FD95A" w14:textId="2CAF06C0" w:rsidR="00B95E95" w:rsidRPr="002A6525" w:rsidRDefault="00FB1C5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5" w:type="dxa"/>
          </w:tcPr>
          <w:p w14:paraId="5AE22B75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AA1892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7D768C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39CD13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97D212D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E9BEE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E60D879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D59BA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C47D7CA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50107762" w14:textId="77777777" w:rsidTr="00B95E95">
        <w:tc>
          <w:tcPr>
            <w:tcW w:w="2785" w:type="dxa"/>
            <w:hideMark/>
          </w:tcPr>
          <w:p w14:paraId="73DED805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471227D6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1E8F0580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D2C149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4DF9CC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174A65A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EC115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DE2332B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D1F214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640D3F7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30CC70D" w14:textId="77777777" w:rsidTr="00B95E95">
        <w:tc>
          <w:tcPr>
            <w:tcW w:w="2785" w:type="dxa"/>
          </w:tcPr>
          <w:p w14:paraId="22C0BD79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5731A0C0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25F0BEC4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D336F4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EFE8A4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2BC7F53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D38EB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D2D57D4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F434D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1587F0" w14:textId="77777777" w:rsidR="00B95E95" w:rsidRPr="002A6525" w:rsidRDefault="00B95E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2D95877" w14:textId="77777777" w:rsidTr="00B95E95">
        <w:tc>
          <w:tcPr>
            <w:tcW w:w="2785" w:type="dxa"/>
            <w:hideMark/>
          </w:tcPr>
          <w:p w14:paraId="1C3CEE6E" w14:textId="77777777" w:rsidR="00B95E95" w:rsidRPr="002A6525" w:rsidRDefault="00B95E9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</w:tcPr>
          <w:p w14:paraId="6893A7FC" w14:textId="58BF9F2A" w:rsidR="00B95E95" w:rsidRPr="006B1DD4" w:rsidRDefault="00FB1C5B" w:rsidP="00B95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03A05DF8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A41AA64" w14:textId="10797756" w:rsidR="00B95E95" w:rsidRPr="00297D15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297D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  <w:r w:rsidR="00297D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38" w:type="dxa"/>
            <w:vAlign w:val="bottom"/>
          </w:tcPr>
          <w:p w14:paraId="04329A1F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44F37EF" w14:textId="23D4BE52" w:rsidR="00B95E95" w:rsidRPr="006B1DD4" w:rsidRDefault="00297D15" w:rsidP="00B95E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E2186CC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73CF1B6" w14:textId="27DB5EF3" w:rsidR="00B95E95" w:rsidRPr="006B1DD4" w:rsidRDefault="00FB1C5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83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36" w:type="dxa"/>
            <w:vAlign w:val="bottom"/>
          </w:tcPr>
          <w:p w14:paraId="3811B666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A8F3462" w14:textId="2DB79250" w:rsidR="00B95E95" w:rsidRPr="006B1DD4" w:rsidRDefault="00FB1C5B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B6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  <w:r w:rsidR="007B6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B95E95" w:rsidRPr="002A6525" w14:paraId="38D29AC8" w14:textId="77777777" w:rsidTr="00B95E95">
        <w:tc>
          <w:tcPr>
            <w:tcW w:w="2785" w:type="dxa"/>
          </w:tcPr>
          <w:p w14:paraId="67237DEF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A31636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2698050A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607EE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F6B113F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18B48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C92A7D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6FD561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9A727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E76DB" w14:textId="77777777" w:rsidR="00B95E95" w:rsidRPr="002A6525" w:rsidRDefault="00B95E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A770103" w14:textId="77777777" w:rsidTr="00B95E95">
        <w:tc>
          <w:tcPr>
            <w:tcW w:w="2785" w:type="dxa"/>
          </w:tcPr>
          <w:p w14:paraId="0288C1BA" w14:textId="406A1FC9" w:rsidR="00B95E95" w:rsidRPr="002A6525" w:rsidRDefault="00FB1C5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537CB298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1DC49A2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B01C995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9F2B2C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B483337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1A51D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A882518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40892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9C9B6CF" w14:textId="77777777" w:rsidR="00B95E95" w:rsidRPr="002A6525" w:rsidRDefault="00B95E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B392871" w14:textId="77777777" w:rsidTr="00B95E95">
        <w:tc>
          <w:tcPr>
            <w:tcW w:w="2785" w:type="dxa"/>
          </w:tcPr>
          <w:p w14:paraId="126E9374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</w:tcPr>
          <w:p w14:paraId="371B87EE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63A978B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00D4806C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4F694D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14:paraId="4887A669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7DDB1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23D09716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0DAEC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71B3E7E" w14:textId="77777777" w:rsidR="00B95E95" w:rsidRPr="002A6525" w:rsidRDefault="00B95E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14E16B71" w14:textId="77777777" w:rsidTr="00B95E95">
        <w:tc>
          <w:tcPr>
            <w:tcW w:w="2785" w:type="dxa"/>
          </w:tcPr>
          <w:p w14:paraId="2AD12129" w14:textId="77777777" w:rsidR="00B95E95" w:rsidRPr="002A6525" w:rsidRDefault="00B95E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3F1FEE2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5CBE789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A7E5EE4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0B2ECA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710ECCAD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F0C1F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510E418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B369A" w14:textId="77777777" w:rsidR="00B95E95" w:rsidRPr="002A6525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3A692C" w14:textId="77777777" w:rsidR="00B95E95" w:rsidRPr="002A6525" w:rsidRDefault="00B95E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58D6B10E" w14:textId="77777777" w:rsidTr="00B95E95">
        <w:tc>
          <w:tcPr>
            <w:tcW w:w="2785" w:type="dxa"/>
          </w:tcPr>
          <w:p w14:paraId="26E39935" w14:textId="77777777" w:rsidR="00B95E95" w:rsidRPr="002A6525" w:rsidRDefault="00B95E95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7940DA" w14:textId="4C06D0B4" w:rsidR="00B95E95" w:rsidRPr="006B1DD4" w:rsidRDefault="00FB1C5B" w:rsidP="00B95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48" w:type="dxa"/>
            <w:vAlign w:val="bottom"/>
          </w:tcPr>
          <w:p w14:paraId="3AB9A052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483B4F" w14:textId="63390C93" w:rsidR="00B95E95" w:rsidRPr="006B1DD4" w:rsidRDefault="00FB1C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238" w:type="dxa"/>
            <w:vAlign w:val="bottom"/>
          </w:tcPr>
          <w:p w14:paraId="34183784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16997F" w14:textId="07CC5C9D" w:rsidR="00B95E95" w:rsidRPr="006B1DD4" w:rsidRDefault="006B1DD4" w:rsidP="00B95E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1C5B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E0B6F1C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25412" w14:textId="0ADEE44E" w:rsidR="00B95E95" w:rsidRPr="006B1DD4" w:rsidRDefault="00FB1C5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36" w:type="dxa"/>
            <w:vAlign w:val="bottom"/>
          </w:tcPr>
          <w:p w14:paraId="4F501AA5" w14:textId="77777777" w:rsidR="00B95E95" w:rsidRPr="006B1DD4" w:rsidRDefault="00B95E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AF931" w14:textId="2A008069" w:rsidR="00B95E95" w:rsidRPr="006B1DD4" w:rsidRDefault="00FB1C5B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  <w:r w:rsidR="006B1DD4"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</w:tr>
    </w:tbl>
    <w:p w14:paraId="401202B6" w14:textId="0BFEF34D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02509B3E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F25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25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812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1C5B"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2CEC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2D12FB67" w:rsidR="00312CEC" w:rsidRPr="00C075DE" w:rsidRDefault="00FB1C5B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0F2AE26C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312CEC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482C93F8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0F2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15093232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0F2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</w:tr>
      <w:tr w:rsidR="00312CEC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66ACD65A" w14:textId="77777777" w:rsidTr="00E26368">
        <w:tc>
          <w:tcPr>
            <w:tcW w:w="5670" w:type="dxa"/>
            <w:shd w:val="clear" w:color="auto" w:fill="auto"/>
          </w:tcPr>
          <w:p w14:paraId="1D8F5A94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929724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CFC78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2E70DE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1AE25BE8" w14:textId="77777777" w:rsidTr="00E26368">
        <w:tc>
          <w:tcPr>
            <w:tcW w:w="5670" w:type="dxa"/>
            <w:shd w:val="clear" w:color="auto" w:fill="auto"/>
          </w:tcPr>
          <w:p w14:paraId="0FA83582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19648A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32D155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895837D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6DF9CFE6" w14:textId="77777777" w:rsidTr="00E26368">
        <w:tc>
          <w:tcPr>
            <w:tcW w:w="5670" w:type="dxa"/>
            <w:shd w:val="clear" w:color="auto" w:fill="auto"/>
          </w:tcPr>
          <w:p w14:paraId="78EC92BE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C67D75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7C3DA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B14D93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31423870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312CEC" w:rsidRPr="00A14E0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730BB565" w:rsidR="00312CEC" w:rsidRPr="00A14E0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312CEC" w:rsidRPr="00A14E0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7D484A1C" w:rsidR="00312CEC" w:rsidRPr="00A14E0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3F7104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3F7104" w:rsidRPr="00C075DE" w:rsidRDefault="003F710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6327E511" w:rsidR="003F7104" w:rsidRPr="00845E35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3F7104" w:rsidRPr="00C075DE" w:rsidRDefault="003F7104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5A1E18AF" w:rsidR="003F7104" w:rsidRPr="00845E35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312CEC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4919D534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06722CC1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F2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312CEC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4352FC87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0F2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54560907" w:rsidR="00312CEC" w:rsidRPr="00C075DE" w:rsidRDefault="00FB1C5B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F2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</w:tbl>
    <w:p w14:paraId="04AD318E" w14:textId="1F1A3EB8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0" w:name="_Hlk71895588"/>
    </w:p>
    <w:p w14:paraId="42A0FFC4" w14:textId="0A1C62D9" w:rsidR="002A6180" w:rsidRPr="000A4D51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A4D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E08D05B" w14:textId="332E35BC" w:rsidR="00D13C8E" w:rsidRPr="00D13C8E" w:rsidRDefault="00D13C8E" w:rsidP="00D13C8E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ED03EBF" w14:textId="2820002C" w:rsidR="00D13C8E" w:rsidRPr="00D13C8E" w:rsidRDefault="00D13C8E" w:rsidP="00660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3C8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10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ที่ประชุมมีมติอนุมัติการจำหน่ายเงินลงทุนทั้งหมดในบริษัท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s.r.o</w:t>
      </w:r>
      <w:r>
        <w:rPr>
          <w:rFonts w:asciiTheme="majorBidi" w:hAnsiTheme="majorBidi" w:cstheme="majorBidi"/>
          <w:sz w:val="30"/>
          <w:szCs w:val="30"/>
        </w:rPr>
        <w:t>.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FB1C5B" w:rsidRPr="00FB1C5B">
        <w:rPr>
          <w:rFonts w:asciiTheme="majorBidi" w:hAnsiTheme="majorBidi" w:cstheme="majorBidi"/>
          <w:sz w:val="30"/>
          <w:szCs w:val="30"/>
        </w:rPr>
        <w:t>60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เป็นจำนวนเงิน </w:t>
      </w:r>
      <w:r w:rsidR="00FB1C5B" w:rsidRPr="00FB1C5B">
        <w:rPr>
          <w:rFonts w:asciiTheme="majorBidi" w:hAnsiTheme="majorBidi" w:cstheme="majorBidi"/>
          <w:sz w:val="30"/>
          <w:szCs w:val="30"/>
        </w:rPr>
        <w:t>3</w:t>
      </w:r>
      <w:r w:rsidRPr="00D13C8E">
        <w:rPr>
          <w:rFonts w:asciiTheme="majorBidi" w:hAnsiTheme="majorBidi" w:cstheme="majorBidi"/>
          <w:sz w:val="30"/>
          <w:szCs w:val="30"/>
        </w:rPr>
        <w:t>,</w:t>
      </w:r>
      <w:r w:rsidR="00FB1C5B" w:rsidRPr="00FB1C5B">
        <w:rPr>
          <w:rFonts w:asciiTheme="majorBidi" w:hAnsiTheme="majorBidi" w:cstheme="majorBidi"/>
          <w:sz w:val="30"/>
          <w:szCs w:val="30"/>
        </w:rPr>
        <w:t>983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>ยูโร บริษัทคาดว่ารายการดังกล่าวจะแล้วเสร็จ</w:t>
      </w:r>
      <w:r w:rsidRPr="00DB1699">
        <w:rPr>
          <w:rFonts w:asciiTheme="majorBidi" w:hAnsiTheme="majorBidi" w:cstheme="majorBidi"/>
          <w:sz w:val="30"/>
          <w:szCs w:val="30"/>
          <w:cs/>
        </w:rPr>
        <w:t>ภายใน</w:t>
      </w:r>
      <w:r w:rsidR="00DB1699" w:rsidRPr="00DB1699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FB1C5B" w:rsidRPr="00FB1C5B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0"/>
    <w:p w14:paraId="42814196" w14:textId="1FFA56A1" w:rsidR="009B3D5F" w:rsidRPr="00FE41A3" w:rsidRDefault="009B3D5F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1502B9" w14:textId="77777777" w:rsidR="00E47591" w:rsidRPr="00E47591" w:rsidRDefault="00E47591" w:rsidP="00E475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E47591" w:rsidRPr="00E47591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3B7C" w14:textId="77777777" w:rsidR="008F3A62" w:rsidRDefault="008F3A62">
      <w:r>
        <w:separator/>
      </w:r>
    </w:p>
  </w:endnote>
  <w:endnote w:type="continuationSeparator" w:id="0">
    <w:p w14:paraId="3AEB275D" w14:textId="77777777" w:rsidR="008F3A62" w:rsidRDefault="008F3A62">
      <w:r>
        <w:continuationSeparator/>
      </w:r>
    </w:p>
  </w:endnote>
  <w:endnote w:type="continuationNotice" w:id="1">
    <w:p w14:paraId="63F09E14" w14:textId="77777777" w:rsidR="008F3A62" w:rsidRDefault="008F3A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1F54F8A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37F75044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41D7" w14:textId="78D65C50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36E765BD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D20E" w14:textId="77777777" w:rsidR="008F3A62" w:rsidRDefault="008F3A62">
      <w:r>
        <w:separator/>
      </w:r>
    </w:p>
  </w:footnote>
  <w:footnote w:type="continuationSeparator" w:id="0">
    <w:p w14:paraId="3476791C" w14:textId="77777777" w:rsidR="008F3A62" w:rsidRDefault="008F3A62">
      <w:r>
        <w:continuationSeparator/>
      </w:r>
    </w:p>
  </w:footnote>
  <w:footnote w:type="continuationNotice" w:id="1">
    <w:p w14:paraId="66A5CA2A" w14:textId="77777777" w:rsidR="008F3A62" w:rsidRDefault="008F3A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D8594F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7939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38E3FE2" w14:textId="02DFD838" w:rsidR="007939B0" w:rsidRPr="00D8594F" w:rsidRDefault="007939B0" w:rsidP="007939B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</w:t>
    </w:r>
    <w:r w:rsidR="00D8594F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ที่ </w:t>
    </w:r>
    <w:r w:rsidR="00FB1C5B"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="00D8594F"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มิถุนาย</w:t>
    </w:r>
    <w:r w:rsidR="00D8594F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น </w:t>
    </w:r>
    <w:r w:rsidR="00FB1C5B" w:rsidRPr="00FB1C5B">
      <w:rPr>
        <w:rFonts w:ascii="Angsana New" w:hAnsi="Angsana New" w:hint="cs"/>
        <w:bCs/>
        <w:sz w:val="32"/>
        <w:szCs w:val="32"/>
        <w:lang w:val="en-US" w:bidi="th-TH"/>
      </w:rPr>
      <w:t>2566</w:t>
    </w:r>
    <w:r w:rsidR="00D8594F"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04F560A" w14:textId="1CF271BB" w:rsidR="003403D8" w:rsidRDefault="003403D8" w:rsidP="003403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B1C5B" w:rsidRPr="00FB1C5B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FB1C5B" w:rsidRPr="00FB1C5B">
      <w:rPr>
        <w:rFonts w:ascii="Angsana New" w:hAnsi="Angsana New"/>
        <w:sz w:val="32"/>
        <w:szCs w:val="32"/>
        <w:lang w:val="en-US" w:bidi="th-TH"/>
      </w:rPr>
      <w:t>25</w:t>
    </w:r>
    <w:r w:rsidR="00FB1C5B" w:rsidRPr="00FB1C5B">
      <w:rPr>
        <w:rFonts w:ascii="Angsana New" w:hAnsi="Angsana New" w:hint="cs"/>
        <w:sz w:val="32"/>
        <w:szCs w:val="32"/>
        <w:lang w:val="en-US" w:bidi="th-TH"/>
      </w:rPr>
      <w:t>6</w:t>
    </w:r>
    <w:r w:rsidR="00FB1C5B" w:rsidRPr="00FB1C5B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CF38B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427C20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344AAE81" w14:textId="77CCDF98" w:rsidR="003403D8" w:rsidRDefault="003403D8" w:rsidP="003403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B1C5B" w:rsidRPr="00FB1C5B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FB1C5B" w:rsidRPr="00FB1C5B">
      <w:rPr>
        <w:rFonts w:ascii="Angsana New" w:hAnsi="Angsana New"/>
        <w:sz w:val="32"/>
        <w:szCs w:val="32"/>
        <w:lang w:val="en-US" w:bidi="th-TH"/>
      </w:rPr>
      <w:t>25</w:t>
    </w:r>
    <w:r w:rsidR="00FB1C5B" w:rsidRPr="00FB1C5B">
      <w:rPr>
        <w:rFonts w:ascii="Angsana New" w:hAnsi="Angsana New" w:hint="cs"/>
        <w:sz w:val="32"/>
        <w:szCs w:val="32"/>
        <w:lang w:val="en-US" w:bidi="th-TH"/>
      </w:rPr>
      <w:t>6</w:t>
    </w:r>
    <w:r w:rsidR="00FB1C5B" w:rsidRPr="00FB1C5B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74588C9" w14:textId="77777777" w:rsidR="008B2D40" w:rsidRPr="00BD6A29" w:rsidRDefault="008B2D40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C634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A5EE390" w14:textId="48DCC299" w:rsidR="003403D8" w:rsidRDefault="003403D8" w:rsidP="003403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B1C5B" w:rsidRPr="00FB1C5B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FB1C5B" w:rsidRPr="00FB1C5B">
      <w:rPr>
        <w:rFonts w:ascii="Angsana New" w:hAnsi="Angsana New"/>
        <w:sz w:val="32"/>
        <w:szCs w:val="32"/>
        <w:lang w:val="en-US" w:bidi="th-TH"/>
      </w:rPr>
      <w:t>25</w:t>
    </w:r>
    <w:r w:rsidR="00FB1C5B" w:rsidRPr="00FB1C5B">
      <w:rPr>
        <w:rFonts w:ascii="Angsana New" w:hAnsi="Angsana New" w:hint="cs"/>
        <w:sz w:val="32"/>
        <w:szCs w:val="32"/>
        <w:lang w:val="en-US" w:bidi="th-TH"/>
      </w:rPr>
      <w:t>6</w:t>
    </w:r>
    <w:r w:rsidR="00FB1C5B" w:rsidRPr="00FB1C5B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3FA00A41" w14:textId="77777777" w:rsidR="00784CD2" w:rsidRPr="00BD6A29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A31"/>
    <w:rsid w:val="00011B02"/>
    <w:rsid w:val="0001248C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3C2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64A"/>
    <w:rsid w:val="0004768C"/>
    <w:rsid w:val="00050115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3ED3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53E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80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DA6"/>
    <w:rsid w:val="00080EF3"/>
    <w:rsid w:val="00081109"/>
    <w:rsid w:val="00081618"/>
    <w:rsid w:val="00081670"/>
    <w:rsid w:val="000816DE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2DB"/>
    <w:rsid w:val="00095610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9B"/>
    <w:rsid w:val="000A4F1C"/>
    <w:rsid w:val="000A4F59"/>
    <w:rsid w:val="000A4FB1"/>
    <w:rsid w:val="000A5B00"/>
    <w:rsid w:val="000A5CF8"/>
    <w:rsid w:val="000A629F"/>
    <w:rsid w:val="000A62F9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C19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20006"/>
    <w:rsid w:val="001201C4"/>
    <w:rsid w:val="001202DC"/>
    <w:rsid w:val="0012039E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3E7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355"/>
    <w:rsid w:val="001427D0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2A"/>
    <w:rsid w:val="001548DC"/>
    <w:rsid w:val="00154B5C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18A7"/>
    <w:rsid w:val="00161CE6"/>
    <w:rsid w:val="00162713"/>
    <w:rsid w:val="0016304D"/>
    <w:rsid w:val="001635C3"/>
    <w:rsid w:val="0016364A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927"/>
    <w:rsid w:val="00182D1C"/>
    <w:rsid w:val="0018327C"/>
    <w:rsid w:val="001833E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80A"/>
    <w:rsid w:val="001C3B3F"/>
    <w:rsid w:val="001C4527"/>
    <w:rsid w:val="001C455C"/>
    <w:rsid w:val="001C4CFA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DC7"/>
    <w:rsid w:val="001D3F5B"/>
    <w:rsid w:val="001D43A5"/>
    <w:rsid w:val="001D444F"/>
    <w:rsid w:val="001D482B"/>
    <w:rsid w:val="001D48CF"/>
    <w:rsid w:val="001D540F"/>
    <w:rsid w:val="001D54D5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633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E89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74D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EB2"/>
    <w:rsid w:val="00211FCE"/>
    <w:rsid w:val="002120BD"/>
    <w:rsid w:val="0021288D"/>
    <w:rsid w:val="00212A50"/>
    <w:rsid w:val="00213191"/>
    <w:rsid w:val="00213245"/>
    <w:rsid w:val="002133D3"/>
    <w:rsid w:val="00213493"/>
    <w:rsid w:val="00213A79"/>
    <w:rsid w:val="00213AB4"/>
    <w:rsid w:val="00213BDA"/>
    <w:rsid w:val="00213E67"/>
    <w:rsid w:val="00213F1D"/>
    <w:rsid w:val="00213F76"/>
    <w:rsid w:val="002144E8"/>
    <w:rsid w:val="00214748"/>
    <w:rsid w:val="00214809"/>
    <w:rsid w:val="002154CD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716"/>
    <w:rsid w:val="002278BE"/>
    <w:rsid w:val="00227DF2"/>
    <w:rsid w:val="002302EF"/>
    <w:rsid w:val="00230B0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E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D90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5CC"/>
    <w:rsid w:val="00270CFA"/>
    <w:rsid w:val="00270EBE"/>
    <w:rsid w:val="002712A4"/>
    <w:rsid w:val="00271A43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725"/>
    <w:rsid w:val="00276BAB"/>
    <w:rsid w:val="00276E2F"/>
    <w:rsid w:val="00276F4D"/>
    <w:rsid w:val="00277387"/>
    <w:rsid w:val="002775CE"/>
    <w:rsid w:val="0027765B"/>
    <w:rsid w:val="00277D9A"/>
    <w:rsid w:val="00280608"/>
    <w:rsid w:val="00280807"/>
    <w:rsid w:val="00280C86"/>
    <w:rsid w:val="0028162C"/>
    <w:rsid w:val="00281660"/>
    <w:rsid w:val="0028216C"/>
    <w:rsid w:val="0028271E"/>
    <w:rsid w:val="00282831"/>
    <w:rsid w:val="00282B2A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A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14C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943"/>
    <w:rsid w:val="00313E5A"/>
    <w:rsid w:val="00314116"/>
    <w:rsid w:val="0031418A"/>
    <w:rsid w:val="00314791"/>
    <w:rsid w:val="00314A5B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05A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519"/>
    <w:rsid w:val="00337522"/>
    <w:rsid w:val="00337E5B"/>
    <w:rsid w:val="00340248"/>
    <w:rsid w:val="003403D8"/>
    <w:rsid w:val="003405AF"/>
    <w:rsid w:val="00340613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D7"/>
    <w:rsid w:val="00355224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4E68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996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2009"/>
    <w:rsid w:val="0039211A"/>
    <w:rsid w:val="00392376"/>
    <w:rsid w:val="00392511"/>
    <w:rsid w:val="0039332D"/>
    <w:rsid w:val="00393993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CB"/>
    <w:rsid w:val="003A74A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0DE9"/>
    <w:rsid w:val="003D13AE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C52"/>
    <w:rsid w:val="003D3ECC"/>
    <w:rsid w:val="003D3FB3"/>
    <w:rsid w:val="003D42C7"/>
    <w:rsid w:val="003D43A8"/>
    <w:rsid w:val="003D46D7"/>
    <w:rsid w:val="003D4A64"/>
    <w:rsid w:val="003D4BCB"/>
    <w:rsid w:val="003D4BD6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5D39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E3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E00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96C44"/>
    <w:rsid w:val="00496DE1"/>
    <w:rsid w:val="004974AD"/>
    <w:rsid w:val="004A0133"/>
    <w:rsid w:val="004A0554"/>
    <w:rsid w:val="004A058D"/>
    <w:rsid w:val="004A08F9"/>
    <w:rsid w:val="004A109F"/>
    <w:rsid w:val="004A11FE"/>
    <w:rsid w:val="004A136E"/>
    <w:rsid w:val="004A13DB"/>
    <w:rsid w:val="004A15DE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8A4"/>
    <w:rsid w:val="004A4958"/>
    <w:rsid w:val="004A4B35"/>
    <w:rsid w:val="004A4D32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887"/>
    <w:rsid w:val="004B6ADA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5B7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B03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CFD"/>
    <w:rsid w:val="004F2D02"/>
    <w:rsid w:val="004F2DAB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615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9F"/>
    <w:rsid w:val="00530C60"/>
    <w:rsid w:val="00530D3B"/>
    <w:rsid w:val="005311E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29B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5CE6"/>
    <w:rsid w:val="00546346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C56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D33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678BD"/>
    <w:rsid w:val="005679D4"/>
    <w:rsid w:val="00570186"/>
    <w:rsid w:val="0057026D"/>
    <w:rsid w:val="005705A6"/>
    <w:rsid w:val="0057084D"/>
    <w:rsid w:val="00570BB6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2A17"/>
    <w:rsid w:val="00583081"/>
    <w:rsid w:val="00583555"/>
    <w:rsid w:val="005838A6"/>
    <w:rsid w:val="00583F6C"/>
    <w:rsid w:val="00584057"/>
    <w:rsid w:val="005840CD"/>
    <w:rsid w:val="00584525"/>
    <w:rsid w:val="005845FB"/>
    <w:rsid w:val="00584AD2"/>
    <w:rsid w:val="00584C56"/>
    <w:rsid w:val="00584DB5"/>
    <w:rsid w:val="005852E2"/>
    <w:rsid w:val="00585642"/>
    <w:rsid w:val="00585F4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99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9F5"/>
    <w:rsid w:val="005A5EFB"/>
    <w:rsid w:val="005A6196"/>
    <w:rsid w:val="005A638B"/>
    <w:rsid w:val="005A6402"/>
    <w:rsid w:val="005A6609"/>
    <w:rsid w:val="005A712C"/>
    <w:rsid w:val="005A73CD"/>
    <w:rsid w:val="005A7D06"/>
    <w:rsid w:val="005B0021"/>
    <w:rsid w:val="005B0330"/>
    <w:rsid w:val="005B0471"/>
    <w:rsid w:val="005B04DA"/>
    <w:rsid w:val="005B0AB2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10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6DA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73D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2514"/>
    <w:rsid w:val="005F2542"/>
    <w:rsid w:val="005F28F9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EEA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1D0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163"/>
    <w:rsid w:val="0062425F"/>
    <w:rsid w:val="006247E4"/>
    <w:rsid w:val="00625B8D"/>
    <w:rsid w:val="00625D16"/>
    <w:rsid w:val="00625F57"/>
    <w:rsid w:val="00626721"/>
    <w:rsid w:val="00626730"/>
    <w:rsid w:val="00626FE4"/>
    <w:rsid w:val="006273BF"/>
    <w:rsid w:val="00630002"/>
    <w:rsid w:val="006300D8"/>
    <w:rsid w:val="006303BC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859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3FF5"/>
    <w:rsid w:val="00694155"/>
    <w:rsid w:val="00694245"/>
    <w:rsid w:val="0069491A"/>
    <w:rsid w:val="00694F54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1C4C"/>
    <w:rsid w:val="006B1DD4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A6B"/>
    <w:rsid w:val="006B6ACB"/>
    <w:rsid w:val="006B7071"/>
    <w:rsid w:val="006B70A9"/>
    <w:rsid w:val="006B73CA"/>
    <w:rsid w:val="006B77B1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53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1EA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948"/>
    <w:rsid w:val="007309D6"/>
    <w:rsid w:val="00730D11"/>
    <w:rsid w:val="00731012"/>
    <w:rsid w:val="0073177A"/>
    <w:rsid w:val="007327A5"/>
    <w:rsid w:val="007327F1"/>
    <w:rsid w:val="00732975"/>
    <w:rsid w:val="007329A1"/>
    <w:rsid w:val="00732B67"/>
    <w:rsid w:val="00732E63"/>
    <w:rsid w:val="00732EAA"/>
    <w:rsid w:val="00733127"/>
    <w:rsid w:val="0073314C"/>
    <w:rsid w:val="00733204"/>
    <w:rsid w:val="00733660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B9E"/>
    <w:rsid w:val="00741CA0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09E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62E8"/>
    <w:rsid w:val="007B67F3"/>
    <w:rsid w:val="007B680D"/>
    <w:rsid w:val="007B6844"/>
    <w:rsid w:val="007B6920"/>
    <w:rsid w:val="007B69C9"/>
    <w:rsid w:val="007B714B"/>
    <w:rsid w:val="007B723B"/>
    <w:rsid w:val="007B763F"/>
    <w:rsid w:val="007B76A1"/>
    <w:rsid w:val="007B79D9"/>
    <w:rsid w:val="007B7BD1"/>
    <w:rsid w:val="007B7E43"/>
    <w:rsid w:val="007C02B1"/>
    <w:rsid w:val="007C02CA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EC"/>
    <w:rsid w:val="007D3BA4"/>
    <w:rsid w:val="007D3BE9"/>
    <w:rsid w:val="007D3F81"/>
    <w:rsid w:val="007D42BD"/>
    <w:rsid w:val="007D458D"/>
    <w:rsid w:val="007D4669"/>
    <w:rsid w:val="007D46E4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341"/>
    <w:rsid w:val="007E6433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E4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10761"/>
    <w:rsid w:val="008107D4"/>
    <w:rsid w:val="00811208"/>
    <w:rsid w:val="00811306"/>
    <w:rsid w:val="0081161B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975"/>
    <w:rsid w:val="00813A34"/>
    <w:rsid w:val="00813D5F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2AD0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1DE"/>
    <w:rsid w:val="00856783"/>
    <w:rsid w:val="0085679B"/>
    <w:rsid w:val="00856B40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81B"/>
    <w:rsid w:val="00864A6D"/>
    <w:rsid w:val="00864ABD"/>
    <w:rsid w:val="00864AF0"/>
    <w:rsid w:val="00864AFE"/>
    <w:rsid w:val="008652D2"/>
    <w:rsid w:val="00865834"/>
    <w:rsid w:val="008659FD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5F1D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655"/>
    <w:rsid w:val="008938EE"/>
    <w:rsid w:val="00893E4D"/>
    <w:rsid w:val="00894655"/>
    <w:rsid w:val="00894B8C"/>
    <w:rsid w:val="00894E83"/>
    <w:rsid w:val="00894F4D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2EC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5C"/>
    <w:rsid w:val="008E42D8"/>
    <w:rsid w:val="008E4C12"/>
    <w:rsid w:val="008E5040"/>
    <w:rsid w:val="008E519A"/>
    <w:rsid w:val="008E56DD"/>
    <w:rsid w:val="008E59C1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F6"/>
    <w:rsid w:val="008F630E"/>
    <w:rsid w:val="008F7302"/>
    <w:rsid w:val="008F751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56"/>
    <w:rsid w:val="0090316B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F6E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3FC6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8C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6E3"/>
    <w:rsid w:val="009A2C96"/>
    <w:rsid w:val="009A352C"/>
    <w:rsid w:val="009A358E"/>
    <w:rsid w:val="009A360E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3A"/>
    <w:rsid w:val="009B62F6"/>
    <w:rsid w:val="009B67E9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157"/>
    <w:rsid w:val="009F4881"/>
    <w:rsid w:val="009F4C0F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DE7"/>
    <w:rsid w:val="00A03E1D"/>
    <w:rsid w:val="00A03EB1"/>
    <w:rsid w:val="00A04BF3"/>
    <w:rsid w:val="00A051CC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1D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476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7C36"/>
    <w:rsid w:val="00A50234"/>
    <w:rsid w:val="00A50386"/>
    <w:rsid w:val="00A503BB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4FB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8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C28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9A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9C1"/>
    <w:rsid w:val="00AE6BE3"/>
    <w:rsid w:val="00AE6D63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B98"/>
    <w:rsid w:val="00B05CBE"/>
    <w:rsid w:val="00B05CD4"/>
    <w:rsid w:val="00B05E9D"/>
    <w:rsid w:val="00B060DE"/>
    <w:rsid w:val="00B0693A"/>
    <w:rsid w:val="00B06A9C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A10"/>
    <w:rsid w:val="00B11C1A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B2E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62F"/>
    <w:rsid w:val="00B3385A"/>
    <w:rsid w:val="00B34573"/>
    <w:rsid w:val="00B34B38"/>
    <w:rsid w:val="00B34C5B"/>
    <w:rsid w:val="00B34F5A"/>
    <w:rsid w:val="00B35495"/>
    <w:rsid w:val="00B359D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496"/>
    <w:rsid w:val="00B61623"/>
    <w:rsid w:val="00B6205B"/>
    <w:rsid w:val="00B6216A"/>
    <w:rsid w:val="00B62214"/>
    <w:rsid w:val="00B62425"/>
    <w:rsid w:val="00B62AA4"/>
    <w:rsid w:val="00B62BB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683"/>
    <w:rsid w:val="00B70ADA"/>
    <w:rsid w:val="00B70EAF"/>
    <w:rsid w:val="00B711AE"/>
    <w:rsid w:val="00B7170E"/>
    <w:rsid w:val="00B717F5"/>
    <w:rsid w:val="00B71B2A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B44"/>
    <w:rsid w:val="00B771FF"/>
    <w:rsid w:val="00B77299"/>
    <w:rsid w:val="00B7744E"/>
    <w:rsid w:val="00B77484"/>
    <w:rsid w:val="00B7794D"/>
    <w:rsid w:val="00B80198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2B2"/>
    <w:rsid w:val="00BB2573"/>
    <w:rsid w:val="00BB28FF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1FAC"/>
    <w:rsid w:val="00BC22B6"/>
    <w:rsid w:val="00BC2359"/>
    <w:rsid w:val="00BC26E9"/>
    <w:rsid w:val="00BC28F5"/>
    <w:rsid w:val="00BC29A1"/>
    <w:rsid w:val="00BC2ADC"/>
    <w:rsid w:val="00BC2DC8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E76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574"/>
    <w:rsid w:val="00C1076C"/>
    <w:rsid w:val="00C108FC"/>
    <w:rsid w:val="00C10A39"/>
    <w:rsid w:val="00C10D32"/>
    <w:rsid w:val="00C10E0C"/>
    <w:rsid w:val="00C112CD"/>
    <w:rsid w:val="00C11812"/>
    <w:rsid w:val="00C1187A"/>
    <w:rsid w:val="00C11A7D"/>
    <w:rsid w:val="00C11F34"/>
    <w:rsid w:val="00C1204A"/>
    <w:rsid w:val="00C12534"/>
    <w:rsid w:val="00C1290E"/>
    <w:rsid w:val="00C12CD1"/>
    <w:rsid w:val="00C12DB8"/>
    <w:rsid w:val="00C13236"/>
    <w:rsid w:val="00C13806"/>
    <w:rsid w:val="00C139C5"/>
    <w:rsid w:val="00C13A72"/>
    <w:rsid w:val="00C13F54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869"/>
    <w:rsid w:val="00C20B90"/>
    <w:rsid w:val="00C20DB5"/>
    <w:rsid w:val="00C21140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80B"/>
    <w:rsid w:val="00C26B83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3E7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A48"/>
    <w:rsid w:val="00C61A87"/>
    <w:rsid w:val="00C61B7C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944"/>
    <w:rsid w:val="00C91990"/>
    <w:rsid w:val="00C91CF2"/>
    <w:rsid w:val="00C91E98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A75"/>
    <w:rsid w:val="00C96EE1"/>
    <w:rsid w:val="00C9729E"/>
    <w:rsid w:val="00C974E4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C0"/>
    <w:rsid w:val="00CB188A"/>
    <w:rsid w:val="00CB18A1"/>
    <w:rsid w:val="00CB1CC7"/>
    <w:rsid w:val="00CB1DF6"/>
    <w:rsid w:val="00CB21E5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81C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53D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23B9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95"/>
    <w:rsid w:val="00D12E06"/>
    <w:rsid w:val="00D1316B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4A2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90"/>
    <w:rsid w:val="00D40E0F"/>
    <w:rsid w:val="00D40E57"/>
    <w:rsid w:val="00D412DE"/>
    <w:rsid w:val="00D41B73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4E7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201E"/>
    <w:rsid w:val="00D52022"/>
    <w:rsid w:val="00D5205E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C1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F47"/>
    <w:rsid w:val="00D914B0"/>
    <w:rsid w:val="00D91990"/>
    <w:rsid w:val="00D92114"/>
    <w:rsid w:val="00D923B1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A95"/>
    <w:rsid w:val="00DD6E6A"/>
    <w:rsid w:val="00DD6F65"/>
    <w:rsid w:val="00DD73B9"/>
    <w:rsid w:val="00DD7781"/>
    <w:rsid w:val="00DD7B48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F7F"/>
    <w:rsid w:val="00DE6654"/>
    <w:rsid w:val="00DE68AB"/>
    <w:rsid w:val="00DE6E23"/>
    <w:rsid w:val="00DE7087"/>
    <w:rsid w:val="00DE7B96"/>
    <w:rsid w:val="00DE7BBC"/>
    <w:rsid w:val="00DE7D0A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881"/>
    <w:rsid w:val="00E42BCE"/>
    <w:rsid w:val="00E42C75"/>
    <w:rsid w:val="00E42DD0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B4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77AF9"/>
    <w:rsid w:val="00E8057E"/>
    <w:rsid w:val="00E80794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540"/>
    <w:rsid w:val="00E97608"/>
    <w:rsid w:val="00E97C35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06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E06"/>
    <w:rsid w:val="00EB3F48"/>
    <w:rsid w:val="00EB4110"/>
    <w:rsid w:val="00EB44BF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9A"/>
    <w:rsid w:val="00ED517F"/>
    <w:rsid w:val="00ED5430"/>
    <w:rsid w:val="00ED5A96"/>
    <w:rsid w:val="00ED5B00"/>
    <w:rsid w:val="00ED5CC6"/>
    <w:rsid w:val="00ED5D4B"/>
    <w:rsid w:val="00ED64AF"/>
    <w:rsid w:val="00ED66BA"/>
    <w:rsid w:val="00ED6CC6"/>
    <w:rsid w:val="00ED6DC9"/>
    <w:rsid w:val="00ED7376"/>
    <w:rsid w:val="00ED74D8"/>
    <w:rsid w:val="00ED7696"/>
    <w:rsid w:val="00ED7D2C"/>
    <w:rsid w:val="00ED7E15"/>
    <w:rsid w:val="00EE03C8"/>
    <w:rsid w:val="00EE03F8"/>
    <w:rsid w:val="00EE0BED"/>
    <w:rsid w:val="00EE0F9A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0FE2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2E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00"/>
    <w:rsid w:val="00FB0E3D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BE"/>
    <w:rsid w:val="00FE3234"/>
    <w:rsid w:val="00FE3A93"/>
    <w:rsid w:val="00FE3BB5"/>
    <w:rsid w:val="00FE41A3"/>
    <w:rsid w:val="00FE41AC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F3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3450BFF"/>
    <w:rsid w:val="0AE6F6D2"/>
    <w:rsid w:val="0AFA357A"/>
    <w:rsid w:val="0B8ED26A"/>
    <w:rsid w:val="0D8125BA"/>
    <w:rsid w:val="0FED5ABF"/>
    <w:rsid w:val="11840021"/>
    <w:rsid w:val="17DFDBBF"/>
    <w:rsid w:val="285F997D"/>
    <w:rsid w:val="2891CCA9"/>
    <w:rsid w:val="2ED5F621"/>
    <w:rsid w:val="3E96900A"/>
    <w:rsid w:val="3FA38BB9"/>
    <w:rsid w:val="404D8106"/>
    <w:rsid w:val="4064B02A"/>
    <w:rsid w:val="45D6FCD9"/>
    <w:rsid w:val="474C246A"/>
    <w:rsid w:val="49AFE73B"/>
    <w:rsid w:val="4DD54B04"/>
    <w:rsid w:val="4E69B523"/>
    <w:rsid w:val="5246A1C7"/>
    <w:rsid w:val="5AE91DBB"/>
    <w:rsid w:val="5B9EC5D5"/>
    <w:rsid w:val="5CD9BF1C"/>
    <w:rsid w:val="5E0EAEC5"/>
    <w:rsid w:val="6013F876"/>
    <w:rsid w:val="6527373F"/>
    <w:rsid w:val="6636A738"/>
    <w:rsid w:val="69F7838F"/>
    <w:rsid w:val="6FC5684D"/>
    <w:rsid w:val="70F5388A"/>
    <w:rsid w:val="71CD06FC"/>
    <w:rsid w:val="797CF0D6"/>
    <w:rsid w:val="7ADB9F0A"/>
    <w:rsid w:val="7C3EA630"/>
    <w:rsid w:val="7F1D0683"/>
    <w:rsid w:val="7F37A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1F7CE6A7-1C99-4AAC-B1E2-2B35E837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22</Pages>
  <Words>3373</Words>
  <Characters>16451</Characters>
  <Application>Microsoft Office Word</Application>
  <DocSecurity>0</DocSecurity>
  <Lines>137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Orathai, Nuchprasert</cp:lastModifiedBy>
  <cp:revision>3</cp:revision>
  <cp:lastPrinted>2023-08-07T02:51:00Z</cp:lastPrinted>
  <dcterms:created xsi:type="dcterms:W3CDTF">2023-08-08T09:59:00Z</dcterms:created>
  <dcterms:modified xsi:type="dcterms:W3CDTF">2023-08-09T08:17:00Z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