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480"/>
      </w:tblGrid>
      <w:tr w:rsidR="008443D7" w:rsidRPr="006D304C" w14:paraId="58FDE88A" w14:textId="77777777" w:rsidTr="007707B2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B84ABC" w14:textId="77777777" w:rsidR="008443D7" w:rsidRPr="006D304C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7E1D7" w14:textId="77777777" w:rsidR="008443D7" w:rsidRPr="006D304C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73FE340" w14:textId="77777777" w:rsidR="008443D7" w:rsidRPr="006D304C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D639FE" w:rsidRPr="006D304C" w14:paraId="4E2516B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FCECB41" w14:textId="77777777" w:rsidR="00D639FE" w:rsidRPr="006D304C" w:rsidRDefault="00D639FE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583D46" w14:textId="77777777" w:rsidR="00D639FE" w:rsidRPr="006D304C" w:rsidRDefault="00D639FE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3339D44" w14:textId="77777777" w:rsidR="00D639FE" w:rsidRPr="006D304C" w:rsidRDefault="00D639FE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443D7" w:rsidRPr="006D304C" w14:paraId="4DBD74E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2936498" w14:textId="65919EC1" w:rsidR="008443D7" w:rsidRPr="006D304C" w:rsidRDefault="00E13A16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B870145" w14:textId="77777777" w:rsidR="008443D7" w:rsidRPr="006D304C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5489D0B" w14:textId="77777777" w:rsidR="008443D7" w:rsidRPr="006D304C" w:rsidRDefault="00D230BB" w:rsidP="00D230B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lang w:val="en-US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E13A16" w:rsidRPr="006D304C" w14:paraId="3898B71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1CC8FC6" w14:textId="7EFB7267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FB45626" w14:textId="77777777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459EAFC" w14:textId="77777777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13A16" w:rsidRPr="006D304C" w14:paraId="54C56C6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5B3C1D8" w14:textId="0F9B10C1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205DEC" w14:textId="77777777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480" w:type="dxa"/>
          </w:tcPr>
          <w:p w14:paraId="30C01A80" w14:textId="390A56B2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E13A16" w:rsidRPr="006D304C" w14:paraId="1749B618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4DC8555" w14:textId="56233AB8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AF3E686" w14:textId="77777777" w:rsidR="00E13A16" w:rsidRPr="002D2A70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9DF5196" w14:textId="44F4CC7D" w:rsidR="00E13A16" w:rsidRPr="002D2A70" w:rsidRDefault="00362B85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D2A7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F5825" w:rsidRPr="006D304C" w14:paraId="22FFABD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7DB3F28" w14:textId="3ACB9C47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112977B" w14:textId="77777777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14A1B21" w14:textId="3E14CFE1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571E1" w:rsidRPr="006D304C" w14:paraId="325C284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4BFC8CC" w14:textId="7C779B18" w:rsidR="00C571E1" w:rsidRDefault="00C571E1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C86E7AA" w14:textId="77777777" w:rsidR="00C571E1" w:rsidRPr="006D304C" w:rsidRDefault="00C571E1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E724F61" w14:textId="575BEBF3" w:rsidR="00C571E1" w:rsidRPr="006D304C" w:rsidRDefault="00C571E1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3E4F75" w:rsidRPr="006D304C" w14:paraId="7E0D6AA2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5914C0B" w14:textId="15248335" w:rsidR="003E4F75" w:rsidRDefault="00C571E1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21F02A9" w14:textId="77777777" w:rsidR="003E4F75" w:rsidRPr="006D304C" w:rsidRDefault="003E4F7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AB5DDDF" w14:textId="77D6118E" w:rsidR="003E4F75" w:rsidRPr="006D304C" w:rsidRDefault="003E4F7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74A8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DF5825" w:rsidRPr="006D304C" w14:paraId="3B363DBF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1DB7EF4" w14:textId="4C6DF199" w:rsidR="00DF5825" w:rsidRPr="006D304C" w:rsidRDefault="00C571E1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CA20E03" w14:textId="77777777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0006BD9" w14:textId="6BA6DFE9" w:rsidR="00DF5825" w:rsidRPr="00DF5825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82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F5825" w:rsidRPr="006D304C" w14:paraId="7C8DB37C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AEBA107" w14:textId="4394DD04" w:rsidR="00DF5825" w:rsidRPr="006D304C" w:rsidRDefault="00C571E1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C8D5ED0" w14:textId="77777777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67B202A" w14:textId="0F6E8BDD" w:rsidR="00DF5825" w:rsidRPr="006D304C" w:rsidRDefault="00DF5825" w:rsidP="00CC6E0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466AFC" w:rsidRPr="006D304C" w14:paraId="63885C75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271495E" w14:textId="525E0061" w:rsidR="00466AFC" w:rsidRDefault="00C571E1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F1891AE" w14:textId="77777777" w:rsidR="00466AFC" w:rsidRPr="006D304C" w:rsidRDefault="00466AF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C99CE33" w14:textId="4DF0ED87" w:rsidR="00466AFC" w:rsidRPr="006D304C" w:rsidRDefault="00466AFC" w:rsidP="00466AFC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กำไรต่อหุ้น</w:t>
            </w:r>
          </w:p>
        </w:tc>
      </w:tr>
      <w:tr w:rsidR="00466AFC" w:rsidRPr="006D304C" w14:paraId="3AFCC3CD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4EAA57F8" w14:textId="15CAD038" w:rsidR="00466AFC" w:rsidRDefault="00466AF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C571E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7FD994F" w14:textId="77777777" w:rsidR="00466AFC" w:rsidRPr="006F0157" w:rsidRDefault="00466AF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6EF7232" w14:textId="450B94BA" w:rsidR="00466AFC" w:rsidRPr="006F0157" w:rsidRDefault="00466AFC" w:rsidP="00466AFC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15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466AFC" w:rsidRPr="006D304C" w14:paraId="3A9FFD4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32BA025" w14:textId="1ED657AC" w:rsidR="00466AFC" w:rsidRPr="006D304C" w:rsidRDefault="00466AF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94E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BAB8E46" w14:textId="77777777" w:rsidR="00466AFC" w:rsidRPr="006D304C" w:rsidRDefault="00466AF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F7DDD50" w14:textId="3B22E842" w:rsidR="00466AFC" w:rsidRPr="006D304C" w:rsidRDefault="00466AF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66AFC" w:rsidRPr="006D304C" w14:paraId="6F63E9BE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4C1F4134" w14:textId="0E7592B6" w:rsidR="00466AFC" w:rsidRPr="006D304C" w:rsidRDefault="00466AF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94E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6153EF5" w14:textId="77777777" w:rsidR="00466AFC" w:rsidRPr="006D304C" w:rsidRDefault="00466AF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81D1964" w14:textId="28E4C775" w:rsidR="00466AFC" w:rsidRPr="006D304C" w:rsidRDefault="00466AF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D5CC2" w:rsidRPr="006D304C" w14:paraId="51226383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38D3C62" w14:textId="7D7C2718" w:rsidR="000D5CC2" w:rsidRPr="006D304C" w:rsidRDefault="000D5CC2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94E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C522C62" w14:textId="77777777" w:rsidR="000D5CC2" w:rsidRPr="006D304C" w:rsidRDefault="000D5CC2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77D6897" w14:textId="4B8E8A16" w:rsidR="000D5CC2" w:rsidRPr="006D304C" w:rsidRDefault="000D5CC2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D5CC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211716" w:rsidRPr="006D304C" w14:paraId="066B5B96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33980BE" w14:textId="5CAF1E40" w:rsidR="00211716" w:rsidRDefault="00211716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200CBA10" w14:textId="77777777" w:rsidR="00211716" w:rsidRPr="006D304C" w:rsidRDefault="00211716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234AC4C4" w14:textId="2F752C04" w:rsidR="00211716" w:rsidRPr="000D5CC2" w:rsidRDefault="00211716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7439C572" w14:textId="77777777" w:rsidR="00D5699E" w:rsidRPr="00CA54E3" w:rsidRDefault="00B445AA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br w:type="page"/>
      </w:r>
      <w:r w:rsidR="00D5699E" w:rsidRPr="00CA54E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5898FA" w14:textId="77777777" w:rsidR="005D3DDE" w:rsidRPr="00183D3E" w:rsidRDefault="005D3DDE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F1A4AF" w14:textId="24790AF9" w:rsidR="00D5699E" w:rsidRDefault="00D5699E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A54E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F3DAA" w:rsidRPr="00CA54E3">
        <w:rPr>
          <w:rFonts w:asciiTheme="majorBidi" w:hAnsiTheme="majorBidi" w:cstheme="majorBidi"/>
          <w:sz w:val="30"/>
          <w:szCs w:val="30"/>
          <w:cs/>
        </w:rPr>
        <w:t>คณะ</w:t>
      </w:r>
      <w:r w:rsidR="0036161D" w:rsidRPr="00CA54E3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BE7058" w:rsidRPr="00CA54E3">
        <w:rPr>
          <w:rFonts w:asciiTheme="majorBidi" w:hAnsiTheme="majorBidi" w:cstheme="majorBidi"/>
          <w:sz w:val="30"/>
          <w:szCs w:val="30"/>
        </w:rPr>
        <w:t xml:space="preserve"> </w:t>
      </w:r>
      <w:r w:rsidR="004D0AC6">
        <w:rPr>
          <w:rFonts w:asciiTheme="majorBidi" w:hAnsiTheme="majorBidi" w:cstheme="majorBidi"/>
          <w:sz w:val="30"/>
          <w:szCs w:val="30"/>
        </w:rPr>
        <w:t xml:space="preserve">15 </w:t>
      </w:r>
      <w:r w:rsidR="004D0AC6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4D0AC6">
        <w:rPr>
          <w:rFonts w:asciiTheme="majorBidi" w:hAnsiTheme="majorBidi" w:cstheme="majorBidi"/>
          <w:sz w:val="30"/>
          <w:szCs w:val="30"/>
        </w:rPr>
        <w:t>2566</w:t>
      </w:r>
    </w:p>
    <w:p w14:paraId="52A6C835" w14:textId="77777777" w:rsidR="004D0AC6" w:rsidRPr="00CA54E3" w:rsidRDefault="004D0AC6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D138DF3" w14:textId="1A7103B3" w:rsidR="00480A02" w:rsidRPr="00CA54E3" w:rsidRDefault="00F75022">
      <w:pPr>
        <w:pStyle w:val="Heading8"/>
        <w:numPr>
          <w:ilvl w:val="0"/>
          <w:numId w:val="16"/>
        </w:numPr>
        <w:tabs>
          <w:tab w:val="left" w:pos="540"/>
        </w:tabs>
        <w:spacing w:line="370" w:lineRule="exact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CA54E3">
        <w:rPr>
          <w:rFonts w:asciiTheme="majorBidi" w:hAnsiTheme="majorBidi" w:cstheme="majorBidi"/>
          <w:sz w:val="30"/>
          <w:szCs w:val="30"/>
          <w:cs/>
          <w:lang w:val="th-TH"/>
        </w:rPr>
        <w:t>เกณฑ์</w:t>
      </w:r>
      <w:r w:rsidR="00D5699E" w:rsidRPr="00CA54E3">
        <w:rPr>
          <w:rFonts w:asciiTheme="majorBidi" w:hAnsiTheme="majorBidi" w:cstheme="majorBidi"/>
          <w:sz w:val="30"/>
          <w:szCs w:val="30"/>
          <w:cs/>
          <w:lang w:val="th-TH"/>
        </w:rPr>
        <w:t>การจัดทำงบการเงินระหว่างกาล</w:t>
      </w:r>
    </w:p>
    <w:p w14:paraId="7CA7B9D3" w14:textId="77777777" w:rsidR="00F90A20" w:rsidRPr="00183D3E" w:rsidRDefault="00F90A20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D45D466" w14:textId="15B91C50" w:rsidR="00F90A20" w:rsidRPr="00CA54E3" w:rsidRDefault="00F90A20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i/>
          <w:iCs/>
          <w:spacing w:val="-3"/>
          <w:sz w:val="30"/>
          <w:szCs w:val="30"/>
        </w:rPr>
      </w:pPr>
      <w:r w:rsidRPr="00CA54E3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>(“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”) </w:t>
      </w:r>
      <w:r w:rsidRPr="00CA54E3">
        <w:rPr>
          <w:rFonts w:asciiTheme="majorBidi" w:hAnsiTheme="majorBidi" w:cstheme="majorBidi"/>
          <w:spacing w:val="-4"/>
          <w:sz w:val="30"/>
          <w:szCs w:val="30"/>
          <w:cs/>
        </w:rPr>
        <w:t>ตามมาตรฐานการบัญชี</w:t>
      </w:r>
      <w:r w:rsidRPr="00CA54E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Pr="00CA54E3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เรื่อง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การรายงานทางการเงินระหว่างกาล</w:t>
      </w:r>
      <w:r w:rsidRPr="00CA54E3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 จึงควรอ่านควบคู่กับงบการเงินของบริษัทสำหรับปีสิ้นสุดวันที่ 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>31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 ธันวาคม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256</w:t>
      </w:r>
      <w:r w:rsidR="0090000D">
        <w:rPr>
          <w:rFonts w:asciiTheme="majorBidi" w:hAnsiTheme="majorBidi" w:cstheme="majorBidi"/>
          <w:spacing w:val="-3"/>
          <w:sz w:val="30"/>
          <w:szCs w:val="30"/>
        </w:rPr>
        <w:t>5</w:t>
      </w:r>
    </w:p>
    <w:p w14:paraId="6AF20E8A" w14:textId="77777777" w:rsidR="00F90A20" w:rsidRPr="00183D3E" w:rsidRDefault="00F90A20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324BAE4" w14:textId="0AAFEC80" w:rsidR="00F90A20" w:rsidRPr="00CA54E3" w:rsidRDefault="00F90A20" w:rsidP="008B5DC4">
      <w:pPr>
        <w:pStyle w:val="block"/>
        <w:spacing w:after="0" w:line="370" w:lineRule="exact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  <w:lang w:val="en-US" w:bidi="th-TH"/>
        </w:rPr>
      </w:pP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ฏิ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บัติตามนโยบายการบัญชีของบริษัท ซึ่งผลที่เกิดขึ้นจริงอาจแตกต่างจากที่ประมาณการไว้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lang w:bidi="th-TH"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ทั้งนี้ นโยบายการบัญชี วิธีกา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val="en-US" w:bidi="th-TH"/>
        </w:rPr>
        <w:t>ร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คำนวณ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และแหล่งข้อมูลสำคัญที่ใช้ในการประมาณกา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รที่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อาจมีความไม่แน่นอนนั้น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ไม่แตกต่างจากที่ได้อธิบายไว้ใน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งบการเงิน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สำหรับปีสิ้นสุดวันที่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 xml:space="preserve">31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>256</w:t>
      </w:r>
      <w:r w:rsidR="0090000D">
        <w:rPr>
          <w:rFonts w:asciiTheme="majorBidi" w:eastAsia="Calibri" w:hAnsiTheme="majorBidi" w:cstheme="majorBidi"/>
          <w:spacing w:val="-2"/>
          <w:sz w:val="30"/>
          <w:szCs w:val="30"/>
          <w:lang w:val="en-US" w:bidi="th-TH"/>
        </w:rPr>
        <w:t>5</w:t>
      </w:r>
    </w:p>
    <w:p w14:paraId="3D0184C9" w14:textId="42F5D7BD" w:rsidR="006D304C" w:rsidRPr="00183D3E" w:rsidRDefault="006D304C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rPr>
          <w:rFonts w:asciiTheme="majorBidi" w:eastAsia="Calibri" w:hAnsiTheme="majorBidi" w:cstheme="majorBidi"/>
          <w:sz w:val="30"/>
          <w:szCs w:val="30"/>
        </w:rPr>
      </w:pPr>
    </w:p>
    <w:p w14:paraId="6D972B6C" w14:textId="77777777" w:rsidR="008E67E2" w:rsidRPr="00CA54E3" w:rsidRDefault="002F3CA4">
      <w:pPr>
        <w:pStyle w:val="Heading8"/>
        <w:numPr>
          <w:ilvl w:val="0"/>
          <w:numId w:val="16"/>
        </w:numPr>
        <w:tabs>
          <w:tab w:val="left" w:pos="540"/>
        </w:tabs>
        <w:spacing w:line="370" w:lineRule="exact"/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A54E3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B69CD16" w14:textId="77777777" w:rsidR="00B87902" w:rsidRPr="00183D3E" w:rsidRDefault="00B87902" w:rsidP="00015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20" w:lineRule="exac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90DD4F9" w14:textId="3B52CEA3" w:rsidR="00DC6955" w:rsidRDefault="0045785C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A54E3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ความสัมพันธ์ที่มีกับบุคคลหรือกิจการที่เกี่ยวข้องกันและ</w:t>
      </w:r>
      <w:r w:rsidR="00AC1C5D" w:rsidRPr="00CA54E3">
        <w:rPr>
          <w:rFonts w:asciiTheme="majorBidi" w:hAnsiTheme="majorBidi" w:cstheme="majorBidi"/>
          <w:sz w:val="30"/>
          <w:szCs w:val="30"/>
          <w:cs/>
        </w:rPr>
        <w:t>นโยบายการกำหนดราคา</w:t>
      </w:r>
      <w:r w:rsidR="0022772B" w:rsidRPr="00CA54E3">
        <w:rPr>
          <w:rFonts w:asciiTheme="majorBidi" w:hAnsiTheme="majorBidi" w:cstheme="majorBidi"/>
          <w:sz w:val="30"/>
          <w:szCs w:val="30"/>
          <w:cs/>
        </w:rPr>
        <w:t>ไม่</w:t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>มีการเปลี่ยนแปลงอย่าง</w:t>
      </w:r>
      <w:r w:rsidRPr="00CA54E3">
        <w:rPr>
          <w:rFonts w:asciiTheme="majorBidi" w:hAnsiTheme="majorBidi" w:cstheme="majorBidi"/>
          <w:sz w:val="30"/>
          <w:szCs w:val="30"/>
          <w:cs/>
        </w:rPr>
        <w:br/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>มีสาระสำคัญในระหว่างงวด</w:t>
      </w:r>
      <w:r w:rsidR="0087462C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D5343A" w:rsidRPr="00CA54E3">
        <w:rPr>
          <w:rFonts w:asciiTheme="majorBidi" w:hAnsiTheme="majorBidi" w:cstheme="majorBidi"/>
          <w:sz w:val="30"/>
          <w:szCs w:val="30"/>
          <w:cs/>
        </w:rPr>
        <w:t>เดือน</w:t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476AB">
        <w:rPr>
          <w:rFonts w:asciiTheme="majorBidi" w:hAnsiTheme="majorBidi" w:cstheme="majorBidi"/>
          <w:sz w:val="30"/>
          <w:szCs w:val="30"/>
        </w:rPr>
        <w:t xml:space="preserve">30 </w:t>
      </w:r>
      <w:r w:rsidR="0087462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B50102" w:rsidRPr="00CA54E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E4EE2" w:rsidRPr="00CA54E3">
        <w:rPr>
          <w:rFonts w:asciiTheme="majorBidi" w:hAnsiTheme="majorBidi" w:cstheme="majorBidi"/>
          <w:sz w:val="30"/>
          <w:szCs w:val="30"/>
        </w:rPr>
        <w:t>256</w:t>
      </w:r>
      <w:r w:rsidR="00925076">
        <w:rPr>
          <w:rFonts w:asciiTheme="majorBidi" w:hAnsiTheme="majorBidi" w:cstheme="majorBidi"/>
          <w:sz w:val="30"/>
          <w:szCs w:val="30"/>
        </w:rPr>
        <w:t>6</w:t>
      </w:r>
      <w:r w:rsidR="00E11819" w:rsidRPr="00CA54E3">
        <w:rPr>
          <w:rFonts w:asciiTheme="majorBidi" w:hAnsiTheme="majorBidi" w:cstheme="majorBidi"/>
          <w:sz w:val="30"/>
          <w:szCs w:val="30"/>
        </w:rPr>
        <w:t xml:space="preserve"> </w:t>
      </w:r>
    </w:p>
    <w:p w14:paraId="792EE135" w14:textId="1682A638" w:rsidR="006472F7" w:rsidRDefault="006472F7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9"/>
        <w:gridCol w:w="6291"/>
        <w:gridCol w:w="1350"/>
        <w:gridCol w:w="180"/>
        <w:gridCol w:w="1350"/>
      </w:tblGrid>
      <w:tr w:rsidR="006472F7" w:rsidRPr="008053F0" w14:paraId="5735054E" w14:textId="77777777" w:rsidTr="000153E9">
        <w:trPr>
          <w:cantSplit/>
        </w:trPr>
        <w:tc>
          <w:tcPr>
            <w:tcW w:w="6300" w:type="dxa"/>
            <w:gridSpan w:val="2"/>
            <w:shd w:val="clear" w:color="auto" w:fill="auto"/>
          </w:tcPr>
          <w:p w14:paraId="5FAB7AFB" w14:textId="77777777" w:rsidR="006472F7" w:rsidRPr="008053F0" w:rsidRDefault="006472F7" w:rsidP="00FF0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99D396" w14:textId="77777777" w:rsidR="006472F7" w:rsidRPr="008053F0" w:rsidRDefault="006472F7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570A9E" w14:textId="77777777" w:rsidR="006472F7" w:rsidRPr="008053F0" w:rsidRDefault="006472F7" w:rsidP="00FF0A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3F232A" w14:textId="77777777" w:rsidR="006472F7" w:rsidRPr="008053F0" w:rsidRDefault="006472F7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472F7" w:rsidRPr="008053F0" w14:paraId="6F438A01" w14:textId="77777777" w:rsidTr="000153E9">
        <w:trPr>
          <w:cantSplit/>
        </w:trPr>
        <w:tc>
          <w:tcPr>
            <w:tcW w:w="6300" w:type="dxa"/>
            <w:gridSpan w:val="2"/>
            <w:shd w:val="clear" w:color="auto" w:fill="auto"/>
          </w:tcPr>
          <w:p w14:paraId="281975B4" w14:textId="63EC655E" w:rsidR="006472F7" w:rsidRPr="00CF56D9" w:rsidRDefault="006472F7" w:rsidP="00FF0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746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746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C5313C" w14:textId="282FFB03" w:rsidR="006472F7" w:rsidRPr="008053F0" w:rsidRDefault="006472F7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250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FEC980" w14:textId="77777777" w:rsidR="006472F7" w:rsidRPr="008053F0" w:rsidRDefault="006472F7" w:rsidP="00FF0A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851355" w14:textId="240F3040" w:rsidR="006472F7" w:rsidRPr="008053F0" w:rsidRDefault="006472F7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92507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6472F7" w:rsidRPr="008053F0" w14:paraId="18479131" w14:textId="77777777" w:rsidTr="000153E9">
        <w:trPr>
          <w:cantSplit/>
        </w:trPr>
        <w:tc>
          <w:tcPr>
            <w:tcW w:w="6300" w:type="dxa"/>
            <w:gridSpan w:val="2"/>
            <w:shd w:val="clear" w:color="auto" w:fill="auto"/>
          </w:tcPr>
          <w:p w14:paraId="0D12384F" w14:textId="77777777" w:rsidR="006472F7" w:rsidRPr="008053F0" w:rsidRDefault="006472F7" w:rsidP="00FF0A1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0F06F091" w14:textId="77777777" w:rsidR="006472F7" w:rsidRPr="008053F0" w:rsidRDefault="006472F7" w:rsidP="00FF0A1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472F7" w:rsidRPr="008053F0" w14:paraId="6834E34C" w14:textId="77777777" w:rsidTr="000153E9">
        <w:trPr>
          <w:cantSplit/>
        </w:trPr>
        <w:tc>
          <w:tcPr>
            <w:tcW w:w="6300" w:type="dxa"/>
            <w:gridSpan w:val="2"/>
          </w:tcPr>
          <w:p w14:paraId="0C99C637" w14:textId="77777777" w:rsidR="006472F7" w:rsidRPr="008053F0" w:rsidRDefault="006472F7" w:rsidP="00FF0A1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255F56A" w14:textId="77777777" w:rsidR="006472F7" w:rsidRPr="008053F0" w:rsidRDefault="006472F7" w:rsidP="00FF0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B49749" w14:textId="77777777" w:rsidR="006472F7" w:rsidRPr="008053F0" w:rsidRDefault="006472F7" w:rsidP="00FF0A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91C92B4" w14:textId="77777777" w:rsidR="006472F7" w:rsidRPr="008053F0" w:rsidRDefault="006472F7" w:rsidP="00FF0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5076" w:rsidRPr="008053F0" w14:paraId="6A39440C" w14:textId="77777777" w:rsidTr="00E17F5C">
        <w:trPr>
          <w:cantSplit/>
        </w:trPr>
        <w:tc>
          <w:tcPr>
            <w:tcW w:w="6300" w:type="dxa"/>
            <w:gridSpan w:val="2"/>
          </w:tcPr>
          <w:p w14:paraId="5000C7A1" w14:textId="77777777" w:rsidR="00925076" w:rsidRPr="008053F0" w:rsidRDefault="00925076" w:rsidP="00925076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ซื้อวัตถุดิบและสินค้า</w:t>
            </w:r>
          </w:p>
        </w:tc>
        <w:tc>
          <w:tcPr>
            <w:tcW w:w="1350" w:type="dxa"/>
            <w:shd w:val="clear" w:color="auto" w:fill="auto"/>
          </w:tcPr>
          <w:p w14:paraId="48F75057" w14:textId="0445C037" w:rsidR="00925076" w:rsidRPr="00E17F5C" w:rsidRDefault="00E17F5C" w:rsidP="0092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7F5C">
              <w:rPr>
                <w:rFonts w:asciiTheme="majorBidi" w:hAnsiTheme="majorBidi" w:cstheme="majorBidi"/>
                <w:sz w:val="30"/>
                <w:szCs w:val="30"/>
              </w:rPr>
              <w:t>6,964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D2062D" w14:textId="77777777" w:rsidR="00925076" w:rsidRPr="008053F0" w:rsidRDefault="00925076" w:rsidP="009250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E43CDC1" w14:textId="0CA8558A" w:rsidR="00925076" w:rsidRPr="008053F0" w:rsidRDefault="0090000D" w:rsidP="009D5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7,620</w:t>
            </w:r>
          </w:p>
        </w:tc>
      </w:tr>
      <w:tr w:rsidR="00925076" w:rsidRPr="008053F0" w14:paraId="37983289" w14:textId="77777777" w:rsidTr="00E17F5C">
        <w:trPr>
          <w:cantSplit/>
          <w:trHeight w:val="389"/>
        </w:trPr>
        <w:tc>
          <w:tcPr>
            <w:tcW w:w="6300" w:type="dxa"/>
            <w:gridSpan w:val="2"/>
          </w:tcPr>
          <w:p w14:paraId="31F45F85" w14:textId="77777777" w:rsidR="00925076" w:rsidRPr="008053F0" w:rsidRDefault="00925076" w:rsidP="00925076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ค่าเบี้ย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ประกันชีวิตแบบกลุ่ม</w:t>
            </w:r>
          </w:p>
        </w:tc>
        <w:tc>
          <w:tcPr>
            <w:tcW w:w="1350" w:type="dxa"/>
            <w:shd w:val="clear" w:color="auto" w:fill="auto"/>
          </w:tcPr>
          <w:p w14:paraId="07013F05" w14:textId="0F9526DC" w:rsidR="00925076" w:rsidRPr="00E17F5C" w:rsidRDefault="00E17F5C" w:rsidP="009D5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7F5C">
              <w:rPr>
                <w:rFonts w:asciiTheme="majorBidi" w:hAnsiTheme="majorBidi" w:cstheme="majorBidi"/>
                <w:sz w:val="30"/>
                <w:szCs w:val="30"/>
              </w:rPr>
              <w:t>946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B6427" w14:textId="77777777" w:rsidR="00925076" w:rsidRPr="008053F0" w:rsidRDefault="00925076" w:rsidP="009250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C9E14FE" w14:textId="5E62BBA4" w:rsidR="00925076" w:rsidRPr="008053F0" w:rsidRDefault="0090000D" w:rsidP="0092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</w:tr>
      <w:tr w:rsidR="00925076" w:rsidRPr="009D595D" w14:paraId="7B635D7B" w14:textId="77777777" w:rsidTr="000153E9">
        <w:trPr>
          <w:cantSplit/>
        </w:trPr>
        <w:tc>
          <w:tcPr>
            <w:tcW w:w="6300" w:type="dxa"/>
            <w:gridSpan w:val="2"/>
          </w:tcPr>
          <w:p w14:paraId="64D77893" w14:textId="77777777" w:rsidR="00925076" w:rsidRPr="009D595D" w:rsidRDefault="00925076" w:rsidP="0092507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9399231" w14:textId="77777777" w:rsidR="00925076" w:rsidRPr="009D595D" w:rsidRDefault="00925076" w:rsidP="0092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AA4621" w14:textId="77777777" w:rsidR="00925076" w:rsidRPr="009D595D" w:rsidRDefault="00925076" w:rsidP="009250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F514225" w14:textId="77777777" w:rsidR="00925076" w:rsidRPr="009D595D" w:rsidRDefault="00925076" w:rsidP="0092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5076" w:rsidRPr="008053F0" w14:paraId="5A466563" w14:textId="77777777" w:rsidTr="000153E9">
        <w:trPr>
          <w:cantSplit/>
        </w:trPr>
        <w:tc>
          <w:tcPr>
            <w:tcW w:w="6300" w:type="dxa"/>
            <w:gridSpan w:val="2"/>
          </w:tcPr>
          <w:p w14:paraId="2E0621EF" w14:textId="77777777" w:rsidR="00925076" w:rsidRPr="008053F0" w:rsidRDefault="00925076" w:rsidP="0092507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3C50972E" w14:textId="77777777" w:rsidR="00925076" w:rsidRPr="00E17F5C" w:rsidRDefault="00925076" w:rsidP="0092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C492E1" w14:textId="77777777" w:rsidR="00925076" w:rsidRPr="008053F0" w:rsidRDefault="00925076" w:rsidP="009250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243B367" w14:textId="77777777" w:rsidR="00925076" w:rsidRPr="008053F0" w:rsidRDefault="00925076" w:rsidP="0092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5076" w:rsidRPr="008053F0" w14:paraId="22E66DB9" w14:textId="77777777" w:rsidTr="000153E9">
        <w:trPr>
          <w:cantSplit/>
        </w:trPr>
        <w:tc>
          <w:tcPr>
            <w:tcW w:w="6300" w:type="dxa"/>
            <w:gridSpan w:val="2"/>
          </w:tcPr>
          <w:p w14:paraId="59AC612D" w14:textId="77777777" w:rsidR="00925076" w:rsidRPr="008053F0" w:rsidRDefault="00925076" w:rsidP="0092507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4518EFDC" w14:textId="77777777" w:rsidR="00925076" w:rsidRPr="00E17F5C" w:rsidRDefault="00925076" w:rsidP="0092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B6B611" w14:textId="77777777" w:rsidR="00925076" w:rsidRPr="008053F0" w:rsidRDefault="00925076" w:rsidP="009250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73A0A3" w14:textId="77777777" w:rsidR="00925076" w:rsidRPr="008053F0" w:rsidRDefault="00925076" w:rsidP="0092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5076" w:rsidRPr="008053F0" w14:paraId="01F5BB6D" w14:textId="77777777" w:rsidTr="00E17F5C">
        <w:trPr>
          <w:cantSplit/>
        </w:trPr>
        <w:tc>
          <w:tcPr>
            <w:tcW w:w="6300" w:type="dxa"/>
            <w:gridSpan w:val="2"/>
          </w:tcPr>
          <w:p w14:paraId="7D0C2A3F" w14:textId="77777777" w:rsidR="00925076" w:rsidRPr="008053F0" w:rsidRDefault="00925076" w:rsidP="0092507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0"/>
              </w:tabs>
              <w:spacing w:line="240" w:lineRule="auto"/>
              <w:ind w:left="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  <w:r w:rsidRPr="00A51B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51B1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A51B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6BD9D22" w14:textId="3CD09260" w:rsidR="00925076" w:rsidRPr="00E17F5C" w:rsidRDefault="00E17F5C" w:rsidP="0092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370" w:right="-350"/>
              <w:rPr>
                <w:rFonts w:asciiTheme="majorBidi" w:hAnsiTheme="majorBidi" w:cstheme="majorBidi"/>
                <w:sz w:val="30"/>
                <w:szCs w:val="30"/>
              </w:rPr>
            </w:pPr>
            <w:r w:rsidRPr="00E17F5C">
              <w:rPr>
                <w:rFonts w:asciiTheme="majorBidi" w:hAnsiTheme="majorBidi" w:cstheme="majorBidi"/>
                <w:sz w:val="30"/>
                <w:szCs w:val="30"/>
              </w:rPr>
              <w:t>14,619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421112" w14:textId="77777777" w:rsidR="00925076" w:rsidRPr="008053F0" w:rsidRDefault="00925076" w:rsidP="009250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895B2B5" w14:textId="679FE18C" w:rsidR="00925076" w:rsidRPr="008053F0" w:rsidRDefault="00D5512B" w:rsidP="0092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14,761</w:t>
            </w:r>
          </w:p>
        </w:tc>
      </w:tr>
      <w:tr w:rsidR="000C6B66" w:rsidRPr="006D304C" w14:paraId="3D88B7FD" w14:textId="77777777" w:rsidTr="000153E9">
        <w:trPr>
          <w:gridBefore w:val="1"/>
          <w:wBefore w:w="9" w:type="dxa"/>
          <w:cantSplit/>
          <w:tblHeader/>
        </w:trPr>
        <w:tc>
          <w:tcPr>
            <w:tcW w:w="6291" w:type="dxa"/>
            <w:shd w:val="clear" w:color="auto" w:fill="auto"/>
          </w:tcPr>
          <w:p w14:paraId="10113A0D" w14:textId="77777777" w:rsidR="000C6B66" w:rsidRPr="006D304C" w:rsidRDefault="000C6B66" w:rsidP="00471D0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ECC83B" w14:textId="46E1357F" w:rsidR="000C6B66" w:rsidRPr="006D304C" w:rsidRDefault="008B5DC4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30 </w:t>
            </w:r>
            <w:r w:rsidR="0087462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CA7286" w14:textId="77777777" w:rsidR="000C6B66" w:rsidRPr="006D304C" w:rsidRDefault="000C6B66" w:rsidP="00471D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985885" w14:textId="6737EDC8" w:rsidR="000C6B66" w:rsidRPr="006D304C" w:rsidRDefault="002E4EE2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C6B66"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6B66" w:rsidRPr="006D30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C21E3B" w:rsidRPr="006D304C" w14:paraId="31B8BD3C" w14:textId="77777777" w:rsidTr="000153E9">
        <w:trPr>
          <w:gridBefore w:val="1"/>
          <w:wBefore w:w="9" w:type="dxa"/>
          <w:cantSplit/>
          <w:tblHeader/>
        </w:trPr>
        <w:tc>
          <w:tcPr>
            <w:tcW w:w="6291" w:type="dxa"/>
            <w:shd w:val="clear" w:color="auto" w:fill="auto"/>
          </w:tcPr>
          <w:p w14:paraId="41073E4D" w14:textId="248434A5" w:rsidR="00C21E3B" w:rsidRPr="006D304C" w:rsidRDefault="00461B16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ยอดคงเหลือกับบุคคลหรือกิจการที่เกี่ยวข้องกัน ณ วันที่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EDDE33" w14:textId="07DD83FC" w:rsidR="00C21E3B" w:rsidRPr="006D304C" w:rsidRDefault="002E4EE2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9250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721648" w14:textId="77777777" w:rsidR="00C21E3B" w:rsidRPr="006D304C" w:rsidRDefault="00C21E3B" w:rsidP="00C21E3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CD9422" w14:textId="6B4009EA" w:rsidR="00C21E3B" w:rsidRPr="006D304C" w:rsidRDefault="002E4EE2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92507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C21E3B" w:rsidRPr="006D304C" w14:paraId="4987859E" w14:textId="77777777" w:rsidTr="000153E9">
        <w:trPr>
          <w:gridBefore w:val="1"/>
          <w:wBefore w:w="9" w:type="dxa"/>
          <w:cantSplit/>
          <w:tblHeader/>
        </w:trPr>
        <w:tc>
          <w:tcPr>
            <w:tcW w:w="6291" w:type="dxa"/>
            <w:shd w:val="clear" w:color="auto" w:fill="auto"/>
          </w:tcPr>
          <w:p w14:paraId="17407B52" w14:textId="77777777" w:rsidR="00C21E3B" w:rsidRPr="009D595D" w:rsidRDefault="00C21E3B" w:rsidP="00C21E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FC7A812" w14:textId="77777777" w:rsidR="00C21E3B" w:rsidRPr="006D304C" w:rsidRDefault="00C21E3B" w:rsidP="00C21E3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21E3B" w:rsidRPr="006D304C" w14:paraId="45141263" w14:textId="77777777" w:rsidTr="000153E9">
        <w:trPr>
          <w:gridBefore w:val="1"/>
          <w:wBefore w:w="9" w:type="dxa"/>
          <w:cantSplit/>
        </w:trPr>
        <w:tc>
          <w:tcPr>
            <w:tcW w:w="6291" w:type="dxa"/>
            <w:shd w:val="clear" w:color="auto" w:fill="auto"/>
          </w:tcPr>
          <w:p w14:paraId="6F1DD863" w14:textId="62F1D74B" w:rsidR="00C21E3B" w:rsidRPr="006D304C" w:rsidRDefault="00671DC0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="00C21E3B" w:rsidRPr="006D3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67032D92" w14:textId="77777777" w:rsidR="00C21E3B" w:rsidRPr="006D304C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F8318C" w14:textId="77777777" w:rsidR="00C21E3B" w:rsidRPr="006D304C" w:rsidRDefault="00C21E3B" w:rsidP="00C21E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F91BD32" w14:textId="77777777" w:rsidR="00C21E3B" w:rsidRPr="006D304C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3BF3" w:rsidRPr="006D304C" w14:paraId="21188D09" w14:textId="77777777" w:rsidTr="00181AFE">
        <w:trPr>
          <w:gridBefore w:val="1"/>
          <w:wBefore w:w="9" w:type="dxa"/>
          <w:cantSplit/>
        </w:trPr>
        <w:tc>
          <w:tcPr>
            <w:tcW w:w="6291" w:type="dxa"/>
            <w:shd w:val="clear" w:color="auto" w:fill="auto"/>
          </w:tcPr>
          <w:p w14:paraId="5645F041" w14:textId="4D03CBD7" w:rsidR="00553BF3" w:rsidRPr="006D304C" w:rsidRDefault="00553BF3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41ECBF2" w14:textId="6FD0A845" w:rsidR="00553BF3" w:rsidRPr="006D304C" w:rsidRDefault="000F5D5C" w:rsidP="000F5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82F70E" w14:textId="77777777" w:rsidR="00553BF3" w:rsidRPr="006D304C" w:rsidRDefault="00553BF3" w:rsidP="00C21E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74C9C65" w14:textId="279A6D44" w:rsidR="00553BF3" w:rsidRPr="00EE3527" w:rsidRDefault="00EE3527" w:rsidP="00EE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35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3BF3" w:rsidRPr="009D595D" w14:paraId="484393BB" w14:textId="77777777" w:rsidTr="000153E9">
        <w:trPr>
          <w:gridBefore w:val="1"/>
          <w:wBefore w:w="9" w:type="dxa"/>
          <w:cantSplit/>
        </w:trPr>
        <w:tc>
          <w:tcPr>
            <w:tcW w:w="6291" w:type="dxa"/>
            <w:shd w:val="clear" w:color="auto" w:fill="auto"/>
          </w:tcPr>
          <w:p w14:paraId="5752F6EB" w14:textId="77777777" w:rsidR="00553BF3" w:rsidRPr="009D595D" w:rsidRDefault="00553BF3" w:rsidP="00C21E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4D767CB" w14:textId="77777777" w:rsidR="00553BF3" w:rsidRPr="009D595D" w:rsidRDefault="00553BF3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B5A917" w14:textId="77777777" w:rsidR="00553BF3" w:rsidRPr="009D595D" w:rsidRDefault="00553BF3" w:rsidP="00C21E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224C919" w14:textId="77777777" w:rsidR="00553BF3" w:rsidRPr="009D595D" w:rsidRDefault="00553BF3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3BF3" w:rsidRPr="006D304C" w14:paraId="66612E4C" w14:textId="77777777" w:rsidTr="000153E9">
        <w:trPr>
          <w:gridBefore w:val="1"/>
          <w:wBefore w:w="9" w:type="dxa"/>
          <w:cantSplit/>
        </w:trPr>
        <w:tc>
          <w:tcPr>
            <w:tcW w:w="6291" w:type="dxa"/>
            <w:shd w:val="clear" w:color="auto" w:fill="auto"/>
          </w:tcPr>
          <w:p w14:paraId="55F65809" w14:textId="221FC630" w:rsidR="00553BF3" w:rsidRPr="006D304C" w:rsidRDefault="00553BF3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auto"/>
          </w:tcPr>
          <w:p w14:paraId="669C2F3A" w14:textId="77777777" w:rsidR="00553BF3" w:rsidRPr="006D304C" w:rsidRDefault="00553BF3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CCBBBC" w14:textId="77777777" w:rsidR="00553BF3" w:rsidRPr="006D304C" w:rsidRDefault="00553BF3" w:rsidP="00C21E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94AD1D9" w14:textId="77777777" w:rsidR="00553BF3" w:rsidRPr="006D304C" w:rsidRDefault="00553BF3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1E3B" w:rsidRPr="006D304C" w14:paraId="14991899" w14:textId="77777777" w:rsidTr="00E17F5C">
        <w:trPr>
          <w:gridBefore w:val="1"/>
          <w:wBefore w:w="9" w:type="dxa"/>
          <w:cantSplit/>
        </w:trPr>
        <w:tc>
          <w:tcPr>
            <w:tcW w:w="6291" w:type="dxa"/>
            <w:shd w:val="clear" w:color="auto" w:fill="auto"/>
          </w:tcPr>
          <w:p w14:paraId="2E12371C" w14:textId="23263795" w:rsidR="00C21E3B" w:rsidRPr="006D304C" w:rsidRDefault="00E60967" w:rsidP="00C21E3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BD8EA2B" w14:textId="7A895F8E" w:rsidR="00C21E3B" w:rsidRPr="006D304C" w:rsidRDefault="00E17F5C" w:rsidP="00D8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9C218E" w14:textId="77777777" w:rsidR="00C21E3B" w:rsidRPr="006D304C" w:rsidRDefault="00C21E3B" w:rsidP="00C21E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FC00553" w14:textId="3DC625D5" w:rsidR="00C21E3B" w:rsidRPr="006D304C" w:rsidRDefault="00925076" w:rsidP="00D8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1"/>
                <w:sz w:val="30"/>
                <w:szCs w:val="30"/>
              </w:rPr>
              <w:t>2,736</w:t>
            </w:r>
          </w:p>
        </w:tc>
      </w:tr>
    </w:tbl>
    <w:p w14:paraId="5CFC118C" w14:textId="645E88F7" w:rsidR="006D304C" w:rsidRPr="005F1249" w:rsidRDefault="006D3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BAD07CD" w14:textId="7E4FF878" w:rsidR="00BB00F4" w:rsidRPr="006D304C" w:rsidRDefault="003B40A9" w:rsidP="003A159F">
      <w:pPr>
        <w:pStyle w:val="Heading8"/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  <w:lang w:val="en-US" w:eastAsia="en-US"/>
        </w:rPr>
        <w:t xml:space="preserve">สัญญาสำคัญที่ทำกับกิจการที่เกี่ยวข้องกัน  </w:t>
      </w:r>
    </w:p>
    <w:p w14:paraId="18112C13" w14:textId="77777777" w:rsidR="009A44F5" w:rsidRPr="009D595D" w:rsidRDefault="009A44F5" w:rsidP="00BB00F4">
      <w:pPr>
        <w:tabs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D49E41" w14:textId="77777777" w:rsidR="00BB00F4" w:rsidRPr="006D304C" w:rsidRDefault="00BB00F4" w:rsidP="00BB00F4">
      <w:pPr>
        <w:tabs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</w:t>
      </w:r>
      <w:r w:rsidR="00BE668D" w:rsidRPr="006D304C">
        <w:rPr>
          <w:rFonts w:asciiTheme="majorBidi" w:hAnsiTheme="majorBidi" w:cstheme="majorBidi"/>
          <w:i/>
          <w:iCs/>
          <w:sz w:val="30"/>
          <w:szCs w:val="30"/>
          <w:cs/>
        </w:rPr>
        <w:t>ชีวิต</w:t>
      </w:r>
      <w:r w:rsidR="00433491" w:rsidRPr="006D304C">
        <w:rPr>
          <w:rFonts w:asciiTheme="majorBidi" w:hAnsiTheme="majorBidi" w:cstheme="majorBidi"/>
          <w:i/>
          <w:iCs/>
          <w:sz w:val="30"/>
          <w:szCs w:val="30"/>
          <w:cs/>
        </w:rPr>
        <w:t>แบบกลุ่ม</w:t>
      </w:r>
    </w:p>
    <w:p w14:paraId="28C81D26" w14:textId="77777777" w:rsidR="00BB00F4" w:rsidRPr="006D304C" w:rsidRDefault="00BB00F4" w:rsidP="00BB00F4">
      <w:pPr>
        <w:rPr>
          <w:rFonts w:asciiTheme="majorBidi" w:hAnsiTheme="majorBidi" w:cstheme="majorBidi"/>
          <w:sz w:val="30"/>
          <w:szCs w:val="30"/>
        </w:rPr>
      </w:pPr>
    </w:p>
    <w:p w14:paraId="2013061C" w14:textId="621BB0B4" w:rsidR="00BB00F4" w:rsidRPr="006D304C" w:rsidRDefault="00BB00F4" w:rsidP="00BB0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บริษัทได้ทำสัญญารับบริการประกัน</w:t>
      </w:r>
      <w:r w:rsidR="00BE668D" w:rsidRPr="006D304C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034948" w:rsidRPr="006D304C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จากกิจการที่เกี่ยวข้องกันแห่งหนึ่ง โดยกิจการที่เกี่ยวข้องกันดังกล่าวจะให้บริการทางด้านการประกัน</w:t>
      </w:r>
      <w:r w:rsidR="00BE668D" w:rsidRPr="006D304C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111FF7" w:rsidRPr="006D304C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แก่บริษัท ทั้งนี้ บริษัทต้องจ่ายค่า</w:t>
      </w:r>
      <w:r w:rsidR="00FB41BC" w:rsidRPr="006D304C">
        <w:rPr>
          <w:rFonts w:asciiTheme="majorBidi" w:hAnsiTheme="majorBidi" w:cstheme="majorBidi"/>
          <w:spacing w:val="2"/>
          <w:sz w:val="30"/>
          <w:szCs w:val="30"/>
          <w:cs/>
        </w:rPr>
        <w:t>เบี้ยประกัน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เป็นจำนวนเงินตามที่ระบุในสัญญา สัญญาดังกล่าวมีอายุ </w:t>
      </w:r>
      <w:r w:rsidR="002E4EE2" w:rsidRPr="006D304C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ปี</w:t>
      </w:r>
    </w:p>
    <w:p w14:paraId="546C44E0" w14:textId="4A27D27A" w:rsidR="00111FF7" w:rsidRPr="006D304C" w:rsidRDefault="00CC4E0F" w:rsidP="00CC4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6481EB3F" w14:textId="04F9FBE0" w:rsidR="00186DAC" w:rsidRDefault="00FC49C8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0EBC5248" wp14:editId="45973EF0">
            <wp:simplePos x="0" y="0"/>
            <wp:positionH relativeFrom="column">
              <wp:posOffset>160351</wp:posOffset>
            </wp:positionH>
            <wp:positionV relativeFrom="paragraph">
              <wp:posOffset>412115</wp:posOffset>
            </wp:positionV>
            <wp:extent cx="6099175" cy="3956050"/>
            <wp:effectExtent l="0" t="0" r="0" b="6350"/>
            <wp:wrapThrough wrapText="bothSides">
              <wp:wrapPolygon edited="0">
                <wp:start x="0" y="0"/>
                <wp:lineTo x="0" y="21531"/>
                <wp:lineTo x="21521" y="21531"/>
                <wp:lineTo x="21521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956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6DAC" w:rsidRPr="006D304C">
        <w:rPr>
          <w:rFonts w:asciiTheme="majorBidi" w:hAnsiTheme="majorBidi" w:cstheme="majorBidi"/>
          <w:sz w:val="30"/>
          <w:szCs w:val="30"/>
          <w:cs/>
          <w:lang w:val="th-TH"/>
        </w:rPr>
        <w:t>ลูกหนี้การค้า</w:t>
      </w:r>
    </w:p>
    <w:p w14:paraId="2A39477A" w14:textId="44EDD89A" w:rsidR="00DE0A4C" w:rsidRDefault="00DE0A4C" w:rsidP="00DE0A4C">
      <w:pPr>
        <w:rPr>
          <w:lang w:val="th-TH" w:eastAsia="x-none"/>
        </w:rPr>
      </w:pPr>
    </w:p>
    <w:p w14:paraId="29DC7F2B" w14:textId="77777777" w:rsidR="00DE0A4C" w:rsidRPr="00DE0A4C" w:rsidRDefault="00DE0A4C" w:rsidP="00DE0A4C">
      <w:pPr>
        <w:rPr>
          <w:cs/>
          <w:lang w:eastAsia="x-none"/>
        </w:rPr>
      </w:pPr>
    </w:p>
    <w:p w14:paraId="06A1B7E4" w14:textId="05185650" w:rsidR="00DF5825" w:rsidRDefault="00DF5825" w:rsidP="00D03D85">
      <w:pPr>
        <w:spacing w:line="240" w:lineRule="auto"/>
        <w:ind w:firstLine="1152"/>
        <w:rPr>
          <w:rFonts w:asciiTheme="majorBidi" w:hAnsiTheme="majorBidi" w:cstheme="majorBidi"/>
          <w:noProof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02"/>
        <w:gridCol w:w="1260"/>
        <w:gridCol w:w="270"/>
        <w:gridCol w:w="1440"/>
      </w:tblGrid>
      <w:tr w:rsidR="00133494" w:rsidRPr="00B2145F" w14:paraId="2B6A1E29" w14:textId="77777777" w:rsidTr="00133494">
        <w:tc>
          <w:tcPr>
            <w:tcW w:w="6102" w:type="dxa"/>
          </w:tcPr>
          <w:p w14:paraId="71119E1E" w14:textId="35687962" w:rsidR="00133494" w:rsidRPr="00BB727F" w:rsidRDefault="00133494" w:rsidP="0013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C2AFE1" w14:textId="016F229D" w:rsidR="00133494" w:rsidRDefault="008B5DC4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="0087462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  <w:p w14:paraId="4BEBD0CB" w14:textId="429BDA96" w:rsidR="008B5DC4" w:rsidRPr="008B5DC4" w:rsidRDefault="008B5DC4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925076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B5EB2A" w14:textId="77777777" w:rsidR="00133494" w:rsidRPr="00B2145F" w:rsidRDefault="00133494" w:rsidP="0013349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0B87EB" w14:textId="35E2B1A2" w:rsidR="00133494" w:rsidRPr="00B2145F" w:rsidRDefault="00133494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92507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33494" w:rsidRPr="00B2145F" w14:paraId="338C1DEE" w14:textId="77777777" w:rsidTr="00133494">
        <w:trPr>
          <w:trHeight w:val="425"/>
        </w:trPr>
        <w:tc>
          <w:tcPr>
            <w:tcW w:w="6102" w:type="dxa"/>
          </w:tcPr>
          <w:p w14:paraId="2113D1EE" w14:textId="77777777" w:rsidR="00133494" w:rsidRPr="00B2145F" w:rsidRDefault="00133494" w:rsidP="005363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1069526F" w14:textId="77777777" w:rsidR="00133494" w:rsidRPr="00B2145F" w:rsidRDefault="00133494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33494" w:rsidRPr="00B2145F" w14:paraId="15C96922" w14:textId="77777777" w:rsidTr="00FC6539">
        <w:tc>
          <w:tcPr>
            <w:tcW w:w="6102" w:type="dxa"/>
          </w:tcPr>
          <w:p w14:paraId="2164F061" w14:textId="77777777" w:rsidR="00133494" w:rsidRPr="006A2F53" w:rsidRDefault="00133494" w:rsidP="0013349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668691" w14:textId="1AD9797D" w:rsidR="00133494" w:rsidRPr="00B2145F" w:rsidRDefault="00FC6539" w:rsidP="0013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137,862</w:t>
            </w:r>
          </w:p>
        </w:tc>
        <w:tc>
          <w:tcPr>
            <w:tcW w:w="270" w:type="dxa"/>
            <w:vAlign w:val="bottom"/>
          </w:tcPr>
          <w:p w14:paraId="50452D89" w14:textId="77777777" w:rsidR="00133494" w:rsidRPr="00B2145F" w:rsidRDefault="00133494" w:rsidP="00133494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8F0B7D7" w14:textId="427AEC4A" w:rsidR="00133494" w:rsidRPr="006A2F53" w:rsidRDefault="00925076" w:rsidP="00D7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58,033</w:t>
            </w:r>
          </w:p>
        </w:tc>
      </w:tr>
      <w:tr w:rsidR="00133494" w:rsidRPr="00B2145F" w14:paraId="0A46A5A9" w14:textId="77777777" w:rsidTr="00FC6539">
        <w:tc>
          <w:tcPr>
            <w:tcW w:w="6102" w:type="dxa"/>
          </w:tcPr>
          <w:p w14:paraId="6AD2EF67" w14:textId="77777777" w:rsidR="00133494" w:rsidRPr="002A2F13" w:rsidRDefault="00133494" w:rsidP="00133494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2F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2A2F1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372925" w14:textId="241681C9" w:rsidR="00133494" w:rsidRPr="002A2F13" w:rsidRDefault="00FC6539" w:rsidP="00FC6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4324B7B" w14:textId="77777777" w:rsidR="00133494" w:rsidRPr="00B2145F" w:rsidRDefault="00133494" w:rsidP="00133494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8867BC2" w14:textId="046E4716" w:rsidR="00133494" w:rsidRPr="00B2145F" w:rsidRDefault="00925076" w:rsidP="00D7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3494" w:rsidRPr="00B2145F" w14:paraId="63FD0BD2" w14:textId="77777777" w:rsidTr="00FC6539">
        <w:tc>
          <w:tcPr>
            <w:tcW w:w="6102" w:type="dxa"/>
          </w:tcPr>
          <w:p w14:paraId="534DF240" w14:textId="77777777" w:rsidR="00133494" w:rsidRPr="006A2F53" w:rsidRDefault="00133494" w:rsidP="0013349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536161" w14:textId="6239E74D" w:rsidR="00133494" w:rsidRPr="00B2145F" w:rsidRDefault="00FC6539" w:rsidP="0013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137,862</w:t>
            </w:r>
          </w:p>
        </w:tc>
        <w:tc>
          <w:tcPr>
            <w:tcW w:w="270" w:type="dxa"/>
            <w:vAlign w:val="bottom"/>
          </w:tcPr>
          <w:p w14:paraId="49CBC82A" w14:textId="77777777" w:rsidR="00133494" w:rsidRPr="00B2145F" w:rsidRDefault="00133494" w:rsidP="00133494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ACBE6" w14:textId="40CB8432" w:rsidR="00133494" w:rsidRPr="00B2145F" w:rsidRDefault="00925076" w:rsidP="00D7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58,033</w:t>
            </w:r>
          </w:p>
        </w:tc>
      </w:tr>
    </w:tbl>
    <w:p w14:paraId="2052F32A" w14:textId="580D2133" w:rsidR="006D304C" w:rsidRPr="006D304C" w:rsidRDefault="006D304C">
      <w:pPr>
        <w:rPr>
          <w:rFonts w:asciiTheme="majorBidi" w:hAnsiTheme="majorBidi" w:cstheme="majorBidi"/>
        </w:rPr>
      </w:pPr>
    </w:p>
    <w:p w14:paraId="56193EA3" w14:textId="2184DBE4" w:rsidR="00186DAC" w:rsidRPr="006D304C" w:rsidRDefault="00A7386B" w:rsidP="00D03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p w14:paraId="5AA337BD" w14:textId="77777777" w:rsidR="00CC7516" w:rsidRDefault="00CC7516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  <w:sectPr w:rsidR="00CC7516" w:rsidSect="000E7734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11"/>
          <w:cols w:space="720"/>
        </w:sectPr>
      </w:pPr>
    </w:p>
    <w:p w14:paraId="12B0A0CF" w14:textId="77777777" w:rsidR="00CC7516" w:rsidRDefault="00DB3383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CC7516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ที่ดิน อาคารและอุปกรณ</w:t>
      </w:r>
      <w:r w:rsidR="00CC7516">
        <w:rPr>
          <w:rFonts w:asciiTheme="majorBidi" w:hAnsiTheme="majorBidi" w:cstheme="majorBidi" w:hint="cs"/>
          <w:sz w:val="30"/>
          <w:szCs w:val="30"/>
          <w:cs/>
          <w:lang w:val="th-TH"/>
        </w:rPr>
        <w:t>์</w:t>
      </w:r>
    </w:p>
    <w:p w14:paraId="6E030A07" w14:textId="77777777" w:rsidR="00CC7516" w:rsidRDefault="00CC7516" w:rsidP="00CC7516">
      <w:pPr>
        <w:rPr>
          <w:lang w:val="th-TH" w:eastAsia="x-none"/>
        </w:rPr>
      </w:pPr>
    </w:p>
    <w:tbl>
      <w:tblPr>
        <w:tblW w:w="1431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977"/>
        <w:gridCol w:w="1476"/>
        <w:gridCol w:w="242"/>
        <w:gridCol w:w="1434"/>
        <w:gridCol w:w="270"/>
        <w:gridCol w:w="1440"/>
        <w:gridCol w:w="270"/>
        <w:gridCol w:w="1440"/>
        <w:gridCol w:w="270"/>
        <w:gridCol w:w="1260"/>
        <w:gridCol w:w="270"/>
        <w:gridCol w:w="1350"/>
        <w:gridCol w:w="270"/>
        <w:gridCol w:w="1350"/>
      </w:tblGrid>
      <w:tr w:rsidR="00CC7516" w:rsidRPr="004D1F50" w14:paraId="23A1D10F" w14:textId="77777777" w:rsidTr="0086582D">
        <w:trPr>
          <w:cantSplit/>
          <w:trHeight w:val="68"/>
          <w:tblHeader/>
        </w:trPr>
        <w:tc>
          <w:tcPr>
            <w:tcW w:w="2977" w:type="dxa"/>
          </w:tcPr>
          <w:p w14:paraId="032CDE88" w14:textId="77777777" w:rsidR="00CC7516" w:rsidRPr="004D1F50" w:rsidRDefault="00CC7516" w:rsidP="0086582D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476" w:type="dxa"/>
            <w:vAlign w:val="bottom"/>
          </w:tcPr>
          <w:p w14:paraId="6B61AF91" w14:textId="77777777" w:rsidR="00CC7516" w:rsidRPr="004D1F50" w:rsidRDefault="00CC7516" w:rsidP="0086582D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</w:p>
        </w:tc>
        <w:tc>
          <w:tcPr>
            <w:tcW w:w="242" w:type="dxa"/>
            <w:vAlign w:val="bottom"/>
          </w:tcPr>
          <w:p w14:paraId="1D99354E" w14:textId="77777777" w:rsidR="00CC7516" w:rsidRPr="004D1F50" w:rsidRDefault="00CC7516" w:rsidP="0086582D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34" w:type="dxa"/>
            <w:vAlign w:val="bottom"/>
          </w:tcPr>
          <w:p w14:paraId="199EC3D6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vAlign w:val="bottom"/>
          </w:tcPr>
          <w:p w14:paraId="7ACB9BB1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7020C2EB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vAlign w:val="bottom"/>
          </w:tcPr>
          <w:p w14:paraId="33E2A7AF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1947B739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เครื่องตกแต่ง</w:t>
            </w:r>
          </w:p>
        </w:tc>
        <w:tc>
          <w:tcPr>
            <w:tcW w:w="270" w:type="dxa"/>
            <w:vAlign w:val="bottom"/>
          </w:tcPr>
          <w:p w14:paraId="6F4CC698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6F6B9A98" w14:textId="77777777" w:rsidR="00CC7516" w:rsidRPr="004D1F50" w:rsidRDefault="00CC7516" w:rsidP="0086582D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E16B048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77585C3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129947E2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D676BDD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C7516" w:rsidRPr="004D1F50" w14:paraId="3695DE21" w14:textId="77777777" w:rsidTr="0086582D">
        <w:trPr>
          <w:cantSplit/>
          <w:trHeight w:val="68"/>
          <w:tblHeader/>
        </w:trPr>
        <w:tc>
          <w:tcPr>
            <w:tcW w:w="2977" w:type="dxa"/>
          </w:tcPr>
          <w:p w14:paraId="11DDE2C6" w14:textId="77777777" w:rsidR="00CC7516" w:rsidRPr="004D1F50" w:rsidRDefault="00CC7516" w:rsidP="0086582D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476" w:type="dxa"/>
            <w:vAlign w:val="bottom"/>
          </w:tcPr>
          <w:p w14:paraId="085193DC" w14:textId="77777777" w:rsidR="00CC7516" w:rsidRPr="004D1F50" w:rsidRDefault="00CC7516" w:rsidP="0086582D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 w:rsidRPr="004D1F50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ที่ดิน</w:t>
            </w:r>
          </w:p>
        </w:tc>
        <w:tc>
          <w:tcPr>
            <w:tcW w:w="242" w:type="dxa"/>
            <w:vAlign w:val="bottom"/>
          </w:tcPr>
          <w:p w14:paraId="3CA20ECD" w14:textId="77777777" w:rsidR="00CC7516" w:rsidRPr="004D1F50" w:rsidRDefault="00CC7516" w:rsidP="0086582D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34" w:type="dxa"/>
            <w:vAlign w:val="bottom"/>
          </w:tcPr>
          <w:p w14:paraId="301EAAEF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14:paraId="23907236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777A3DDB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เครื่องจักร</w:t>
            </w:r>
          </w:p>
        </w:tc>
        <w:tc>
          <w:tcPr>
            <w:tcW w:w="270" w:type="dxa"/>
            <w:vAlign w:val="bottom"/>
          </w:tcPr>
          <w:p w14:paraId="27A3FC43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59115A00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09B68CAB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3B3F275B" w14:textId="77777777" w:rsidR="00CC7516" w:rsidRPr="004D1F50" w:rsidRDefault="00CC7516" w:rsidP="0086582D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0D5A07C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E7A6108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ระหว่าง</w:t>
            </w:r>
          </w:p>
        </w:tc>
        <w:tc>
          <w:tcPr>
            <w:tcW w:w="270" w:type="dxa"/>
            <w:vAlign w:val="bottom"/>
          </w:tcPr>
          <w:p w14:paraId="57E93B49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9943A86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C7516" w:rsidRPr="004D1F50" w14:paraId="4EC2674D" w14:textId="77777777" w:rsidTr="0086582D">
        <w:trPr>
          <w:cantSplit/>
          <w:trHeight w:val="68"/>
          <w:tblHeader/>
        </w:trPr>
        <w:tc>
          <w:tcPr>
            <w:tcW w:w="2977" w:type="dxa"/>
          </w:tcPr>
          <w:p w14:paraId="2E775B5A" w14:textId="77777777" w:rsidR="00CC7516" w:rsidRPr="004D1F50" w:rsidRDefault="00CC7516" w:rsidP="0086582D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476" w:type="dxa"/>
            <w:vAlign w:val="bottom"/>
          </w:tcPr>
          <w:p w14:paraId="33F84A7C" w14:textId="77777777" w:rsidR="00CC7516" w:rsidRPr="004D1F50" w:rsidRDefault="00CC7516" w:rsidP="0086582D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 w:rsidRPr="004D1F50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และส่วน</w:t>
            </w:r>
          </w:p>
        </w:tc>
        <w:tc>
          <w:tcPr>
            <w:tcW w:w="242" w:type="dxa"/>
            <w:vAlign w:val="bottom"/>
          </w:tcPr>
          <w:p w14:paraId="574E5920" w14:textId="77777777" w:rsidR="00CC7516" w:rsidRPr="004D1F50" w:rsidRDefault="00CC7516" w:rsidP="0086582D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34" w:type="dxa"/>
            <w:vAlign w:val="bottom"/>
          </w:tcPr>
          <w:p w14:paraId="73BE17E8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และส่วน</w:t>
            </w:r>
          </w:p>
        </w:tc>
        <w:tc>
          <w:tcPr>
            <w:tcW w:w="270" w:type="dxa"/>
            <w:vAlign w:val="bottom"/>
          </w:tcPr>
          <w:p w14:paraId="5EA82613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73C99E69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และอุปกรณ์</w:t>
            </w:r>
          </w:p>
        </w:tc>
        <w:tc>
          <w:tcPr>
            <w:tcW w:w="270" w:type="dxa"/>
            <w:vAlign w:val="bottom"/>
          </w:tcPr>
          <w:p w14:paraId="18CF177C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5BC4B4E8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และเครื่องใช้</w:t>
            </w:r>
          </w:p>
        </w:tc>
        <w:tc>
          <w:tcPr>
            <w:tcW w:w="270" w:type="dxa"/>
            <w:vAlign w:val="bottom"/>
          </w:tcPr>
          <w:p w14:paraId="245CFF5A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1EBCD5B9" w14:textId="77777777" w:rsidR="00CC7516" w:rsidRPr="004D1F50" w:rsidRDefault="00CC7516" w:rsidP="0086582D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D5FCC42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F2BE6B3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ก่อสร้างและ</w:t>
            </w:r>
          </w:p>
        </w:tc>
        <w:tc>
          <w:tcPr>
            <w:tcW w:w="270" w:type="dxa"/>
            <w:vAlign w:val="bottom"/>
          </w:tcPr>
          <w:p w14:paraId="023E625C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E500451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C7516" w:rsidRPr="004D1F50" w14:paraId="4695950D" w14:textId="77777777" w:rsidTr="0086582D">
        <w:trPr>
          <w:cantSplit/>
          <w:trHeight w:val="68"/>
          <w:tblHeader/>
        </w:trPr>
        <w:tc>
          <w:tcPr>
            <w:tcW w:w="2977" w:type="dxa"/>
          </w:tcPr>
          <w:p w14:paraId="1301D795" w14:textId="77777777" w:rsidR="00CC7516" w:rsidRPr="004D1F50" w:rsidRDefault="00CC7516" w:rsidP="0086582D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476" w:type="dxa"/>
            <w:vAlign w:val="bottom"/>
          </w:tcPr>
          <w:p w14:paraId="48B8241A" w14:textId="77777777" w:rsidR="00CC7516" w:rsidRPr="004D1F50" w:rsidRDefault="00CC7516" w:rsidP="0086582D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 w:rsidRPr="004D1F50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ปรับปรุงที่ดิน</w:t>
            </w:r>
          </w:p>
        </w:tc>
        <w:tc>
          <w:tcPr>
            <w:tcW w:w="242" w:type="dxa"/>
            <w:vAlign w:val="bottom"/>
          </w:tcPr>
          <w:p w14:paraId="5B4DE364" w14:textId="77777777" w:rsidR="00CC7516" w:rsidRPr="004D1F50" w:rsidRDefault="00CC7516" w:rsidP="0086582D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34" w:type="dxa"/>
            <w:vAlign w:val="bottom"/>
          </w:tcPr>
          <w:p w14:paraId="56196D63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ปรับปรุงอาคาร</w:t>
            </w:r>
          </w:p>
        </w:tc>
        <w:tc>
          <w:tcPr>
            <w:tcW w:w="270" w:type="dxa"/>
            <w:vAlign w:val="bottom"/>
          </w:tcPr>
          <w:p w14:paraId="288644AF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4205BF9F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โรงงาน</w:t>
            </w:r>
          </w:p>
        </w:tc>
        <w:tc>
          <w:tcPr>
            <w:tcW w:w="270" w:type="dxa"/>
            <w:vAlign w:val="bottom"/>
          </w:tcPr>
          <w:p w14:paraId="71950CA0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7E125C78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270" w:type="dxa"/>
            <w:vAlign w:val="bottom"/>
          </w:tcPr>
          <w:p w14:paraId="21725BA9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3B3323CF" w14:textId="77777777" w:rsidR="00CC7516" w:rsidRPr="004D1F50" w:rsidRDefault="00CC7516" w:rsidP="0086582D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 xml:space="preserve">  </w:t>
            </w:r>
            <w:r w:rsidRPr="004D1F50">
              <w:rPr>
                <w:rFonts w:ascii="Angsana New" w:hAnsi="Angsana New"/>
                <w:sz w:val="29"/>
                <w:szCs w:val="29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33F185A1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3A04BA0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478226AC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7125D63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</w:tr>
      <w:tr w:rsidR="00CC7516" w:rsidRPr="004D1F50" w14:paraId="12A5A438" w14:textId="77777777" w:rsidTr="0086582D">
        <w:trPr>
          <w:cantSplit/>
          <w:trHeight w:val="68"/>
          <w:tblHeader/>
        </w:trPr>
        <w:tc>
          <w:tcPr>
            <w:tcW w:w="2977" w:type="dxa"/>
          </w:tcPr>
          <w:p w14:paraId="7383F7C0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342" w:type="dxa"/>
            <w:gridSpan w:val="13"/>
          </w:tcPr>
          <w:p w14:paraId="28C46D66" w14:textId="77777777" w:rsidR="00CC7516" w:rsidRPr="004D1F50" w:rsidRDefault="00CC7516" w:rsidP="0086582D">
            <w:pPr>
              <w:pStyle w:val="a3"/>
              <w:tabs>
                <w:tab w:val="decimal" w:pos="6012"/>
              </w:tabs>
              <w:ind w:left="-108" w:right="0"/>
              <w:jc w:val="left"/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  <w:t>(</w:t>
            </w:r>
            <w:r w:rsidRPr="004D1F50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พันบาท</w:t>
            </w:r>
            <w:r w:rsidRPr="004D1F50"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  <w:t>)</w:t>
            </w:r>
          </w:p>
        </w:tc>
      </w:tr>
      <w:tr w:rsidR="00CC7516" w:rsidRPr="002F1F64" w14:paraId="3DDD5409" w14:textId="77777777" w:rsidTr="0086582D">
        <w:trPr>
          <w:cantSplit/>
          <w:trHeight w:val="288"/>
        </w:trPr>
        <w:tc>
          <w:tcPr>
            <w:tcW w:w="2977" w:type="dxa"/>
          </w:tcPr>
          <w:p w14:paraId="7799BABA" w14:textId="77777777" w:rsidR="00CC7516" w:rsidRPr="00AD54EC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  <w:lang w:val="en-GB"/>
              </w:rPr>
            </w:pPr>
            <w:r w:rsidRPr="004D1F5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476" w:type="dxa"/>
          </w:tcPr>
          <w:p w14:paraId="5F9D6F39" w14:textId="77777777" w:rsidR="00CC7516" w:rsidRPr="002F1F64" w:rsidRDefault="00CC7516" w:rsidP="0086582D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35C0CF13" w14:textId="77777777" w:rsidR="00CC7516" w:rsidRPr="002F1F64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34" w:type="dxa"/>
          </w:tcPr>
          <w:p w14:paraId="40D4DEEC" w14:textId="77777777" w:rsidR="00CC7516" w:rsidRPr="002F1F64" w:rsidRDefault="00CC7516" w:rsidP="0086582D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178E777" w14:textId="77777777" w:rsidR="00CC7516" w:rsidRPr="002F1F64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40" w:type="dxa"/>
          </w:tcPr>
          <w:p w14:paraId="56549101" w14:textId="77777777" w:rsidR="00CC7516" w:rsidRPr="002F1F64" w:rsidRDefault="00CC7516" w:rsidP="0086582D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</w:p>
        </w:tc>
        <w:tc>
          <w:tcPr>
            <w:tcW w:w="270" w:type="dxa"/>
          </w:tcPr>
          <w:p w14:paraId="054BA5DD" w14:textId="77777777" w:rsidR="00CC7516" w:rsidRPr="002F1F64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40" w:type="dxa"/>
          </w:tcPr>
          <w:p w14:paraId="4226C23D" w14:textId="77777777" w:rsidR="00CC7516" w:rsidRPr="002F1F64" w:rsidRDefault="00CC7516" w:rsidP="0086582D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63F6656A" w14:textId="77777777" w:rsidR="00CC7516" w:rsidRPr="002F1F64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</w:tcPr>
          <w:p w14:paraId="7E9D89BE" w14:textId="77777777" w:rsidR="00CC7516" w:rsidRPr="002F1F64" w:rsidRDefault="00CC7516" w:rsidP="0086582D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7CBA2FFC" w14:textId="77777777" w:rsidR="00CC7516" w:rsidRPr="002F1F64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0DCFE164" w14:textId="77777777" w:rsidR="00CC7516" w:rsidRPr="002F1F64" w:rsidRDefault="00CC7516" w:rsidP="0086582D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7B068321" w14:textId="77777777" w:rsidR="00CC7516" w:rsidRPr="002F1F64" w:rsidRDefault="00CC7516" w:rsidP="0086582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43E185F8" w14:textId="77777777" w:rsidR="00CC7516" w:rsidRPr="002F1F64" w:rsidRDefault="00CC7516" w:rsidP="0086582D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</w:tr>
      <w:tr w:rsidR="00CC7516" w:rsidRPr="002F1F64" w14:paraId="1E774314" w14:textId="77777777" w:rsidTr="0086582D">
        <w:trPr>
          <w:cantSplit/>
          <w:trHeight w:val="288"/>
        </w:trPr>
        <w:tc>
          <w:tcPr>
            <w:tcW w:w="2977" w:type="dxa"/>
          </w:tcPr>
          <w:p w14:paraId="6EEDA80C" w14:textId="77777777" w:rsidR="00CC7516" w:rsidRPr="002449B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2449B0">
              <w:rPr>
                <w:rFonts w:ascii="Angsana New" w:hAnsi="Angsana New"/>
                <w:sz w:val="29"/>
                <w:szCs w:val="29"/>
                <w:cs/>
              </w:rPr>
              <w:t>ณ วันที่</w:t>
            </w:r>
            <w:r w:rsidRPr="002449B0">
              <w:rPr>
                <w:rFonts w:ascii="Angsana New" w:hAnsi="Angsana New"/>
                <w:sz w:val="29"/>
                <w:szCs w:val="29"/>
              </w:rPr>
              <w:t xml:space="preserve"> 1</w:t>
            </w:r>
            <w:r w:rsidRPr="002449B0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  <w:r w:rsidRPr="002449B0">
              <w:rPr>
                <w:rFonts w:ascii="Angsana New" w:hAnsi="Angsana New"/>
                <w:sz w:val="29"/>
                <w:szCs w:val="29"/>
              </w:rPr>
              <w:t>256</w:t>
            </w:r>
            <w:r w:rsidRPr="002449B0">
              <w:rPr>
                <w:rFonts w:ascii="Angsana New" w:hAnsi="Angsana New"/>
                <w:sz w:val="29"/>
                <w:szCs w:val="29"/>
                <w:lang w:val="en-GB"/>
              </w:rPr>
              <w:t>6</w:t>
            </w:r>
          </w:p>
        </w:tc>
        <w:tc>
          <w:tcPr>
            <w:tcW w:w="1476" w:type="dxa"/>
          </w:tcPr>
          <w:p w14:paraId="2E54B8D7" w14:textId="77777777" w:rsidR="00CC7516" w:rsidRPr="002449B0" w:rsidRDefault="00CC7516" w:rsidP="0086582D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281,677</w:t>
            </w:r>
          </w:p>
        </w:tc>
        <w:tc>
          <w:tcPr>
            <w:tcW w:w="242" w:type="dxa"/>
            <w:vAlign w:val="bottom"/>
          </w:tcPr>
          <w:p w14:paraId="0343D9EA" w14:textId="77777777" w:rsidR="00CC7516" w:rsidRPr="002449B0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34" w:type="dxa"/>
          </w:tcPr>
          <w:p w14:paraId="5D0B9643" w14:textId="77777777" w:rsidR="00CC7516" w:rsidRPr="002449B0" w:rsidRDefault="00CC7516" w:rsidP="0086582D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319,743</w:t>
            </w:r>
          </w:p>
        </w:tc>
        <w:tc>
          <w:tcPr>
            <w:tcW w:w="270" w:type="dxa"/>
            <w:vAlign w:val="bottom"/>
          </w:tcPr>
          <w:p w14:paraId="20906149" w14:textId="77777777" w:rsidR="00CC7516" w:rsidRPr="002449B0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5DF0E8F0" w14:textId="77777777" w:rsidR="00CC7516" w:rsidRPr="002449B0" w:rsidRDefault="00CC7516" w:rsidP="0086582D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408,198</w:t>
            </w:r>
          </w:p>
        </w:tc>
        <w:tc>
          <w:tcPr>
            <w:tcW w:w="270" w:type="dxa"/>
          </w:tcPr>
          <w:p w14:paraId="7E251A99" w14:textId="77777777" w:rsidR="00CC7516" w:rsidRPr="002449B0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707A507F" w14:textId="77777777" w:rsidR="00CC7516" w:rsidRPr="002449B0" w:rsidRDefault="00CC7516" w:rsidP="0086582D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27,305</w:t>
            </w:r>
          </w:p>
        </w:tc>
        <w:tc>
          <w:tcPr>
            <w:tcW w:w="270" w:type="dxa"/>
          </w:tcPr>
          <w:p w14:paraId="1F6F0E27" w14:textId="77777777" w:rsidR="00CC7516" w:rsidRPr="002449B0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027EA4F2" w14:textId="77777777" w:rsidR="00CC7516" w:rsidRPr="002449B0" w:rsidRDefault="00CC7516" w:rsidP="0086582D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45,708</w:t>
            </w:r>
          </w:p>
        </w:tc>
        <w:tc>
          <w:tcPr>
            <w:tcW w:w="270" w:type="dxa"/>
          </w:tcPr>
          <w:p w14:paraId="4F8A82EC" w14:textId="77777777" w:rsidR="00CC7516" w:rsidRPr="002449B0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FCD7B9F" w14:textId="77777777" w:rsidR="00CC7516" w:rsidRPr="002449B0" w:rsidRDefault="00CC7516" w:rsidP="0086582D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26,444</w:t>
            </w:r>
          </w:p>
        </w:tc>
        <w:tc>
          <w:tcPr>
            <w:tcW w:w="270" w:type="dxa"/>
          </w:tcPr>
          <w:p w14:paraId="590C2BBF" w14:textId="77777777" w:rsidR="00CC7516" w:rsidRPr="002449B0" w:rsidRDefault="00CC7516" w:rsidP="0086582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2F725F0" w14:textId="77777777" w:rsidR="00CC7516" w:rsidRPr="002449B0" w:rsidRDefault="00CC7516" w:rsidP="0086582D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1,109,075</w:t>
            </w:r>
          </w:p>
        </w:tc>
      </w:tr>
      <w:tr w:rsidR="00A600DA" w:rsidRPr="004D1F50" w14:paraId="4FC685C9" w14:textId="77777777" w:rsidTr="00181AFE">
        <w:trPr>
          <w:cantSplit/>
          <w:trHeight w:val="288"/>
        </w:trPr>
        <w:tc>
          <w:tcPr>
            <w:tcW w:w="2977" w:type="dxa"/>
          </w:tcPr>
          <w:p w14:paraId="60551667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476" w:type="dxa"/>
            <w:shd w:val="clear" w:color="auto" w:fill="auto"/>
          </w:tcPr>
          <w:p w14:paraId="3B4959D7" w14:textId="6E0DAC8A" w:rsidR="00CC7516" w:rsidRPr="004D1F50" w:rsidRDefault="000F5D5C" w:rsidP="0086582D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8086094" w14:textId="77777777" w:rsidR="00CC7516" w:rsidRPr="004D1F50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446DCE94" w14:textId="60EDCB6E" w:rsidR="00CC7516" w:rsidRPr="004D1F50" w:rsidRDefault="000F5D5C" w:rsidP="0086582D">
            <w:pPr>
              <w:pStyle w:val="a3"/>
              <w:tabs>
                <w:tab w:val="decimal" w:pos="89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9AE22D" w14:textId="77777777" w:rsidR="00CC7516" w:rsidRPr="004D1F50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7E3AD18" w14:textId="635C9622" w:rsidR="00CC7516" w:rsidRPr="004D1F50" w:rsidRDefault="000F5D5C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962</w:t>
            </w:r>
          </w:p>
        </w:tc>
        <w:tc>
          <w:tcPr>
            <w:tcW w:w="270" w:type="dxa"/>
            <w:shd w:val="clear" w:color="auto" w:fill="auto"/>
          </w:tcPr>
          <w:p w14:paraId="647435E7" w14:textId="77777777" w:rsidR="00CC7516" w:rsidRPr="004D1F50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944C3FF" w14:textId="529D3626" w:rsidR="00CC7516" w:rsidRPr="004D1F50" w:rsidRDefault="000F5D5C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1,134</w:t>
            </w:r>
          </w:p>
        </w:tc>
        <w:tc>
          <w:tcPr>
            <w:tcW w:w="270" w:type="dxa"/>
            <w:shd w:val="clear" w:color="auto" w:fill="auto"/>
          </w:tcPr>
          <w:p w14:paraId="3E1FE8C0" w14:textId="77777777" w:rsidR="00CC7516" w:rsidRPr="004D1F50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930E2CB" w14:textId="49236230" w:rsidR="00CC7516" w:rsidRPr="004D1F50" w:rsidRDefault="000F5D5C" w:rsidP="0086582D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7965CF" w14:textId="77777777" w:rsidR="00CC7516" w:rsidRPr="004D1F50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343646E" w14:textId="38B831C1" w:rsidR="00CC7516" w:rsidRPr="004D1F50" w:rsidRDefault="000F5D5C" w:rsidP="0086582D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17,9</w:t>
            </w:r>
            <w:r w:rsidR="00754EE4">
              <w:rPr>
                <w:rFonts w:ascii="Angsana New" w:hAnsi="Angsana New"/>
                <w:sz w:val="29"/>
                <w:szCs w:val="29"/>
                <w:lang w:val="en-US"/>
              </w:rPr>
              <w:t>0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B70AC93" w14:textId="77777777" w:rsidR="00CC7516" w:rsidRPr="004D1F50" w:rsidRDefault="00CC7516" w:rsidP="0086582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C994A5B" w14:textId="044EC4CD" w:rsidR="00CC7516" w:rsidRPr="004D1F50" w:rsidRDefault="000F5D5C" w:rsidP="0086582D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20,0</w:t>
            </w:r>
            <w:r w:rsidR="00754EE4">
              <w:rPr>
                <w:rFonts w:ascii="Angsana New" w:hAnsi="Angsana New"/>
                <w:sz w:val="29"/>
                <w:szCs w:val="29"/>
                <w:lang w:val="en-US"/>
              </w:rPr>
              <w:t>0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</w:p>
        </w:tc>
      </w:tr>
      <w:tr w:rsidR="00A600DA" w:rsidRPr="004D1F50" w14:paraId="6881F285" w14:textId="77777777" w:rsidTr="00181AFE">
        <w:trPr>
          <w:cantSplit/>
          <w:trHeight w:val="288"/>
        </w:trPr>
        <w:tc>
          <w:tcPr>
            <w:tcW w:w="2977" w:type="dxa"/>
          </w:tcPr>
          <w:p w14:paraId="0E074C42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โอน</w:t>
            </w:r>
          </w:p>
        </w:tc>
        <w:tc>
          <w:tcPr>
            <w:tcW w:w="1476" w:type="dxa"/>
            <w:shd w:val="clear" w:color="auto" w:fill="auto"/>
          </w:tcPr>
          <w:p w14:paraId="49054A74" w14:textId="1DA12B89" w:rsidR="00CC7516" w:rsidRPr="004D1F50" w:rsidRDefault="000F5D5C" w:rsidP="0086582D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B06331B" w14:textId="77777777" w:rsidR="00CC7516" w:rsidRPr="004D1F50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67E39362" w14:textId="6ADA16A5" w:rsidR="00CC7516" w:rsidRPr="004D1F50" w:rsidRDefault="000F5D5C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4,468</w:t>
            </w:r>
          </w:p>
        </w:tc>
        <w:tc>
          <w:tcPr>
            <w:tcW w:w="270" w:type="dxa"/>
            <w:shd w:val="clear" w:color="auto" w:fill="auto"/>
          </w:tcPr>
          <w:p w14:paraId="209A0B1E" w14:textId="77777777" w:rsidR="00CC7516" w:rsidRPr="004D1F50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0A942AF" w14:textId="3D743B0E" w:rsidR="00CC7516" w:rsidRPr="004D1F50" w:rsidRDefault="000F5D5C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16,14</w:t>
            </w:r>
            <w:r w:rsidR="00181AFE">
              <w:rPr>
                <w:rFonts w:ascii="Angsana New" w:hAnsi="Angsana New"/>
                <w:sz w:val="29"/>
                <w:szCs w:val="29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87003AD" w14:textId="77777777" w:rsidR="00CC7516" w:rsidRPr="004D1F50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C49BDFE" w14:textId="5DE72BB7" w:rsidR="00CC7516" w:rsidRPr="004D1F50" w:rsidRDefault="000F5D5C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619</w:t>
            </w:r>
          </w:p>
        </w:tc>
        <w:tc>
          <w:tcPr>
            <w:tcW w:w="270" w:type="dxa"/>
            <w:shd w:val="clear" w:color="auto" w:fill="auto"/>
          </w:tcPr>
          <w:p w14:paraId="440A9150" w14:textId="77777777" w:rsidR="00CC7516" w:rsidRPr="004D1F50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475944F" w14:textId="6D7A94A4" w:rsidR="00CC7516" w:rsidRPr="004D1F50" w:rsidRDefault="000F5D5C" w:rsidP="0086582D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C78A45" w14:textId="77777777" w:rsidR="00CC7516" w:rsidRPr="004D1F50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B103E4D" w14:textId="01B89143" w:rsidR="00CC7516" w:rsidRPr="004D1F50" w:rsidRDefault="000F5D5C" w:rsidP="0086582D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(21,229)</w:t>
            </w:r>
          </w:p>
        </w:tc>
        <w:tc>
          <w:tcPr>
            <w:tcW w:w="270" w:type="dxa"/>
            <w:shd w:val="clear" w:color="auto" w:fill="auto"/>
          </w:tcPr>
          <w:p w14:paraId="7932E384" w14:textId="77777777" w:rsidR="00CC7516" w:rsidRPr="004D1F50" w:rsidRDefault="00CC7516" w:rsidP="0086582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04F2D19" w14:textId="39BAF108" w:rsidR="00CC7516" w:rsidRPr="004D1F50" w:rsidRDefault="00181AFE" w:rsidP="00181AFE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A600DA" w:rsidRPr="004D1F50" w14:paraId="69C89727" w14:textId="77777777" w:rsidTr="00181AFE">
        <w:trPr>
          <w:cantSplit/>
          <w:trHeight w:val="288"/>
        </w:trPr>
        <w:tc>
          <w:tcPr>
            <w:tcW w:w="2977" w:type="dxa"/>
          </w:tcPr>
          <w:p w14:paraId="5C41BB5F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 xml:space="preserve">/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60BE0A4B" w14:textId="4B0FF4EB" w:rsidR="00CC7516" w:rsidRPr="004D1F50" w:rsidRDefault="000F5D5C" w:rsidP="0086582D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59DD6D4" w14:textId="77777777" w:rsidR="00CC7516" w:rsidRPr="004D1F50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43477F52" w14:textId="4BA3AB41" w:rsidR="00CC7516" w:rsidRPr="004D1F50" w:rsidRDefault="000F5D5C" w:rsidP="0086582D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EC53D1" w14:textId="77777777" w:rsidR="00CC7516" w:rsidRPr="004D1F50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584967" w14:textId="1D6678DA" w:rsidR="00CC7516" w:rsidRPr="004D1F50" w:rsidRDefault="000F5D5C" w:rsidP="0086582D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(731)</w:t>
            </w:r>
          </w:p>
        </w:tc>
        <w:tc>
          <w:tcPr>
            <w:tcW w:w="270" w:type="dxa"/>
            <w:shd w:val="clear" w:color="auto" w:fill="auto"/>
          </w:tcPr>
          <w:p w14:paraId="0F04AB0B" w14:textId="77777777" w:rsidR="00CC7516" w:rsidRPr="004D1F50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22886F" w14:textId="718F417B" w:rsidR="00CC7516" w:rsidRPr="004D1F50" w:rsidRDefault="000F5D5C" w:rsidP="0086582D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(88)</w:t>
            </w:r>
          </w:p>
        </w:tc>
        <w:tc>
          <w:tcPr>
            <w:tcW w:w="270" w:type="dxa"/>
            <w:shd w:val="clear" w:color="auto" w:fill="auto"/>
          </w:tcPr>
          <w:p w14:paraId="64D8D015" w14:textId="77777777" w:rsidR="00CC7516" w:rsidRPr="004D1F50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CB39396" w14:textId="12A5432E" w:rsidR="00CC7516" w:rsidRPr="004D1F50" w:rsidRDefault="000F5D5C" w:rsidP="0086582D">
            <w:pPr>
              <w:pStyle w:val="a3"/>
              <w:tabs>
                <w:tab w:val="decimal" w:pos="79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31D927" w14:textId="77777777" w:rsidR="00CC7516" w:rsidRPr="004D1F50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3648A27" w14:textId="5A772A9E" w:rsidR="00CC7516" w:rsidRPr="004D1F50" w:rsidRDefault="00754EE4" w:rsidP="00754EE4">
            <w:pPr>
              <w:pStyle w:val="a3"/>
              <w:tabs>
                <w:tab w:val="decimal" w:pos="79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14E3F7" w14:textId="77777777" w:rsidR="00CC7516" w:rsidRPr="004D1F50" w:rsidRDefault="00CC7516" w:rsidP="0086582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37A66DA" w14:textId="3064FEF3" w:rsidR="00CC7516" w:rsidRPr="004D1F50" w:rsidRDefault="000F5D5C" w:rsidP="000F5D5C">
            <w:pPr>
              <w:pStyle w:val="a3"/>
              <w:tabs>
                <w:tab w:val="decimal" w:pos="106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(8</w:t>
            </w:r>
            <w:r w:rsidR="00754EE4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9)</w:t>
            </w:r>
          </w:p>
        </w:tc>
      </w:tr>
      <w:tr w:rsidR="00A600DA" w:rsidRPr="004D1F50" w14:paraId="158B5CD7" w14:textId="77777777" w:rsidTr="00181AFE">
        <w:trPr>
          <w:cantSplit/>
          <w:trHeight w:val="288"/>
        </w:trPr>
        <w:tc>
          <w:tcPr>
            <w:tcW w:w="2977" w:type="dxa"/>
          </w:tcPr>
          <w:p w14:paraId="4F5BAAD4" w14:textId="72B12DAC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3</w:t>
            </w:r>
            <w:r w:rsidR="00A600DA">
              <w:rPr>
                <w:rFonts w:ascii="Angsana New" w:hAnsi="Angsana New"/>
                <w:b/>
                <w:bCs/>
                <w:sz w:val="29"/>
                <w:szCs w:val="29"/>
              </w:rPr>
              <w:t>0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ม</w:t>
            </w:r>
            <w:r w:rsidR="00A600DA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ิถุนายน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563EE" w14:textId="7EE2FE32" w:rsidR="00CC7516" w:rsidRPr="000F5D5C" w:rsidRDefault="000F5D5C" w:rsidP="009D595D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0F5D5C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281,677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BC75DED" w14:textId="77777777" w:rsidR="00CC7516" w:rsidRPr="000F5D5C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B3D57" w14:textId="0FE31365" w:rsidR="00CC7516" w:rsidRPr="000F5D5C" w:rsidRDefault="000F5D5C" w:rsidP="0086582D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324,211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1D1057" w14:textId="77777777" w:rsidR="00CC7516" w:rsidRPr="000F5D5C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8BC5C" w14:textId="77388A2C" w:rsidR="00CC7516" w:rsidRPr="000F5D5C" w:rsidRDefault="000F5D5C" w:rsidP="0086582D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424,57</w:t>
            </w:r>
            <w:r w:rsidR="00DE0A4C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F2EFEB2" w14:textId="77777777" w:rsidR="00CC7516" w:rsidRPr="000F5D5C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DD472" w14:textId="3AFAF8B1" w:rsidR="00CC7516" w:rsidRPr="000F5D5C" w:rsidRDefault="000F5D5C" w:rsidP="0086582D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28,970</w:t>
            </w:r>
          </w:p>
        </w:tc>
        <w:tc>
          <w:tcPr>
            <w:tcW w:w="270" w:type="dxa"/>
            <w:shd w:val="clear" w:color="auto" w:fill="auto"/>
          </w:tcPr>
          <w:p w14:paraId="46FBF4D4" w14:textId="77777777" w:rsidR="00CC7516" w:rsidRPr="000F5D5C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C3392" w14:textId="072F1A32" w:rsidR="00CC7516" w:rsidRPr="000F5D5C" w:rsidRDefault="000F5D5C" w:rsidP="0086582D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45,708</w:t>
            </w:r>
          </w:p>
        </w:tc>
        <w:tc>
          <w:tcPr>
            <w:tcW w:w="270" w:type="dxa"/>
            <w:shd w:val="clear" w:color="auto" w:fill="auto"/>
          </w:tcPr>
          <w:p w14:paraId="6283379C" w14:textId="77777777" w:rsidR="00CC7516" w:rsidRPr="000F5D5C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95820" w14:textId="7EC53DB0" w:rsidR="00CC7516" w:rsidRPr="000F5D5C" w:rsidRDefault="000F5D5C" w:rsidP="0086582D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23,123</w:t>
            </w:r>
          </w:p>
        </w:tc>
        <w:tc>
          <w:tcPr>
            <w:tcW w:w="270" w:type="dxa"/>
            <w:shd w:val="clear" w:color="auto" w:fill="auto"/>
          </w:tcPr>
          <w:p w14:paraId="1EB6B884" w14:textId="77777777" w:rsidR="00CC7516" w:rsidRPr="000F5D5C" w:rsidRDefault="00CC7516" w:rsidP="0086582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16137" w14:textId="1A627D8C" w:rsidR="00CC7516" w:rsidRPr="000F5D5C" w:rsidRDefault="001C08C9" w:rsidP="0086582D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1,128,260</w:t>
            </w:r>
          </w:p>
        </w:tc>
      </w:tr>
      <w:tr w:rsidR="00CC7516" w:rsidRPr="004D1F50" w14:paraId="4756E6AC" w14:textId="77777777" w:rsidTr="0086582D">
        <w:trPr>
          <w:cantSplit/>
          <w:trHeight w:val="288"/>
        </w:trPr>
        <w:tc>
          <w:tcPr>
            <w:tcW w:w="2977" w:type="dxa"/>
          </w:tcPr>
          <w:p w14:paraId="1E756020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17F5720F" w14:textId="77777777" w:rsidR="00CC7516" w:rsidRDefault="00CC7516" w:rsidP="0086582D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2" w:type="dxa"/>
          </w:tcPr>
          <w:p w14:paraId="3E257966" w14:textId="77777777" w:rsidR="00CC7516" w:rsidRPr="004D1F50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3EAF10A0" w14:textId="77777777" w:rsidR="00CC7516" w:rsidRDefault="00CC7516" w:rsidP="0086582D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5D1DAA68" w14:textId="77777777" w:rsidR="00CC7516" w:rsidRPr="004D1F50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1F4147" w14:textId="77777777" w:rsidR="00CC7516" w:rsidRDefault="00CC7516" w:rsidP="0086582D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08183768" w14:textId="77777777" w:rsidR="00CC7516" w:rsidRPr="004D1F50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1258DD" w14:textId="77777777" w:rsidR="00CC7516" w:rsidRDefault="00CC7516" w:rsidP="0086582D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6EE7E615" w14:textId="77777777" w:rsidR="00CC7516" w:rsidRPr="004D1F50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1729EA0" w14:textId="77777777" w:rsidR="00CC7516" w:rsidRDefault="00CC7516" w:rsidP="0086582D">
            <w:pPr>
              <w:pStyle w:val="a3"/>
              <w:tabs>
                <w:tab w:val="decimal" w:pos="79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353C48A7" w14:textId="77777777" w:rsidR="00CC7516" w:rsidRPr="004D1F50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4BBF10D" w14:textId="77777777" w:rsidR="00CC7516" w:rsidRDefault="00CC7516" w:rsidP="0086582D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191B7D61" w14:textId="77777777" w:rsidR="00CC7516" w:rsidRPr="004D1F50" w:rsidRDefault="00CC7516" w:rsidP="0086582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A5BD2A" w14:textId="77777777" w:rsidR="00CC7516" w:rsidRDefault="00CC7516" w:rsidP="0086582D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CC7516" w:rsidRPr="004D1F50" w14:paraId="56F408A5" w14:textId="77777777" w:rsidTr="0086582D">
        <w:trPr>
          <w:cantSplit/>
          <w:trHeight w:val="288"/>
        </w:trPr>
        <w:tc>
          <w:tcPr>
            <w:tcW w:w="2977" w:type="dxa"/>
          </w:tcPr>
          <w:p w14:paraId="6BDC3C55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ค่าเสื่อมราคาสะสม</w:t>
            </w:r>
          </w:p>
        </w:tc>
        <w:tc>
          <w:tcPr>
            <w:tcW w:w="1476" w:type="dxa"/>
          </w:tcPr>
          <w:p w14:paraId="7B037FA3" w14:textId="77777777" w:rsidR="00CC7516" w:rsidRDefault="00CC7516" w:rsidP="0086582D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2" w:type="dxa"/>
          </w:tcPr>
          <w:p w14:paraId="50448CAC" w14:textId="77777777" w:rsidR="00CC7516" w:rsidRPr="004D1F50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</w:tcPr>
          <w:p w14:paraId="70D57115" w14:textId="77777777" w:rsidR="00CC7516" w:rsidRDefault="00CC7516" w:rsidP="0086582D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47602139" w14:textId="77777777" w:rsidR="00CC7516" w:rsidRPr="004D1F50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</w:tcPr>
          <w:p w14:paraId="4DE76571" w14:textId="77777777" w:rsidR="00CC7516" w:rsidRDefault="00CC7516" w:rsidP="0086582D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412B82CE" w14:textId="77777777" w:rsidR="00CC7516" w:rsidRPr="004D1F50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3D46021C" w14:textId="77777777" w:rsidR="00CC7516" w:rsidRDefault="00CC7516" w:rsidP="0086582D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41CBCDE1" w14:textId="77777777" w:rsidR="00CC7516" w:rsidRPr="004D1F50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</w:tcPr>
          <w:p w14:paraId="42A6052F" w14:textId="77777777" w:rsidR="00CC7516" w:rsidRDefault="00CC7516" w:rsidP="0086582D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7621AABF" w14:textId="77777777" w:rsidR="00CC7516" w:rsidRPr="004D1F50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04A056F4" w14:textId="77777777" w:rsidR="00CC7516" w:rsidRDefault="00CC7516" w:rsidP="0086582D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163481F8" w14:textId="77777777" w:rsidR="00CC7516" w:rsidRPr="004D1F50" w:rsidRDefault="00CC7516" w:rsidP="0086582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776ACAD3" w14:textId="77777777" w:rsidR="00CC7516" w:rsidRDefault="00CC7516" w:rsidP="0086582D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CC7516" w:rsidRPr="004D1F50" w14:paraId="381ED4BE" w14:textId="77777777" w:rsidTr="001C08C9">
        <w:trPr>
          <w:cantSplit/>
          <w:trHeight w:val="288"/>
        </w:trPr>
        <w:tc>
          <w:tcPr>
            <w:tcW w:w="2977" w:type="dxa"/>
          </w:tcPr>
          <w:p w14:paraId="6AFC95DA" w14:textId="77777777" w:rsidR="00CC7516" w:rsidRPr="002449B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2449B0">
              <w:rPr>
                <w:rFonts w:ascii="Angsana New" w:hAnsi="Angsana New"/>
                <w:sz w:val="29"/>
                <w:szCs w:val="29"/>
                <w:cs/>
              </w:rPr>
              <w:t>ณ วันที่</w:t>
            </w:r>
            <w:r w:rsidRPr="002449B0">
              <w:rPr>
                <w:rFonts w:ascii="Angsana New" w:hAnsi="Angsana New"/>
                <w:sz w:val="29"/>
                <w:szCs w:val="29"/>
              </w:rPr>
              <w:t xml:space="preserve"> 1</w:t>
            </w:r>
            <w:r w:rsidRPr="002449B0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  <w:r w:rsidRPr="002449B0">
              <w:rPr>
                <w:rFonts w:ascii="Angsana New" w:hAnsi="Angsana New"/>
                <w:sz w:val="29"/>
                <w:szCs w:val="29"/>
              </w:rPr>
              <w:t>256</w:t>
            </w:r>
            <w:r w:rsidRPr="002449B0">
              <w:rPr>
                <w:rFonts w:ascii="Angsana New" w:hAnsi="Angsana New"/>
                <w:sz w:val="29"/>
                <w:szCs w:val="29"/>
                <w:lang w:val="en-GB"/>
              </w:rPr>
              <w:t>6</w:t>
            </w:r>
          </w:p>
        </w:tc>
        <w:tc>
          <w:tcPr>
            <w:tcW w:w="1476" w:type="dxa"/>
            <w:shd w:val="clear" w:color="auto" w:fill="auto"/>
          </w:tcPr>
          <w:p w14:paraId="770DCC52" w14:textId="77777777" w:rsidR="00CC7516" w:rsidRPr="002449B0" w:rsidRDefault="00CC7516" w:rsidP="0086582D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7645701" w14:textId="77777777" w:rsidR="00CC7516" w:rsidRPr="002449B0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0F6AACE3" w14:textId="77777777" w:rsidR="00CC7516" w:rsidRPr="002449B0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90,666</w:t>
            </w:r>
          </w:p>
        </w:tc>
        <w:tc>
          <w:tcPr>
            <w:tcW w:w="270" w:type="dxa"/>
            <w:shd w:val="clear" w:color="auto" w:fill="auto"/>
          </w:tcPr>
          <w:p w14:paraId="0A774D0C" w14:textId="77777777" w:rsidR="00CC7516" w:rsidRPr="002449B0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DD36AE7" w14:textId="77777777" w:rsidR="00CC7516" w:rsidRPr="002449B0" w:rsidRDefault="00CC7516" w:rsidP="0086582D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181,286</w:t>
            </w:r>
          </w:p>
        </w:tc>
        <w:tc>
          <w:tcPr>
            <w:tcW w:w="270" w:type="dxa"/>
            <w:shd w:val="clear" w:color="auto" w:fill="auto"/>
          </w:tcPr>
          <w:p w14:paraId="52B8D378" w14:textId="77777777" w:rsidR="00CC7516" w:rsidRPr="002449B0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7957B3D" w14:textId="77777777" w:rsidR="00CC7516" w:rsidRPr="002449B0" w:rsidRDefault="00CC7516" w:rsidP="0086582D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15,251</w:t>
            </w:r>
          </w:p>
        </w:tc>
        <w:tc>
          <w:tcPr>
            <w:tcW w:w="270" w:type="dxa"/>
            <w:shd w:val="clear" w:color="auto" w:fill="auto"/>
          </w:tcPr>
          <w:p w14:paraId="5CA58210" w14:textId="77777777" w:rsidR="00CC7516" w:rsidRPr="002449B0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47B94C6" w14:textId="77777777" w:rsidR="00CC7516" w:rsidRPr="002449B0" w:rsidRDefault="00CC7516" w:rsidP="0086582D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41,154</w:t>
            </w:r>
          </w:p>
        </w:tc>
        <w:tc>
          <w:tcPr>
            <w:tcW w:w="270" w:type="dxa"/>
            <w:shd w:val="clear" w:color="auto" w:fill="auto"/>
          </w:tcPr>
          <w:p w14:paraId="24075E87" w14:textId="77777777" w:rsidR="00CC7516" w:rsidRPr="002449B0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9C2186A" w14:textId="77777777" w:rsidR="00CC7516" w:rsidRPr="002449B0" w:rsidRDefault="00CC7516" w:rsidP="0086582D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2F7D44" w14:textId="77777777" w:rsidR="00CC7516" w:rsidRPr="002449B0" w:rsidRDefault="00CC7516" w:rsidP="0086582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6E55C9D" w14:textId="77777777" w:rsidR="00CC7516" w:rsidRPr="002449B0" w:rsidRDefault="00CC7516" w:rsidP="0086582D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328,357</w:t>
            </w:r>
          </w:p>
        </w:tc>
      </w:tr>
      <w:tr w:rsidR="00CC7516" w:rsidRPr="004D1F50" w14:paraId="6A4C27B0" w14:textId="77777777" w:rsidTr="001C08C9">
        <w:trPr>
          <w:cantSplit/>
          <w:trHeight w:val="288"/>
        </w:trPr>
        <w:tc>
          <w:tcPr>
            <w:tcW w:w="2977" w:type="dxa"/>
          </w:tcPr>
          <w:p w14:paraId="11D45179" w14:textId="77777777" w:rsidR="00CC7516" w:rsidRPr="00F811D5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476" w:type="dxa"/>
            <w:shd w:val="clear" w:color="auto" w:fill="auto"/>
          </w:tcPr>
          <w:p w14:paraId="19463745" w14:textId="4F772FE9" w:rsidR="00CC7516" w:rsidRDefault="001C08C9" w:rsidP="0086582D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5C32144" w14:textId="77777777" w:rsidR="00CC7516" w:rsidRPr="004D1F50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19E00752" w14:textId="24D9BF67" w:rsidR="00CC7516" w:rsidRDefault="001C08C9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6,184</w:t>
            </w:r>
          </w:p>
        </w:tc>
        <w:tc>
          <w:tcPr>
            <w:tcW w:w="270" w:type="dxa"/>
            <w:shd w:val="clear" w:color="auto" w:fill="auto"/>
          </w:tcPr>
          <w:p w14:paraId="4285918E" w14:textId="77777777" w:rsidR="00CC7516" w:rsidRPr="004D1F50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92DDA57" w14:textId="73868FED" w:rsidR="00CC7516" w:rsidRDefault="001C08C9" w:rsidP="0086582D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13,746</w:t>
            </w:r>
          </w:p>
        </w:tc>
        <w:tc>
          <w:tcPr>
            <w:tcW w:w="270" w:type="dxa"/>
            <w:shd w:val="clear" w:color="auto" w:fill="auto"/>
          </w:tcPr>
          <w:p w14:paraId="0F1E08B6" w14:textId="77777777" w:rsidR="00CC7516" w:rsidRPr="004D1F50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E40DE13" w14:textId="0C52234F" w:rsidR="00CC7516" w:rsidRPr="001C08C9" w:rsidRDefault="001C08C9" w:rsidP="0086582D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C08C9">
              <w:rPr>
                <w:rFonts w:ascii="Angsana New" w:hAnsi="Angsana New"/>
                <w:sz w:val="29"/>
                <w:szCs w:val="29"/>
                <w:lang w:val="en-US"/>
              </w:rPr>
              <w:t>1,834</w:t>
            </w:r>
          </w:p>
        </w:tc>
        <w:tc>
          <w:tcPr>
            <w:tcW w:w="270" w:type="dxa"/>
            <w:shd w:val="clear" w:color="auto" w:fill="auto"/>
          </w:tcPr>
          <w:p w14:paraId="69943BF7" w14:textId="77777777" w:rsidR="00CC7516" w:rsidRPr="004D1F50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6CD745A" w14:textId="1EA9942D" w:rsidR="00CC7516" w:rsidRDefault="001C08C9" w:rsidP="0086582D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2,192</w:t>
            </w:r>
          </w:p>
        </w:tc>
        <w:tc>
          <w:tcPr>
            <w:tcW w:w="270" w:type="dxa"/>
            <w:shd w:val="clear" w:color="auto" w:fill="auto"/>
          </w:tcPr>
          <w:p w14:paraId="42F5AA0A" w14:textId="77777777" w:rsidR="00CC7516" w:rsidRPr="004D1F50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5891986" w14:textId="261391F2" w:rsidR="00CC7516" w:rsidRDefault="001C08C9" w:rsidP="0086582D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A505FD" w14:textId="77777777" w:rsidR="00CC7516" w:rsidRPr="004D1F50" w:rsidRDefault="00CC7516" w:rsidP="0086582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0E3B2B8" w14:textId="355E6BA6" w:rsidR="00CC7516" w:rsidRDefault="001C08C9" w:rsidP="0086582D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23,956</w:t>
            </w:r>
          </w:p>
        </w:tc>
      </w:tr>
      <w:tr w:rsidR="00CC7516" w:rsidRPr="004D1F50" w14:paraId="6C0E65B0" w14:textId="77777777" w:rsidTr="001C08C9">
        <w:trPr>
          <w:cantSplit/>
          <w:trHeight w:val="288"/>
        </w:trPr>
        <w:tc>
          <w:tcPr>
            <w:tcW w:w="2977" w:type="dxa"/>
          </w:tcPr>
          <w:p w14:paraId="069B8C0B" w14:textId="6F193859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โอ</w:t>
            </w:r>
            <w:r w:rsidR="001C08C9">
              <w:rPr>
                <w:rFonts w:ascii="Angsana New" w:hAnsi="Angsana New" w:hint="cs"/>
                <w:sz w:val="29"/>
                <w:szCs w:val="29"/>
                <w:cs/>
              </w:rPr>
              <w:t>น</w:t>
            </w:r>
          </w:p>
        </w:tc>
        <w:tc>
          <w:tcPr>
            <w:tcW w:w="1476" w:type="dxa"/>
            <w:shd w:val="clear" w:color="auto" w:fill="auto"/>
          </w:tcPr>
          <w:p w14:paraId="18583433" w14:textId="2A75E57F" w:rsidR="00CC7516" w:rsidRPr="002F1F64" w:rsidRDefault="001C08C9" w:rsidP="0086582D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AD756D5" w14:textId="77777777" w:rsidR="00CC7516" w:rsidRPr="004D1F50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022AD5BE" w14:textId="2CD3DF4F" w:rsidR="00CC7516" w:rsidRPr="002F1F64" w:rsidRDefault="001C08C9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1,036</w:t>
            </w:r>
          </w:p>
        </w:tc>
        <w:tc>
          <w:tcPr>
            <w:tcW w:w="270" w:type="dxa"/>
            <w:shd w:val="clear" w:color="auto" w:fill="auto"/>
          </w:tcPr>
          <w:p w14:paraId="40567B84" w14:textId="77777777" w:rsidR="00CC7516" w:rsidRPr="004D1F50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0CD5836" w14:textId="3B874495" w:rsidR="00CC7516" w:rsidRPr="001C08C9" w:rsidRDefault="001C08C9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C08C9">
              <w:rPr>
                <w:rFonts w:ascii="Angsana New" w:hAnsi="Angsana New"/>
                <w:sz w:val="29"/>
                <w:szCs w:val="29"/>
                <w:lang w:val="en-US"/>
              </w:rPr>
              <w:t>(1,199)</w:t>
            </w:r>
          </w:p>
        </w:tc>
        <w:tc>
          <w:tcPr>
            <w:tcW w:w="270" w:type="dxa"/>
            <w:shd w:val="clear" w:color="auto" w:fill="auto"/>
          </w:tcPr>
          <w:p w14:paraId="70BDF79D" w14:textId="77777777" w:rsidR="00CC7516" w:rsidRPr="001C08C9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2D146BC" w14:textId="0E92AA1C" w:rsidR="00CC7516" w:rsidRPr="001C08C9" w:rsidRDefault="001C08C9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1C08C9">
              <w:rPr>
                <w:rFonts w:ascii="Angsana New" w:hAnsi="Angsana New"/>
                <w:sz w:val="29"/>
                <w:szCs w:val="29"/>
                <w:lang w:val="en-US"/>
              </w:rPr>
              <w:t>163</w:t>
            </w:r>
          </w:p>
        </w:tc>
        <w:tc>
          <w:tcPr>
            <w:tcW w:w="270" w:type="dxa"/>
            <w:shd w:val="clear" w:color="auto" w:fill="auto"/>
          </w:tcPr>
          <w:p w14:paraId="71936825" w14:textId="77777777" w:rsidR="00CC7516" w:rsidRPr="004D1F50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F0F4914" w14:textId="6AA63526" w:rsidR="00CC7516" w:rsidRPr="00754EE4" w:rsidRDefault="001C08C9" w:rsidP="0086582D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54EE4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7364FF" w14:textId="77777777" w:rsidR="00CC7516" w:rsidRPr="00754EE4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DF67796" w14:textId="57D2B493" w:rsidR="00CC7516" w:rsidRPr="00754EE4" w:rsidRDefault="001C08C9" w:rsidP="0086582D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54EE4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566D04" w14:textId="77777777" w:rsidR="00CC7516" w:rsidRPr="00754EE4" w:rsidRDefault="00CC7516" w:rsidP="0086582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5A0FCC8" w14:textId="02548032" w:rsidR="00CC7516" w:rsidRPr="00754EE4" w:rsidRDefault="001C08C9" w:rsidP="0086582D">
            <w:pPr>
              <w:pStyle w:val="a3"/>
              <w:tabs>
                <w:tab w:val="decimal" w:pos="767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54EE4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CC7516" w:rsidRPr="004D1F50" w14:paraId="5BC94FF0" w14:textId="77777777" w:rsidTr="001C08C9">
        <w:trPr>
          <w:cantSplit/>
          <w:trHeight w:val="288"/>
        </w:trPr>
        <w:tc>
          <w:tcPr>
            <w:tcW w:w="2977" w:type="dxa"/>
          </w:tcPr>
          <w:p w14:paraId="7F5FF364" w14:textId="77777777" w:rsidR="00CC7516" w:rsidRPr="005F2305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 xml:space="preserve">/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1F09373F" w14:textId="07F2098A" w:rsidR="00CC7516" w:rsidRPr="005F2305" w:rsidRDefault="001C08C9" w:rsidP="0086582D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F991F5D" w14:textId="77777777" w:rsidR="00CC7516" w:rsidRPr="005F2305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70550474" w14:textId="572A9531" w:rsidR="00CC7516" w:rsidRPr="005F2305" w:rsidRDefault="001C08C9" w:rsidP="0086582D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98D5E6" w14:textId="77777777" w:rsidR="00CC7516" w:rsidRPr="005F2305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52807D" w14:textId="4C5DE66A" w:rsidR="00CC7516" w:rsidRPr="005F2305" w:rsidRDefault="001C08C9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(703)</w:t>
            </w:r>
          </w:p>
        </w:tc>
        <w:tc>
          <w:tcPr>
            <w:tcW w:w="270" w:type="dxa"/>
            <w:shd w:val="clear" w:color="auto" w:fill="auto"/>
          </w:tcPr>
          <w:p w14:paraId="7A18347E" w14:textId="77777777" w:rsidR="00CC7516" w:rsidRPr="005F2305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A2B3FF" w14:textId="001855F8" w:rsidR="00CC7516" w:rsidRPr="001C08C9" w:rsidRDefault="001C08C9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C08C9">
              <w:rPr>
                <w:rFonts w:ascii="Angsana New" w:hAnsi="Angsana New"/>
                <w:sz w:val="29"/>
                <w:szCs w:val="29"/>
                <w:lang w:val="en-US"/>
              </w:rPr>
              <w:t>(80)</w:t>
            </w:r>
          </w:p>
        </w:tc>
        <w:tc>
          <w:tcPr>
            <w:tcW w:w="270" w:type="dxa"/>
            <w:shd w:val="clear" w:color="auto" w:fill="auto"/>
          </w:tcPr>
          <w:p w14:paraId="35DFF89B" w14:textId="77777777" w:rsidR="00CC7516" w:rsidRPr="005F2305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C512A46" w14:textId="0551D27E" w:rsidR="00CC7516" w:rsidRPr="005F2305" w:rsidRDefault="001C08C9" w:rsidP="0086582D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CFA2B7" w14:textId="77777777" w:rsidR="00CC7516" w:rsidRPr="005F2305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8A1ED85" w14:textId="49664611" w:rsidR="00CC7516" w:rsidRPr="005F2305" w:rsidRDefault="001C08C9" w:rsidP="0086582D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21D325" w14:textId="77777777" w:rsidR="00CC7516" w:rsidRPr="005F2305" w:rsidRDefault="00CC7516" w:rsidP="0086582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7AE10DA" w14:textId="21FD46BD" w:rsidR="00CC7516" w:rsidRPr="005F2305" w:rsidRDefault="001C08C9" w:rsidP="0086582D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(783)</w:t>
            </w:r>
          </w:p>
        </w:tc>
      </w:tr>
      <w:tr w:rsidR="00CC7516" w:rsidRPr="004D1F50" w14:paraId="3BCD7F09" w14:textId="77777777" w:rsidTr="001C08C9">
        <w:trPr>
          <w:cantSplit/>
          <w:trHeight w:val="288"/>
        </w:trPr>
        <w:tc>
          <w:tcPr>
            <w:tcW w:w="2977" w:type="dxa"/>
          </w:tcPr>
          <w:p w14:paraId="550C94BC" w14:textId="0E6CC213" w:rsidR="00CC7516" w:rsidRPr="004D1F50" w:rsidRDefault="00A600DA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3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0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มิถุนายน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2D560" w14:textId="6B64A2C9" w:rsidR="00CC7516" w:rsidRPr="001C08C9" w:rsidRDefault="001C08C9" w:rsidP="0086582D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1C08C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DB09EFE" w14:textId="77777777" w:rsidR="00CC7516" w:rsidRPr="001C08C9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024F4" w14:textId="56031C0F" w:rsidR="00CC7516" w:rsidRPr="001C08C9" w:rsidRDefault="001C08C9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1C08C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97,886</w:t>
            </w:r>
          </w:p>
        </w:tc>
        <w:tc>
          <w:tcPr>
            <w:tcW w:w="270" w:type="dxa"/>
            <w:shd w:val="clear" w:color="auto" w:fill="auto"/>
          </w:tcPr>
          <w:p w14:paraId="0B2684B4" w14:textId="77777777" w:rsidR="00CC7516" w:rsidRPr="001C08C9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D9B9F" w14:textId="421D5C97" w:rsidR="00CC7516" w:rsidRPr="001C08C9" w:rsidRDefault="001C08C9" w:rsidP="001C08C9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1C08C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193,130</w:t>
            </w:r>
          </w:p>
        </w:tc>
        <w:tc>
          <w:tcPr>
            <w:tcW w:w="270" w:type="dxa"/>
            <w:shd w:val="clear" w:color="auto" w:fill="auto"/>
          </w:tcPr>
          <w:p w14:paraId="0807FF60" w14:textId="77777777" w:rsidR="00CC7516" w:rsidRPr="001C08C9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CCCD5" w14:textId="7ED9D9AA" w:rsidR="00CC7516" w:rsidRPr="001C08C9" w:rsidRDefault="001C08C9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1C08C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17,168</w:t>
            </w:r>
          </w:p>
        </w:tc>
        <w:tc>
          <w:tcPr>
            <w:tcW w:w="270" w:type="dxa"/>
            <w:shd w:val="clear" w:color="auto" w:fill="auto"/>
          </w:tcPr>
          <w:p w14:paraId="72AAE1BD" w14:textId="77777777" w:rsidR="00CC7516" w:rsidRPr="001C08C9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3121D" w14:textId="7521A067" w:rsidR="00CC7516" w:rsidRPr="001C08C9" w:rsidRDefault="001C08C9" w:rsidP="0086582D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43,346</w:t>
            </w:r>
          </w:p>
        </w:tc>
        <w:tc>
          <w:tcPr>
            <w:tcW w:w="270" w:type="dxa"/>
            <w:shd w:val="clear" w:color="auto" w:fill="auto"/>
          </w:tcPr>
          <w:p w14:paraId="2AFA9F27" w14:textId="77777777" w:rsidR="00CC7516" w:rsidRPr="001C08C9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872FB" w14:textId="739ACBC5" w:rsidR="00CC7516" w:rsidRPr="001C08C9" w:rsidRDefault="001C08C9" w:rsidP="0086582D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2002E5" w14:textId="77777777" w:rsidR="00CC7516" w:rsidRPr="001C08C9" w:rsidRDefault="00CC7516" w:rsidP="0086582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BBA78" w14:textId="0AA379C0" w:rsidR="00CC7516" w:rsidRPr="001C08C9" w:rsidRDefault="001C08C9" w:rsidP="0086582D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351,530</w:t>
            </w:r>
          </w:p>
        </w:tc>
      </w:tr>
      <w:tr w:rsidR="00CC7516" w:rsidRPr="004D1F50" w14:paraId="14679C47" w14:textId="77777777" w:rsidTr="0086582D">
        <w:trPr>
          <w:cantSplit/>
        </w:trPr>
        <w:tc>
          <w:tcPr>
            <w:tcW w:w="2977" w:type="dxa"/>
          </w:tcPr>
          <w:p w14:paraId="558F5642" w14:textId="77777777" w:rsidR="00CC7516" w:rsidRPr="004D1F50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76ED0195" w14:textId="77777777" w:rsidR="00CC7516" w:rsidRPr="005F2305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42" w:type="dxa"/>
          </w:tcPr>
          <w:p w14:paraId="7D62A8A3" w14:textId="77777777" w:rsidR="00CC7516" w:rsidRPr="005F2305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4CEC6AA1" w14:textId="77777777" w:rsidR="00CC7516" w:rsidRPr="005F2305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24C36E3E" w14:textId="77777777" w:rsidR="00CC7516" w:rsidRPr="005F2305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690C7F" w14:textId="77777777" w:rsidR="00CC7516" w:rsidRPr="005F2305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71116B61" w14:textId="77777777" w:rsidR="00CC7516" w:rsidRPr="005F2305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516332" w14:textId="77777777" w:rsidR="00CC7516" w:rsidRPr="005F2305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015751DB" w14:textId="77777777" w:rsidR="00CC7516" w:rsidRPr="005F2305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EBE620" w14:textId="77777777" w:rsidR="00CC7516" w:rsidRPr="005F2305" w:rsidRDefault="00CC7516" w:rsidP="0086582D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2DE80982" w14:textId="77777777" w:rsidR="00CC7516" w:rsidRPr="005F2305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9C181D4" w14:textId="77777777" w:rsidR="00CC7516" w:rsidRPr="005F2305" w:rsidRDefault="00CC7516" w:rsidP="0086582D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4F9E69AF" w14:textId="77777777" w:rsidR="00CC7516" w:rsidRPr="005F2305" w:rsidRDefault="00CC7516" w:rsidP="0086582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B4941A2" w14:textId="77777777" w:rsidR="00CC7516" w:rsidRPr="005F2305" w:rsidRDefault="00CC7516" w:rsidP="0086582D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</w:tr>
      <w:tr w:rsidR="00CC7516" w:rsidRPr="004C5BFB" w14:paraId="334768E9" w14:textId="77777777" w:rsidTr="0086582D">
        <w:trPr>
          <w:cantSplit/>
        </w:trPr>
        <w:tc>
          <w:tcPr>
            <w:tcW w:w="2977" w:type="dxa"/>
          </w:tcPr>
          <w:p w14:paraId="65E2FAA6" w14:textId="4CE1DEA4" w:rsidR="00CC7516" w:rsidRPr="004C5BFB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476" w:type="dxa"/>
          </w:tcPr>
          <w:p w14:paraId="4FB6AE9C" w14:textId="77777777" w:rsidR="00CC7516" w:rsidRPr="004C5BFB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2E557DA0" w14:textId="77777777" w:rsidR="00CC7516" w:rsidRPr="004C5BFB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1434" w:type="dxa"/>
          </w:tcPr>
          <w:p w14:paraId="20C12CA2" w14:textId="77777777" w:rsidR="00CC7516" w:rsidRPr="004C5BFB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DD9FD99" w14:textId="77777777" w:rsidR="00CC7516" w:rsidRPr="004C5BFB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1440" w:type="dxa"/>
          </w:tcPr>
          <w:p w14:paraId="1EE299A5" w14:textId="77777777" w:rsidR="00CC7516" w:rsidRPr="004C5BFB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762D1838" w14:textId="77777777" w:rsidR="00CC7516" w:rsidRPr="004C5BFB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2"/>
                <w:szCs w:val="2"/>
                <w:lang w:val="en-US" w:bidi="th-TH"/>
              </w:rPr>
            </w:pPr>
          </w:p>
        </w:tc>
        <w:tc>
          <w:tcPr>
            <w:tcW w:w="1440" w:type="dxa"/>
          </w:tcPr>
          <w:p w14:paraId="3B070EE9" w14:textId="77777777" w:rsidR="00CC7516" w:rsidRPr="004C5BFB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18D3D025" w14:textId="77777777" w:rsidR="00CC7516" w:rsidRPr="004C5BFB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2"/>
                <w:szCs w:val="2"/>
                <w:lang w:val="en-US" w:bidi="th-TH"/>
              </w:rPr>
            </w:pPr>
          </w:p>
        </w:tc>
        <w:tc>
          <w:tcPr>
            <w:tcW w:w="1260" w:type="dxa"/>
          </w:tcPr>
          <w:p w14:paraId="10E4EA92" w14:textId="77777777" w:rsidR="00CC7516" w:rsidRPr="004C5BFB" w:rsidRDefault="00CC7516" w:rsidP="0086582D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39078F53" w14:textId="77777777" w:rsidR="00CC7516" w:rsidRPr="004C5BFB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</w:tcPr>
          <w:p w14:paraId="7212240A" w14:textId="77777777" w:rsidR="00CC7516" w:rsidRPr="004C5BFB" w:rsidRDefault="00CC7516" w:rsidP="0086582D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3CFD7903" w14:textId="77777777" w:rsidR="00CC7516" w:rsidRPr="004C5BFB" w:rsidRDefault="00CC7516" w:rsidP="0086582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</w:tcPr>
          <w:p w14:paraId="631838C9" w14:textId="77777777" w:rsidR="00CC7516" w:rsidRPr="004C5BFB" w:rsidRDefault="00CC7516" w:rsidP="0086582D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</w:tr>
      <w:tr w:rsidR="00CC7516" w:rsidRPr="004C5BFB" w14:paraId="50D662A6" w14:textId="77777777" w:rsidTr="0086582D">
        <w:trPr>
          <w:cantSplit/>
        </w:trPr>
        <w:tc>
          <w:tcPr>
            <w:tcW w:w="2977" w:type="dxa"/>
          </w:tcPr>
          <w:p w14:paraId="63579F8B" w14:textId="6DAE2582" w:rsidR="00CC7516" w:rsidRPr="004C5BFB" w:rsidRDefault="00CC751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C5BFB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476" w:type="dxa"/>
          </w:tcPr>
          <w:p w14:paraId="33907023" w14:textId="77777777" w:rsidR="00CC7516" w:rsidRPr="004C5BFB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472AC3FC" w14:textId="77777777" w:rsidR="00CC7516" w:rsidRPr="004C5BFB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1434" w:type="dxa"/>
          </w:tcPr>
          <w:p w14:paraId="4EAD6925" w14:textId="77777777" w:rsidR="00CC7516" w:rsidRPr="004C5BFB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DA79F08" w14:textId="77777777" w:rsidR="00CC7516" w:rsidRPr="004C5BFB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1440" w:type="dxa"/>
          </w:tcPr>
          <w:p w14:paraId="528CFA01" w14:textId="77777777" w:rsidR="00CC7516" w:rsidRPr="004C5BFB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055FDB33" w14:textId="77777777" w:rsidR="00CC7516" w:rsidRPr="004C5BFB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2"/>
                <w:szCs w:val="2"/>
                <w:lang w:val="en-US" w:bidi="th-TH"/>
              </w:rPr>
            </w:pPr>
          </w:p>
        </w:tc>
        <w:tc>
          <w:tcPr>
            <w:tcW w:w="1440" w:type="dxa"/>
          </w:tcPr>
          <w:p w14:paraId="4968D70B" w14:textId="77777777" w:rsidR="00CC7516" w:rsidRPr="004C5BFB" w:rsidRDefault="00CC7516" w:rsidP="0086582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560E9E95" w14:textId="77777777" w:rsidR="00CC7516" w:rsidRPr="004C5BFB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2"/>
                <w:szCs w:val="2"/>
                <w:lang w:val="en-US" w:bidi="th-TH"/>
              </w:rPr>
            </w:pPr>
          </w:p>
        </w:tc>
        <w:tc>
          <w:tcPr>
            <w:tcW w:w="1260" w:type="dxa"/>
          </w:tcPr>
          <w:p w14:paraId="09E68EF4" w14:textId="77777777" w:rsidR="00CC7516" w:rsidRPr="004C5BFB" w:rsidRDefault="00CC7516" w:rsidP="0086582D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6D06CB6E" w14:textId="77777777" w:rsidR="00CC7516" w:rsidRPr="004C5BFB" w:rsidRDefault="00CC7516" w:rsidP="0086582D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</w:tcPr>
          <w:p w14:paraId="38B71BEB" w14:textId="77777777" w:rsidR="00CC7516" w:rsidRPr="004C5BFB" w:rsidRDefault="00CC7516" w:rsidP="0086582D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63B6E202" w14:textId="77777777" w:rsidR="00CC7516" w:rsidRPr="004C5BFB" w:rsidRDefault="00CC7516" w:rsidP="0086582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</w:tcPr>
          <w:p w14:paraId="7A09462F" w14:textId="77777777" w:rsidR="00CC7516" w:rsidRPr="004C5BFB" w:rsidRDefault="00CC7516" w:rsidP="0086582D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</w:tr>
      <w:tr w:rsidR="00A600DA" w:rsidRPr="004D1F50" w14:paraId="53493BA0" w14:textId="77777777" w:rsidTr="000B1AF2">
        <w:trPr>
          <w:cantSplit/>
        </w:trPr>
        <w:tc>
          <w:tcPr>
            <w:tcW w:w="2977" w:type="dxa"/>
          </w:tcPr>
          <w:p w14:paraId="55909014" w14:textId="787EAEF3" w:rsidR="00A600DA" w:rsidRDefault="00A600DA" w:rsidP="00A6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3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0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มิถุนายน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476" w:type="dxa"/>
            <w:shd w:val="clear" w:color="auto" w:fill="auto"/>
          </w:tcPr>
          <w:p w14:paraId="25F43C83" w14:textId="77777777" w:rsidR="00A600DA" w:rsidRPr="004D1F50" w:rsidRDefault="00A600DA" w:rsidP="00A600DA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5C240FD" w14:textId="77777777" w:rsidR="00A600DA" w:rsidRPr="004D1F50" w:rsidRDefault="00A600DA" w:rsidP="00A600DA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2843E3C2" w14:textId="77777777" w:rsidR="00A600DA" w:rsidRPr="004D1F50" w:rsidRDefault="00A600DA" w:rsidP="00A600DA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8545A5" w14:textId="77777777" w:rsidR="00A600DA" w:rsidRPr="004D1F50" w:rsidRDefault="00A600DA" w:rsidP="00A600DA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6CD9F50" w14:textId="77777777" w:rsidR="00A600DA" w:rsidRPr="004D1F50" w:rsidRDefault="00A600DA" w:rsidP="00A600DA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96587C5" w14:textId="77777777" w:rsidR="00A600DA" w:rsidRPr="004D1F50" w:rsidRDefault="00A600DA" w:rsidP="00A600DA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71663E3" w14:textId="77777777" w:rsidR="00A600DA" w:rsidRPr="004D1F50" w:rsidRDefault="00A600DA" w:rsidP="00A600DA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102D4B5" w14:textId="77777777" w:rsidR="00A600DA" w:rsidRPr="004D1F50" w:rsidRDefault="00A600DA" w:rsidP="00A600DA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4A6E40C" w14:textId="77777777" w:rsidR="00A600DA" w:rsidRPr="004D1F50" w:rsidRDefault="00A600DA" w:rsidP="00A600DA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874DFE" w14:textId="77777777" w:rsidR="00A600DA" w:rsidRPr="004D1F50" w:rsidRDefault="00A600DA" w:rsidP="00A600DA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EC7D481" w14:textId="77777777" w:rsidR="00A600DA" w:rsidRPr="004D1F50" w:rsidRDefault="00A600DA" w:rsidP="00A600DA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301A6D" w14:textId="77777777" w:rsidR="00A600DA" w:rsidRPr="004D1F50" w:rsidRDefault="00A600DA" w:rsidP="00A600D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7729EF8" w14:textId="77777777" w:rsidR="00A600DA" w:rsidRPr="004D1F50" w:rsidRDefault="00A600DA" w:rsidP="00A600DA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</w:tr>
      <w:tr w:rsidR="00A600DA" w:rsidRPr="004D1F50" w14:paraId="6C9B7937" w14:textId="77777777" w:rsidTr="00754EE4">
        <w:trPr>
          <w:cantSplit/>
          <w:trHeight w:val="60"/>
        </w:trPr>
        <w:tc>
          <w:tcPr>
            <w:tcW w:w="2977" w:type="dxa"/>
          </w:tcPr>
          <w:p w14:paraId="3B81576C" w14:textId="2BBE2DA6" w:rsidR="00A600DA" w:rsidRDefault="00A600DA" w:rsidP="00A6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476" w:type="dxa"/>
            <w:tcBorders>
              <w:bottom w:val="double" w:sz="4" w:space="0" w:color="auto"/>
            </w:tcBorders>
            <w:shd w:val="clear" w:color="auto" w:fill="auto"/>
          </w:tcPr>
          <w:p w14:paraId="6C038C18" w14:textId="65397658" w:rsidR="00515630" w:rsidRPr="009D595D" w:rsidRDefault="00515630" w:rsidP="009D595D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9D595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281,677</w:t>
            </w:r>
          </w:p>
        </w:tc>
        <w:tc>
          <w:tcPr>
            <w:tcW w:w="242" w:type="dxa"/>
            <w:shd w:val="clear" w:color="auto" w:fill="auto"/>
          </w:tcPr>
          <w:p w14:paraId="5F2267F5" w14:textId="77777777" w:rsidR="00A600DA" w:rsidRPr="00515630" w:rsidRDefault="00A600DA" w:rsidP="000B1AF2">
            <w:pPr>
              <w:pStyle w:val="a3"/>
              <w:tabs>
                <w:tab w:val="decimal" w:pos="913"/>
              </w:tabs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  <w:tcBorders>
              <w:bottom w:val="double" w:sz="4" w:space="0" w:color="auto"/>
            </w:tcBorders>
            <w:shd w:val="clear" w:color="auto" w:fill="auto"/>
          </w:tcPr>
          <w:p w14:paraId="45FB09EE" w14:textId="37E827E5" w:rsidR="00A600DA" w:rsidRPr="00515630" w:rsidRDefault="00515630" w:rsidP="000B1AF2">
            <w:pPr>
              <w:pStyle w:val="a3"/>
              <w:tabs>
                <w:tab w:val="decimal" w:pos="1212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226,325</w:t>
            </w:r>
          </w:p>
        </w:tc>
        <w:tc>
          <w:tcPr>
            <w:tcW w:w="270" w:type="dxa"/>
            <w:shd w:val="clear" w:color="auto" w:fill="auto"/>
          </w:tcPr>
          <w:p w14:paraId="4AB8C6D4" w14:textId="77777777" w:rsidR="00A600DA" w:rsidRPr="00515630" w:rsidRDefault="00A600DA" w:rsidP="000B1AF2">
            <w:pPr>
              <w:pStyle w:val="a3"/>
              <w:tabs>
                <w:tab w:val="decimal" w:pos="913"/>
              </w:tabs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DB084EA" w14:textId="11CC99D4" w:rsidR="00A600DA" w:rsidRPr="00515630" w:rsidRDefault="000B1AF2" w:rsidP="000B1AF2">
            <w:pPr>
              <w:pStyle w:val="a3"/>
              <w:tabs>
                <w:tab w:val="decimal" w:pos="1226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231,441</w:t>
            </w:r>
          </w:p>
        </w:tc>
        <w:tc>
          <w:tcPr>
            <w:tcW w:w="270" w:type="dxa"/>
            <w:shd w:val="clear" w:color="auto" w:fill="auto"/>
          </w:tcPr>
          <w:p w14:paraId="67E7CCF0" w14:textId="77777777" w:rsidR="00A600DA" w:rsidRPr="00515630" w:rsidRDefault="00A600DA" w:rsidP="000B1AF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42ADFB6A" w14:textId="4DFD41D8" w:rsidR="00A600DA" w:rsidRPr="00515630" w:rsidRDefault="000B1AF2" w:rsidP="000B1AF2">
            <w:pPr>
              <w:pStyle w:val="a3"/>
              <w:tabs>
                <w:tab w:val="decimal" w:pos="1226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11,802</w:t>
            </w:r>
          </w:p>
        </w:tc>
        <w:tc>
          <w:tcPr>
            <w:tcW w:w="270" w:type="dxa"/>
            <w:shd w:val="clear" w:color="auto" w:fill="auto"/>
          </w:tcPr>
          <w:p w14:paraId="2792DE63" w14:textId="77777777" w:rsidR="00A600DA" w:rsidRPr="00515630" w:rsidRDefault="00A600DA" w:rsidP="000B1AF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86A3D61" w14:textId="2A4086F9" w:rsidR="00A600DA" w:rsidRPr="00515630" w:rsidRDefault="000B1AF2" w:rsidP="000B1AF2">
            <w:pPr>
              <w:pStyle w:val="a3"/>
              <w:tabs>
                <w:tab w:val="decimal" w:pos="1041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2,362</w:t>
            </w:r>
          </w:p>
        </w:tc>
        <w:tc>
          <w:tcPr>
            <w:tcW w:w="270" w:type="dxa"/>
            <w:shd w:val="clear" w:color="auto" w:fill="auto"/>
          </w:tcPr>
          <w:p w14:paraId="2EC17BAB" w14:textId="77777777" w:rsidR="00A600DA" w:rsidRPr="00515630" w:rsidRDefault="00A600DA" w:rsidP="000B1AF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FB22942" w14:textId="1466183D" w:rsidR="00A600DA" w:rsidRPr="00515630" w:rsidRDefault="000B1AF2" w:rsidP="000B1AF2">
            <w:pPr>
              <w:pStyle w:val="a3"/>
              <w:tabs>
                <w:tab w:val="decimal" w:pos="1055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23,123</w:t>
            </w:r>
          </w:p>
        </w:tc>
        <w:tc>
          <w:tcPr>
            <w:tcW w:w="270" w:type="dxa"/>
            <w:shd w:val="clear" w:color="auto" w:fill="auto"/>
          </w:tcPr>
          <w:p w14:paraId="00E5B687" w14:textId="77777777" w:rsidR="00A600DA" w:rsidRPr="00515630" w:rsidRDefault="00A600DA" w:rsidP="000B1AF2">
            <w:pPr>
              <w:pStyle w:val="acctfourfigures"/>
              <w:tabs>
                <w:tab w:val="clear" w:pos="765"/>
                <w:tab w:val="decimal" w:pos="913"/>
                <w:tab w:val="decimal" w:pos="1060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797FB97" w14:textId="10B5B3E4" w:rsidR="00A600DA" w:rsidRPr="00515630" w:rsidRDefault="000B1AF2" w:rsidP="000B1AF2">
            <w:pPr>
              <w:pStyle w:val="a3"/>
              <w:tabs>
                <w:tab w:val="decimal" w:pos="106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776,730</w:t>
            </w:r>
          </w:p>
        </w:tc>
      </w:tr>
    </w:tbl>
    <w:p w14:paraId="6D14A7A3" w14:textId="77777777" w:rsidR="00CC7516" w:rsidRPr="009D595D" w:rsidRDefault="00CC7516" w:rsidP="00CC7516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79BA57DF" w14:textId="277C7802" w:rsidR="00CC7516" w:rsidRDefault="00CC7516" w:rsidP="00CC7516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  <w:lang w:bidi="th-TH"/>
        </w:rPr>
      </w:pPr>
      <w:r w:rsidRPr="003C4412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  <w:lang w:bidi="th-TH"/>
        </w:rPr>
        <w:t>การค้ำประกัน</w:t>
      </w:r>
    </w:p>
    <w:p w14:paraId="7CC9FA86" w14:textId="77777777" w:rsidR="00CC7516" w:rsidRPr="009D595D" w:rsidRDefault="00CC7516" w:rsidP="00CC7516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</w:pPr>
    </w:p>
    <w:p w14:paraId="6B9CD1E6" w14:textId="6A4BA123" w:rsidR="00CC7516" w:rsidRDefault="00CC7516" w:rsidP="00CC7516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8"/>
          <w:sz w:val="30"/>
          <w:szCs w:val="30"/>
          <w:cs/>
          <w:lang w:val="en-US" w:bidi="th-TH"/>
        </w:rPr>
        <w:sectPr w:rsidR="00CC7516" w:rsidSect="00CC7516">
          <w:type w:val="nextColumn"/>
          <w:pgSz w:w="16834" w:h="11909" w:orient="landscape" w:code="9"/>
          <w:pgMar w:top="1152" w:right="1264" w:bottom="1152" w:left="1170" w:header="720" w:footer="720" w:gutter="0"/>
          <w:cols w:space="720"/>
          <w:docGrid w:linePitch="245"/>
        </w:sectPr>
      </w:pP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ณ วันที่ </w:t>
      </w:r>
      <w:r w:rsidR="00936527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30 </w:t>
      </w:r>
      <w:r w:rsidR="00936527">
        <w:rPr>
          <w:rFonts w:asciiTheme="majorBidi" w:hAnsiTheme="majorBidi" w:cstheme="majorBidi" w:hint="cs"/>
          <w:spacing w:val="4"/>
          <w:sz w:val="30"/>
          <w:szCs w:val="30"/>
          <w:cs/>
          <w:lang w:val="en-US" w:bidi="th-TH"/>
        </w:rPr>
        <w:t>มิถุนายน</w:t>
      </w:r>
      <w:r>
        <w:rPr>
          <w:rFonts w:asciiTheme="majorBidi" w:hAnsiTheme="majorBidi" w:cstheme="majorBidi" w:hint="cs"/>
          <w:spacing w:val="4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2566 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ที่ดิน และอาคารสิ่งปลูกสร้างของบริษัท ซึ่งมี</w:t>
      </w:r>
      <w:r w:rsidRPr="00BD1829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มูลค่าตามบัญชี</w:t>
      </w:r>
      <w:r w:rsidRPr="000D4FEA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จำนวน</w:t>
      </w:r>
      <w:r w:rsidRPr="000D4FEA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 </w:t>
      </w:r>
      <w:r w:rsidR="000B1AF2" w:rsidRPr="000C77BD">
        <w:rPr>
          <w:rFonts w:asciiTheme="majorBidi" w:hAnsiTheme="majorBidi" w:cstheme="majorBidi"/>
          <w:spacing w:val="4"/>
          <w:sz w:val="30"/>
          <w:szCs w:val="30"/>
          <w:lang w:bidi="th-TH"/>
        </w:rPr>
        <w:t>449.57</w:t>
      </w:r>
      <w:r w:rsidRPr="000C77BD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 </w:t>
      </w:r>
      <w:r w:rsidRPr="000C77BD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ล้านบาท</w:t>
      </w:r>
      <w:r w:rsidRPr="000D4FE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D4FEA">
        <w:rPr>
          <w:rFonts w:asciiTheme="majorBidi" w:hAnsiTheme="majorBidi" w:cstheme="majorBidi"/>
          <w:i/>
          <w:iCs/>
          <w:spacing w:val="8"/>
          <w:sz w:val="30"/>
          <w:szCs w:val="30"/>
        </w:rPr>
        <w:t>(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31 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 xml:space="preserve">ธันวาคม 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2565: </w:t>
      </w:r>
      <w:r w:rsidRPr="00DE6B1A">
        <w:rPr>
          <w:rFonts w:ascii="Angsana New" w:hAnsi="Angsana New"/>
          <w:spacing w:val="4"/>
          <w:sz w:val="30"/>
          <w:szCs w:val="30"/>
        </w:rPr>
        <w:t xml:space="preserve">453.07 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ล้านบาท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) </w:t>
      </w:r>
      <w:r w:rsidRPr="00DE6B1A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>ได้ถูกจดจำนองเพื่อเป็นหลักทรัพย์ค้ำประกันวงเงินสิ</w:t>
      </w:r>
      <w:r w:rsidRPr="008415FC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>นเชื่อของบริษัท</w:t>
      </w:r>
      <w:r w:rsidRPr="008415FC">
        <w:rPr>
          <w:rFonts w:asciiTheme="majorBidi" w:hAnsiTheme="majorBidi" w:cstheme="majorBidi"/>
          <w:spacing w:val="8"/>
          <w:sz w:val="30"/>
          <w:szCs w:val="30"/>
          <w:lang w:bidi="th-TH"/>
        </w:rPr>
        <w:t xml:space="preserve"> (</w:t>
      </w:r>
      <w:r w:rsidRPr="008415FC">
        <w:rPr>
          <w:rFonts w:asciiTheme="majorBidi" w:hAnsiTheme="majorBidi" w:cstheme="majorBidi" w:hint="cs"/>
          <w:spacing w:val="8"/>
          <w:sz w:val="30"/>
          <w:szCs w:val="30"/>
          <w:cs/>
          <w:lang w:bidi="th-TH"/>
        </w:rPr>
        <w:t>ดูหมายเหตุข้อ</w:t>
      </w:r>
      <w:r w:rsidR="00360AFA">
        <w:rPr>
          <w:rFonts w:asciiTheme="majorBidi" w:hAnsiTheme="majorBidi" w:cstheme="majorBidi"/>
          <w:spacing w:val="8"/>
          <w:sz w:val="30"/>
          <w:szCs w:val="30"/>
          <w:lang w:bidi="th-TH"/>
        </w:rPr>
        <w:t xml:space="preserve"> 5)</w:t>
      </w:r>
    </w:p>
    <w:p w14:paraId="3056C07B" w14:textId="6F1BFEC6" w:rsidR="00104C90" w:rsidRDefault="00D75BB6">
      <w:pPr>
        <w:pStyle w:val="Heading8"/>
        <w:numPr>
          <w:ilvl w:val="0"/>
          <w:numId w:val="16"/>
        </w:numPr>
        <w:tabs>
          <w:tab w:val="left" w:pos="540"/>
          <w:tab w:val="left" w:pos="882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647F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หนี้สินที่มีภาระดอกเบี้ย</w:t>
      </w:r>
    </w:p>
    <w:p w14:paraId="2009EE50" w14:textId="77777777" w:rsidR="008D0BA6" w:rsidRPr="009D595D" w:rsidRDefault="008D0BA6" w:rsidP="009D595D">
      <w:pPr>
        <w:spacing w:line="144" w:lineRule="auto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  <w:lang w:val="en-GB"/>
        </w:rPr>
      </w:pPr>
    </w:p>
    <w:tbl>
      <w:tblPr>
        <w:tblStyle w:val="TableGrid"/>
        <w:tblpPr w:leftFromText="180" w:rightFromText="180" w:vertAnchor="text" w:tblpX="450" w:tblpY="1"/>
        <w:tblOverlap w:val="never"/>
        <w:tblW w:w="9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70"/>
        <w:gridCol w:w="236"/>
        <w:gridCol w:w="1019"/>
        <w:gridCol w:w="236"/>
        <w:gridCol w:w="861"/>
        <w:gridCol w:w="236"/>
        <w:gridCol w:w="979"/>
        <w:gridCol w:w="236"/>
        <w:gridCol w:w="1016"/>
        <w:gridCol w:w="241"/>
        <w:gridCol w:w="891"/>
      </w:tblGrid>
      <w:tr w:rsidR="008D0BA6" w:rsidRPr="00CA6781" w14:paraId="07449FA5" w14:textId="77777777" w:rsidTr="0086582D">
        <w:trPr>
          <w:tblHeader/>
        </w:trPr>
        <w:tc>
          <w:tcPr>
            <w:tcW w:w="2250" w:type="dxa"/>
          </w:tcPr>
          <w:p w14:paraId="03153832" w14:textId="77777777" w:rsidR="008D0BA6" w:rsidRPr="00E20536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2" w:type="dxa"/>
            <w:gridSpan w:val="5"/>
            <w:vAlign w:val="bottom"/>
          </w:tcPr>
          <w:p w14:paraId="601987FD" w14:textId="58CEFD37" w:rsidR="008D0BA6" w:rsidRPr="000E7799" w:rsidRDefault="008D0BA6" w:rsidP="009D5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E779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4E82ED19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" w:right="-110" w:firstLine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3" w:type="dxa"/>
            <w:gridSpan w:val="5"/>
            <w:vAlign w:val="bottom"/>
          </w:tcPr>
          <w:p w14:paraId="0FCEB00D" w14:textId="77777777" w:rsidR="008D0BA6" w:rsidRPr="000E7799" w:rsidRDefault="008D0BA6" w:rsidP="009D5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779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D0BA6" w:rsidRPr="00CA6781" w14:paraId="6D3483F0" w14:textId="77777777" w:rsidTr="0086582D">
        <w:trPr>
          <w:tblHeader/>
        </w:trPr>
        <w:tc>
          <w:tcPr>
            <w:tcW w:w="2250" w:type="dxa"/>
          </w:tcPr>
          <w:p w14:paraId="6EAD23E7" w14:textId="77777777" w:rsidR="008D0BA6" w:rsidRPr="00CA6781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70" w:type="dxa"/>
            <w:vAlign w:val="bottom"/>
          </w:tcPr>
          <w:p w14:paraId="03474025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F747C38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2CE53B4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106DE554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vAlign w:val="bottom"/>
          </w:tcPr>
          <w:p w14:paraId="63037F2F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18332CB5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7E46CE2D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D609DEA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vAlign w:val="bottom"/>
          </w:tcPr>
          <w:p w14:paraId="7E9706BA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</w:t>
            </w:r>
          </w:p>
          <w:p w14:paraId="02E9FCFE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241" w:type="dxa"/>
            <w:vAlign w:val="bottom"/>
          </w:tcPr>
          <w:p w14:paraId="659B53A5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1" w:type="dxa"/>
            <w:vAlign w:val="bottom"/>
          </w:tcPr>
          <w:p w14:paraId="12E4C3B4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D0BA6" w:rsidRPr="00CA6781" w14:paraId="1A826F03" w14:textId="77777777" w:rsidTr="0086582D">
        <w:trPr>
          <w:tblHeader/>
        </w:trPr>
        <w:tc>
          <w:tcPr>
            <w:tcW w:w="2250" w:type="dxa"/>
          </w:tcPr>
          <w:p w14:paraId="12B68D32" w14:textId="77777777" w:rsidR="008D0BA6" w:rsidRPr="00CA6781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021" w:type="dxa"/>
            <w:gridSpan w:val="11"/>
          </w:tcPr>
          <w:p w14:paraId="00536626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8D0BA6" w:rsidRPr="00CA6781" w14:paraId="158237E3" w14:textId="77777777" w:rsidTr="00CA3FAD">
        <w:tc>
          <w:tcPr>
            <w:tcW w:w="2250" w:type="dxa"/>
          </w:tcPr>
          <w:p w14:paraId="18E98A34" w14:textId="77777777" w:rsidR="008D0BA6" w:rsidRPr="000E7799" w:rsidRDefault="008D0BA6" w:rsidP="0086582D">
            <w:pPr>
              <w:tabs>
                <w:tab w:val="clear" w:pos="227"/>
                <w:tab w:val="left" w:pos="162"/>
              </w:tabs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 w:rsidRPr="000E7799">
              <w:rPr>
                <w:rFonts w:ascii="Angsana New" w:hAnsi="Angsana New"/>
                <w:sz w:val="28"/>
                <w:szCs w:val="28"/>
              </w:rPr>
              <w:br/>
            </w:r>
            <w:r w:rsidRPr="000E7799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267B301" w14:textId="49117956" w:rsidR="008D0BA6" w:rsidRPr="000E7799" w:rsidRDefault="00CA3FAD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46,683</w:t>
            </w:r>
          </w:p>
        </w:tc>
        <w:tc>
          <w:tcPr>
            <w:tcW w:w="236" w:type="dxa"/>
            <w:shd w:val="clear" w:color="auto" w:fill="auto"/>
          </w:tcPr>
          <w:p w14:paraId="6F4B0FA6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52866504" w14:textId="77777777" w:rsidR="00CA3FAD" w:rsidRDefault="00CA3FAD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115E73D8" w14:textId="51736213" w:rsidR="008D0BA6" w:rsidRPr="000E7799" w:rsidRDefault="00CA3FAD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8EECF3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shd w:val="clear" w:color="auto" w:fill="auto"/>
          </w:tcPr>
          <w:p w14:paraId="50CF18A1" w14:textId="77777777" w:rsidR="008D0BA6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7D25FDC3" w14:textId="2AE50E49" w:rsidR="00CA3FAD" w:rsidRPr="000E7799" w:rsidRDefault="00CA3FAD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46,683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850E56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C83D3AE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0" w:hanging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>100,442</w:t>
            </w:r>
          </w:p>
        </w:tc>
        <w:tc>
          <w:tcPr>
            <w:tcW w:w="236" w:type="dxa"/>
            <w:shd w:val="clear" w:color="auto" w:fill="auto"/>
          </w:tcPr>
          <w:p w14:paraId="785C9D43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shd w:val="clear" w:color="auto" w:fill="auto"/>
          </w:tcPr>
          <w:p w14:paraId="140A187E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625A44B5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0" w:hanging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C0AB0AA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</w:tcPr>
          <w:p w14:paraId="01284C98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020F06BD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0" w:hanging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>100,442</w:t>
            </w:r>
          </w:p>
        </w:tc>
      </w:tr>
      <w:tr w:rsidR="008D0BA6" w:rsidRPr="00CA6781" w14:paraId="63C955FA" w14:textId="77777777" w:rsidTr="00CA3FAD">
        <w:tc>
          <w:tcPr>
            <w:tcW w:w="2250" w:type="dxa"/>
          </w:tcPr>
          <w:p w14:paraId="3FA6B96B" w14:textId="77777777" w:rsidR="008D0BA6" w:rsidRPr="000E7799" w:rsidRDefault="008D0BA6" w:rsidP="0086582D">
            <w:pPr>
              <w:tabs>
                <w:tab w:val="clear" w:pos="227"/>
                <w:tab w:val="left" w:pos="162"/>
              </w:tabs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7A242708" w14:textId="62A12C9F" w:rsidR="008D0BA6" w:rsidRPr="000E7799" w:rsidRDefault="00CA3FAD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0215C8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215C8">
              <w:rPr>
                <w:rFonts w:ascii="Angsana New" w:hAnsi="Angsana New"/>
                <w:sz w:val="28"/>
                <w:szCs w:val="28"/>
              </w:rPr>
              <w:t>033</w:t>
            </w:r>
          </w:p>
        </w:tc>
        <w:tc>
          <w:tcPr>
            <w:tcW w:w="236" w:type="dxa"/>
            <w:shd w:val="clear" w:color="auto" w:fill="auto"/>
          </w:tcPr>
          <w:p w14:paraId="57FA484E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37B4AF7A" w14:textId="0CEDE49F" w:rsidR="008D0BA6" w:rsidRPr="000E7799" w:rsidRDefault="00CA3FAD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</w:t>
            </w:r>
            <w:r w:rsidR="000215C8">
              <w:rPr>
                <w:rFonts w:ascii="Angsana New" w:hAnsi="Angsana New"/>
                <w:sz w:val="28"/>
                <w:szCs w:val="28"/>
              </w:rPr>
              <w:t>694</w:t>
            </w:r>
          </w:p>
        </w:tc>
        <w:tc>
          <w:tcPr>
            <w:tcW w:w="236" w:type="dxa"/>
            <w:shd w:val="clear" w:color="auto" w:fill="auto"/>
          </w:tcPr>
          <w:p w14:paraId="29BCBEAD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14:paraId="48EBC724" w14:textId="2F120C85" w:rsidR="008D0BA6" w:rsidRPr="000E7799" w:rsidRDefault="00CA3FAD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41,727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43972F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40B9726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 w:hanging="27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>22,166</w:t>
            </w:r>
          </w:p>
        </w:tc>
        <w:tc>
          <w:tcPr>
            <w:tcW w:w="236" w:type="dxa"/>
            <w:shd w:val="clear" w:color="auto" w:fill="auto"/>
          </w:tcPr>
          <w:p w14:paraId="7BB28C08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shd w:val="clear" w:color="auto" w:fill="auto"/>
          </w:tcPr>
          <w:p w14:paraId="0BB2F93C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>15,741</w:t>
            </w:r>
          </w:p>
        </w:tc>
        <w:tc>
          <w:tcPr>
            <w:tcW w:w="241" w:type="dxa"/>
            <w:shd w:val="clear" w:color="auto" w:fill="auto"/>
          </w:tcPr>
          <w:p w14:paraId="6C101CAE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</w:tcPr>
          <w:p w14:paraId="41292DA8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>37,907</w:t>
            </w:r>
          </w:p>
        </w:tc>
      </w:tr>
      <w:tr w:rsidR="008D0BA6" w:rsidRPr="00CA6781" w14:paraId="0B646CE8" w14:textId="77777777" w:rsidTr="00CA3FAD">
        <w:tc>
          <w:tcPr>
            <w:tcW w:w="2250" w:type="dxa"/>
          </w:tcPr>
          <w:p w14:paraId="3DF450C1" w14:textId="77777777" w:rsidR="008D0BA6" w:rsidRPr="000E7799" w:rsidRDefault="008D0BA6" w:rsidP="0086582D">
            <w:pPr>
              <w:pStyle w:val="ListParagraph"/>
              <w:ind w:left="166" w:right="-78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0E77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CADC65" w14:textId="6E925E2C" w:rsidR="008D0BA6" w:rsidRPr="000E7799" w:rsidRDefault="00CA3FAD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68,</w:t>
            </w:r>
            <w:r w:rsidR="000215C8">
              <w:rPr>
                <w:rFonts w:ascii="Angsana New" w:hAnsi="Angsana New"/>
                <w:b/>
                <w:bCs/>
                <w:sz w:val="28"/>
                <w:szCs w:val="28"/>
              </w:rPr>
              <w:t>716</w:t>
            </w:r>
          </w:p>
        </w:tc>
        <w:tc>
          <w:tcPr>
            <w:tcW w:w="236" w:type="dxa"/>
            <w:shd w:val="clear" w:color="auto" w:fill="auto"/>
          </w:tcPr>
          <w:p w14:paraId="6175F830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F400E" w14:textId="1D2217FC" w:rsidR="008D0BA6" w:rsidRPr="000E7799" w:rsidRDefault="00CA3FAD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19,</w:t>
            </w:r>
            <w:r w:rsidR="000215C8">
              <w:rPr>
                <w:rFonts w:ascii="Angsana New" w:hAnsi="Angsana New"/>
                <w:b/>
                <w:bCs/>
                <w:sz w:val="28"/>
                <w:szCs w:val="28"/>
              </w:rPr>
              <w:t>694</w:t>
            </w:r>
          </w:p>
        </w:tc>
        <w:tc>
          <w:tcPr>
            <w:tcW w:w="236" w:type="dxa"/>
            <w:shd w:val="clear" w:color="auto" w:fill="auto"/>
          </w:tcPr>
          <w:p w14:paraId="1508FACE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A80A3" w14:textId="58BCBE44" w:rsidR="008D0BA6" w:rsidRPr="000E7799" w:rsidRDefault="00CA3FAD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88,410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75B1DA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34BA5B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7799">
              <w:rPr>
                <w:rFonts w:ascii="Angsana New" w:hAnsi="Angsana New"/>
                <w:b/>
                <w:bCs/>
                <w:sz w:val="28"/>
                <w:szCs w:val="28"/>
              </w:rPr>
              <w:t>122,608</w:t>
            </w:r>
          </w:p>
        </w:tc>
        <w:tc>
          <w:tcPr>
            <w:tcW w:w="236" w:type="dxa"/>
            <w:shd w:val="clear" w:color="auto" w:fill="auto"/>
          </w:tcPr>
          <w:p w14:paraId="27DE1DCF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A657E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799">
              <w:rPr>
                <w:rFonts w:ascii="Angsana New" w:hAnsi="Angsana New"/>
                <w:b/>
                <w:bCs/>
                <w:sz w:val="28"/>
                <w:szCs w:val="28"/>
              </w:rPr>
              <w:t>15,741</w:t>
            </w:r>
          </w:p>
        </w:tc>
        <w:tc>
          <w:tcPr>
            <w:tcW w:w="241" w:type="dxa"/>
            <w:shd w:val="clear" w:color="auto" w:fill="auto"/>
          </w:tcPr>
          <w:p w14:paraId="68845DB3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B8E72" w14:textId="77777777" w:rsidR="008D0BA6" w:rsidRPr="000E7799" w:rsidRDefault="008D0BA6" w:rsidP="0086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799">
              <w:rPr>
                <w:rFonts w:ascii="Angsana New" w:hAnsi="Angsana New"/>
                <w:b/>
                <w:bCs/>
                <w:sz w:val="28"/>
                <w:szCs w:val="28"/>
              </w:rPr>
              <w:t>138,349</w:t>
            </w:r>
          </w:p>
        </w:tc>
      </w:tr>
    </w:tbl>
    <w:p w14:paraId="76D57E5F" w14:textId="68D85F85" w:rsidR="008D0BA6" w:rsidRDefault="008D0BA6" w:rsidP="00701395">
      <w:pPr>
        <w:spacing w:line="144" w:lineRule="auto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  <w:lang w:val="en-GB"/>
        </w:rPr>
      </w:pPr>
    </w:p>
    <w:p w14:paraId="1FCDB93D" w14:textId="4E100E8F" w:rsidR="00701395" w:rsidRDefault="008D0BA6" w:rsidP="0070139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12A22">
        <w:rPr>
          <w:rFonts w:ascii="Angsana New" w:hAnsi="Angsana New" w:hint="cs"/>
          <w:sz w:val="30"/>
          <w:szCs w:val="30"/>
          <w:cs/>
        </w:rPr>
        <w:t xml:space="preserve">ในเดือนตุลาคม </w:t>
      </w:r>
      <w:r w:rsidRPr="00312A22">
        <w:rPr>
          <w:rFonts w:ascii="Angsana New" w:hAnsi="Angsana New"/>
          <w:sz w:val="30"/>
          <w:szCs w:val="30"/>
        </w:rPr>
        <w:t xml:space="preserve">2565 </w:t>
      </w:r>
      <w:r w:rsidRPr="00312A22">
        <w:rPr>
          <w:rFonts w:ascii="Angsana New" w:hAnsi="Angsana New"/>
          <w:sz w:val="30"/>
          <w:szCs w:val="30"/>
          <w:cs/>
        </w:rPr>
        <w:t>บริษัท</w:t>
      </w:r>
      <w:r w:rsidRPr="00312A22">
        <w:rPr>
          <w:rFonts w:ascii="Angsana New" w:hAnsi="Angsana New" w:hint="cs"/>
          <w:sz w:val="30"/>
          <w:szCs w:val="30"/>
          <w:cs/>
        </w:rPr>
        <w:t>ทำสัญญา</w:t>
      </w:r>
      <w:r w:rsidRPr="00312A22">
        <w:rPr>
          <w:rFonts w:ascii="Angsana New" w:hAnsi="Angsana New"/>
          <w:sz w:val="30"/>
          <w:szCs w:val="30"/>
          <w:cs/>
        </w:rPr>
        <w:t>เงินกู้ยืม</w:t>
      </w:r>
      <w:r w:rsidRPr="00312A22">
        <w:rPr>
          <w:rFonts w:ascii="Angsana New" w:hAnsi="Angsana New" w:hint="cs"/>
          <w:sz w:val="30"/>
          <w:szCs w:val="30"/>
          <w:cs/>
        </w:rPr>
        <w:t>กับ</w:t>
      </w:r>
      <w:r w:rsidRPr="00312A22">
        <w:rPr>
          <w:rFonts w:ascii="Angsana New" w:hAnsi="Angsana New"/>
          <w:sz w:val="30"/>
          <w:szCs w:val="30"/>
          <w:cs/>
        </w:rPr>
        <w:t>ธนาคารพาณิชย์แห่งหนึ่ง</w:t>
      </w:r>
      <w:r w:rsidRPr="00312A22">
        <w:rPr>
          <w:rFonts w:ascii="Angsana New" w:hAnsi="Angsana New" w:hint="cs"/>
          <w:sz w:val="30"/>
          <w:szCs w:val="30"/>
          <w:cs/>
        </w:rPr>
        <w:t xml:space="preserve"> โดยมีวงเงินกู้ยืม</w:t>
      </w:r>
      <w:r w:rsidRPr="00312A22">
        <w:rPr>
          <w:rFonts w:ascii="Angsana New" w:hAnsi="Angsana New"/>
          <w:sz w:val="30"/>
          <w:szCs w:val="30"/>
          <w:cs/>
        </w:rPr>
        <w:t>จำนวน</w:t>
      </w:r>
      <w:r w:rsidRPr="00312A22">
        <w:rPr>
          <w:rFonts w:ascii="Angsana New" w:hAnsi="Angsana New" w:hint="cs"/>
          <w:sz w:val="30"/>
          <w:szCs w:val="30"/>
          <w:cs/>
        </w:rPr>
        <w:t xml:space="preserve"> </w:t>
      </w:r>
      <w:r w:rsidRPr="00312A22">
        <w:rPr>
          <w:rFonts w:ascii="Angsana New" w:hAnsi="Angsana New"/>
          <w:sz w:val="30"/>
          <w:szCs w:val="30"/>
        </w:rPr>
        <w:t xml:space="preserve">184 </w:t>
      </w:r>
      <w:r w:rsidRPr="00312A22">
        <w:rPr>
          <w:rFonts w:ascii="Angsana New" w:hAnsi="Angsana New"/>
          <w:sz w:val="30"/>
          <w:szCs w:val="30"/>
          <w:cs/>
        </w:rPr>
        <w:t>ล้านบาท</w:t>
      </w:r>
      <w:r w:rsidRPr="00312A22">
        <w:rPr>
          <w:rFonts w:ascii="Angsana New" w:hAnsi="Angsana New" w:hint="cs"/>
          <w:sz w:val="30"/>
          <w:szCs w:val="30"/>
          <w:cs/>
        </w:rPr>
        <w:t xml:space="preserve"> และมีการเบิกใช้วงเงินกู้ยืมดังกล่าวแล้วจำนวน </w:t>
      </w:r>
      <w:r w:rsidRPr="00312A22">
        <w:rPr>
          <w:rFonts w:ascii="Angsana New" w:hAnsi="Angsana New"/>
          <w:sz w:val="30"/>
          <w:szCs w:val="30"/>
        </w:rPr>
        <w:t xml:space="preserve">105 </w:t>
      </w:r>
      <w:r w:rsidRPr="00312A2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312A22">
        <w:rPr>
          <w:rFonts w:ascii="Angsana New" w:hAnsi="Angsana New"/>
          <w:sz w:val="30"/>
          <w:szCs w:val="30"/>
          <w:cs/>
        </w:rPr>
        <w:t>โดยมีอัตราดอกเบี้ย</w:t>
      </w:r>
      <w:r w:rsidRPr="00312A22">
        <w:rPr>
          <w:rFonts w:ascii="Angsana New" w:hAnsi="Angsana New" w:hint="cs"/>
          <w:sz w:val="30"/>
          <w:szCs w:val="30"/>
          <w:cs/>
        </w:rPr>
        <w:t xml:space="preserve">ต่อปีเท่ากับ </w:t>
      </w:r>
      <w:r w:rsidRPr="00312A22">
        <w:rPr>
          <w:rFonts w:ascii="Angsana New" w:hAnsi="Angsana New"/>
          <w:sz w:val="30"/>
          <w:szCs w:val="30"/>
        </w:rPr>
        <w:t xml:space="preserve">MLR </w:t>
      </w:r>
      <w:r w:rsidRPr="00312A22">
        <w:rPr>
          <w:rFonts w:ascii="Angsana New" w:hAnsi="Angsana New" w:hint="cs"/>
          <w:sz w:val="30"/>
          <w:szCs w:val="30"/>
          <w:cs/>
        </w:rPr>
        <w:t>ลบด้วยอัตราคงที่ต่อปีและกำหนดชำระคืนเป็นรายเดือนรวมไปถึงมีกำหนดเงื่อนไขที่บริษัทต้องปฏิบัติตามดังรายละเอียดตามที่</w:t>
      </w:r>
      <w:r w:rsidRPr="00312A22">
        <w:rPr>
          <w:rFonts w:ascii="Angsana New" w:hAnsi="Angsana New" w:hint="cs"/>
          <w:spacing w:val="-6"/>
          <w:sz w:val="30"/>
          <w:szCs w:val="30"/>
          <w:cs/>
        </w:rPr>
        <w:t>ระบุไว้ในสัญญา โดยมีกำหนด</w:t>
      </w:r>
      <w:r w:rsidRPr="00312A22">
        <w:rPr>
          <w:rFonts w:ascii="Angsana New" w:hAnsi="Angsana New"/>
          <w:spacing w:val="-6"/>
          <w:sz w:val="30"/>
          <w:szCs w:val="30"/>
          <w:cs/>
        </w:rPr>
        <w:t>ชำระ</w:t>
      </w:r>
      <w:r w:rsidRPr="00312A22">
        <w:rPr>
          <w:rFonts w:ascii="Angsana New" w:hAnsi="Angsana New" w:hint="cs"/>
          <w:spacing w:val="-6"/>
          <w:sz w:val="30"/>
          <w:szCs w:val="30"/>
          <w:cs/>
        </w:rPr>
        <w:t>คืน</w:t>
      </w:r>
      <w:r w:rsidRPr="00312A22">
        <w:rPr>
          <w:rFonts w:ascii="Angsana New" w:hAnsi="Angsana New"/>
          <w:spacing w:val="-6"/>
          <w:sz w:val="30"/>
          <w:szCs w:val="30"/>
          <w:cs/>
        </w:rPr>
        <w:t>ภายในปี</w:t>
      </w:r>
      <w:r w:rsidRPr="00312A2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312A22">
        <w:rPr>
          <w:rFonts w:ascii="Angsana New" w:hAnsi="Angsana New"/>
          <w:spacing w:val="-6"/>
          <w:sz w:val="30"/>
          <w:szCs w:val="30"/>
        </w:rPr>
        <w:t>2572</w:t>
      </w:r>
      <w:r w:rsidRPr="00312A22">
        <w:rPr>
          <w:rFonts w:ascii="Angsana New" w:hAnsi="Angsana New"/>
          <w:spacing w:val="-6"/>
          <w:sz w:val="30"/>
          <w:szCs w:val="30"/>
          <w:cs/>
        </w:rPr>
        <w:t xml:space="preserve"> เงินกู้ยืมดังกล่าวมีหลักประกันเป็น</w:t>
      </w:r>
      <w:r w:rsidRPr="00312A22">
        <w:rPr>
          <w:rFonts w:ascii="Angsana New" w:hAnsi="Angsana New" w:hint="cs"/>
          <w:spacing w:val="-6"/>
          <w:sz w:val="30"/>
          <w:szCs w:val="30"/>
          <w:cs/>
        </w:rPr>
        <w:t>ที่ดินและสิ่งปลูกสร้าง</w:t>
      </w:r>
      <w:r w:rsidR="00F67DBD">
        <w:rPr>
          <w:rFonts w:ascii="Angsana New" w:hAnsi="Angsana New"/>
          <w:spacing w:val="-6"/>
          <w:sz w:val="30"/>
          <w:szCs w:val="30"/>
        </w:rPr>
        <w:br/>
      </w:r>
      <w:r w:rsidRPr="00312A22">
        <w:rPr>
          <w:rFonts w:ascii="Angsana New" w:hAnsi="Angsana New" w:hint="cs"/>
          <w:sz w:val="30"/>
          <w:szCs w:val="30"/>
          <w:cs/>
        </w:rPr>
        <w:t>ในอนาคตของ</w:t>
      </w:r>
      <w:r w:rsidRPr="00312A22">
        <w:rPr>
          <w:rFonts w:ascii="Angsana New" w:hAnsi="Angsana New"/>
          <w:sz w:val="30"/>
          <w:szCs w:val="30"/>
          <w:cs/>
        </w:rPr>
        <w:t>บริษัท</w:t>
      </w:r>
    </w:p>
    <w:p w14:paraId="64F7350F" w14:textId="77777777" w:rsidR="00701395" w:rsidRPr="009D595D" w:rsidRDefault="00701395" w:rsidP="009D595D">
      <w:pPr>
        <w:spacing w:line="144" w:lineRule="auto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  <w:lang w:val="en-GB"/>
        </w:rPr>
      </w:pPr>
    </w:p>
    <w:p w14:paraId="3459FA24" w14:textId="283E69E1" w:rsidR="008D0BA6" w:rsidRPr="00312A22" w:rsidRDefault="00812338" w:rsidP="008D0BA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D0BA6">
        <w:rPr>
          <w:rFonts w:asciiTheme="majorBidi" w:hAnsiTheme="majorBidi" w:cstheme="majorBidi"/>
          <w:sz w:val="30"/>
          <w:szCs w:val="30"/>
          <w:cs/>
          <w:lang w:val="en-GB"/>
        </w:rPr>
        <w:t>ณ วันที่</w:t>
      </w:r>
      <w:r w:rsidRPr="008D0BA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87462C" w:rsidRPr="008D0BA6">
        <w:rPr>
          <w:rFonts w:asciiTheme="majorBidi" w:hAnsiTheme="majorBidi" w:cstheme="majorBidi"/>
          <w:sz w:val="30"/>
          <w:szCs w:val="30"/>
          <w:lang w:val="en-GB"/>
        </w:rPr>
        <w:t xml:space="preserve">30 </w:t>
      </w:r>
      <w:r w:rsidR="00BC62B4" w:rsidRPr="008D0BA6">
        <w:rPr>
          <w:rFonts w:asciiTheme="majorBidi" w:hAnsiTheme="majorBidi" w:cstheme="majorBidi" w:hint="cs"/>
          <w:sz w:val="30"/>
          <w:szCs w:val="30"/>
          <w:cs/>
          <w:lang w:val="en-GB"/>
        </w:rPr>
        <w:t>มิถุนายน</w:t>
      </w:r>
      <w:r w:rsidR="00925076" w:rsidRPr="008D0BA6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8D0BA6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925076" w:rsidRPr="008D0BA6">
        <w:rPr>
          <w:rFonts w:asciiTheme="majorBidi" w:hAnsiTheme="majorBidi" w:cstheme="majorBidi"/>
          <w:sz w:val="30"/>
          <w:szCs w:val="30"/>
          <w:lang w:val="en-GB"/>
        </w:rPr>
        <w:t>6</w:t>
      </w:r>
      <w:r w:rsidRPr="008D0BA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8D0BA6">
        <w:rPr>
          <w:rFonts w:asciiTheme="majorBidi" w:hAnsiTheme="majorBidi" w:cstheme="majorBidi"/>
          <w:sz w:val="30"/>
          <w:szCs w:val="30"/>
          <w:cs/>
          <w:lang w:val="en-GB"/>
        </w:rPr>
        <w:t>บริษัทมีวงเงินสินเชื่อซึ่งยังมิได้เบิกใช้เป็นจำนวนเงินรวม</w:t>
      </w:r>
      <w:r w:rsidR="009852F2">
        <w:rPr>
          <w:rFonts w:asciiTheme="majorBidi" w:hAnsiTheme="majorBidi" w:cstheme="majorBidi"/>
          <w:sz w:val="30"/>
          <w:szCs w:val="30"/>
          <w:lang w:val="en-GB"/>
        </w:rPr>
        <w:t xml:space="preserve"> 165.63</w:t>
      </w:r>
      <w:r w:rsidR="008D0BA6" w:rsidRPr="008D0BA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8D0BA6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  <w:r w:rsidRPr="008D0BA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8D0BA6">
        <w:rPr>
          <w:rFonts w:asciiTheme="majorBidi" w:hAnsiTheme="majorBidi" w:cstheme="majorBidi"/>
          <w:sz w:val="30"/>
          <w:szCs w:val="30"/>
          <w:lang w:val="en-GB"/>
        </w:rPr>
        <w:br/>
      </w:r>
      <w:r w:rsidRPr="008D0BA6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(31 </w:t>
      </w:r>
      <w:r w:rsidRPr="008D0BA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ธันวาคม </w:t>
      </w:r>
      <w:r w:rsidRPr="008D0BA6">
        <w:rPr>
          <w:rFonts w:asciiTheme="majorBidi" w:hAnsiTheme="majorBidi" w:cstheme="majorBidi"/>
          <w:i/>
          <w:iCs/>
          <w:sz w:val="30"/>
          <w:szCs w:val="30"/>
          <w:lang w:val="en-GB"/>
        </w:rPr>
        <w:t>256</w:t>
      </w:r>
      <w:r w:rsidR="00925076" w:rsidRPr="008D0BA6">
        <w:rPr>
          <w:rFonts w:asciiTheme="majorBidi" w:hAnsiTheme="majorBidi" w:cstheme="majorBidi"/>
          <w:i/>
          <w:iCs/>
          <w:sz w:val="30"/>
          <w:szCs w:val="30"/>
          <w:lang w:val="en-GB"/>
        </w:rPr>
        <w:t>5</w:t>
      </w:r>
      <w:r w:rsidRPr="008D0BA6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8D0BA6" w:rsidRPr="008D0BA6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165.63 </w:t>
      </w:r>
      <w:r w:rsidRPr="008D0BA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</w:t>
      </w:r>
      <w:r w:rsidRPr="008D0BA6">
        <w:rPr>
          <w:rFonts w:asciiTheme="majorBidi" w:hAnsiTheme="majorBidi" w:cstheme="majorBidi"/>
          <w:sz w:val="30"/>
          <w:szCs w:val="30"/>
          <w:cs/>
          <w:lang w:val="en-GB"/>
        </w:rPr>
        <w:t>ท</w:t>
      </w:r>
      <w:r w:rsidRPr="008D0BA6">
        <w:rPr>
          <w:rFonts w:asciiTheme="majorBidi" w:hAnsiTheme="majorBidi" w:cstheme="majorBidi"/>
          <w:sz w:val="30"/>
          <w:szCs w:val="30"/>
          <w:lang w:val="en-GB"/>
        </w:rPr>
        <w:t xml:space="preserve">) </w:t>
      </w:r>
      <w:r w:rsidRPr="008D0BA6">
        <w:rPr>
          <w:rFonts w:asciiTheme="majorBidi" w:hAnsiTheme="majorBidi" w:cstheme="majorBidi"/>
          <w:sz w:val="30"/>
          <w:szCs w:val="30"/>
          <w:cs/>
          <w:lang w:val="en-GB"/>
        </w:rPr>
        <w:t>วงเงินสินเชื่อดังกล่าวค้ำประกันโดยที่ดิน อาคารสิ่งปลูกสร้าง</w:t>
      </w:r>
      <w:r w:rsidR="008D0BA6" w:rsidRPr="00312A22">
        <w:rPr>
          <w:rFonts w:asciiTheme="majorBidi" w:hAnsiTheme="majorBidi" w:cstheme="majorBidi" w:hint="cs"/>
          <w:sz w:val="30"/>
          <w:szCs w:val="30"/>
          <w:cs/>
          <w:lang w:val="en-GB"/>
        </w:rPr>
        <w:t>ทั้งในปัจจุบันและในอนาคต รวมไปถึงสิทธิการใช้ที่ดิน</w:t>
      </w:r>
      <w:r w:rsidR="008D0BA6" w:rsidRPr="00312A22">
        <w:rPr>
          <w:rFonts w:asciiTheme="majorBidi" w:hAnsiTheme="majorBidi" w:cstheme="majorBidi"/>
          <w:sz w:val="30"/>
          <w:szCs w:val="30"/>
          <w:cs/>
          <w:lang w:val="en-GB"/>
        </w:rPr>
        <w:t>ของบริษัท</w:t>
      </w:r>
    </w:p>
    <w:p w14:paraId="4F460DF1" w14:textId="7ADDFD6F" w:rsidR="00C571E1" w:rsidRPr="00C647FC" w:rsidRDefault="00C571E1" w:rsidP="009D595D">
      <w:pPr>
        <w:spacing w:line="144" w:lineRule="auto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  <w:lang w:val="en-GB"/>
        </w:rPr>
      </w:pPr>
    </w:p>
    <w:p w14:paraId="25D6E547" w14:textId="21412BA1" w:rsidR="009E2729" w:rsidRDefault="00C571E1">
      <w:pPr>
        <w:pStyle w:val="Heading8"/>
        <w:numPr>
          <w:ilvl w:val="0"/>
          <w:numId w:val="16"/>
        </w:numPr>
        <w:tabs>
          <w:tab w:val="left" w:pos="540"/>
          <w:tab w:val="left" w:pos="882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647FC">
        <w:rPr>
          <w:rFonts w:asciiTheme="majorBidi" w:hAnsiTheme="majorBidi" w:cstheme="majorBidi"/>
          <w:sz w:val="30"/>
          <w:szCs w:val="30"/>
          <w:cs/>
          <w:lang w:val="en-US"/>
        </w:rPr>
        <w:t>ทุนเรือนหุ้น</w:t>
      </w:r>
    </w:p>
    <w:p w14:paraId="5C337D14" w14:textId="77777777" w:rsidR="009F28C3" w:rsidRPr="009D595D" w:rsidRDefault="009F28C3" w:rsidP="009D595D">
      <w:pPr>
        <w:spacing w:line="144" w:lineRule="auto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  <w:lang w:val="en-GB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06"/>
        <w:gridCol w:w="239"/>
        <w:gridCol w:w="1114"/>
        <w:gridCol w:w="271"/>
        <w:gridCol w:w="1081"/>
        <w:gridCol w:w="272"/>
        <w:gridCol w:w="1259"/>
        <w:gridCol w:w="272"/>
        <w:gridCol w:w="1164"/>
      </w:tblGrid>
      <w:tr w:rsidR="00C571E1" w:rsidRPr="00B058BE" w14:paraId="1818625D" w14:textId="77777777" w:rsidTr="00853F9F">
        <w:trPr>
          <w:tblHeader/>
        </w:trPr>
        <w:tc>
          <w:tcPr>
            <w:tcW w:w="1505" w:type="pct"/>
          </w:tcPr>
          <w:p w14:paraId="5C0FFA6C" w14:textId="77777777" w:rsidR="00C571E1" w:rsidRPr="000B21B4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14:paraId="6C06DC1F" w14:textId="77777777" w:rsidR="00C571E1" w:rsidRPr="00B058BE" w:rsidRDefault="00C571E1" w:rsidP="007951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129" w:type="pct"/>
            <w:tcBorders>
              <w:left w:val="nil"/>
            </w:tcBorders>
          </w:tcPr>
          <w:p w14:paraId="5E3777C3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0" w:type="pct"/>
            <w:gridSpan w:val="3"/>
            <w:tcBorders>
              <w:bottom w:val="single" w:sz="4" w:space="0" w:color="auto"/>
            </w:tcBorders>
          </w:tcPr>
          <w:p w14:paraId="10FA6044" w14:textId="6B977E00" w:rsidR="00C571E1" w:rsidRPr="00D761E2" w:rsidRDefault="00C571E1" w:rsidP="0079512B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250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704BBDCF" w14:textId="77777777" w:rsidR="00C571E1" w:rsidRPr="00D761E2" w:rsidRDefault="00C571E1" w:rsidP="0079512B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5" w:type="pct"/>
            <w:gridSpan w:val="3"/>
            <w:tcBorders>
              <w:bottom w:val="single" w:sz="4" w:space="0" w:color="auto"/>
            </w:tcBorders>
          </w:tcPr>
          <w:p w14:paraId="24BD9561" w14:textId="3FCA17E6" w:rsidR="00C571E1" w:rsidRPr="004E6036" w:rsidRDefault="00C571E1" w:rsidP="0079512B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E272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571E1" w:rsidRPr="00B058BE" w14:paraId="7BE84B53" w14:textId="77777777" w:rsidTr="00853F9F">
        <w:trPr>
          <w:tblHeader/>
        </w:trPr>
        <w:tc>
          <w:tcPr>
            <w:tcW w:w="1505" w:type="pct"/>
          </w:tcPr>
          <w:p w14:paraId="7A823F21" w14:textId="77777777" w:rsidR="00C571E1" w:rsidRPr="000B21B4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14:paraId="71BCE1C7" w14:textId="77777777" w:rsidR="00C571E1" w:rsidRPr="00B058BE" w:rsidRDefault="00C571E1" w:rsidP="007951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ต่อหุ้น</w:t>
            </w:r>
          </w:p>
        </w:tc>
        <w:tc>
          <w:tcPr>
            <w:tcW w:w="129" w:type="pct"/>
            <w:tcBorders>
              <w:left w:val="nil"/>
            </w:tcBorders>
          </w:tcPr>
          <w:p w14:paraId="762E74D1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6F447AEC" w14:textId="77777777" w:rsidR="00C571E1" w:rsidRPr="00B058BE" w:rsidRDefault="00C571E1" w:rsidP="00E94B9B">
            <w:pPr>
              <w:pStyle w:val="BodyText"/>
              <w:tabs>
                <w:tab w:val="clear" w:pos="907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312C9976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170802BC" w14:textId="77777777" w:rsidR="00C571E1" w:rsidRPr="00B058BE" w:rsidRDefault="00C571E1" w:rsidP="00E94B9B">
            <w:pPr>
              <w:pStyle w:val="BodyText"/>
              <w:tabs>
                <w:tab w:val="clear" w:pos="907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7" w:type="pct"/>
          </w:tcPr>
          <w:p w14:paraId="295DA8FC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14:paraId="0928985A" w14:textId="77777777" w:rsidR="00C571E1" w:rsidRPr="00B058BE" w:rsidRDefault="00C571E1" w:rsidP="00E94B9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75696F23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68D985A0" w14:textId="77777777" w:rsidR="00C571E1" w:rsidRPr="00B058BE" w:rsidRDefault="00C571E1" w:rsidP="00E94B9B">
            <w:pPr>
              <w:pStyle w:val="BodyText"/>
              <w:tabs>
                <w:tab w:val="clear" w:pos="907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C571E1" w:rsidRPr="00B058BE" w14:paraId="3871C1EB" w14:textId="77777777" w:rsidTr="00853F9F">
        <w:trPr>
          <w:trHeight w:val="80"/>
          <w:tblHeader/>
        </w:trPr>
        <w:tc>
          <w:tcPr>
            <w:tcW w:w="1505" w:type="pct"/>
          </w:tcPr>
          <w:p w14:paraId="199EA731" w14:textId="77777777" w:rsidR="00C571E1" w:rsidRPr="000B21B4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14:paraId="7680B5F9" w14:textId="77777777" w:rsidR="00C571E1" w:rsidRPr="000B21B4" w:rsidRDefault="00C571E1" w:rsidP="0079512B">
            <w:pPr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9" w:type="pct"/>
            <w:tcBorders>
              <w:left w:val="nil"/>
            </w:tcBorders>
          </w:tcPr>
          <w:p w14:paraId="42D213FB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932" w:type="pct"/>
            <w:gridSpan w:val="7"/>
          </w:tcPr>
          <w:p w14:paraId="10556E36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B058BE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571E1" w:rsidRPr="00B058BE" w14:paraId="4D67222E" w14:textId="77777777" w:rsidTr="00853F9F">
        <w:tc>
          <w:tcPr>
            <w:tcW w:w="1505" w:type="pct"/>
          </w:tcPr>
          <w:p w14:paraId="7F2925F7" w14:textId="77777777" w:rsidR="00C571E1" w:rsidRPr="00B058BE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35" w:type="pct"/>
          </w:tcPr>
          <w:p w14:paraId="68A26D83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" w:type="pct"/>
            <w:tcBorders>
              <w:left w:val="nil"/>
            </w:tcBorders>
          </w:tcPr>
          <w:p w14:paraId="3A50334D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31CCDC5A" w14:textId="77777777" w:rsidR="00C571E1" w:rsidRPr="00B058BE" w:rsidRDefault="00C571E1" w:rsidP="006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B2E3832" w14:textId="77777777" w:rsidR="00C571E1" w:rsidRPr="00B058BE" w:rsidRDefault="00C571E1" w:rsidP="006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72EA54A" w14:textId="77777777" w:rsidR="00C571E1" w:rsidRPr="00B058BE" w:rsidRDefault="00C571E1" w:rsidP="006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387DA88" w14:textId="77777777" w:rsidR="00C571E1" w:rsidRPr="00B058BE" w:rsidRDefault="00C571E1" w:rsidP="006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7DD7544A" w14:textId="77777777" w:rsidR="00C571E1" w:rsidRPr="00B058BE" w:rsidRDefault="00C571E1" w:rsidP="006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8C9A6A0" w14:textId="77777777" w:rsidR="00C571E1" w:rsidRPr="00B058BE" w:rsidRDefault="00C571E1" w:rsidP="006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B0A18D2" w14:textId="77777777" w:rsidR="00C571E1" w:rsidRPr="00B058BE" w:rsidRDefault="00C571E1" w:rsidP="006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1AF2" w:rsidRPr="00B058BE" w14:paraId="1E2577BE" w14:textId="77777777" w:rsidTr="00853F9F">
        <w:trPr>
          <w:trHeight w:val="452"/>
        </w:trPr>
        <w:tc>
          <w:tcPr>
            <w:tcW w:w="1505" w:type="pct"/>
          </w:tcPr>
          <w:p w14:paraId="021ED271" w14:textId="3A167DDE" w:rsidR="000B1AF2" w:rsidRPr="00B058BE" w:rsidRDefault="000B1AF2" w:rsidP="000B1AF2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5B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0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805B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35" w:type="pct"/>
          </w:tcPr>
          <w:p w14:paraId="737BF6B7" w14:textId="1635CAA3" w:rsidR="000B1AF2" w:rsidRPr="00B058BE" w:rsidRDefault="000B1AF2" w:rsidP="000B1AF2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29" w:type="pct"/>
            <w:tcBorders>
              <w:left w:val="nil"/>
            </w:tcBorders>
          </w:tcPr>
          <w:p w14:paraId="75B4B720" w14:textId="77777777" w:rsidR="000B1AF2" w:rsidRPr="00B058BE" w:rsidRDefault="000B1AF2" w:rsidP="000B1AF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30E24614" w14:textId="27A4B71D" w:rsidR="000B1AF2" w:rsidRPr="00B058BE" w:rsidRDefault="000B1AF2" w:rsidP="000B1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146" w:type="pct"/>
            <w:shd w:val="clear" w:color="auto" w:fill="auto"/>
          </w:tcPr>
          <w:p w14:paraId="73A7460E" w14:textId="77777777" w:rsidR="000B1AF2" w:rsidRPr="00B058BE" w:rsidRDefault="000B1AF2" w:rsidP="000B1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73376A4A" w14:textId="501F6500" w:rsidR="000B1AF2" w:rsidRPr="00B058BE" w:rsidRDefault="000B1AF2" w:rsidP="00BE2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  <w:tc>
          <w:tcPr>
            <w:tcW w:w="147" w:type="pct"/>
          </w:tcPr>
          <w:p w14:paraId="2FF5859B" w14:textId="77777777" w:rsidR="000B1AF2" w:rsidRPr="00B058BE" w:rsidRDefault="000B1AF2" w:rsidP="000B1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7913545C" w14:textId="6F9C8A51" w:rsidR="000B1AF2" w:rsidRPr="00B058BE" w:rsidRDefault="000B1AF2" w:rsidP="000B1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147" w:type="pct"/>
          </w:tcPr>
          <w:p w14:paraId="75985171" w14:textId="77777777" w:rsidR="000B1AF2" w:rsidRPr="00B058BE" w:rsidRDefault="000B1AF2" w:rsidP="000B1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6F795E59" w14:textId="56823890" w:rsidR="000B1AF2" w:rsidRPr="00B058BE" w:rsidRDefault="000B1AF2" w:rsidP="00BE2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</w:tr>
      <w:tr w:rsidR="00BE2183" w:rsidRPr="00B058BE" w14:paraId="4920156A" w14:textId="77777777" w:rsidTr="00853F9F">
        <w:trPr>
          <w:trHeight w:val="92"/>
        </w:trPr>
        <w:tc>
          <w:tcPr>
            <w:tcW w:w="1505" w:type="pct"/>
          </w:tcPr>
          <w:p w14:paraId="1A91A395" w14:textId="3E076B93" w:rsidR="00BE2183" w:rsidRPr="00E805B2" w:rsidRDefault="00BE2183" w:rsidP="00BE2183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624C8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="00853F9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31 </w:t>
            </w:r>
            <w:r w:rsidR="00853F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5" w:type="pct"/>
          </w:tcPr>
          <w:p w14:paraId="603D383C" w14:textId="18A30544" w:rsidR="00BE2183" w:rsidRDefault="00BE2183" w:rsidP="00BE2183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29" w:type="pct"/>
            <w:tcBorders>
              <w:left w:val="nil"/>
            </w:tcBorders>
          </w:tcPr>
          <w:p w14:paraId="27A33CFA" w14:textId="77777777" w:rsidR="00BE2183" w:rsidRPr="00B058BE" w:rsidRDefault="00BE2183" w:rsidP="00BE2183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66FADE" w14:textId="77AF7F62" w:rsidR="00BE2183" w:rsidRDefault="00BE2183" w:rsidP="00BE2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46" w:type="pct"/>
            <w:shd w:val="clear" w:color="auto" w:fill="auto"/>
          </w:tcPr>
          <w:p w14:paraId="55B2EB64" w14:textId="77777777" w:rsidR="00BE2183" w:rsidRPr="00B058BE" w:rsidRDefault="00BE2183" w:rsidP="00BE2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D45E0" w14:textId="3ED0F7F2" w:rsidR="00BE2183" w:rsidRDefault="00BE2183" w:rsidP="00BE2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  <w:tc>
          <w:tcPr>
            <w:tcW w:w="147" w:type="pct"/>
          </w:tcPr>
          <w:p w14:paraId="4E6E8774" w14:textId="77777777" w:rsidR="00BE2183" w:rsidRPr="00B058BE" w:rsidRDefault="00BE2183" w:rsidP="00BE2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014F4842" w14:textId="60894A64" w:rsidR="00BE2183" w:rsidRDefault="00BE2183" w:rsidP="00BE2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47" w:type="pct"/>
          </w:tcPr>
          <w:p w14:paraId="5993BAA8" w14:textId="77777777" w:rsidR="00BE2183" w:rsidRPr="00B058BE" w:rsidRDefault="00BE2183" w:rsidP="00BE2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36C9F18" w14:textId="5E0232CF" w:rsidR="00BE2183" w:rsidRDefault="00BE2183" w:rsidP="00BE2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</w:tr>
      <w:tr w:rsidR="00BE2183" w:rsidRPr="00B058BE" w14:paraId="6352A5CB" w14:textId="77777777" w:rsidTr="00853F9F">
        <w:trPr>
          <w:trHeight w:val="188"/>
        </w:trPr>
        <w:tc>
          <w:tcPr>
            <w:tcW w:w="1505" w:type="pct"/>
          </w:tcPr>
          <w:p w14:paraId="54F465D6" w14:textId="77777777" w:rsidR="00BE2183" w:rsidRPr="00E805B2" w:rsidRDefault="00BE2183" w:rsidP="009F28C3">
            <w:pPr>
              <w:tabs>
                <w:tab w:val="left" w:pos="372"/>
              </w:tabs>
              <w:spacing w:line="140" w:lineRule="atLeas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14:paraId="3EF39CCE" w14:textId="77777777" w:rsidR="00BE2183" w:rsidRDefault="00BE2183" w:rsidP="009F28C3">
            <w:pPr>
              <w:pStyle w:val="BodyText"/>
              <w:spacing w:after="0" w:line="1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tcBorders>
              <w:left w:val="nil"/>
            </w:tcBorders>
          </w:tcPr>
          <w:p w14:paraId="22D3716A" w14:textId="77777777" w:rsidR="00BE2183" w:rsidRPr="00B058BE" w:rsidRDefault="00BE2183" w:rsidP="009F28C3">
            <w:pPr>
              <w:pStyle w:val="BodyText"/>
              <w:spacing w:after="0" w:line="140" w:lineRule="atLeast"/>
              <w:ind w:right="-4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  <w:shd w:val="clear" w:color="auto" w:fill="auto"/>
          </w:tcPr>
          <w:p w14:paraId="24B2BC89" w14:textId="77777777" w:rsidR="00BE2183" w:rsidRDefault="00BE2183" w:rsidP="009F2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1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7F7A31E" w14:textId="77777777" w:rsidR="00BE2183" w:rsidRPr="00B058BE" w:rsidRDefault="00BE2183" w:rsidP="009F2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1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72399D72" w14:textId="77777777" w:rsidR="00BE2183" w:rsidRDefault="00BE2183" w:rsidP="009F2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1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75A1FD1" w14:textId="77777777" w:rsidR="00BE2183" w:rsidRPr="00B058BE" w:rsidRDefault="00BE2183" w:rsidP="009F2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1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</w:tcPr>
          <w:p w14:paraId="47836313" w14:textId="77777777" w:rsidR="00BE2183" w:rsidRDefault="00BE2183" w:rsidP="009F2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1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67CBB0D" w14:textId="77777777" w:rsidR="00BE2183" w:rsidRPr="00B058BE" w:rsidRDefault="00BE2183" w:rsidP="009F2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1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4A20B1D2" w14:textId="77777777" w:rsidR="00BE2183" w:rsidRDefault="00BE2183" w:rsidP="009F2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1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5CD6" w:rsidRPr="00B058BE" w14:paraId="37E8C314" w14:textId="77777777" w:rsidTr="00853F9F">
        <w:tc>
          <w:tcPr>
            <w:tcW w:w="1505" w:type="pct"/>
          </w:tcPr>
          <w:p w14:paraId="31AAA93C" w14:textId="77777777" w:rsidR="00655CD6" w:rsidRPr="00B058BE" w:rsidRDefault="00655CD6" w:rsidP="00655CD6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B058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435" w:type="pct"/>
          </w:tcPr>
          <w:p w14:paraId="7B2B3E22" w14:textId="77777777" w:rsidR="00655CD6" w:rsidRPr="00B058BE" w:rsidRDefault="00655CD6" w:rsidP="00655CD6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9" w:type="pct"/>
            <w:tcBorders>
              <w:left w:val="nil"/>
            </w:tcBorders>
          </w:tcPr>
          <w:p w14:paraId="44FB884D" w14:textId="77777777" w:rsidR="00655CD6" w:rsidRPr="00B058BE" w:rsidRDefault="00655CD6" w:rsidP="00655CD6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00A8C5D2" w14:textId="77777777" w:rsidR="00655CD6" w:rsidRPr="00B058BE" w:rsidRDefault="00655CD6" w:rsidP="006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5B9C694" w14:textId="77777777" w:rsidR="00655CD6" w:rsidRPr="00B058BE" w:rsidRDefault="00655CD6" w:rsidP="006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3040BF0" w14:textId="77777777" w:rsidR="00655CD6" w:rsidRPr="00B058BE" w:rsidRDefault="00655CD6" w:rsidP="006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D4AB1E7" w14:textId="77777777" w:rsidR="00655CD6" w:rsidRPr="00B058BE" w:rsidRDefault="00655CD6" w:rsidP="006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6597E234" w14:textId="77777777" w:rsidR="00655CD6" w:rsidRPr="00B058BE" w:rsidRDefault="00655CD6" w:rsidP="006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ECDC554" w14:textId="77777777" w:rsidR="00655CD6" w:rsidRPr="00B058BE" w:rsidRDefault="00655CD6" w:rsidP="006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717D23B" w14:textId="77777777" w:rsidR="00655CD6" w:rsidRPr="00B058BE" w:rsidRDefault="00655CD6" w:rsidP="006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1AF2" w:rsidRPr="00B058BE" w14:paraId="2F6481C8" w14:textId="77777777" w:rsidTr="00853F9F">
        <w:tc>
          <w:tcPr>
            <w:tcW w:w="1505" w:type="pct"/>
          </w:tcPr>
          <w:p w14:paraId="3E928109" w14:textId="51176D03" w:rsidR="000B1AF2" w:rsidRPr="00B058BE" w:rsidRDefault="000B1AF2" w:rsidP="000B1AF2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5B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0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805B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35" w:type="pct"/>
          </w:tcPr>
          <w:p w14:paraId="156D0E63" w14:textId="28EF665D" w:rsidR="000B1AF2" w:rsidRDefault="000B1AF2" w:rsidP="000B1AF2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29" w:type="pct"/>
            <w:tcBorders>
              <w:left w:val="nil"/>
            </w:tcBorders>
          </w:tcPr>
          <w:p w14:paraId="13CDB6D2" w14:textId="77777777" w:rsidR="000B1AF2" w:rsidRPr="00B058BE" w:rsidRDefault="000B1AF2" w:rsidP="000B1AF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shd w:val="clear" w:color="auto" w:fill="auto"/>
          </w:tcPr>
          <w:p w14:paraId="55EB5B5F" w14:textId="065D75D8" w:rsidR="000B1AF2" w:rsidRPr="00B058BE" w:rsidRDefault="000B1AF2" w:rsidP="000B1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  <w:r w:rsidR="001079BD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079BD"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146" w:type="pct"/>
            <w:shd w:val="clear" w:color="auto" w:fill="auto"/>
          </w:tcPr>
          <w:p w14:paraId="411D377C" w14:textId="77777777" w:rsidR="000B1AF2" w:rsidRPr="00B058BE" w:rsidRDefault="000B1AF2" w:rsidP="000B1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8E66013" w14:textId="00E9A66D" w:rsidR="000B1AF2" w:rsidRPr="00B058BE" w:rsidRDefault="000B1AF2" w:rsidP="000B1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</w:t>
            </w:r>
            <w:r w:rsidR="001079BD"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147" w:type="pct"/>
          </w:tcPr>
          <w:p w14:paraId="59006C14" w14:textId="77777777" w:rsidR="000B1AF2" w:rsidRPr="00B058BE" w:rsidRDefault="000B1AF2" w:rsidP="000B1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003F176F" w14:textId="7EBAA5FC" w:rsidR="000B1AF2" w:rsidRPr="00B058BE" w:rsidRDefault="000B1AF2" w:rsidP="000B1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424,764</w:t>
            </w:r>
          </w:p>
        </w:tc>
        <w:tc>
          <w:tcPr>
            <w:tcW w:w="147" w:type="pct"/>
          </w:tcPr>
          <w:p w14:paraId="0F729A7A" w14:textId="77777777" w:rsidR="000B1AF2" w:rsidRPr="00B058BE" w:rsidRDefault="000B1AF2" w:rsidP="000B1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A9CE0B0" w14:textId="6E788998" w:rsidR="000B1AF2" w:rsidRPr="00B058BE" w:rsidRDefault="000B1AF2" w:rsidP="000B1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212,382</w:t>
            </w:r>
          </w:p>
        </w:tc>
      </w:tr>
      <w:tr w:rsidR="000B1AF2" w:rsidRPr="00B058BE" w14:paraId="03FBC97D" w14:textId="77777777" w:rsidTr="00853F9F">
        <w:tc>
          <w:tcPr>
            <w:tcW w:w="1505" w:type="pct"/>
          </w:tcPr>
          <w:p w14:paraId="7D6AE93F" w14:textId="5F85E3EF" w:rsidR="000B1AF2" w:rsidRPr="00B058BE" w:rsidRDefault="000B1AF2" w:rsidP="000B1AF2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ทุนออกให้ตามสิทธิ</w:t>
            </w:r>
          </w:p>
        </w:tc>
        <w:tc>
          <w:tcPr>
            <w:tcW w:w="435" w:type="pct"/>
          </w:tcPr>
          <w:p w14:paraId="098320CF" w14:textId="50AFAEC1" w:rsidR="000B1AF2" w:rsidRPr="00B058BE" w:rsidRDefault="000B1AF2" w:rsidP="000B1AF2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29" w:type="pct"/>
            <w:tcBorders>
              <w:left w:val="nil"/>
            </w:tcBorders>
          </w:tcPr>
          <w:p w14:paraId="068E4FB0" w14:textId="77777777" w:rsidR="000B1AF2" w:rsidRPr="00B058BE" w:rsidRDefault="000B1AF2" w:rsidP="000B1AF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1C93C60B" w14:textId="26AA79DA" w:rsidR="000B1AF2" w:rsidRPr="00B058BE" w:rsidRDefault="001079BD" w:rsidP="00107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C2142D3" w14:textId="77777777" w:rsidR="000B1AF2" w:rsidRPr="00B058BE" w:rsidRDefault="000B1AF2" w:rsidP="000B1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30D86A5" w14:textId="4E489DE1" w:rsidR="000B1AF2" w:rsidRPr="00B058BE" w:rsidRDefault="001079BD" w:rsidP="00107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8F35AA8" w14:textId="77777777" w:rsidR="000B1AF2" w:rsidRPr="00B058BE" w:rsidRDefault="000B1AF2" w:rsidP="000B1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3AE9BC64" w14:textId="34192378" w:rsidR="000B1AF2" w:rsidRPr="00B058BE" w:rsidRDefault="000B1AF2" w:rsidP="000B1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147" w:type="pct"/>
          </w:tcPr>
          <w:p w14:paraId="33ED2E9B" w14:textId="77777777" w:rsidR="000B1AF2" w:rsidRPr="00B058BE" w:rsidRDefault="000B1AF2" w:rsidP="000B1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2D21C7D4" w14:textId="183B2146" w:rsidR="000B1AF2" w:rsidRPr="00B058BE" w:rsidRDefault="000B1AF2" w:rsidP="000B1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</w:t>
            </w:r>
          </w:p>
        </w:tc>
      </w:tr>
      <w:tr w:rsidR="000B1AF2" w:rsidRPr="00B058BE" w14:paraId="0F33A91C" w14:textId="77777777" w:rsidTr="00853F9F">
        <w:trPr>
          <w:trHeight w:val="190"/>
        </w:trPr>
        <w:tc>
          <w:tcPr>
            <w:tcW w:w="1505" w:type="pct"/>
          </w:tcPr>
          <w:p w14:paraId="51B3F93D" w14:textId="0761E193" w:rsidR="000B1AF2" w:rsidRPr="00B058BE" w:rsidRDefault="000B1AF2" w:rsidP="000B1AF2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24C8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="00853F9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31 </w:t>
            </w:r>
            <w:r w:rsidR="00853F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5" w:type="pct"/>
          </w:tcPr>
          <w:p w14:paraId="006D84C3" w14:textId="0E2C585B" w:rsidR="000B1AF2" w:rsidRPr="00B058BE" w:rsidRDefault="000B1AF2" w:rsidP="000B1AF2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29" w:type="pct"/>
            <w:tcBorders>
              <w:left w:val="nil"/>
            </w:tcBorders>
          </w:tcPr>
          <w:p w14:paraId="048ADA07" w14:textId="77777777" w:rsidR="000B1AF2" w:rsidRPr="00B058BE" w:rsidRDefault="000B1AF2" w:rsidP="000B1AF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DADFF6" w14:textId="3EF0C31F" w:rsidR="000B1AF2" w:rsidRPr="00B058BE" w:rsidRDefault="000B1AF2" w:rsidP="000B1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425,607</w:t>
            </w:r>
          </w:p>
        </w:tc>
        <w:tc>
          <w:tcPr>
            <w:tcW w:w="146" w:type="pct"/>
            <w:shd w:val="clear" w:color="auto" w:fill="auto"/>
          </w:tcPr>
          <w:p w14:paraId="30CEC627" w14:textId="77777777" w:rsidR="000B1AF2" w:rsidRPr="00B058BE" w:rsidRDefault="000B1AF2" w:rsidP="000B1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94A255" w14:textId="357A6310" w:rsidR="000B1AF2" w:rsidRPr="00B058BE" w:rsidRDefault="000B1AF2" w:rsidP="000B1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212,804</w:t>
            </w:r>
          </w:p>
        </w:tc>
        <w:tc>
          <w:tcPr>
            <w:tcW w:w="147" w:type="pct"/>
          </w:tcPr>
          <w:p w14:paraId="6C245A63" w14:textId="77777777" w:rsidR="000B1AF2" w:rsidRPr="00B058BE" w:rsidRDefault="000B1AF2" w:rsidP="000B1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49AC7B0E" w14:textId="300A5484" w:rsidR="000B1AF2" w:rsidRPr="00B14425" w:rsidRDefault="000B1AF2" w:rsidP="000B1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425,607</w:t>
            </w:r>
          </w:p>
        </w:tc>
        <w:tc>
          <w:tcPr>
            <w:tcW w:w="147" w:type="pct"/>
          </w:tcPr>
          <w:p w14:paraId="78F9A1EC" w14:textId="77777777" w:rsidR="000B1AF2" w:rsidRPr="00B14425" w:rsidRDefault="000B1AF2" w:rsidP="000B1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BC5D2C6" w14:textId="4FC9E869" w:rsidR="000B1AF2" w:rsidRPr="00B14425" w:rsidRDefault="000B1AF2" w:rsidP="000B1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212,804</w:t>
            </w:r>
          </w:p>
        </w:tc>
      </w:tr>
    </w:tbl>
    <w:p w14:paraId="475ECC3B" w14:textId="20FA842D" w:rsidR="00A135B0" w:rsidRDefault="00C571E1" w:rsidP="00244BE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47FC">
        <w:rPr>
          <w:rFonts w:ascii="Angsana New" w:hAnsi="Angsana New" w:hint="cs"/>
          <w:sz w:val="30"/>
          <w:szCs w:val="30"/>
          <w:cs/>
        </w:rPr>
        <w:lastRenderedPageBreak/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</w:t>
      </w:r>
      <w:r w:rsidRPr="00C647FC">
        <w:rPr>
          <w:rFonts w:ascii="Angsana New" w:hAnsi="Angsana New"/>
          <w:sz w:val="30"/>
          <w:szCs w:val="30"/>
          <w:cs/>
        </w:rPr>
        <w:br/>
      </w:r>
      <w:r w:rsidRPr="00C647FC">
        <w:rPr>
          <w:rFonts w:ascii="Angsana New" w:hAnsi="Angsana New" w:hint="cs"/>
          <w:sz w:val="30"/>
          <w:szCs w:val="30"/>
          <w:cs/>
        </w:rPr>
        <w:t>หนึ่งเสียงต่อหนึ่งหุ้นในที่ประชุมของบริษัท</w:t>
      </w:r>
    </w:p>
    <w:p w14:paraId="45AD73C3" w14:textId="03E601EF" w:rsidR="00244BE3" w:rsidRDefault="00244BE3" w:rsidP="005F7415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7CED61B" w14:textId="77777777" w:rsidR="003D47A0" w:rsidRPr="00C647FC" w:rsidRDefault="003D47A0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C647FC">
        <w:rPr>
          <w:rFonts w:asciiTheme="majorBidi" w:hAnsiTheme="majorBidi" w:cstheme="majorBidi" w:hint="cs"/>
          <w:sz w:val="30"/>
          <w:szCs w:val="30"/>
          <w:cs/>
          <w:lang w:val="en-US"/>
        </w:rPr>
        <w:t>การจ่ายโดยใช้หุ้นเป็นเกณฑ์</w:t>
      </w:r>
    </w:p>
    <w:p w14:paraId="7CFCBCA7" w14:textId="0D47F513" w:rsidR="00142554" w:rsidRPr="009D595D" w:rsidRDefault="00142554" w:rsidP="009D595D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29A098B" w14:textId="77777777" w:rsidR="004D27D5" w:rsidRDefault="004D27D5" w:rsidP="004D27D5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</w:rPr>
      </w:pPr>
      <w:r w:rsidRPr="00EA14D2">
        <w:rPr>
          <w:color w:val="000000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Pr="00EA14D2">
        <w:rPr>
          <w:color w:val="000000"/>
          <w:sz w:val="30"/>
          <w:szCs w:val="30"/>
          <w:lang w:val="en-GB"/>
        </w:rPr>
        <w:t xml:space="preserve">7 </w:t>
      </w:r>
      <w:r w:rsidRPr="00EA14D2">
        <w:rPr>
          <w:rFonts w:hint="cs"/>
          <w:color w:val="000000"/>
          <w:sz w:val="30"/>
          <w:szCs w:val="30"/>
          <w:cs/>
        </w:rPr>
        <w:t xml:space="preserve">พฤษภาคม </w:t>
      </w:r>
      <w:r w:rsidRPr="00EA14D2">
        <w:rPr>
          <w:color w:val="000000"/>
          <w:sz w:val="30"/>
          <w:szCs w:val="30"/>
          <w:lang w:val="en-GB"/>
        </w:rPr>
        <w:t xml:space="preserve">2564 </w:t>
      </w:r>
      <w:r w:rsidRPr="00EA14D2">
        <w:rPr>
          <w:color w:val="000000"/>
          <w:sz w:val="30"/>
          <w:szCs w:val="30"/>
          <w:cs/>
        </w:rPr>
        <w:t>ผู้ถือหุ้นมีมติอนุมัติให้เพิ่มทุน</w:t>
      </w:r>
      <w:r w:rsidRPr="00EA14D2">
        <w:rPr>
          <w:color w:val="000000"/>
          <w:sz w:val="30"/>
          <w:szCs w:val="30"/>
        </w:rPr>
        <w:t xml:space="preserve">        </w:t>
      </w:r>
      <w:r w:rsidRPr="00EA14D2">
        <w:rPr>
          <w:color w:val="000000"/>
          <w:sz w:val="30"/>
          <w:szCs w:val="30"/>
          <w:cs/>
        </w:rPr>
        <w:t xml:space="preserve">จดทะเบียนของบริษัทจำนวน </w:t>
      </w:r>
      <w:r w:rsidRPr="00EA14D2">
        <w:rPr>
          <w:color w:val="000000"/>
          <w:sz w:val="30"/>
          <w:szCs w:val="30"/>
        </w:rPr>
        <w:t xml:space="preserve">1.75 </w:t>
      </w:r>
      <w:r w:rsidRPr="00EA14D2">
        <w:rPr>
          <w:color w:val="000000"/>
          <w:sz w:val="30"/>
          <w:szCs w:val="30"/>
          <w:cs/>
        </w:rPr>
        <w:t xml:space="preserve">ล้านบาท โดยการออกหุ้นสามัญเพิ่มทุนจำนวน </w:t>
      </w:r>
      <w:r w:rsidRPr="00EA14D2">
        <w:rPr>
          <w:color w:val="000000"/>
          <w:sz w:val="30"/>
          <w:szCs w:val="30"/>
        </w:rPr>
        <w:t xml:space="preserve">3.5 </w:t>
      </w:r>
      <w:r w:rsidRPr="00EA14D2">
        <w:rPr>
          <w:color w:val="000000"/>
          <w:sz w:val="30"/>
          <w:szCs w:val="30"/>
          <w:cs/>
        </w:rPr>
        <w:t>ล้านหุ้น ซึ่งมีมูลค่าที่ตราไว้</w:t>
      </w:r>
      <w:r w:rsidRPr="00EA14D2">
        <w:rPr>
          <w:color w:val="000000"/>
          <w:sz w:val="30"/>
          <w:szCs w:val="30"/>
        </w:rPr>
        <w:t xml:space="preserve">    </w:t>
      </w:r>
      <w:r w:rsidRPr="00EA14D2">
        <w:rPr>
          <w:color w:val="000000"/>
          <w:spacing w:val="-12"/>
          <w:sz w:val="30"/>
          <w:szCs w:val="30"/>
          <w:cs/>
        </w:rPr>
        <w:t xml:space="preserve">หุ้นละ </w:t>
      </w:r>
      <w:r w:rsidRPr="00EA14D2">
        <w:rPr>
          <w:color w:val="000000"/>
          <w:spacing w:val="-12"/>
          <w:sz w:val="30"/>
          <w:szCs w:val="30"/>
        </w:rPr>
        <w:t xml:space="preserve">0.5 </w:t>
      </w:r>
      <w:r w:rsidRPr="00EA14D2">
        <w:rPr>
          <w:color w:val="000000"/>
          <w:spacing w:val="-12"/>
          <w:sz w:val="30"/>
          <w:szCs w:val="30"/>
          <w:cs/>
        </w:rPr>
        <w:t>บาท</w:t>
      </w:r>
      <w:r w:rsidRPr="00EA14D2">
        <w:rPr>
          <w:rFonts w:hint="cs"/>
          <w:color w:val="000000"/>
          <w:spacing w:val="-12"/>
          <w:sz w:val="30"/>
          <w:szCs w:val="30"/>
          <w:cs/>
        </w:rPr>
        <w:t xml:space="preserve"> </w:t>
      </w:r>
      <w:r w:rsidRPr="00EA14D2">
        <w:rPr>
          <w:color w:val="000000"/>
          <w:spacing w:val="-12"/>
          <w:sz w:val="30"/>
          <w:szCs w:val="30"/>
          <w:cs/>
        </w:rPr>
        <w:t>ทั้งนี้</w:t>
      </w:r>
      <w:r w:rsidRPr="00EA14D2">
        <w:rPr>
          <w:color w:val="000000"/>
          <w:spacing w:val="-12"/>
          <w:sz w:val="30"/>
          <w:szCs w:val="30"/>
        </w:rPr>
        <w:t xml:space="preserve"> </w:t>
      </w:r>
      <w:r w:rsidRPr="00EA14D2">
        <w:rPr>
          <w:color w:val="000000"/>
          <w:spacing w:val="-12"/>
          <w:sz w:val="30"/>
          <w:szCs w:val="30"/>
          <w:cs/>
        </w:rPr>
        <w:t xml:space="preserve">การออกหุ้นดังกล่าว เพื่อรองรับการให้สิทธิซื้อหุ้นแก่พนักงาน </w:t>
      </w:r>
      <w:r w:rsidRPr="00EA14D2">
        <w:rPr>
          <w:color w:val="000000"/>
          <w:spacing w:val="-12"/>
          <w:kern w:val="16"/>
          <w:sz w:val="30"/>
          <w:szCs w:val="30"/>
          <w:cs/>
        </w:rPr>
        <w:t>ในราคาใช้สิทธิ</w:t>
      </w:r>
      <w:r w:rsidRPr="00EA14D2">
        <w:rPr>
          <w:color w:val="000000"/>
          <w:spacing w:val="-12"/>
          <w:kern w:val="16"/>
          <w:sz w:val="30"/>
          <w:szCs w:val="30"/>
        </w:rPr>
        <w:t xml:space="preserve"> 8 </w:t>
      </w:r>
      <w:r w:rsidRPr="00EA14D2">
        <w:rPr>
          <w:color w:val="000000"/>
          <w:spacing w:val="-12"/>
          <w:kern w:val="16"/>
          <w:sz w:val="30"/>
          <w:szCs w:val="30"/>
          <w:cs/>
        </w:rPr>
        <w:t>บาท</w:t>
      </w:r>
      <w:r w:rsidRPr="00EA14D2">
        <w:rPr>
          <w:color w:val="000000"/>
          <w:spacing w:val="-12"/>
          <w:kern w:val="16"/>
          <w:sz w:val="30"/>
          <w:szCs w:val="30"/>
        </w:rPr>
        <w:t xml:space="preserve"> </w:t>
      </w:r>
      <w:r w:rsidRPr="00EA14D2">
        <w:rPr>
          <w:color w:val="000000"/>
          <w:spacing w:val="-12"/>
          <w:kern w:val="16"/>
          <w:sz w:val="30"/>
          <w:szCs w:val="30"/>
          <w:cs/>
        </w:rPr>
        <w:t>ต่อหุ้น</w:t>
      </w:r>
      <w:r w:rsidRPr="00EA14D2">
        <w:rPr>
          <w:color w:val="000000"/>
          <w:spacing w:val="-4"/>
          <w:sz w:val="30"/>
          <w:szCs w:val="30"/>
        </w:rPr>
        <w:t xml:space="preserve"> </w:t>
      </w:r>
      <w:r w:rsidRPr="00EA14D2">
        <w:rPr>
          <w:color w:val="000000"/>
          <w:spacing w:val="-4"/>
          <w:sz w:val="30"/>
          <w:szCs w:val="30"/>
          <w:cs/>
        </w:rPr>
        <w:t xml:space="preserve">โดยวันที่ให้สิทธิ คือวันที่ </w:t>
      </w:r>
      <w:r w:rsidRPr="00EA14D2">
        <w:rPr>
          <w:color w:val="000000"/>
          <w:spacing w:val="-4"/>
          <w:sz w:val="30"/>
          <w:szCs w:val="30"/>
        </w:rPr>
        <w:t xml:space="preserve">17 </w:t>
      </w:r>
      <w:r w:rsidRPr="00EA14D2">
        <w:rPr>
          <w:rFonts w:hint="cs"/>
          <w:color w:val="000000"/>
          <w:spacing w:val="-4"/>
          <w:sz w:val="30"/>
          <w:szCs w:val="30"/>
          <w:cs/>
        </w:rPr>
        <w:t>พฤศจิกายน</w:t>
      </w:r>
      <w:r w:rsidRPr="00EA14D2">
        <w:rPr>
          <w:color w:val="000000"/>
          <w:spacing w:val="-4"/>
          <w:sz w:val="30"/>
          <w:szCs w:val="30"/>
          <w:cs/>
        </w:rPr>
        <w:t xml:space="preserve"> </w:t>
      </w:r>
      <w:r w:rsidRPr="00EA14D2">
        <w:rPr>
          <w:color w:val="000000"/>
          <w:spacing w:val="-4"/>
          <w:sz w:val="30"/>
          <w:szCs w:val="30"/>
        </w:rPr>
        <w:t>2564</w:t>
      </w:r>
      <w:r w:rsidRPr="00EA14D2">
        <w:rPr>
          <w:color w:val="000000"/>
          <w:spacing w:val="-4"/>
          <w:sz w:val="30"/>
          <w:szCs w:val="30"/>
          <w:cs/>
        </w:rPr>
        <w:t xml:space="preserve"> ทั้งนี้ใบสำคัญแสดงสิทธิดังกล่าวมีระยะเวลาการใช้สิทธิ</w:t>
      </w:r>
      <w:r w:rsidRPr="00EA14D2">
        <w:rPr>
          <w:color w:val="000000"/>
          <w:sz w:val="30"/>
          <w:szCs w:val="30"/>
          <w:cs/>
        </w:rPr>
        <w:t xml:space="preserve">ไม่เกิน </w:t>
      </w:r>
      <w:r w:rsidRPr="00EA14D2">
        <w:rPr>
          <w:color w:val="000000"/>
          <w:sz w:val="30"/>
          <w:szCs w:val="30"/>
        </w:rPr>
        <w:t>3</w:t>
      </w:r>
      <w:r w:rsidRPr="00EA14D2">
        <w:rPr>
          <w:color w:val="000000"/>
          <w:sz w:val="30"/>
          <w:szCs w:val="30"/>
          <w:cs/>
        </w:rPr>
        <w:t xml:space="preserve"> ปี</w:t>
      </w:r>
      <w:r w:rsidRPr="00EA14D2">
        <w:rPr>
          <w:color w:val="000000"/>
          <w:sz w:val="30"/>
          <w:szCs w:val="30"/>
        </w:rPr>
        <w:t xml:space="preserve"> </w:t>
      </w:r>
      <w:r w:rsidRPr="00EA14D2">
        <w:rPr>
          <w:color w:val="000000"/>
          <w:sz w:val="30"/>
          <w:szCs w:val="30"/>
          <w:cs/>
        </w:rPr>
        <w:t>นับตั้งแต่มีการออกใบสำคัญแสดงสิทธิ รายการดังกล่าวถือเป็นรายการจ่ายโดยใช้หุ้นเป็นเกณฑ์ ดังนั้นบริษัทจึงต้องวัดมูลค่ายุติธรรมของสิทธิในการซื้อหุ้นให้แก่กลุ่มบุคคลดังกล่าว ณ วันที่ให้สิทธิโดยอ้างอิงจากมูลค่า</w:t>
      </w:r>
      <w:r w:rsidRPr="00EA14D2">
        <w:rPr>
          <w:color w:val="000000"/>
          <w:spacing w:val="-4"/>
          <w:sz w:val="30"/>
          <w:szCs w:val="30"/>
          <w:cs/>
        </w:rPr>
        <w:t>ยุติธรรมของหุ้นที่</w:t>
      </w:r>
      <w:r w:rsidRPr="00054BD9">
        <w:rPr>
          <w:color w:val="000000"/>
          <w:spacing w:val="-8"/>
          <w:sz w:val="30"/>
          <w:szCs w:val="30"/>
          <w:cs/>
        </w:rPr>
        <w:t>กำหนดไว้และสิ่งตอบแทนที่ต้องจ่ายและบันทึกค่าใช้จ่ายที่เกี่ยวข้อง พร้อม</w:t>
      </w:r>
      <w:r w:rsidRPr="00054BD9">
        <w:rPr>
          <w:color w:val="000000"/>
          <w:spacing w:val="-8"/>
          <w:sz w:val="30"/>
          <w:szCs w:val="30"/>
        </w:rPr>
        <w:t xml:space="preserve"> </w:t>
      </w:r>
      <w:r w:rsidRPr="00054BD9">
        <w:rPr>
          <w:color w:val="000000"/>
          <w:spacing w:val="-8"/>
          <w:sz w:val="30"/>
          <w:szCs w:val="30"/>
          <w:cs/>
        </w:rPr>
        <w:t>ๆ</w:t>
      </w:r>
      <w:r w:rsidRPr="00054BD9">
        <w:rPr>
          <w:color w:val="000000"/>
          <w:spacing w:val="-8"/>
          <w:sz w:val="30"/>
          <w:szCs w:val="30"/>
        </w:rPr>
        <w:t xml:space="preserve"> </w:t>
      </w:r>
      <w:r w:rsidRPr="00054BD9">
        <w:rPr>
          <w:color w:val="000000"/>
          <w:spacing w:val="-8"/>
          <w:sz w:val="30"/>
          <w:szCs w:val="30"/>
          <w:cs/>
        </w:rPr>
        <w:t>ไปกับรับรู้การเพิ่มขึ้นของส่วนของผู้ถือหุ้น</w:t>
      </w:r>
    </w:p>
    <w:p w14:paraId="37E30AAD" w14:textId="77777777" w:rsidR="004D27D5" w:rsidRPr="009D595D" w:rsidRDefault="004D27D5" w:rsidP="009D595D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B0F8384" w14:textId="784C4EA2" w:rsidR="00AF3E4D" w:rsidRPr="002A7705" w:rsidRDefault="00AF3E4D" w:rsidP="00AF3E4D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b/>
          <w:bCs/>
          <w:i/>
          <w:iCs/>
          <w:sz w:val="30"/>
          <w:szCs w:val="30"/>
        </w:rPr>
      </w:pPr>
      <w:r w:rsidRPr="002A7705">
        <w:rPr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0D351E32" w14:textId="77777777" w:rsidR="00AF3E4D" w:rsidRPr="009D595D" w:rsidRDefault="00AF3E4D" w:rsidP="009D595D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A5C2C13" w14:textId="1243070E" w:rsidR="00AF3E4D" w:rsidRDefault="00AF3E4D" w:rsidP="004D27D5">
      <w:pPr>
        <w:pStyle w:val="BodyText"/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2A7705">
        <w:rPr>
          <w:rFonts w:ascii="Angsana New" w:hAnsi="Angsana New"/>
          <w:sz w:val="30"/>
          <w:szCs w:val="30"/>
          <w:cs/>
        </w:rPr>
        <w:t>บริษัทได้บันทึกบัญชีโดยพิจารณามูลค่ายุติธรรมโดยประมาณของสิทธิซื้อหุ้นในโครงการนี้</w:t>
      </w:r>
      <w:r w:rsidRPr="002A7705">
        <w:rPr>
          <w:rFonts w:ascii="Angsana New" w:hAnsi="Angsana New"/>
          <w:color w:val="FFFFFF"/>
          <w:sz w:val="30"/>
          <w:szCs w:val="30"/>
        </w:rPr>
        <w:t>-</w:t>
      </w:r>
      <w:r w:rsidRPr="002A7705">
        <w:rPr>
          <w:rFonts w:ascii="Angsana New" w:hAnsi="Angsana New"/>
          <w:sz w:val="30"/>
          <w:szCs w:val="30"/>
          <w:cs/>
        </w:rPr>
        <w:t xml:space="preserve">โดยใช้แบบจำลอง     </w:t>
      </w:r>
      <w:r w:rsidRPr="002A7705">
        <w:rPr>
          <w:rFonts w:ascii="Angsana New" w:hAnsi="Angsana New"/>
          <w:sz w:val="30"/>
          <w:szCs w:val="30"/>
        </w:rPr>
        <w:t>American-Option-Trinomial-Tree</w:t>
      </w:r>
      <w:r w:rsidRPr="002A7705">
        <w:rPr>
          <w:rFonts w:ascii="Angsana New" w:hAnsi="Angsana New"/>
          <w:sz w:val="30"/>
          <w:szCs w:val="30"/>
          <w:cs/>
        </w:rPr>
        <w:t xml:space="preserve"> และคำนวณแยกแต่ละช่วงระยะเวลาการใช้สิทธิ </w:t>
      </w:r>
      <w:r w:rsidRPr="002A7705">
        <w:rPr>
          <w:rFonts w:ascii="Angsana New" w:hAnsi="Angsana New"/>
          <w:sz w:val="30"/>
          <w:szCs w:val="30"/>
        </w:rPr>
        <w:t xml:space="preserve">3 </w:t>
      </w:r>
      <w:r w:rsidRPr="002A7705">
        <w:rPr>
          <w:rFonts w:ascii="Angsana New" w:hAnsi="Angsana New"/>
          <w:sz w:val="30"/>
          <w:szCs w:val="30"/>
          <w:cs/>
        </w:rPr>
        <w:t>ครั้ง ดังนี้</w:t>
      </w:r>
    </w:p>
    <w:p w14:paraId="30725FA8" w14:textId="77777777" w:rsidR="004D27D5" w:rsidRPr="004D27D5" w:rsidRDefault="004D27D5" w:rsidP="009D595D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810"/>
        <w:gridCol w:w="3510"/>
        <w:gridCol w:w="3330"/>
        <w:gridCol w:w="1620"/>
      </w:tblGrid>
      <w:tr w:rsidR="00AF3E4D" w:rsidRPr="002A7705" w14:paraId="2D97AF82" w14:textId="77777777" w:rsidTr="009D595D">
        <w:trPr>
          <w:tblHeader/>
        </w:trPr>
        <w:tc>
          <w:tcPr>
            <w:tcW w:w="810" w:type="dxa"/>
          </w:tcPr>
          <w:p w14:paraId="6D13B795" w14:textId="77777777" w:rsidR="00AF3E4D" w:rsidRPr="002A7705" w:rsidRDefault="00AF3E4D" w:rsidP="009D595D">
            <w:pPr>
              <w:spacing w:line="240" w:lineRule="auto"/>
              <w:ind w:left="-132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3510" w:type="dxa"/>
          </w:tcPr>
          <w:p w14:paraId="2876B170" w14:textId="77777777" w:rsidR="00AF3E4D" w:rsidRPr="002A7705" w:rsidRDefault="00AF3E4D" w:rsidP="00E94B9B">
            <w:pPr>
              <w:spacing w:line="240" w:lineRule="auto"/>
              <w:ind w:left="-108" w:right="-102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ระยะเวลาใช้สิทธิ</w:t>
            </w:r>
          </w:p>
        </w:tc>
        <w:tc>
          <w:tcPr>
            <w:tcW w:w="3330" w:type="dxa"/>
          </w:tcPr>
          <w:p w14:paraId="6C81D526" w14:textId="77777777" w:rsidR="00AF3E4D" w:rsidRPr="002A7705" w:rsidRDefault="00AF3E4D" w:rsidP="00E94B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จำนวนหุ้นที่สามารถใช้สิทธิ</w:t>
            </w:r>
          </w:p>
        </w:tc>
        <w:tc>
          <w:tcPr>
            <w:tcW w:w="1620" w:type="dxa"/>
          </w:tcPr>
          <w:p w14:paraId="4BDB0D3D" w14:textId="77777777" w:rsidR="00AF3E4D" w:rsidRPr="002A7705" w:rsidRDefault="00AF3E4D" w:rsidP="00E94B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ราคาใช้สิทธิ</w:t>
            </w:r>
            <w:r w:rsidRPr="002A770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(บาท)</w:t>
            </w:r>
          </w:p>
        </w:tc>
      </w:tr>
      <w:tr w:rsidR="00AF3E4D" w:rsidRPr="002A7705" w14:paraId="17423D5D" w14:textId="77777777" w:rsidTr="009D595D">
        <w:tc>
          <w:tcPr>
            <w:tcW w:w="810" w:type="dxa"/>
          </w:tcPr>
          <w:p w14:paraId="2F34D99B" w14:textId="77777777" w:rsidR="00AF3E4D" w:rsidRPr="002A7705" w:rsidRDefault="00AF3E4D" w:rsidP="00BC14F0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3510" w:type="dxa"/>
          </w:tcPr>
          <w:p w14:paraId="198CDECF" w14:textId="77777777" w:rsidR="00AF3E4D" w:rsidRPr="00506EE6" w:rsidRDefault="00AF3E4D" w:rsidP="00BC14F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วันทำการสุดท้ายของสถาบันการเงินในวันที่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 xml:space="preserve">30 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2565</w:t>
            </w:r>
          </w:p>
        </w:tc>
        <w:tc>
          <w:tcPr>
            <w:tcW w:w="3330" w:type="dxa"/>
          </w:tcPr>
          <w:p w14:paraId="4C4C7A53" w14:textId="77777777" w:rsidR="00AF3E4D" w:rsidRPr="00805BE1" w:rsidRDefault="00AF3E4D" w:rsidP="00BC14F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ใช้สิทธิได้ไม่เกินร้อยละ </w:t>
            </w:r>
            <w:r w:rsidRPr="00805BE1">
              <w:rPr>
                <w:rFonts w:ascii="Angsana New" w:eastAsia="Angsana New" w:hAnsi="Angsana New"/>
                <w:sz w:val="30"/>
                <w:szCs w:val="30"/>
              </w:rPr>
              <w:t xml:space="preserve">25 </w:t>
            </w: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>ของจำนวนสิทธิที่ได้รับจัดสรรทั้งหมด</w:t>
            </w:r>
          </w:p>
        </w:tc>
        <w:tc>
          <w:tcPr>
            <w:tcW w:w="1620" w:type="dxa"/>
          </w:tcPr>
          <w:p w14:paraId="2CFD94CD" w14:textId="77777777" w:rsidR="00AF3E4D" w:rsidRPr="00676468" w:rsidRDefault="00AF3E4D" w:rsidP="00BC14F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AF3E4D" w:rsidRPr="002A7705" w14:paraId="6A839538" w14:textId="77777777" w:rsidTr="009D595D">
        <w:trPr>
          <w:trHeight w:val="262"/>
        </w:trPr>
        <w:tc>
          <w:tcPr>
            <w:tcW w:w="810" w:type="dxa"/>
          </w:tcPr>
          <w:p w14:paraId="6338D7CC" w14:textId="77777777" w:rsidR="00AF3E4D" w:rsidRPr="002A7705" w:rsidRDefault="00AF3E4D" w:rsidP="00BC14F0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3510" w:type="dxa"/>
          </w:tcPr>
          <w:p w14:paraId="16BBA419" w14:textId="77777777" w:rsidR="00AF3E4D" w:rsidRPr="00506EE6" w:rsidRDefault="00AF3E4D" w:rsidP="00BC14F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วันทำการสุดท้ายของสถาบันการเงินในวันที่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 xml:space="preserve">30 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2566</w:t>
            </w:r>
          </w:p>
        </w:tc>
        <w:tc>
          <w:tcPr>
            <w:tcW w:w="3330" w:type="dxa"/>
          </w:tcPr>
          <w:p w14:paraId="379317A4" w14:textId="77777777" w:rsidR="00AF3E4D" w:rsidRPr="00805BE1" w:rsidRDefault="00AF3E4D" w:rsidP="00D94A78">
            <w:pPr>
              <w:tabs>
                <w:tab w:val="clear" w:pos="227"/>
                <w:tab w:val="clear" w:pos="454"/>
                <w:tab w:val="left" w:pos="320"/>
                <w:tab w:val="left" w:pos="410"/>
              </w:tabs>
              <w:spacing w:line="240" w:lineRule="auto"/>
              <w:ind w:left="410" w:hanging="450"/>
              <w:rPr>
                <w:rFonts w:ascii="Angsana New" w:hAnsi="Angsana New"/>
                <w:sz w:val="30"/>
                <w:szCs w:val="30"/>
              </w:rPr>
            </w:pP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ใช้สิทธิได้ไม่เกินร้อยละ </w:t>
            </w:r>
            <w:r w:rsidRPr="00805BE1">
              <w:rPr>
                <w:rFonts w:ascii="Angsana New" w:eastAsia="Angsana New" w:hAnsi="Angsana New"/>
                <w:sz w:val="30"/>
                <w:szCs w:val="30"/>
              </w:rPr>
              <w:t xml:space="preserve">60 </w:t>
            </w: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>ของจำนวนสิทธิที่ได้รับจัดสรรทั้งหมด (โดยนับรวมถึงการใช้สิทธิครั้งแรก)</w:t>
            </w:r>
          </w:p>
        </w:tc>
        <w:tc>
          <w:tcPr>
            <w:tcW w:w="1620" w:type="dxa"/>
          </w:tcPr>
          <w:p w14:paraId="20FED023" w14:textId="77777777" w:rsidR="00AF3E4D" w:rsidRPr="00676468" w:rsidRDefault="00AF3E4D" w:rsidP="00BC14F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AF3E4D" w:rsidRPr="002A7705" w14:paraId="507BDA9A" w14:textId="77777777" w:rsidTr="009D595D">
        <w:tc>
          <w:tcPr>
            <w:tcW w:w="810" w:type="dxa"/>
          </w:tcPr>
          <w:p w14:paraId="5500829F" w14:textId="77777777" w:rsidR="00AF3E4D" w:rsidRPr="002A7705" w:rsidRDefault="00AF3E4D" w:rsidP="00BC14F0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3</w:t>
            </w:r>
          </w:p>
        </w:tc>
        <w:tc>
          <w:tcPr>
            <w:tcW w:w="3510" w:type="dxa"/>
          </w:tcPr>
          <w:p w14:paraId="0FA00294" w14:textId="77777777" w:rsidR="00AF3E4D" w:rsidRPr="00506EE6" w:rsidRDefault="00AF3E4D" w:rsidP="00BC14F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>ไม่เกินวันครบกำหนดอายุของใบสำคัญแสดงสิทธิใน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ปี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2567</w:t>
            </w:r>
          </w:p>
        </w:tc>
        <w:tc>
          <w:tcPr>
            <w:tcW w:w="3330" w:type="dxa"/>
          </w:tcPr>
          <w:p w14:paraId="088FA210" w14:textId="77777777" w:rsidR="00AF3E4D" w:rsidRPr="00805BE1" w:rsidRDefault="00AF3E4D" w:rsidP="00D94A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5BE1">
              <w:rPr>
                <w:rFonts w:ascii="Angsana New" w:hAnsi="Angsana New"/>
                <w:b/>
                <w:sz w:val="30"/>
                <w:szCs w:val="30"/>
                <w:cs/>
              </w:rPr>
              <w:t>สิทธิคงเหลือ</w:t>
            </w:r>
          </w:p>
        </w:tc>
        <w:tc>
          <w:tcPr>
            <w:tcW w:w="1620" w:type="dxa"/>
          </w:tcPr>
          <w:p w14:paraId="0948FF6E" w14:textId="77777777" w:rsidR="00AF3E4D" w:rsidRPr="00676468" w:rsidRDefault="00AF3E4D" w:rsidP="00BC14F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</w:tbl>
    <w:p w14:paraId="62F4EE25" w14:textId="77777777" w:rsidR="005F7415" w:rsidRDefault="005F7415" w:rsidP="004D2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rPr>
          <w:rFonts w:ascii="Angsana New" w:hAnsi="Angsana New"/>
          <w:color w:val="000000"/>
          <w:spacing w:val="10"/>
          <w:sz w:val="30"/>
          <w:szCs w:val="30"/>
        </w:rPr>
        <w:sectPr w:rsidR="005F7415" w:rsidSect="00414604">
          <w:pgSz w:w="11909" w:h="16834" w:code="9"/>
          <w:pgMar w:top="691" w:right="1152" w:bottom="576" w:left="1152" w:header="720" w:footer="720" w:gutter="0"/>
          <w:pgNumType w:start="17"/>
          <w:cols w:space="720"/>
        </w:sect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800"/>
        <w:gridCol w:w="450"/>
        <w:gridCol w:w="1800"/>
      </w:tblGrid>
      <w:tr w:rsidR="004D27D5" w:rsidRPr="00B2145F" w14:paraId="766C18FD" w14:textId="77777777" w:rsidTr="004D27D5">
        <w:trPr>
          <w:cantSplit/>
        </w:trPr>
        <w:tc>
          <w:tcPr>
            <w:tcW w:w="5310" w:type="dxa"/>
          </w:tcPr>
          <w:p w14:paraId="2F3CB413" w14:textId="77777777" w:rsidR="004D27D5" w:rsidRPr="00B2145F" w:rsidRDefault="004D27D5" w:rsidP="0086582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   </w:t>
            </w:r>
          </w:p>
        </w:tc>
        <w:tc>
          <w:tcPr>
            <w:tcW w:w="4050" w:type="dxa"/>
            <w:gridSpan w:val="3"/>
          </w:tcPr>
          <w:p w14:paraId="46D50D4D" w14:textId="77777777" w:rsidR="004D27D5" w:rsidRPr="004D27D5" w:rsidRDefault="004D27D5" w:rsidP="0086582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จำนวนใบสำคัญแสดงสิทธิ</w:t>
            </w:r>
          </w:p>
        </w:tc>
      </w:tr>
      <w:tr w:rsidR="004D27D5" w:rsidRPr="00B2145F" w14:paraId="60E85D9D" w14:textId="77777777" w:rsidTr="004D27D5">
        <w:trPr>
          <w:cantSplit/>
        </w:trPr>
        <w:tc>
          <w:tcPr>
            <w:tcW w:w="5310" w:type="dxa"/>
          </w:tcPr>
          <w:p w14:paraId="2C078FD5" w14:textId="77777777" w:rsidR="004D27D5" w:rsidRDefault="004D27D5" w:rsidP="0086582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925A3D7" w14:textId="77777777" w:rsidR="004D27D5" w:rsidRPr="004835D8" w:rsidRDefault="004D27D5" w:rsidP="008658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450" w:type="dxa"/>
            <w:vAlign w:val="bottom"/>
          </w:tcPr>
          <w:p w14:paraId="740B3130" w14:textId="77777777" w:rsidR="004D27D5" w:rsidRDefault="004D27D5" w:rsidP="0086582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6C6B0694" w14:textId="77777777" w:rsidR="004D27D5" w:rsidRDefault="004D27D5" w:rsidP="0086582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4D27D5" w:rsidRPr="00B2145F" w14:paraId="66CE15CB" w14:textId="77777777" w:rsidTr="004D27D5">
        <w:trPr>
          <w:cantSplit/>
        </w:trPr>
        <w:tc>
          <w:tcPr>
            <w:tcW w:w="5310" w:type="dxa"/>
          </w:tcPr>
          <w:p w14:paraId="4D5C47FF" w14:textId="77777777" w:rsidR="004D27D5" w:rsidRDefault="004D27D5" w:rsidP="0086582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</w:tcPr>
          <w:p w14:paraId="6842D40E" w14:textId="77777777" w:rsidR="004D27D5" w:rsidRDefault="004D27D5" w:rsidP="0086582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A087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(พันหน่วย)</w:t>
            </w:r>
          </w:p>
        </w:tc>
      </w:tr>
      <w:tr w:rsidR="004D27D5" w:rsidRPr="00B2145F" w14:paraId="520947DE" w14:textId="77777777" w:rsidTr="004D27D5">
        <w:trPr>
          <w:cantSplit/>
        </w:trPr>
        <w:tc>
          <w:tcPr>
            <w:tcW w:w="5310" w:type="dxa"/>
          </w:tcPr>
          <w:p w14:paraId="0B26FE7E" w14:textId="77777777" w:rsidR="004D27D5" w:rsidRPr="00B2145F" w:rsidRDefault="004D27D5" w:rsidP="0086582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ใบสำคัญแสดงสิทธิที่เสนอขาย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71FDD0E8" w14:textId="77777777" w:rsidR="004D27D5" w:rsidRPr="00DE6B1A" w:rsidRDefault="004D27D5" w:rsidP="0086582D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28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6B1A">
              <w:rPr>
                <w:rFonts w:ascii="Angsana New" w:hAnsi="Angsana New"/>
                <w:sz w:val="30"/>
                <w:szCs w:val="30"/>
                <w:lang w:val="en-US" w:bidi="th-TH"/>
              </w:rPr>
              <w:t>3,500</w:t>
            </w:r>
          </w:p>
        </w:tc>
        <w:tc>
          <w:tcPr>
            <w:tcW w:w="450" w:type="dxa"/>
          </w:tcPr>
          <w:p w14:paraId="314449C5" w14:textId="77777777" w:rsidR="004D27D5" w:rsidRPr="00DE6B1A" w:rsidRDefault="004D27D5" w:rsidP="0086582D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91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23CEDD37" w14:textId="77777777" w:rsidR="004D27D5" w:rsidRPr="00DE6B1A" w:rsidRDefault="004D27D5" w:rsidP="0086582D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28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6B1A">
              <w:rPr>
                <w:rFonts w:ascii="Angsana New" w:hAnsi="Angsana New"/>
                <w:sz w:val="30"/>
                <w:szCs w:val="30"/>
                <w:lang w:val="en-US" w:bidi="th-TH"/>
              </w:rPr>
              <w:t>3,500</w:t>
            </w:r>
          </w:p>
        </w:tc>
      </w:tr>
      <w:tr w:rsidR="004D27D5" w:rsidRPr="00B2145F" w14:paraId="26DBC793" w14:textId="77777777" w:rsidTr="00E262B0">
        <w:trPr>
          <w:cantSplit/>
        </w:trPr>
        <w:tc>
          <w:tcPr>
            <w:tcW w:w="5310" w:type="dxa"/>
          </w:tcPr>
          <w:p w14:paraId="4916F507" w14:textId="77777777" w:rsidR="004D27D5" w:rsidRPr="0085269A" w:rsidRDefault="004D27D5" w:rsidP="0086582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ใบสำคัญแสดงสิทธิที่จัดสรร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D6DDD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10C2DE2B" w14:textId="77777777" w:rsidR="004D27D5" w:rsidRPr="00DE6B1A" w:rsidRDefault="004D27D5" w:rsidP="0086582D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2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2,559</w:t>
            </w:r>
          </w:p>
        </w:tc>
        <w:tc>
          <w:tcPr>
            <w:tcW w:w="450" w:type="dxa"/>
          </w:tcPr>
          <w:p w14:paraId="1ED1DC2F" w14:textId="77777777" w:rsidR="004D27D5" w:rsidRPr="00DE6B1A" w:rsidRDefault="004D27D5" w:rsidP="0086582D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73F8B244" w14:textId="77777777" w:rsidR="004D27D5" w:rsidRPr="00DE6B1A" w:rsidRDefault="004D27D5" w:rsidP="0086582D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2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6B1A">
              <w:rPr>
                <w:rFonts w:ascii="Angsana New" w:hAnsi="Angsana New"/>
                <w:sz w:val="30"/>
                <w:szCs w:val="30"/>
                <w:lang w:val="en-US" w:bidi="th-TH"/>
              </w:rPr>
              <w:t>2,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983</w:t>
            </w:r>
          </w:p>
        </w:tc>
      </w:tr>
      <w:tr w:rsidR="005F7415" w:rsidRPr="00B2145F" w14:paraId="0F5AB63C" w14:textId="77777777" w:rsidTr="00E262B0">
        <w:trPr>
          <w:cantSplit/>
          <w:trHeight w:val="188"/>
        </w:trPr>
        <w:tc>
          <w:tcPr>
            <w:tcW w:w="5310" w:type="dxa"/>
          </w:tcPr>
          <w:p w14:paraId="76D0D183" w14:textId="3FB84423" w:rsidR="005F7415" w:rsidRPr="0085269A" w:rsidRDefault="00ED559F" w:rsidP="008658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เพิ่มใบสำคัญแสดงสิทธิ</w:t>
            </w:r>
          </w:p>
        </w:tc>
        <w:tc>
          <w:tcPr>
            <w:tcW w:w="1800" w:type="dxa"/>
            <w:shd w:val="clear" w:color="auto" w:fill="auto"/>
          </w:tcPr>
          <w:p w14:paraId="44029683" w14:textId="2B0492E0" w:rsidR="005F7415" w:rsidRDefault="00ED559F" w:rsidP="0086582D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2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450" w:type="dxa"/>
          </w:tcPr>
          <w:p w14:paraId="3254E640" w14:textId="77777777" w:rsidR="005F7415" w:rsidRPr="00DE6B1A" w:rsidRDefault="005F7415" w:rsidP="0086582D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7E11E3BD" w14:textId="263E1867" w:rsidR="005F7415" w:rsidRPr="00DE6B1A" w:rsidRDefault="00ED559F" w:rsidP="0086582D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2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588</w:t>
            </w:r>
          </w:p>
        </w:tc>
      </w:tr>
      <w:tr w:rsidR="004D27D5" w:rsidRPr="00B2145F" w14:paraId="0CE9674C" w14:textId="77777777" w:rsidTr="00E262B0">
        <w:trPr>
          <w:cantSplit/>
        </w:trPr>
        <w:tc>
          <w:tcPr>
            <w:tcW w:w="5310" w:type="dxa"/>
          </w:tcPr>
          <w:p w14:paraId="58842965" w14:textId="77777777" w:rsidR="004D27D5" w:rsidRPr="00B2145F" w:rsidRDefault="004D27D5" w:rsidP="0086582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ยกเลิกใบสำคัญแสดงสิทธิ</w:t>
            </w:r>
          </w:p>
        </w:tc>
        <w:tc>
          <w:tcPr>
            <w:tcW w:w="1800" w:type="dxa"/>
            <w:shd w:val="clear" w:color="auto" w:fill="auto"/>
          </w:tcPr>
          <w:p w14:paraId="6134DD1C" w14:textId="1DE19DB1" w:rsidR="004D27D5" w:rsidRPr="00C549FF" w:rsidRDefault="00BE2183" w:rsidP="0086582D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left="190" w:right="2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(131)</w:t>
            </w:r>
          </w:p>
        </w:tc>
        <w:tc>
          <w:tcPr>
            <w:tcW w:w="450" w:type="dxa"/>
          </w:tcPr>
          <w:p w14:paraId="441357B5" w14:textId="77777777" w:rsidR="004D27D5" w:rsidRPr="00C549FF" w:rsidRDefault="004D27D5" w:rsidP="0086582D">
            <w:pPr>
              <w:pStyle w:val="acctfourfigures"/>
              <w:tabs>
                <w:tab w:val="clear" w:pos="765"/>
                <w:tab w:val="decimal" w:pos="1090"/>
                <w:tab w:val="decimal" w:pos="1360"/>
              </w:tabs>
              <w:spacing w:line="240" w:lineRule="auto"/>
              <w:ind w:left="190" w:right="86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3518A11B" w14:textId="4E3BBAA8" w:rsidR="004D27D5" w:rsidRPr="00C549FF" w:rsidRDefault="004D27D5" w:rsidP="0086582D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(120)</w:t>
            </w:r>
          </w:p>
        </w:tc>
      </w:tr>
      <w:tr w:rsidR="004D27D5" w:rsidRPr="00B2145F" w14:paraId="5813FCCC" w14:textId="77777777" w:rsidTr="00E262B0">
        <w:trPr>
          <w:cantSplit/>
        </w:trPr>
        <w:tc>
          <w:tcPr>
            <w:tcW w:w="5310" w:type="dxa"/>
          </w:tcPr>
          <w:p w14:paraId="24A74A58" w14:textId="57D4DD2E" w:rsidR="004D27D5" w:rsidRPr="0085269A" w:rsidRDefault="004D27D5" w:rsidP="008658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ใช้สิทธิครั้งที่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40DBE537" w14:textId="542B8F25" w:rsidR="004D27D5" w:rsidRPr="00C549FF" w:rsidRDefault="00ED559F" w:rsidP="00ED559F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450" w:type="dxa"/>
          </w:tcPr>
          <w:p w14:paraId="4EF54140" w14:textId="77777777" w:rsidR="004D27D5" w:rsidRPr="00C549FF" w:rsidRDefault="004D27D5" w:rsidP="0086582D">
            <w:pPr>
              <w:pStyle w:val="acctfourfigures"/>
              <w:tabs>
                <w:tab w:val="clear" w:pos="765"/>
                <w:tab w:val="decimal" w:pos="1090"/>
                <w:tab w:val="decimal" w:pos="1360"/>
              </w:tabs>
              <w:spacing w:line="240" w:lineRule="auto"/>
              <w:ind w:left="190" w:right="86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31D51F06" w14:textId="59947FAD" w:rsidR="004D27D5" w:rsidRDefault="004D27D5" w:rsidP="0086582D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(843)</w:t>
            </w:r>
          </w:p>
        </w:tc>
      </w:tr>
      <w:tr w:rsidR="00ED559F" w:rsidRPr="00B2145F" w14:paraId="5FBCCEC6" w14:textId="77777777" w:rsidTr="00ED559F">
        <w:trPr>
          <w:cantSplit/>
          <w:trHeight w:val="352"/>
        </w:trPr>
        <w:tc>
          <w:tcPr>
            <w:tcW w:w="5310" w:type="dxa"/>
            <w:hideMark/>
          </w:tcPr>
          <w:p w14:paraId="712C83F5" w14:textId="4DBF7D4E" w:rsidR="00ED559F" w:rsidRPr="00B2145F" w:rsidRDefault="00ED559F" w:rsidP="00ED559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2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F346E" w14:textId="42CD2769" w:rsidR="00ED559F" w:rsidRPr="00C549FF" w:rsidRDefault="00DD2FBC" w:rsidP="00ED559F">
            <w:pPr>
              <w:pStyle w:val="acctfourfigures"/>
              <w:tabs>
                <w:tab w:val="clear" w:pos="765"/>
                <w:tab w:val="left" w:pos="1095"/>
                <w:tab w:val="decimal" w:pos="1642"/>
              </w:tabs>
              <w:spacing w:line="240" w:lineRule="auto"/>
              <w:ind w:right="2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2,657</w:t>
            </w:r>
          </w:p>
        </w:tc>
        <w:tc>
          <w:tcPr>
            <w:tcW w:w="450" w:type="dxa"/>
          </w:tcPr>
          <w:p w14:paraId="4F1B457D" w14:textId="77777777" w:rsidR="00ED559F" w:rsidRPr="00C549FF" w:rsidRDefault="00ED559F" w:rsidP="00ED559F">
            <w:pPr>
              <w:pStyle w:val="acctfourfigures"/>
              <w:tabs>
                <w:tab w:val="clear" w:pos="765"/>
                <w:tab w:val="decimal" w:pos="731"/>
                <w:tab w:val="left" w:pos="1095"/>
                <w:tab w:val="decimal" w:pos="1642"/>
              </w:tabs>
              <w:spacing w:line="240" w:lineRule="auto"/>
              <w:ind w:right="9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45AAF8" w14:textId="6C04DEE1" w:rsidR="00ED559F" w:rsidRPr="00C549FF" w:rsidRDefault="00ED559F" w:rsidP="00ED559F">
            <w:pPr>
              <w:pStyle w:val="acctfourfigures"/>
              <w:tabs>
                <w:tab w:val="clear" w:pos="765"/>
                <w:tab w:val="left" w:pos="1095"/>
                <w:tab w:val="decimal" w:pos="1642"/>
              </w:tabs>
              <w:spacing w:line="240" w:lineRule="auto"/>
              <w:ind w:right="2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2,608</w:t>
            </w:r>
          </w:p>
        </w:tc>
      </w:tr>
    </w:tbl>
    <w:p w14:paraId="660F035A" w14:textId="77777777" w:rsidR="002855DA" w:rsidRDefault="002855DA" w:rsidP="007B7BB1">
      <w:pPr>
        <w:pStyle w:val="Nomal"/>
        <w:tabs>
          <w:tab w:val="left" w:pos="540"/>
        </w:tabs>
        <w:ind w:left="540"/>
        <w:jc w:val="thaiDistribute"/>
        <w:rPr>
          <w:color w:val="000000"/>
          <w:spacing w:val="10"/>
          <w:sz w:val="30"/>
          <w:szCs w:val="30"/>
        </w:rPr>
      </w:pPr>
    </w:p>
    <w:p w14:paraId="406771A1" w14:textId="2F90EE34" w:rsidR="00D25F5E" w:rsidRPr="002A7705" w:rsidRDefault="00D25F5E" w:rsidP="00D25F5E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  <w:cs/>
        </w:rPr>
      </w:pPr>
      <w:r w:rsidRPr="00F0645E">
        <w:rPr>
          <w:rFonts w:hint="cs"/>
          <w:color w:val="000000"/>
          <w:spacing w:val="10"/>
          <w:sz w:val="30"/>
          <w:szCs w:val="30"/>
          <w:cs/>
        </w:rPr>
        <w:t>ค่าใช้จ่ายพนักงานจากการให้สิทธิซื้อหุ้นแก่พนักงานตลอดระยะเวลาที่พนักงานสามารถเข้าใช้สิทธิได้ใน</w:t>
      </w:r>
      <w:r>
        <w:rPr>
          <w:rFonts w:hint="cs"/>
          <w:color w:val="000000"/>
          <w:sz w:val="30"/>
          <w:szCs w:val="30"/>
          <w:cs/>
        </w:rPr>
        <w:t>งบกำไรขาดทุนเบ็ดเสร็จสำหรับ</w:t>
      </w:r>
      <w:r w:rsidR="004B2357">
        <w:rPr>
          <w:rFonts w:hint="cs"/>
          <w:color w:val="000000"/>
          <w:sz w:val="30"/>
          <w:szCs w:val="30"/>
          <w:cs/>
        </w:rPr>
        <w:t>งวด</w:t>
      </w:r>
      <w:r w:rsidR="00B642E8">
        <w:rPr>
          <w:rFonts w:hint="cs"/>
          <w:color w:val="000000"/>
          <w:sz w:val="30"/>
          <w:szCs w:val="30"/>
          <w:cs/>
        </w:rPr>
        <w:t>หก</w:t>
      </w:r>
      <w:r w:rsidR="004B2357">
        <w:rPr>
          <w:rFonts w:hint="cs"/>
          <w:color w:val="000000"/>
          <w:sz w:val="30"/>
          <w:szCs w:val="30"/>
          <w:cs/>
        </w:rPr>
        <w:t>เดือน</w:t>
      </w:r>
      <w:r>
        <w:rPr>
          <w:rFonts w:hint="cs"/>
          <w:color w:val="000000"/>
          <w:sz w:val="30"/>
          <w:szCs w:val="30"/>
          <w:cs/>
        </w:rPr>
        <w:t xml:space="preserve">สิ้นสุดวันที่ </w:t>
      </w:r>
      <w:r w:rsidR="00AE6D10">
        <w:rPr>
          <w:color w:val="000000"/>
          <w:sz w:val="30"/>
          <w:szCs w:val="30"/>
        </w:rPr>
        <w:t xml:space="preserve">30 </w:t>
      </w:r>
      <w:r w:rsidR="00B642E8">
        <w:rPr>
          <w:rFonts w:hint="cs"/>
          <w:color w:val="000000"/>
          <w:sz w:val="30"/>
          <w:szCs w:val="30"/>
          <w:cs/>
        </w:rPr>
        <w:t>มิถุนายน</w:t>
      </w:r>
      <w:r>
        <w:rPr>
          <w:rFonts w:hint="cs"/>
          <w:color w:val="000000"/>
          <w:sz w:val="30"/>
          <w:szCs w:val="30"/>
          <w:cs/>
        </w:rPr>
        <w:t xml:space="preserve"> </w:t>
      </w:r>
      <w:r>
        <w:rPr>
          <w:color w:val="000000"/>
          <w:sz w:val="30"/>
          <w:szCs w:val="30"/>
        </w:rPr>
        <w:t>256</w:t>
      </w:r>
      <w:r w:rsidR="00655CD6">
        <w:rPr>
          <w:color w:val="000000"/>
          <w:sz w:val="30"/>
          <w:szCs w:val="30"/>
        </w:rPr>
        <w:t>6</w:t>
      </w:r>
      <w:r>
        <w:rPr>
          <w:color w:val="000000"/>
          <w:sz w:val="30"/>
          <w:szCs w:val="30"/>
        </w:rPr>
        <w:t xml:space="preserve"> </w:t>
      </w:r>
      <w:r>
        <w:rPr>
          <w:rFonts w:hint="cs"/>
          <w:color w:val="000000"/>
          <w:sz w:val="30"/>
          <w:szCs w:val="30"/>
          <w:cs/>
        </w:rPr>
        <w:t>และบันทึกไว้ในบัญชี “</w:t>
      </w:r>
      <w:r w:rsidR="003F7BE5">
        <w:rPr>
          <w:rFonts w:hint="cs"/>
          <w:color w:val="000000"/>
          <w:sz w:val="30"/>
          <w:szCs w:val="30"/>
          <w:cs/>
        </w:rPr>
        <w:t>ส่วนเกินทุนจากรายการจ่ายโดยใช้หุ้นเป็นเกณฑ์</w:t>
      </w:r>
      <w:r>
        <w:rPr>
          <w:rFonts w:hint="cs"/>
          <w:color w:val="000000"/>
          <w:sz w:val="30"/>
          <w:szCs w:val="30"/>
          <w:cs/>
        </w:rPr>
        <w:t>” เป็นจำนวน</w:t>
      </w:r>
      <w:r w:rsidRPr="00BD5827">
        <w:rPr>
          <w:rFonts w:hint="cs"/>
          <w:color w:val="000000"/>
          <w:sz w:val="30"/>
          <w:szCs w:val="30"/>
          <w:cs/>
        </w:rPr>
        <w:t>เงินรวม</w:t>
      </w:r>
      <w:r w:rsidR="00244FF0">
        <w:rPr>
          <w:rFonts w:hint="cs"/>
          <w:color w:val="000000"/>
          <w:sz w:val="30"/>
          <w:szCs w:val="30"/>
          <w:cs/>
        </w:rPr>
        <w:t xml:space="preserve"> </w:t>
      </w:r>
      <w:r w:rsidR="000E7ABF">
        <w:rPr>
          <w:color w:val="000000"/>
          <w:sz w:val="30"/>
          <w:szCs w:val="30"/>
        </w:rPr>
        <w:t>5.96</w:t>
      </w:r>
      <w:r w:rsidR="00EF3985">
        <w:rPr>
          <w:color w:val="000000"/>
          <w:sz w:val="30"/>
          <w:szCs w:val="30"/>
        </w:rPr>
        <w:t xml:space="preserve"> </w:t>
      </w:r>
      <w:r w:rsidRPr="00BD5827">
        <w:rPr>
          <w:rFonts w:hint="cs"/>
          <w:color w:val="000000"/>
          <w:sz w:val="30"/>
          <w:szCs w:val="30"/>
          <w:cs/>
        </w:rPr>
        <w:t>ล้านบาท</w:t>
      </w:r>
      <w:r w:rsidR="00A32A44">
        <w:rPr>
          <w:rFonts w:hint="cs"/>
          <w:color w:val="000000"/>
          <w:sz w:val="30"/>
          <w:szCs w:val="30"/>
          <w:cs/>
        </w:rPr>
        <w:t xml:space="preserve"> </w:t>
      </w:r>
      <w:r w:rsidR="00A32A44" w:rsidRPr="00B76BE1">
        <w:rPr>
          <w:i/>
          <w:iCs/>
          <w:color w:val="000000"/>
          <w:sz w:val="30"/>
          <w:szCs w:val="30"/>
        </w:rPr>
        <w:t>(</w:t>
      </w:r>
      <w:r w:rsidR="006472F7">
        <w:rPr>
          <w:i/>
          <w:iCs/>
          <w:color w:val="000000"/>
          <w:sz w:val="30"/>
          <w:szCs w:val="30"/>
        </w:rPr>
        <w:t xml:space="preserve">30 </w:t>
      </w:r>
      <w:r w:rsidR="00B642E8">
        <w:rPr>
          <w:rFonts w:hint="cs"/>
          <w:i/>
          <w:iCs/>
          <w:color w:val="000000"/>
          <w:sz w:val="30"/>
          <w:szCs w:val="30"/>
          <w:cs/>
        </w:rPr>
        <w:t>มิถุนายน</w:t>
      </w:r>
      <w:r w:rsidR="00A32A44" w:rsidRPr="00B76BE1">
        <w:rPr>
          <w:rFonts w:hint="cs"/>
          <w:i/>
          <w:iCs/>
          <w:color w:val="000000"/>
          <w:sz w:val="30"/>
          <w:szCs w:val="30"/>
          <w:cs/>
        </w:rPr>
        <w:t xml:space="preserve"> </w:t>
      </w:r>
      <w:r w:rsidR="00A32A44" w:rsidRPr="00B76BE1">
        <w:rPr>
          <w:i/>
          <w:iCs/>
          <w:color w:val="000000"/>
          <w:sz w:val="30"/>
          <w:szCs w:val="30"/>
        </w:rPr>
        <w:t>256</w:t>
      </w:r>
      <w:r w:rsidR="00B642E8">
        <w:rPr>
          <w:i/>
          <w:iCs/>
          <w:color w:val="000000"/>
          <w:sz w:val="30"/>
          <w:szCs w:val="30"/>
        </w:rPr>
        <w:t>5</w:t>
      </w:r>
      <w:r w:rsidR="00A32A44" w:rsidRPr="00B76BE1">
        <w:rPr>
          <w:i/>
          <w:iCs/>
          <w:color w:val="000000"/>
          <w:sz w:val="30"/>
          <w:szCs w:val="30"/>
        </w:rPr>
        <w:t xml:space="preserve">: </w:t>
      </w:r>
      <w:r w:rsidR="00B642E8">
        <w:rPr>
          <w:i/>
          <w:iCs/>
          <w:color w:val="000000"/>
          <w:sz w:val="30"/>
          <w:szCs w:val="30"/>
        </w:rPr>
        <w:t>6.44</w:t>
      </w:r>
      <w:r w:rsidR="00244FF0">
        <w:rPr>
          <w:i/>
          <w:iCs/>
          <w:color w:val="000000"/>
          <w:sz w:val="30"/>
          <w:szCs w:val="30"/>
        </w:rPr>
        <w:t xml:space="preserve"> </w:t>
      </w:r>
      <w:r w:rsidR="00244FF0">
        <w:rPr>
          <w:rFonts w:hint="cs"/>
          <w:i/>
          <w:iCs/>
          <w:color w:val="000000"/>
          <w:sz w:val="30"/>
          <w:szCs w:val="30"/>
          <w:cs/>
        </w:rPr>
        <w:t>ล้านบาท</w:t>
      </w:r>
      <w:r w:rsidR="00A32A44" w:rsidRPr="00B76BE1">
        <w:rPr>
          <w:i/>
          <w:iCs/>
          <w:color w:val="000000"/>
          <w:sz w:val="30"/>
          <w:szCs w:val="30"/>
        </w:rPr>
        <w:t>)</w:t>
      </w:r>
    </w:p>
    <w:p w14:paraId="73335B5B" w14:textId="77777777" w:rsidR="006D304C" w:rsidRPr="00B642E8" w:rsidRDefault="006D304C" w:rsidP="007B7BB1">
      <w:pPr>
        <w:spacing w:line="192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BB4406" w14:textId="74B72A17" w:rsidR="007B7BB1" w:rsidRPr="007B7BB1" w:rsidRDefault="007B7BB1" w:rsidP="007B7BB1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7B7BB1">
        <w:rPr>
          <w:rFonts w:ascii="Angsana New" w:hAnsi="Angsana New" w:hint="cs"/>
          <w:color w:val="000000"/>
          <w:sz w:val="30"/>
          <w:szCs w:val="30"/>
          <w:cs/>
        </w:rPr>
        <w:t xml:space="preserve">ในเดือนกรกฎาคม </w:t>
      </w:r>
      <w:r w:rsidRPr="007B7BB1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7B7BB1">
        <w:rPr>
          <w:rFonts w:ascii="Angsana New" w:hAnsi="Angsana New" w:hint="cs"/>
          <w:color w:val="000000"/>
          <w:sz w:val="30"/>
          <w:szCs w:val="30"/>
          <w:cs/>
        </w:rPr>
        <w:t xml:space="preserve">ใบสำคัญแสดงสิทธิจำนวน </w:t>
      </w:r>
      <w:r w:rsidR="000B09CA" w:rsidRPr="000B09CA">
        <w:rPr>
          <w:rFonts w:ascii="Angsana New" w:hAnsi="Angsana New"/>
          <w:color w:val="000000"/>
          <w:sz w:val="30"/>
          <w:szCs w:val="30"/>
        </w:rPr>
        <w:t xml:space="preserve">1,204,950 </w:t>
      </w:r>
      <w:r w:rsidR="000B09CA" w:rsidRPr="000B09CA">
        <w:rPr>
          <w:rFonts w:ascii="Angsana New" w:hAnsi="Angsana New" w:hint="cs"/>
          <w:color w:val="000000"/>
          <w:sz w:val="30"/>
          <w:szCs w:val="30"/>
          <w:cs/>
        </w:rPr>
        <w:t>หน่วย</w:t>
      </w:r>
      <w:r w:rsidR="000B09CA" w:rsidRPr="0021171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B7BB1">
        <w:rPr>
          <w:rFonts w:ascii="Angsana New" w:hAnsi="Angsana New" w:hint="cs"/>
          <w:color w:val="000000"/>
          <w:sz w:val="30"/>
          <w:szCs w:val="30"/>
          <w:cs/>
        </w:rPr>
        <w:t xml:space="preserve">ได้ถูกแปลงเป็นหุ้นสามัญตามที่กล่าวไว้ในหมายเหตุข้อ </w:t>
      </w:r>
      <w:r w:rsidRPr="007B7BB1">
        <w:rPr>
          <w:rFonts w:ascii="Angsana New" w:hAnsi="Angsana New"/>
          <w:color w:val="000000"/>
          <w:sz w:val="30"/>
          <w:szCs w:val="30"/>
        </w:rPr>
        <w:t>1</w:t>
      </w:r>
      <w:r w:rsidR="00402926">
        <w:rPr>
          <w:rFonts w:ascii="Angsana New" w:hAnsi="Angsana New"/>
          <w:color w:val="000000"/>
          <w:sz w:val="30"/>
          <w:szCs w:val="30"/>
        </w:rPr>
        <w:t>4</w:t>
      </w:r>
    </w:p>
    <w:p w14:paraId="3F45B7EA" w14:textId="38711B19" w:rsidR="00C647FC" w:rsidRPr="007B7BB1" w:rsidRDefault="00C647FC" w:rsidP="00AC00A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C647FC" w:rsidRPr="007B7BB1" w:rsidSect="00414604">
          <w:pgSz w:w="11909" w:h="16834" w:code="9"/>
          <w:pgMar w:top="691" w:right="1152" w:bottom="576" w:left="1152" w:header="720" w:footer="720" w:gutter="0"/>
          <w:pgNumType w:start="19"/>
          <w:cols w:space="720"/>
        </w:sectPr>
      </w:pPr>
    </w:p>
    <w:p w14:paraId="2F5CB68D" w14:textId="77777777" w:rsidR="00F5517F" w:rsidRPr="006D304C" w:rsidRDefault="00841F0C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6D304C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ส่วนงานดำเนินงาน</w:t>
      </w:r>
      <w:r w:rsidR="00737C2E" w:rsidRPr="006D304C">
        <w:rPr>
          <w:rFonts w:asciiTheme="majorBidi" w:hAnsiTheme="majorBidi" w:cstheme="majorBidi"/>
          <w:sz w:val="30"/>
          <w:szCs w:val="30"/>
          <w:cs/>
          <w:lang w:val="th-TH"/>
        </w:rPr>
        <w:t>และการจำแนกรายได้</w:t>
      </w:r>
    </w:p>
    <w:p w14:paraId="12D4043C" w14:textId="77777777" w:rsidR="00F5517F" w:rsidRPr="006D304C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AB3306F" w14:textId="186AAF80" w:rsidR="00F5517F" w:rsidRPr="0009102A" w:rsidRDefault="00F5517F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9102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77560CD4" w14:textId="77777777" w:rsidR="00F5517F" w:rsidRPr="006D304C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A4C451" w14:textId="08CE0750" w:rsidR="00284D8C" w:rsidRDefault="00284D8C" w:rsidP="00284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4"/>
          <w:sz w:val="30"/>
          <w:szCs w:val="30"/>
        </w:rPr>
      </w:pPr>
      <w:r w:rsidRPr="00B2145F">
        <w:rPr>
          <w:rFonts w:ascii="Angsana New" w:hAnsi="Angsana New" w:hint="cs"/>
          <w:spacing w:val="4"/>
          <w:sz w:val="30"/>
          <w:szCs w:val="30"/>
          <w:cs/>
        </w:rPr>
        <w:t>ผู้บริหารพิจารณาว่าบริษัทดำเนินกิจการใน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 xml:space="preserve">2 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>ส่วนงานธุรกิจ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7E6255">
        <w:rPr>
          <w:rFonts w:ascii="Angsana New" w:hAnsi="Angsana New"/>
          <w:spacing w:val="4"/>
          <w:sz w:val="30"/>
          <w:szCs w:val="30"/>
          <w:cs/>
        </w:rPr>
        <w:t>ซึ่งเป็น</w:t>
      </w:r>
      <w:r>
        <w:rPr>
          <w:rFonts w:ascii="Angsana New" w:hAnsi="Angsana New" w:hint="cs"/>
          <w:spacing w:val="4"/>
          <w:sz w:val="30"/>
          <w:szCs w:val="30"/>
          <w:cs/>
        </w:rPr>
        <w:t>ส่วนงาน</w:t>
      </w:r>
      <w:r w:rsidRPr="007E6255">
        <w:rPr>
          <w:rFonts w:ascii="Angsana New" w:hAnsi="Angsana New"/>
          <w:spacing w:val="4"/>
          <w:sz w:val="30"/>
          <w:szCs w:val="30"/>
          <w:cs/>
        </w:rPr>
        <w:t>ธุรกิจที่สำคัญของบริษัทที่มีสินค้าที่แตกต่างกัน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คือ ธุรกิจ</w:t>
      </w:r>
      <w:r w:rsidRPr="00E42168">
        <w:rPr>
          <w:rFonts w:ascii="Angsana New" w:hAnsi="Angsana New"/>
          <w:spacing w:val="4"/>
          <w:sz w:val="30"/>
          <w:szCs w:val="30"/>
          <w:cs/>
        </w:rPr>
        <w:t>ซอสปรุงรสและน้ำจิ้มต่าง ๆ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และธุรกิจ</w:t>
      </w:r>
      <w:r w:rsidRPr="00E42168">
        <w:rPr>
          <w:rFonts w:ascii="Angsana New" w:hAnsi="Angsana New"/>
          <w:spacing w:val="4"/>
          <w:sz w:val="30"/>
          <w:szCs w:val="30"/>
          <w:cs/>
        </w:rPr>
        <w:t>เครื่องปรุงแกงและเครื่องประกอบอาหาร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ส่วนงานอื่น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ไม่มีส่วนงานใดที่เข้าเกณฑ์</w:t>
      </w:r>
      <w:r w:rsidRPr="00745D01">
        <w:rPr>
          <w:rFonts w:ascii="Angsana New" w:hAnsi="Angsana New"/>
          <w:spacing w:val="4"/>
          <w:sz w:val="30"/>
          <w:szCs w:val="30"/>
          <w:cs/>
        </w:rPr>
        <w:t>เชิงปริมาณเพื่อกำหนดส่วนงานที่รายงาน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>หก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เดือนสิ้นสุด</w:t>
      </w:r>
      <w:r w:rsidRPr="00422160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วันที่ </w:t>
      </w:r>
      <w:r w:rsidRPr="00422160">
        <w:rPr>
          <w:rFonts w:asciiTheme="majorBidi" w:hAnsiTheme="majorBidi" w:cstheme="majorBidi"/>
          <w:spacing w:val="2"/>
          <w:sz w:val="30"/>
          <w:szCs w:val="30"/>
        </w:rPr>
        <w:t>3</w:t>
      </w:r>
      <w:r>
        <w:rPr>
          <w:rFonts w:asciiTheme="majorBidi" w:hAnsiTheme="majorBidi" w:cstheme="majorBidi"/>
          <w:spacing w:val="2"/>
          <w:sz w:val="30"/>
          <w:szCs w:val="30"/>
        </w:rPr>
        <w:t xml:space="preserve">0 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>มิถุนายน</w:t>
      </w:r>
      <w:r w:rsidRPr="00422160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422160">
        <w:rPr>
          <w:rFonts w:asciiTheme="majorBidi" w:hAnsiTheme="majorBidi" w:cstheme="majorBidi"/>
          <w:spacing w:val="2"/>
          <w:sz w:val="30"/>
          <w:szCs w:val="30"/>
        </w:rPr>
        <w:t xml:space="preserve">2566 </w:t>
      </w:r>
      <w:r w:rsidRPr="00422160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Pr="00422160">
        <w:rPr>
          <w:rFonts w:asciiTheme="majorBidi" w:hAnsiTheme="majorBidi" w:cstheme="majorBidi"/>
          <w:spacing w:val="2"/>
          <w:sz w:val="30"/>
          <w:szCs w:val="30"/>
        </w:rPr>
        <w:t xml:space="preserve">2565 </w:t>
      </w:r>
      <w:r>
        <w:rPr>
          <w:rFonts w:ascii="Angsana New" w:hAnsi="Angsana New" w:hint="cs"/>
          <w:spacing w:val="4"/>
          <w:sz w:val="30"/>
          <w:szCs w:val="30"/>
          <w:cs/>
        </w:rPr>
        <w:t>ผู้มีอำนาจตัดสินใจสูงสุดด้านการดำเนินงานของบริษัทมีการสอบทานรายงานการจัดการอย่างน้อยทุกไตรมาส</w:t>
      </w:r>
    </w:p>
    <w:p w14:paraId="6FB166DE" w14:textId="0724140E" w:rsidR="00B5144C" w:rsidRDefault="00B5144C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12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231"/>
        <w:gridCol w:w="1170"/>
        <w:gridCol w:w="270"/>
        <w:gridCol w:w="1170"/>
        <w:gridCol w:w="270"/>
        <w:gridCol w:w="1080"/>
        <w:gridCol w:w="270"/>
        <w:gridCol w:w="1170"/>
        <w:gridCol w:w="270"/>
        <w:gridCol w:w="1170"/>
        <w:gridCol w:w="270"/>
        <w:gridCol w:w="1080"/>
        <w:gridCol w:w="270"/>
        <w:gridCol w:w="1080"/>
        <w:gridCol w:w="270"/>
        <w:gridCol w:w="1080"/>
      </w:tblGrid>
      <w:tr w:rsidR="00B642E8" w:rsidRPr="00207A77" w14:paraId="6E3105A9" w14:textId="77777777" w:rsidTr="00C938CC">
        <w:trPr>
          <w:trHeight w:val="161"/>
        </w:trPr>
        <w:tc>
          <w:tcPr>
            <w:tcW w:w="3231" w:type="dxa"/>
            <w:shd w:val="clear" w:color="auto" w:fill="auto"/>
          </w:tcPr>
          <w:p w14:paraId="0C7F12CE" w14:textId="7777777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2012515" w14:textId="77777777" w:rsidR="00B642E8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กลุ่มผลิตภัณฑ์ซอสปรุงรส</w:t>
            </w:r>
          </w:p>
          <w:p w14:paraId="00F84B9B" w14:textId="7777777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และน้ำจิ้มต่าง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50793CE5" w14:textId="7777777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62207E2" w14:textId="7777777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กลุ่มผลิตภัณท์เครื่องปรุงแกงและ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เครื่องประกอบอาหาร</w:t>
            </w:r>
          </w:p>
        </w:tc>
        <w:tc>
          <w:tcPr>
            <w:tcW w:w="270" w:type="dxa"/>
            <w:shd w:val="clear" w:color="auto" w:fill="auto"/>
          </w:tcPr>
          <w:p w14:paraId="72954902" w14:textId="7777777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41EBEBF" w14:textId="77777777" w:rsidR="00B642E8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0A888A52" w14:textId="7777777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332F129A" w14:textId="7777777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FE97B3B" w14:textId="77777777" w:rsidR="00B642E8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B2965BE" w14:textId="7777777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642E8" w:rsidRPr="00207A77" w14:paraId="6776569F" w14:textId="77777777" w:rsidTr="00C938CC">
        <w:trPr>
          <w:trHeight w:val="161"/>
        </w:trPr>
        <w:tc>
          <w:tcPr>
            <w:tcW w:w="3231" w:type="dxa"/>
            <w:shd w:val="clear" w:color="auto" w:fill="auto"/>
          </w:tcPr>
          <w:p w14:paraId="69B303DA" w14:textId="7777777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30 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170" w:type="dxa"/>
            <w:shd w:val="clear" w:color="auto" w:fill="auto"/>
          </w:tcPr>
          <w:p w14:paraId="13A7ABEC" w14:textId="477E0B49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27B3B87" w14:textId="7777777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CA765C2" w14:textId="0C946B94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CF7BAC3" w14:textId="7777777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6C4AB45" w14:textId="659469B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1EB6D93" w14:textId="7777777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D795D0" w14:textId="37ED90CB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C9B3EAE" w14:textId="7777777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AC06544" w14:textId="4081874A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1F9A331" w14:textId="7777777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firstLine="14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F65F33" w14:textId="4F2155F0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6AEFD8C" w14:textId="7777777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241AB6A" w14:textId="0F56D4C4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C59ED41" w14:textId="7777777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0EFB818" w14:textId="1C9E99D5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B642E8" w:rsidRPr="00141BF6" w14:paraId="0097D90B" w14:textId="77777777" w:rsidTr="00C938CC">
        <w:trPr>
          <w:trHeight w:val="263"/>
        </w:trPr>
        <w:tc>
          <w:tcPr>
            <w:tcW w:w="3231" w:type="dxa"/>
            <w:shd w:val="clear" w:color="auto" w:fill="auto"/>
          </w:tcPr>
          <w:p w14:paraId="41E5ECCD" w14:textId="7777777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890" w:type="dxa"/>
            <w:gridSpan w:val="15"/>
            <w:shd w:val="clear" w:color="auto" w:fill="auto"/>
          </w:tcPr>
          <w:p w14:paraId="2CBA428D" w14:textId="77777777" w:rsidR="00B642E8" w:rsidRPr="00141BF6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642E8" w:rsidRPr="00141BF6" w14:paraId="652A6EE5" w14:textId="77777777" w:rsidTr="00C938CC">
        <w:trPr>
          <w:trHeight w:val="263"/>
        </w:trPr>
        <w:tc>
          <w:tcPr>
            <w:tcW w:w="3231" w:type="dxa"/>
            <w:shd w:val="clear" w:color="auto" w:fill="auto"/>
          </w:tcPr>
          <w:p w14:paraId="5C6E28DA" w14:textId="77777777" w:rsidR="00B642E8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1170" w:type="dxa"/>
            <w:shd w:val="clear" w:color="auto" w:fill="auto"/>
          </w:tcPr>
          <w:p w14:paraId="09221355" w14:textId="7777777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B4C648A" w14:textId="7777777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CB9F8F8" w14:textId="7777777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5911F3B" w14:textId="7777777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B67EBCE" w14:textId="7777777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CCE21B8" w14:textId="7777777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AF04843" w14:textId="7777777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F1129ED" w14:textId="7777777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0823F0A" w14:textId="7777777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FB94995" w14:textId="7777777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248C900" w14:textId="7777777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D53BFD2" w14:textId="7777777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0F2A552" w14:textId="7777777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7BD16F4" w14:textId="77777777" w:rsidR="00B642E8" w:rsidRPr="00207A77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C265226" w14:textId="77777777" w:rsidR="00B642E8" w:rsidRPr="00141BF6" w:rsidRDefault="00B642E8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42E8" w:rsidRPr="00207A77" w14:paraId="32CBB431" w14:textId="77777777" w:rsidTr="003A0860">
        <w:trPr>
          <w:trHeight w:val="155"/>
        </w:trPr>
        <w:tc>
          <w:tcPr>
            <w:tcW w:w="3231" w:type="dxa"/>
            <w:shd w:val="clear" w:color="auto" w:fill="auto"/>
          </w:tcPr>
          <w:p w14:paraId="27ED2108" w14:textId="77777777" w:rsidR="00B642E8" w:rsidRPr="00207A77" w:rsidRDefault="00B642E8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190194" w14:textId="3BC0A325" w:rsidR="00B642E8" w:rsidRPr="00207A77" w:rsidRDefault="003A0860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903,16</w:t>
            </w:r>
            <w:r w:rsidR="00E262B0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D5E6429" w14:textId="77777777" w:rsidR="00B642E8" w:rsidRPr="00207A77" w:rsidRDefault="00B642E8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3520C1" w14:textId="2C8B39D2" w:rsidR="00B642E8" w:rsidRPr="00207A77" w:rsidRDefault="00B642E8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649,042</w:t>
            </w:r>
          </w:p>
        </w:tc>
        <w:tc>
          <w:tcPr>
            <w:tcW w:w="270" w:type="dxa"/>
            <w:shd w:val="clear" w:color="auto" w:fill="auto"/>
          </w:tcPr>
          <w:p w14:paraId="06367E3C" w14:textId="77777777" w:rsidR="00B642E8" w:rsidRPr="00207A77" w:rsidRDefault="00B642E8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95697C" w14:textId="3329EA94" w:rsidR="00B642E8" w:rsidRPr="003A0860" w:rsidRDefault="003A0860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13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860">
              <w:rPr>
                <w:rFonts w:ascii="Angsana New" w:hAnsi="Angsana New"/>
                <w:sz w:val="24"/>
                <w:szCs w:val="24"/>
              </w:rPr>
              <w:t>62,294</w:t>
            </w:r>
          </w:p>
        </w:tc>
        <w:tc>
          <w:tcPr>
            <w:tcW w:w="270" w:type="dxa"/>
            <w:shd w:val="clear" w:color="auto" w:fill="auto"/>
          </w:tcPr>
          <w:p w14:paraId="45FCA1E6" w14:textId="77777777" w:rsidR="00B642E8" w:rsidRPr="00207A77" w:rsidRDefault="00B642E8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9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DBC51B" w14:textId="632FDB59" w:rsidR="00B642E8" w:rsidRPr="00207A77" w:rsidRDefault="00B642E8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51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46,158</w:t>
            </w:r>
          </w:p>
        </w:tc>
        <w:tc>
          <w:tcPr>
            <w:tcW w:w="270" w:type="dxa"/>
            <w:shd w:val="clear" w:color="auto" w:fill="auto"/>
          </w:tcPr>
          <w:p w14:paraId="15255A67" w14:textId="77777777" w:rsidR="00B642E8" w:rsidRPr="00207A77" w:rsidRDefault="00B642E8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09E0BB" w14:textId="13BECDE3" w:rsidR="00B642E8" w:rsidRPr="00207A77" w:rsidRDefault="003A0860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45,75</w:t>
            </w:r>
            <w:r w:rsidR="00E262B0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6FF526D" w14:textId="77777777" w:rsidR="00B642E8" w:rsidRPr="00207A77" w:rsidRDefault="00B642E8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9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C0A2066" w14:textId="33FCC5C3" w:rsidR="00B642E8" w:rsidRPr="00207A77" w:rsidRDefault="00B642E8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44,172</w:t>
            </w:r>
          </w:p>
        </w:tc>
        <w:tc>
          <w:tcPr>
            <w:tcW w:w="270" w:type="dxa"/>
            <w:shd w:val="clear" w:color="auto" w:fill="auto"/>
          </w:tcPr>
          <w:p w14:paraId="6B89CC2F" w14:textId="77777777" w:rsidR="00B642E8" w:rsidRPr="00207A77" w:rsidRDefault="00B642E8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6B0CD4" w14:textId="24EF3118" w:rsidR="00B642E8" w:rsidRPr="00207A77" w:rsidRDefault="003A0860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1,011,20</w:t>
            </w:r>
            <w:r w:rsidR="00495F73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5D7EE44" w14:textId="77777777" w:rsidR="00B642E8" w:rsidRPr="00207A77" w:rsidRDefault="00B642E8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DC8AF6" w14:textId="62791477" w:rsidR="00B642E8" w:rsidRPr="00207A77" w:rsidRDefault="00B642E8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739,372</w:t>
            </w:r>
          </w:p>
        </w:tc>
      </w:tr>
      <w:tr w:rsidR="00B642E8" w:rsidRPr="00CE34BA" w14:paraId="3CCF4A2D" w14:textId="77777777" w:rsidTr="003A0860">
        <w:trPr>
          <w:trHeight w:val="155"/>
        </w:trPr>
        <w:tc>
          <w:tcPr>
            <w:tcW w:w="3231" w:type="dxa"/>
            <w:shd w:val="clear" w:color="auto" w:fill="auto"/>
          </w:tcPr>
          <w:p w14:paraId="4BCC97D0" w14:textId="77777777" w:rsidR="00B642E8" w:rsidRPr="00207A77" w:rsidRDefault="00B642E8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8E281" w14:textId="6B278A27" w:rsidR="00B642E8" w:rsidRPr="00247663" w:rsidRDefault="003A0860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903,16</w:t>
            </w:r>
            <w:r w:rsidR="00E262B0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B461D78" w14:textId="77777777" w:rsidR="00B642E8" w:rsidRPr="00CE34BA" w:rsidRDefault="00B642E8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E55DB0" w14:textId="55B40611" w:rsidR="00B642E8" w:rsidRPr="00CE34BA" w:rsidRDefault="00B642E8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41BF6">
              <w:rPr>
                <w:rFonts w:ascii="Angsana New" w:hAnsi="Angsana New"/>
                <w:b/>
                <w:bCs/>
                <w:sz w:val="24"/>
                <w:szCs w:val="24"/>
              </w:rPr>
              <w:t>649,042</w:t>
            </w:r>
          </w:p>
        </w:tc>
        <w:tc>
          <w:tcPr>
            <w:tcW w:w="270" w:type="dxa"/>
            <w:shd w:val="clear" w:color="auto" w:fill="auto"/>
          </w:tcPr>
          <w:p w14:paraId="7947F24A" w14:textId="77777777" w:rsidR="00B642E8" w:rsidRPr="00CE34BA" w:rsidRDefault="00B642E8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26FA6A" w14:textId="5D21B07F" w:rsidR="00B642E8" w:rsidRPr="003A0860" w:rsidRDefault="003A0860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813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0860">
              <w:rPr>
                <w:rFonts w:ascii="Angsana New" w:hAnsi="Angsana New"/>
                <w:b/>
                <w:bCs/>
                <w:sz w:val="24"/>
                <w:szCs w:val="24"/>
              </w:rPr>
              <w:t>62,294</w:t>
            </w:r>
          </w:p>
        </w:tc>
        <w:tc>
          <w:tcPr>
            <w:tcW w:w="270" w:type="dxa"/>
            <w:shd w:val="clear" w:color="auto" w:fill="auto"/>
          </w:tcPr>
          <w:p w14:paraId="6A61A652" w14:textId="77777777" w:rsidR="00B642E8" w:rsidRPr="00CE34BA" w:rsidRDefault="00B642E8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59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6949F" w14:textId="725D3C9E" w:rsidR="00B642E8" w:rsidRPr="00CE34BA" w:rsidRDefault="00B642E8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851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41BF6">
              <w:rPr>
                <w:rFonts w:ascii="Angsana New" w:hAnsi="Angsana New"/>
                <w:b/>
                <w:bCs/>
                <w:sz w:val="24"/>
                <w:szCs w:val="24"/>
              </w:rPr>
              <w:t>46,158</w:t>
            </w:r>
          </w:p>
        </w:tc>
        <w:tc>
          <w:tcPr>
            <w:tcW w:w="270" w:type="dxa"/>
            <w:shd w:val="clear" w:color="auto" w:fill="auto"/>
          </w:tcPr>
          <w:p w14:paraId="2BF062C4" w14:textId="77777777" w:rsidR="00B642E8" w:rsidRPr="00CE34BA" w:rsidRDefault="00B642E8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9CC39" w14:textId="3DA62643" w:rsidR="00B642E8" w:rsidRPr="00247663" w:rsidRDefault="003A0860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61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45,75</w:t>
            </w:r>
            <w:r w:rsidR="00E262B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2EC8A70" w14:textId="77777777" w:rsidR="00B642E8" w:rsidRPr="00CE34BA" w:rsidRDefault="00B642E8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59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87BB76" w14:textId="22BDF37B" w:rsidR="00B642E8" w:rsidRPr="00CE34BA" w:rsidRDefault="00B642E8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41BF6">
              <w:rPr>
                <w:rFonts w:ascii="Angsana New" w:hAnsi="Angsana New"/>
                <w:b/>
                <w:bCs/>
                <w:sz w:val="24"/>
                <w:szCs w:val="24"/>
              </w:rPr>
              <w:t>44,17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D2F705E" w14:textId="77777777" w:rsidR="00B642E8" w:rsidRPr="00CE34BA" w:rsidRDefault="00B642E8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67919" w14:textId="06CE64F4" w:rsidR="00B642E8" w:rsidRPr="00247663" w:rsidRDefault="003A0860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1,011,20</w:t>
            </w:r>
            <w:r w:rsidR="00495F73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D90A1B3" w14:textId="77777777" w:rsidR="00B642E8" w:rsidRPr="00CE34BA" w:rsidRDefault="00B642E8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84658" w14:textId="25DE15E0" w:rsidR="00B642E8" w:rsidRPr="00CE34BA" w:rsidRDefault="00B642E8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41BF6">
              <w:rPr>
                <w:rFonts w:ascii="Angsana New" w:hAnsi="Angsana New"/>
                <w:b/>
                <w:bCs/>
                <w:sz w:val="24"/>
                <w:szCs w:val="24"/>
              </w:rPr>
              <w:t>739,37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</w:tr>
    </w:tbl>
    <w:p w14:paraId="0E22015B" w14:textId="499AB03D" w:rsidR="00B642E8" w:rsidRDefault="00B642E8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9C730" w14:textId="77777777" w:rsidR="00B5144C" w:rsidRDefault="00B51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7F80092" w14:textId="1FB7BAF4" w:rsidR="00F5517F" w:rsidRPr="0009102A" w:rsidRDefault="00F5517F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9102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503AA3A6" w14:textId="77777777" w:rsidR="00F5517F" w:rsidRPr="006D304C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4A50380" w14:textId="583ECBCE" w:rsidR="00F5517F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บริษัทดำเนินธุรกิจการผลิตในประเทศไทย และดำเนินธุรกิจการจำหน่ายทั้งตลาดภายในประเทศและต่างประเทศ โดยฝ่ายบริหารพิจารณาว่าบริษัทมีข้อมูลทางการเงินเกี่ยวกับการดำเนินงานของบริษัทจำแนกตามส่วนงานทางภูมิศาสตร์สำหรับงวด</w:t>
      </w:r>
      <w:r w:rsidR="00461B16">
        <w:rPr>
          <w:rFonts w:asciiTheme="majorBidi" w:hAnsiTheme="majorBidi" w:cstheme="majorBidi" w:hint="cs"/>
          <w:spacing w:val="2"/>
          <w:sz w:val="30"/>
          <w:szCs w:val="30"/>
          <w:cs/>
        </w:rPr>
        <w:t>หก</w:t>
      </w:r>
      <w:r w:rsidR="005754CB" w:rsidRPr="006D304C">
        <w:rPr>
          <w:rFonts w:asciiTheme="majorBidi" w:hAnsiTheme="majorBidi" w:cstheme="majorBidi"/>
          <w:spacing w:val="2"/>
          <w:sz w:val="30"/>
          <w:szCs w:val="30"/>
          <w:cs/>
        </w:rPr>
        <w:t>เดือน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สิ้นสุดวันที่ </w:t>
      </w:r>
      <w:r w:rsidR="00AE6D10">
        <w:rPr>
          <w:rFonts w:asciiTheme="majorBidi" w:hAnsiTheme="majorBidi" w:cstheme="majorBidi"/>
          <w:spacing w:val="2"/>
          <w:sz w:val="30"/>
          <w:szCs w:val="30"/>
        </w:rPr>
        <w:t xml:space="preserve">30 </w:t>
      </w:r>
      <w:r w:rsidR="00B642E8">
        <w:rPr>
          <w:rFonts w:asciiTheme="majorBidi" w:hAnsiTheme="majorBidi" w:cstheme="majorBidi" w:hint="cs"/>
          <w:spacing w:val="2"/>
          <w:sz w:val="30"/>
          <w:szCs w:val="30"/>
          <w:cs/>
        </w:rPr>
        <w:t>มิถุนายน</w:t>
      </w:r>
      <w:r w:rsidR="00991FC0"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2E4EE2" w:rsidRPr="006D304C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244FF0">
        <w:rPr>
          <w:rFonts w:asciiTheme="majorBidi" w:hAnsiTheme="majorBidi" w:cstheme="majorBidi"/>
          <w:spacing w:val="2"/>
          <w:sz w:val="30"/>
          <w:szCs w:val="30"/>
        </w:rPr>
        <w:t>6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2E4EE2" w:rsidRPr="006D304C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244FF0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มีดังต่อไปนี้</w:t>
      </w:r>
    </w:p>
    <w:p w14:paraId="40AF6C02" w14:textId="77777777" w:rsidR="00B642E8" w:rsidRDefault="00B642E8" w:rsidP="00B64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tbl>
      <w:tblPr>
        <w:tblW w:w="1397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671"/>
        <w:gridCol w:w="704"/>
        <w:gridCol w:w="262"/>
        <w:gridCol w:w="658"/>
        <w:gridCol w:w="275"/>
        <w:gridCol w:w="713"/>
        <w:gridCol w:w="236"/>
        <w:gridCol w:w="684"/>
        <w:gridCol w:w="270"/>
        <w:gridCol w:w="709"/>
        <w:gridCol w:w="270"/>
        <w:gridCol w:w="704"/>
        <w:gridCol w:w="236"/>
        <w:gridCol w:w="685"/>
        <w:gridCol w:w="270"/>
        <w:gridCol w:w="630"/>
        <w:gridCol w:w="270"/>
        <w:gridCol w:w="731"/>
        <w:gridCol w:w="236"/>
        <w:gridCol w:w="757"/>
      </w:tblGrid>
      <w:tr w:rsidR="00261829" w:rsidRPr="00207A77" w14:paraId="234DEC59" w14:textId="77777777" w:rsidTr="00261829">
        <w:trPr>
          <w:trHeight w:val="155"/>
        </w:trPr>
        <w:tc>
          <w:tcPr>
            <w:tcW w:w="4671" w:type="dxa"/>
            <w:shd w:val="clear" w:color="auto" w:fill="auto"/>
            <w:vAlign w:val="bottom"/>
          </w:tcPr>
          <w:p w14:paraId="24CF5D79" w14:textId="77777777" w:rsidR="00261829" w:rsidRDefault="00261829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  <w:gridSpan w:val="3"/>
            <w:shd w:val="clear" w:color="auto" w:fill="auto"/>
          </w:tcPr>
          <w:p w14:paraId="4241AF24" w14:textId="77777777" w:rsidR="00261829" w:rsidRPr="00207A77" w:rsidRDefault="00261829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ยุโรป</w:t>
            </w:r>
          </w:p>
        </w:tc>
        <w:tc>
          <w:tcPr>
            <w:tcW w:w="275" w:type="dxa"/>
            <w:shd w:val="clear" w:color="auto" w:fill="auto"/>
          </w:tcPr>
          <w:p w14:paraId="6CE8DD27" w14:textId="77777777" w:rsidR="00261829" w:rsidRPr="00207A77" w:rsidRDefault="00261829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shd w:val="clear" w:color="auto" w:fill="auto"/>
          </w:tcPr>
          <w:p w14:paraId="3C7922A5" w14:textId="2C22F057" w:rsidR="00261829" w:rsidRPr="00207A77" w:rsidRDefault="00261829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อเมริกา</w:t>
            </w:r>
          </w:p>
        </w:tc>
        <w:tc>
          <w:tcPr>
            <w:tcW w:w="270" w:type="dxa"/>
            <w:shd w:val="clear" w:color="auto" w:fill="auto"/>
          </w:tcPr>
          <w:p w14:paraId="53FB6DE7" w14:textId="77777777" w:rsidR="00261829" w:rsidRPr="00207A77" w:rsidRDefault="00261829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6FB41387" w14:textId="77777777" w:rsidR="00261829" w:rsidRPr="00207A77" w:rsidRDefault="00261829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236" w:type="dxa"/>
            <w:shd w:val="clear" w:color="auto" w:fill="auto"/>
          </w:tcPr>
          <w:p w14:paraId="6A5E0F5C" w14:textId="77777777" w:rsidR="00261829" w:rsidRPr="00207A77" w:rsidRDefault="00261829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shd w:val="clear" w:color="auto" w:fill="auto"/>
          </w:tcPr>
          <w:p w14:paraId="35803D39" w14:textId="77777777" w:rsidR="00261829" w:rsidRPr="00207A77" w:rsidRDefault="00261829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13B996C4" w14:textId="77777777" w:rsidR="00261829" w:rsidRPr="00207A77" w:rsidRDefault="00261829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24" w:type="dxa"/>
            <w:gridSpan w:val="3"/>
            <w:shd w:val="clear" w:color="auto" w:fill="auto"/>
          </w:tcPr>
          <w:p w14:paraId="51D995A0" w14:textId="77777777" w:rsidR="00261829" w:rsidRPr="00207A77" w:rsidRDefault="00261829" w:rsidP="009D5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61829" w:rsidRPr="00207A77" w14:paraId="46C0A713" w14:textId="77777777" w:rsidTr="00261829">
        <w:trPr>
          <w:trHeight w:val="155"/>
        </w:trPr>
        <w:tc>
          <w:tcPr>
            <w:tcW w:w="4671" w:type="dxa"/>
            <w:shd w:val="clear" w:color="auto" w:fill="auto"/>
            <w:vAlign w:val="bottom"/>
          </w:tcPr>
          <w:p w14:paraId="7F70E845" w14:textId="77777777" w:rsidR="00261829" w:rsidRDefault="00261829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30 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704" w:type="dxa"/>
            <w:shd w:val="clear" w:color="auto" w:fill="auto"/>
          </w:tcPr>
          <w:p w14:paraId="298BAC62" w14:textId="5BB1EE6E" w:rsidR="00261829" w:rsidRPr="00207A77" w:rsidRDefault="00261829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6E60F541" w14:textId="77777777" w:rsidR="00261829" w:rsidRPr="00207A77" w:rsidRDefault="00261829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18ADADA9" w14:textId="3BFA7D63" w:rsidR="00261829" w:rsidRPr="00207A77" w:rsidRDefault="00261829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5" w:type="dxa"/>
            <w:shd w:val="clear" w:color="auto" w:fill="auto"/>
          </w:tcPr>
          <w:p w14:paraId="59EBE75D" w14:textId="77777777" w:rsidR="00261829" w:rsidRPr="00207A77" w:rsidRDefault="00261829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4A17B2C0" w14:textId="5401002F" w:rsidR="00261829" w:rsidRPr="00207A77" w:rsidRDefault="00261829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0A315309" w14:textId="77777777" w:rsidR="00261829" w:rsidRPr="00207A77" w:rsidRDefault="00261829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4" w:type="dxa"/>
            <w:shd w:val="clear" w:color="auto" w:fill="auto"/>
          </w:tcPr>
          <w:p w14:paraId="214B273C" w14:textId="173B947C" w:rsidR="00261829" w:rsidRPr="00207A77" w:rsidRDefault="00261829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A177B74" w14:textId="77777777" w:rsidR="00261829" w:rsidRPr="00207A77" w:rsidRDefault="00261829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1E7EC2D" w14:textId="580A4D2B" w:rsidR="00261829" w:rsidRPr="00207A77" w:rsidRDefault="00261829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95C6EC9" w14:textId="77777777" w:rsidR="00261829" w:rsidRPr="00207A77" w:rsidRDefault="00261829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</w:tcPr>
          <w:p w14:paraId="7A12F932" w14:textId="7C54B2FC" w:rsidR="00261829" w:rsidRPr="00207A77" w:rsidRDefault="00261829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4EEEDBF" w14:textId="77777777" w:rsidR="00261829" w:rsidRPr="00207A77" w:rsidRDefault="00261829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1D239886" w14:textId="65CCE565" w:rsidR="00261829" w:rsidRPr="00207A77" w:rsidRDefault="00261829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99F01E0" w14:textId="77777777" w:rsidR="00261829" w:rsidRPr="00207A77" w:rsidRDefault="00261829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417ED3A" w14:textId="28121A70" w:rsidR="00261829" w:rsidRPr="00207A77" w:rsidRDefault="00261829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4F4B7D8" w14:textId="77777777" w:rsidR="00261829" w:rsidRPr="00207A77" w:rsidRDefault="00261829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3B3D90EB" w14:textId="0052B0D1" w:rsidR="00261829" w:rsidRPr="00207A77" w:rsidRDefault="00261829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3ED4ABB" w14:textId="77777777" w:rsidR="00261829" w:rsidRPr="00207A77" w:rsidRDefault="00261829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8" w:firstLine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0158CD17" w14:textId="1C9805EB" w:rsidR="00261829" w:rsidRPr="00207A77" w:rsidRDefault="00261829" w:rsidP="00B6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261829" w:rsidRPr="00207A77" w14:paraId="390E21C1" w14:textId="77777777" w:rsidTr="00A85898">
        <w:trPr>
          <w:trHeight w:val="155"/>
        </w:trPr>
        <w:tc>
          <w:tcPr>
            <w:tcW w:w="13971" w:type="dxa"/>
            <w:gridSpan w:val="20"/>
            <w:shd w:val="clear" w:color="auto" w:fill="auto"/>
          </w:tcPr>
          <w:p w14:paraId="7326F83D" w14:textId="7D969063" w:rsidR="00261829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ab/>
            </w: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61829" w:rsidRPr="00207A77" w14:paraId="2CF0EE9E" w14:textId="77777777" w:rsidTr="00261829">
        <w:tc>
          <w:tcPr>
            <w:tcW w:w="4671" w:type="dxa"/>
            <w:shd w:val="clear" w:color="auto" w:fill="auto"/>
          </w:tcPr>
          <w:p w14:paraId="61CF8174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704" w:type="dxa"/>
            <w:shd w:val="clear" w:color="auto" w:fill="auto"/>
          </w:tcPr>
          <w:p w14:paraId="70A61AED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2F63E37F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261B3A1B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7D90F5C5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D319036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1763505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1EDCCCA5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3E5C2E8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072EFA9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60F4C4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469B0341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3D8BEC9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6D1C0D9E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843561D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A4B9024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FE5ADB7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69460A0A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EFC0331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6513354E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1829" w:rsidRPr="00207A77" w14:paraId="53B7A121" w14:textId="77777777" w:rsidTr="00261829">
        <w:tc>
          <w:tcPr>
            <w:tcW w:w="4671" w:type="dxa"/>
            <w:shd w:val="clear" w:color="auto" w:fill="auto"/>
          </w:tcPr>
          <w:p w14:paraId="31FEF1D9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1C90F27E" w14:textId="4536EF71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761,771</w:t>
            </w:r>
          </w:p>
        </w:tc>
        <w:tc>
          <w:tcPr>
            <w:tcW w:w="262" w:type="dxa"/>
            <w:shd w:val="clear" w:color="auto" w:fill="auto"/>
          </w:tcPr>
          <w:p w14:paraId="7FB38B62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</w:tcPr>
          <w:p w14:paraId="25F736F9" w14:textId="0CCDFCAE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604,195</w:t>
            </w:r>
          </w:p>
        </w:tc>
        <w:tc>
          <w:tcPr>
            <w:tcW w:w="275" w:type="dxa"/>
            <w:shd w:val="clear" w:color="auto" w:fill="auto"/>
          </w:tcPr>
          <w:p w14:paraId="1804B86A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082378B4" w14:textId="10398111" w:rsidR="00261829" w:rsidRPr="00207A77" w:rsidRDefault="002E6F90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106,520</w:t>
            </w:r>
          </w:p>
        </w:tc>
        <w:tc>
          <w:tcPr>
            <w:tcW w:w="236" w:type="dxa"/>
            <w:shd w:val="clear" w:color="auto" w:fill="auto"/>
          </w:tcPr>
          <w:p w14:paraId="53DA3BB9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</w:tcPr>
          <w:p w14:paraId="76321A18" w14:textId="480EF289" w:rsidR="00261829" w:rsidRPr="00207A77" w:rsidRDefault="002E6F90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</w:t>
            </w:r>
            <w:r w:rsidR="0026182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456</w:t>
            </w:r>
          </w:p>
        </w:tc>
        <w:tc>
          <w:tcPr>
            <w:tcW w:w="270" w:type="dxa"/>
            <w:shd w:val="clear" w:color="auto" w:fill="auto"/>
          </w:tcPr>
          <w:p w14:paraId="2D1D492D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78D1492" w14:textId="396E2998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="002E6F90">
              <w:rPr>
                <w:rFonts w:ascii="Angsana New" w:hAnsi="Angsana New"/>
                <w:sz w:val="24"/>
                <w:szCs w:val="24"/>
              </w:rPr>
              <w:t>68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2E6F90">
              <w:rPr>
                <w:rFonts w:ascii="Angsana New" w:hAnsi="Angsana New"/>
                <w:sz w:val="24"/>
                <w:szCs w:val="24"/>
              </w:rPr>
              <w:t>291</w:t>
            </w:r>
          </w:p>
        </w:tc>
        <w:tc>
          <w:tcPr>
            <w:tcW w:w="270" w:type="dxa"/>
            <w:shd w:val="clear" w:color="auto" w:fill="auto"/>
          </w:tcPr>
          <w:p w14:paraId="5A5AFAFB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6F5B5622" w14:textId="41C888D4" w:rsidR="00261829" w:rsidRPr="00207A77" w:rsidRDefault="002E6F90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625</w:t>
            </w:r>
            <w:r w:rsidR="00261829">
              <w:rPr>
                <w:rFonts w:ascii="Angsana New" w:hAnsi="Angsana New"/>
                <w:sz w:val="24"/>
                <w:szCs w:val="24"/>
              </w:rPr>
              <w:t>,6</w:t>
            </w:r>
            <w:r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14:paraId="1E044639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2506B387" w14:textId="44558C53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2E6F90">
              <w:rPr>
                <w:rFonts w:ascii="Angsana New" w:hAnsi="Angsana New"/>
                <w:sz w:val="24"/>
                <w:szCs w:val="24"/>
              </w:rPr>
              <w:t>42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2E6F90">
              <w:rPr>
                <w:rFonts w:ascii="Angsana New" w:hAnsi="Angsana New"/>
                <w:sz w:val="24"/>
                <w:szCs w:val="24"/>
              </w:rPr>
              <w:t>918</w:t>
            </w:r>
          </w:p>
        </w:tc>
        <w:tc>
          <w:tcPr>
            <w:tcW w:w="270" w:type="dxa"/>
            <w:shd w:val="clear" w:color="auto" w:fill="auto"/>
          </w:tcPr>
          <w:p w14:paraId="0D220C13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E35FA0F" w14:textId="31F6FD9C" w:rsidR="00261829" w:rsidRPr="00207A77" w:rsidRDefault="002E6F90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113,721</w:t>
            </w:r>
          </w:p>
        </w:tc>
        <w:tc>
          <w:tcPr>
            <w:tcW w:w="270" w:type="dxa"/>
            <w:shd w:val="clear" w:color="auto" w:fill="auto"/>
          </w:tcPr>
          <w:p w14:paraId="27C70464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19003C62" w14:textId="21CF5C99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1,011,209</w:t>
            </w:r>
          </w:p>
        </w:tc>
        <w:tc>
          <w:tcPr>
            <w:tcW w:w="236" w:type="dxa"/>
            <w:shd w:val="clear" w:color="auto" w:fill="auto"/>
          </w:tcPr>
          <w:p w14:paraId="39193D17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</w:tcPr>
          <w:p w14:paraId="18496BC2" w14:textId="2AD88142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739,372</w:t>
            </w:r>
          </w:p>
        </w:tc>
      </w:tr>
      <w:tr w:rsidR="00261829" w:rsidRPr="00207A77" w14:paraId="2BBE3298" w14:textId="77777777" w:rsidTr="00261829">
        <w:tc>
          <w:tcPr>
            <w:tcW w:w="4671" w:type="dxa"/>
            <w:shd w:val="clear" w:color="auto" w:fill="auto"/>
          </w:tcPr>
          <w:p w14:paraId="46AD5CE8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21C08" w14:textId="17C9B110" w:rsidR="00261829" w:rsidRPr="00071E9C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761,771</w:t>
            </w:r>
          </w:p>
        </w:tc>
        <w:tc>
          <w:tcPr>
            <w:tcW w:w="262" w:type="dxa"/>
            <w:shd w:val="clear" w:color="auto" w:fill="auto"/>
          </w:tcPr>
          <w:p w14:paraId="2E8A1A07" w14:textId="77777777" w:rsidR="00261829" w:rsidRPr="00071E9C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53E16" w14:textId="6172F88F" w:rsidR="00261829" w:rsidRPr="00071E9C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71E9C">
              <w:rPr>
                <w:rFonts w:ascii="Angsana New" w:hAnsi="Angsana New"/>
                <w:b/>
                <w:bCs/>
                <w:sz w:val="24"/>
                <w:szCs w:val="24"/>
              </w:rPr>
              <w:t>604,195</w:t>
            </w:r>
          </w:p>
        </w:tc>
        <w:tc>
          <w:tcPr>
            <w:tcW w:w="275" w:type="dxa"/>
            <w:shd w:val="clear" w:color="auto" w:fill="auto"/>
          </w:tcPr>
          <w:p w14:paraId="60FB86AA" w14:textId="77777777" w:rsidR="00261829" w:rsidRPr="00071E9C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6A1C33" w14:textId="2DC9B02D" w:rsidR="00261829" w:rsidRPr="00C937A5" w:rsidRDefault="002E6F90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106,520</w:t>
            </w:r>
          </w:p>
        </w:tc>
        <w:tc>
          <w:tcPr>
            <w:tcW w:w="236" w:type="dxa"/>
            <w:shd w:val="clear" w:color="auto" w:fill="auto"/>
          </w:tcPr>
          <w:p w14:paraId="7DC8A558" w14:textId="77777777" w:rsidR="00261829" w:rsidRPr="00071E9C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C127D" w14:textId="54CE34DF" w:rsidR="00261829" w:rsidRPr="00071E9C" w:rsidRDefault="002E6F90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21</w:t>
            </w:r>
            <w:r w:rsidR="00261829" w:rsidRPr="00C937A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456</w:t>
            </w:r>
          </w:p>
        </w:tc>
        <w:tc>
          <w:tcPr>
            <w:tcW w:w="270" w:type="dxa"/>
            <w:shd w:val="clear" w:color="auto" w:fill="auto"/>
          </w:tcPr>
          <w:p w14:paraId="39E09872" w14:textId="77777777" w:rsidR="00261829" w:rsidRPr="00071E9C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52A2C" w14:textId="66B9629D" w:rsidR="00261829" w:rsidRPr="00071E9C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 w:rsidR="002E6F90">
              <w:rPr>
                <w:rFonts w:ascii="Angsana New" w:hAnsi="Angsana New"/>
                <w:b/>
                <w:bCs/>
                <w:sz w:val="24"/>
                <w:szCs w:val="24"/>
              </w:rPr>
              <w:t>68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2E6F90">
              <w:rPr>
                <w:rFonts w:ascii="Angsana New" w:hAnsi="Angsana New"/>
                <w:b/>
                <w:bCs/>
                <w:sz w:val="24"/>
                <w:szCs w:val="24"/>
              </w:rPr>
              <w:t>291</w:t>
            </w:r>
          </w:p>
        </w:tc>
        <w:tc>
          <w:tcPr>
            <w:tcW w:w="270" w:type="dxa"/>
            <w:shd w:val="clear" w:color="auto" w:fill="auto"/>
          </w:tcPr>
          <w:p w14:paraId="106FD53F" w14:textId="77777777" w:rsidR="00261829" w:rsidRPr="00071E9C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547DB9" w14:textId="42F6DB26" w:rsidR="00261829" w:rsidRPr="00071E9C" w:rsidRDefault="002E6F90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625</w:t>
            </w:r>
            <w:r w:rsidR="00261829" w:rsidRPr="00071E9C">
              <w:rPr>
                <w:rFonts w:ascii="Angsana New" w:hAnsi="Angsana New"/>
                <w:b/>
                <w:bCs/>
                <w:sz w:val="24"/>
                <w:szCs w:val="24"/>
              </w:rPr>
              <w:t>,6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14:paraId="1D67DFA7" w14:textId="77777777" w:rsidR="00261829" w:rsidRPr="00071E9C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BBB0C" w14:textId="66FF9000" w:rsidR="00261829" w:rsidRPr="00071E9C" w:rsidRDefault="002E6F90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142</w:t>
            </w:r>
            <w:r w:rsidR="0026182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918</w:t>
            </w:r>
          </w:p>
        </w:tc>
        <w:tc>
          <w:tcPr>
            <w:tcW w:w="270" w:type="dxa"/>
            <w:shd w:val="clear" w:color="auto" w:fill="auto"/>
          </w:tcPr>
          <w:p w14:paraId="384389BC" w14:textId="77777777" w:rsidR="00261829" w:rsidRPr="00071E9C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07CAFD" w14:textId="4C498397" w:rsidR="00261829" w:rsidRPr="00071E9C" w:rsidRDefault="002E6F90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113,721</w:t>
            </w:r>
          </w:p>
        </w:tc>
        <w:tc>
          <w:tcPr>
            <w:tcW w:w="270" w:type="dxa"/>
            <w:shd w:val="clear" w:color="auto" w:fill="auto"/>
          </w:tcPr>
          <w:p w14:paraId="50030FA5" w14:textId="77777777" w:rsidR="00261829" w:rsidRPr="00071E9C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7C0E93" w14:textId="0A004ED6" w:rsidR="00261829" w:rsidRPr="00071E9C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1,011,209</w:t>
            </w:r>
          </w:p>
        </w:tc>
        <w:tc>
          <w:tcPr>
            <w:tcW w:w="236" w:type="dxa"/>
            <w:shd w:val="clear" w:color="auto" w:fill="auto"/>
          </w:tcPr>
          <w:p w14:paraId="5247EAE1" w14:textId="77777777" w:rsidR="00261829" w:rsidRPr="00071E9C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0A8C89" w14:textId="091C5F1D" w:rsidR="00261829" w:rsidRPr="00071E9C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71E9C">
              <w:rPr>
                <w:rFonts w:ascii="Angsana New" w:hAnsi="Angsana New"/>
                <w:b/>
                <w:bCs/>
                <w:sz w:val="24"/>
                <w:szCs w:val="24"/>
              </w:rPr>
              <w:t>739,37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</w:tr>
      <w:tr w:rsidR="00261829" w:rsidRPr="00207A77" w14:paraId="6AD65261" w14:textId="77777777" w:rsidTr="00261829">
        <w:tc>
          <w:tcPr>
            <w:tcW w:w="4671" w:type="dxa"/>
            <w:shd w:val="clear" w:color="auto" w:fill="auto"/>
            <w:vAlign w:val="bottom"/>
          </w:tcPr>
          <w:p w14:paraId="3AA7CE5B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704" w:type="dxa"/>
            <w:tcBorders>
              <w:top w:val="double" w:sz="4" w:space="0" w:color="auto"/>
            </w:tcBorders>
            <w:shd w:val="clear" w:color="auto" w:fill="auto"/>
          </w:tcPr>
          <w:p w14:paraId="52A44A6E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03C841D8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double" w:sz="4" w:space="0" w:color="auto"/>
            </w:tcBorders>
            <w:shd w:val="clear" w:color="auto" w:fill="auto"/>
          </w:tcPr>
          <w:p w14:paraId="3492B3D1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7B09232D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  <w:shd w:val="clear" w:color="auto" w:fill="auto"/>
          </w:tcPr>
          <w:p w14:paraId="289775C7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58E13A8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  <w:shd w:val="clear" w:color="auto" w:fill="auto"/>
          </w:tcPr>
          <w:p w14:paraId="4694EEFE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E7EBBEC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7EFC1F3A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946F3C0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top w:val="double" w:sz="4" w:space="0" w:color="auto"/>
            </w:tcBorders>
            <w:shd w:val="clear" w:color="auto" w:fill="auto"/>
          </w:tcPr>
          <w:p w14:paraId="2201D402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B2F209A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  <w:shd w:val="clear" w:color="auto" w:fill="auto"/>
          </w:tcPr>
          <w:p w14:paraId="1A027F8D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CE40243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0237AD78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D068214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  <w:shd w:val="clear" w:color="auto" w:fill="auto"/>
          </w:tcPr>
          <w:p w14:paraId="6DB8F68F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BD7ACC1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  <w:shd w:val="clear" w:color="auto" w:fill="auto"/>
          </w:tcPr>
          <w:p w14:paraId="4C0B5C07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1829" w:rsidRPr="00207A77" w14:paraId="7567CAC9" w14:textId="77777777" w:rsidTr="00261829">
        <w:tc>
          <w:tcPr>
            <w:tcW w:w="4671" w:type="dxa"/>
            <w:shd w:val="clear" w:color="auto" w:fill="auto"/>
            <w:vAlign w:val="bottom"/>
          </w:tcPr>
          <w:p w14:paraId="3B234B46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ขั้นต้นตามส่วนงาน</w:t>
            </w:r>
          </w:p>
        </w:tc>
        <w:tc>
          <w:tcPr>
            <w:tcW w:w="704" w:type="dxa"/>
            <w:shd w:val="clear" w:color="auto" w:fill="auto"/>
          </w:tcPr>
          <w:p w14:paraId="540B95F8" w14:textId="1936E1E6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366,064</w:t>
            </w:r>
          </w:p>
        </w:tc>
        <w:tc>
          <w:tcPr>
            <w:tcW w:w="262" w:type="dxa"/>
            <w:shd w:val="clear" w:color="auto" w:fill="auto"/>
          </w:tcPr>
          <w:p w14:paraId="5B852741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1E3FD27D" w14:textId="72769F47" w:rsidR="00261829" w:rsidRPr="00207A77" w:rsidRDefault="004477F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262,257</w:t>
            </w:r>
          </w:p>
        </w:tc>
        <w:tc>
          <w:tcPr>
            <w:tcW w:w="275" w:type="dxa"/>
            <w:shd w:val="clear" w:color="auto" w:fill="auto"/>
          </w:tcPr>
          <w:p w14:paraId="117AD224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2FDC628E" w14:textId="23DAFB4C" w:rsidR="00261829" w:rsidRPr="00207A77" w:rsidRDefault="00E2558E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45,123</w:t>
            </w:r>
          </w:p>
        </w:tc>
        <w:tc>
          <w:tcPr>
            <w:tcW w:w="236" w:type="dxa"/>
            <w:shd w:val="clear" w:color="auto" w:fill="auto"/>
          </w:tcPr>
          <w:p w14:paraId="34BDB342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6C92C45D" w14:textId="1565AF22" w:rsidR="00261829" w:rsidRPr="00207A77" w:rsidRDefault="004477F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7,744</w:t>
            </w:r>
          </w:p>
        </w:tc>
        <w:tc>
          <w:tcPr>
            <w:tcW w:w="270" w:type="dxa"/>
            <w:shd w:val="clear" w:color="auto" w:fill="auto"/>
          </w:tcPr>
          <w:p w14:paraId="4E6E150E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02A8FBA" w14:textId="08ADE9D7" w:rsidR="00261829" w:rsidRPr="00207A77" w:rsidRDefault="00E2558E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411,187</w:t>
            </w:r>
          </w:p>
        </w:tc>
        <w:tc>
          <w:tcPr>
            <w:tcW w:w="270" w:type="dxa"/>
            <w:shd w:val="clear" w:color="auto" w:fill="auto"/>
          </w:tcPr>
          <w:p w14:paraId="2BD8C403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35E4813B" w14:textId="4A7C299F" w:rsidR="00261829" w:rsidRPr="00207A77" w:rsidRDefault="004477F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270,001</w:t>
            </w:r>
          </w:p>
        </w:tc>
        <w:tc>
          <w:tcPr>
            <w:tcW w:w="236" w:type="dxa"/>
            <w:shd w:val="clear" w:color="auto" w:fill="auto"/>
          </w:tcPr>
          <w:p w14:paraId="1A3E7B9E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6A19254D" w14:textId="76E1DD4B" w:rsidR="00261829" w:rsidRPr="00BE325E" w:rsidRDefault="00E2558E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61,20</w:t>
            </w:r>
            <w:r w:rsidR="00EB57C4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1B8F10F" w14:textId="77777777" w:rsidR="00261829" w:rsidRPr="00BE325E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0F04B07B" w14:textId="73E72847" w:rsidR="00261829" w:rsidRPr="00BE325E" w:rsidRDefault="004477F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46,09</w:t>
            </w:r>
            <w:r w:rsidR="00EB57C4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1F324F7" w14:textId="77777777" w:rsidR="00261829" w:rsidRPr="00BE325E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27DE001B" w14:textId="0FB7FEBA" w:rsidR="00261829" w:rsidRPr="00BE325E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472,38</w:t>
            </w:r>
            <w:r w:rsidR="00EB57C4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0AB6E6A0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25BA414C" w14:textId="7524F89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E325E">
              <w:rPr>
                <w:rFonts w:ascii="Angsana New" w:hAnsi="Angsana New"/>
                <w:sz w:val="24"/>
                <w:szCs w:val="24"/>
              </w:rPr>
              <w:t>316,097</w:t>
            </w:r>
          </w:p>
        </w:tc>
      </w:tr>
      <w:tr w:rsidR="00261829" w:rsidRPr="00207A77" w14:paraId="01CDE6B1" w14:textId="77777777" w:rsidTr="00261829">
        <w:trPr>
          <w:trHeight w:val="173"/>
        </w:trPr>
        <w:tc>
          <w:tcPr>
            <w:tcW w:w="4671" w:type="dxa"/>
            <w:shd w:val="clear" w:color="auto" w:fill="auto"/>
            <w:vAlign w:val="bottom"/>
          </w:tcPr>
          <w:p w14:paraId="29DB7A7B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63F68517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035CBD58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17D8815C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67E75639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0E3C491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CF8ABD2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5AE45328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B9261FA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9C5A6AF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9872F2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197E92EC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7D71584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0161421F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B325896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57D243F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CE45B3E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6F8D2D41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60E02F6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32946405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1829" w:rsidRPr="00207A77" w14:paraId="52E2DC08" w14:textId="77777777" w:rsidTr="00261829">
        <w:tc>
          <w:tcPr>
            <w:tcW w:w="4671" w:type="dxa"/>
            <w:shd w:val="clear" w:color="auto" w:fill="auto"/>
            <w:vAlign w:val="bottom"/>
          </w:tcPr>
          <w:p w14:paraId="5317C3BB" w14:textId="1E9959F2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51BCB5F3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4F9D1407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581627D5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650307AB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404A1D89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65BF89E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415DBC29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B40E5BC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3BA23BB" w14:textId="0C70D129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6F98CE2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4E9E8CAC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38782C5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70B082B3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E9303A4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8FF72BC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AE16D10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6521E5B0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07579E9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15D2CBD8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1829" w:rsidRPr="00710D8F" w14:paraId="3B9766CD" w14:textId="77777777" w:rsidTr="00261829">
        <w:tc>
          <w:tcPr>
            <w:tcW w:w="4671" w:type="dxa"/>
            <w:shd w:val="clear" w:color="auto" w:fill="auto"/>
            <w:vAlign w:val="bottom"/>
          </w:tcPr>
          <w:p w14:paraId="34DC7BB3" w14:textId="3EFF7292" w:rsidR="00261829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สินทรัพย์ส่วนงาน</w:t>
            </w:r>
          </w:p>
          <w:p w14:paraId="64201272" w14:textId="35DBDDD2" w:rsidR="00261829" w:rsidRPr="008F3E1C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    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มิถุนายน/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04" w:type="dxa"/>
            <w:shd w:val="clear" w:color="auto" w:fill="auto"/>
          </w:tcPr>
          <w:p w14:paraId="3D707CB3" w14:textId="0D140FDA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1F6CBE57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29CEC4E2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7C63CB32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1B7726BE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515F7F4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76D61691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58B49B3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B9719E4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EC90CB5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51F93D2A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1AC640D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2D8720DD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4048578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C811580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F229F39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141264A2" w14:textId="77777777" w:rsidR="00261829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  <w:p w14:paraId="1E4331BD" w14:textId="0857E192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1,854,607</w:t>
            </w:r>
          </w:p>
        </w:tc>
        <w:tc>
          <w:tcPr>
            <w:tcW w:w="236" w:type="dxa"/>
            <w:shd w:val="clear" w:color="auto" w:fill="auto"/>
          </w:tcPr>
          <w:p w14:paraId="12D7E605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402DDC7F" w14:textId="77777777" w:rsidR="00261829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FA016CB" w14:textId="6A830A45" w:rsidR="00261829" w:rsidRPr="00710D8F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1,569,635</w:t>
            </w:r>
          </w:p>
        </w:tc>
      </w:tr>
      <w:tr w:rsidR="00261829" w:rsidRPr="00710D8F" w14:paraId="76AE15B6" w14:textId="77777777" w:rsidTr="00261829">
        <w:tc>
          <w:tcPr>
            <w:tcW w:w="4671" w:type="dxa"/>
            <w:shd w:val="clear" w:color="auto" w:fill="auto"/>
            <w:vAlign w:val="bottom"/>
          </w:tcPr>
          <w:p w14:paraId="1DC3F130" w14:textId="53389484" w:rsidR="00261829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หนี้สินส่วนงาน</w:t>
            </w:r>
          </w:p>
          <w:p w14:paraId="3A4FA675" w14:textId="01087763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มิถุนายน/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04" w:type="dxa"/>
            <w:shd w:val="clear" w:color="auto" w:fill="auto"/>
          </w:tcPr>
          <w:p w14:paraId="1CB1A422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65F266B8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1F5B8DCB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165B5C45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49EF8D65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6103CBA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37F667AA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9C949A7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A1B5E9D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70989CD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63F82C00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2BCF47C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65FC15E2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2E05AF7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40E83BB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BE07A24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69EE06E6" w14:textId="77777777" w:rsidR="00261829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  <w:p w14:paraId="6DBAB5C8" w14:textId="14FAEBBB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380,576</w:t>
            </w:r>
          </w:p>
        </w:tc>
        <w:tc>
          <w:tcPr>
            <w:tcW w:w="236" w:type="dxa"/>
            <w:shd w:val="clear" w:color="auto" w:fill="auto"/>
          </w:tcPr>
          <w:p w14:paraId="2EDC997E" w14:textId="77777777" w:rsidR="00261829" w:rsidRPr="00207A77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5C6D5C84" w14:textId="77777777" w:rsidR="00261829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FF93689" w14:textId="5761C271" w:rsidR="00261829" w:rsidRPr="00710D8F" w:rsidRDefault="00261829" w:rsidP="002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331,131</w:t>
            </w:r>
          </w:p>
        </w:tc>
      </w:tr>
    </w:tbl>
    <w:p w14:paraId="2B058114" w14:textId="77777777" w:rsidR="00B642E8" w:rsidRDefault="00B642E8" w:rsidP="00B64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4"/>
          <w:szCs w:val="24"/>
          <w:lang w:val="en-GB"/>
        </w:rPr>
      </w:pPr>
    </w:p>
    <w:p w14:paraId="70FF49F7" w14:textId="77777777" w:rsidR="006472F7" w:rsidRDefault="006472F7" w:rsidP="00647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rPr>
          <w:rFonts w:asciiTheme="majorBidi" w:hAnsiTheme="majorBidi" w:cstheme="majorBidi"/>
          <w:sz w:val="30"/>
          <w:szCs w:val="30"/>
        </w:rPr>
      </w:pPr>
    </w:p>
    <w:p w14:paraId="0548D0DF" w14:textId="55819C47" w:rsidR="00AE6D10" w:rsidRDefault="00AE6D10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865F990" w14:textId="15373BAE" w:rsidR="00154F59" w:rsidRDefault="00154F59" w:rsidP="005D3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74693E7" w14:textId="7A07707D" w:rsidR="005270A4" w:rsidRDefault="00527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5270A4" w:rsidSect="000E7734">
          <w:headerReference w:type="default" r:id="rId14"/>
          <w:footerReference w:type="default" r:id="rId15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2A73EBB" w14:textId="7FBA4CDD" w:rsidR="00186DAC" w:rsidRPr="0009102A" w:rsidRDefault="00186DAC" w:rsidP="000F285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9102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34D82814" w14:textId="77777777" w:rsidR="00C647FC" w:rsidRPr="000F2856" w:rsidRDefault="00C647FC" w:rsidP="000F2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4CFE6882" w14:textId="38230AE0" w:rsidR="009B1B13" w:rsidRPr="007F2EC0" w:rsidRDefault="009B1B13" w:rsidP="000C7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รายได้จากลูกค้ารายใหญ่</w:t>
      </w:r>
      <w:r w:rsidRPr="00325525">
        <w:rPr>
          <w:rFonts w:asciiTheme="majorBidi" w:hAnsiTheme="majorBidi" w:cstheme="majorBidi"/>
          <w:spacing w:val="-4"/>
          <w:sz w:val="30"/>
          <w:szCs w:val="30"/>
        </w:rPr>
        <w:t> 2 </w:t>
      </w: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รายตามส่วนงานภูมิศาสตร์จากประเทศในแถบยุโรปของบริษัทสำหรับงวด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สิ้นสุดวันที่</w:t>
      </w:r>
      <w:r w:rsidR="000F2856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2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>มิถุนายน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>256</w:t>
      </w:r>
      <w:r>
        <w:rPr>
          <w:rFonts w:asciiTheme="majorBidi" w:hAnsiTheme="majorBidi" w:cstheme="majorBidi"/>
          <w:spacing w:val="2"/>
          <w:sz w:val="30"/>
          <w:szCs w:val="30"/>
        </w:rPr>
        <w:t>6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มีจำนวนเงินประมาณ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3A0860">
        <w:rPr>
          <w:rFonts w:asciiTheme="majorBidi" w:hAnsiTheme="majorBidi" w:cstheme="majorBidi"/>
          <w:spacing w:val="2"/>
          <w:sz w:val="30"/>
          <w:szCs w:val="30"/>
        </w:rPr>
        <w:t>481.23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 xml:space="preserve">ล้านบาท 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</w:rPr>
        <w:t>(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หก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มิถุนายน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 xml:space="preserve"> 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pacing w:val="2"/>
          <w:sz w:val="30"/>
          <w:szCs w:val="30"/>
        </w:rPr>
        <w:t>5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</w:rPr>
        <w:t>:</w:t>
      </w:r>
      <w:r w:rsidR="000C77BD">
        <w:rPr>
          <w:rFonts w:asciiTheme="majorBidi" w:hAnsiTheme="majorBidi" w:cstheme="majorBidi"/>
          <w:i/>
          <w:iCs/>
          <w:spacing w:val="2"/>
          <w:sz w:val="30"/>
          <w:szCs w:val="30"/>
        </w:rPr>
        <w:br w:type="textWrapping" w:clear="all"/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ลูกค้ารายใหญ่</w:t>
      </w:r>
      <w:r w:rsidR="009D595D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</w:rPr>
        <w:t>2</w:t>
      </w:r>
      <w:r w:rsidR="009D595D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รายมีจำนวนเงิน</w:t>
      </w:r>
      <w:r w:rsidRPr="000C77BD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ประมาณ</w:t>
      </w:r>
      <w:r w:rsidRPr="000C77BD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359.54 </w:t>
      </w:r>
      <w:r w:rsidRPr="000C77BD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</w:t>
      </w:r>
      <w:r w:rsidRPr="000C77BD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น</w:t>
      </w:r>
      <w:r w:rsidRPr="000C77BD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บาท)</w:t>
      </w:r>
      <w:r w:rsidR="009D595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0C77BD">
        <w:rPr>
          <w:rFonts w:asciiTheme="majorBidi" w:hAnsiTheme="majorBidi" w:cstheme="majorBidi"/>
          <w:spacing w:val="6"/>
          <w:sz w:val="30"/>
          <w:szCs w:val="30"/>
          <w:cs/>
        </w:rPr>
        <w:t>จากรายได้รวมของบริษัท</w:t>
      </w:r>
    </w:p>
    <w:p w14:paraId="19DE3707" w14:textId="7AE2833F" w:rsidR="003F358D" w:rsidRPr="000F2856" w:rsidRDefault="003F358D" w:rsidP="009D5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112E0EE0" w14:textId="188F0D49" w:rsidR="002B1A2F" w:rsidRDefault="002B1A2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2B1A2F">
        <w:rPr>
          <w:rFonts w:asciiTheme="majorBidi" w:hAnsiTheme="majorBidi" w:cstheme="majorBidi" w:hint="cs"/>
          <w:sz w:val="30"/>
          <w:szCs w:val="30"/>
          <w:cs/>
          <w:lang w:val="en-US"/>
        </w:rPr>
        <w:t>ภาษีเงินได้</w:t>
      </w:r>
    </w:p>
    <w:p w14:paraId="4F9AAA0D" w14:textId="77777777" w:rsidR="002B1A2F" w:rsidRPr="000F2856" w:rsidRDefault="002B1A2F" w:rsidP="009D5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363C4C57" w14:textId="5FD91CE3" w:rsidR="00D90723" w:rsidRDefault="002B1A2F" w:rsidP="002B1A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1A2F">
        <w:rPr>
          <w:rFonts w:asciiTheme="majorBidi" w:hAnsiTheme="majorBidi" w:cstheme="majorBidi"/>
          <w:spacing w:val="6"/>
          <w:sz w:val="30"/>
          <w:szCs w:val="30"/>
          <w:cs/>
        </w:rPr>
        <w:t>จำนวนภาษีเงินได้ในงบกำไรขาดทุนน้อยกว่าจำนวนภาษีเงินได้ที่คำนวณโดยการใช้อัตราภาษีเงินได้คูณกับยอดกำไรสุทธิตามบัญชี เนื่องจากกำไรสุทธิส่วนใหญ่ของบริษัทเกิดจากกิจการที่ได้รับการส่งเสริมการลงทุน</w:t>
      </w:r>
      <w:r w:rsidRPr="002B1A2F">
        <w:rPr>
          <w:rFonts w:asciiTheme="majorBidi" w:hAnsiTheme="majorBidi" w:cstheme="majorBidi"/>
          <w:sz w:val="30"/>
          <w:szCs w:val="30"/>
          <w:cs/>
        </w:rPr>
        <w:t>ซึ่งได้รับยกเว้นภาษีเงินได้นิติบุคคล</w:t>
      </w:r>
    </w:p>
    <w:p w14:paraId="27360E34" w14:textId="77777777" w:rsidR="0009102A" w:rsidRPr="000F2856" w:rsidRDefault="0009102A" w:rsidP="009D5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pacing w:val="-4"/>
          <w:sz w:val="16"/>
          <w:szCs w:val="16"/>
          <w:cs/>
        </w:rPr>
      </w:pPr>
    </w:p>
    <w:p w14:paraId="75BCBD32" w14:textId="4A554E06" w:rsidR="00B5144C" w:rsidRDefault="00B5144C">
      <w:pPr>
        <w:pStyle w:val="Heading8"/>
        <w:numPr>
          <w:ilvl w:val="0"/>
          <w:numId w:val="16"/>
        </w:numPr>
        <w:spacing w:line="240" w:lineRule="auto"/>
        <w:ind w:left="540" w:hanging="540"/>
        <w:rPr>
          <w:rFonts w:asciiTheme="majorBidi" w:hAnsiTheme="majorBidi"/>
          <w:sz w:val="30"/>
          <w:szCs w:val="30"/>
        </w:rPr>
      </w:pPr>
      <w:r w:rsidRPr="00973D88">
        <w:rPr>
          <w:rFonts w:asciiTheme="majorBidi" w:hAnsiTheme="majorBidi"/>
          <w:sz w:val="30"/>
          <w:szCs w:val="30"/>
          <w:cs/>
        </w:rPr>
        <w:t>กำไรต่อหุ้น</w:t>
      </w:r>
    </w:p>
    <w:p w14:paraId="459F1006" w14:textId="77777777" w:rsidR="000F2856" w:rsidRPr="000F2856" w:rsidRDefault="000F2856" w:rsidP="000F2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tbl>
      <w:tblPr>
        <w:tblW w:w="9243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53"/>
        <w:gridCol w:w="1260"/>
        <w:gridCol w:w="270"/>
        <w:gridCol w:w="1260"/>
      </w:tblGrid>
      <w:tr w:rsidR="009B1B13" w:rsidRPr="006D304C" w14:paraId="32689BB7" w14:textId="77777777" w:rsidTr="009D595D">
        <w:trPr>
          <w:cantSplit/>
          <w:trHeight w:val="68"/>
          <w:tblHeader/>
        </w:trPr>
        <w:tc>
          <w:tcPr>
            <w:tcW w:w="6453" w:type="dxa"/>
          </w:tcPr>
          <w:p w14:paraId="228C2ADE" w14:textId="77777777" w:rsidR="009B1B13" w:rsidRPr="006D304C" w:rsidRDefault="009B1B13" w:rsidP="00C938CC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3E78913D" w14:textId="77777777" w:rsidR="009B1B13" w:rsidRPr="006D304C" w:rsidRDefault="009B1B13" w:rsidP="009D5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หก</w:t>
            </w: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เดือนสิ้นสุด</w:t>
            </w:r>
            <w:r>
              <w:rPr>
                <w:rFonts w:asciiTheme="majorBidi" w:hAnsiTheme="majorBidi" w:cstheme="majorBidi"/>
                <w:spacing w:val="2"/>
                <w:sz w:val="30"/>
                <w:szCs w:val="30"/>
              </w:rPr>
              <w:br/>
            </w: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วันที่ </w:t>
            </w: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มิถุนายน</w:t>
            </w:r>
          </w:p>
        </w:tc>
      </w:tr>
      <w:tr w:rsidR="009B1B13" w:rsidRPr="006D304C" w14:paraId="68BEEC03" w14:textId="77777777" w:rsidTr="009B1B13">
        <w:trPr>
          <w:cantSplit/>
          <w:tblHeader/>
        </w:trPr>
        <w:tc>
          <w:tcPr>
            <w:tcW w:w="6453" w:type="dxa"/>
          </w:tcPr>
          <w:p w14:paraId="722A8B0D" w14:textId="77777777" w:rsidR="009B1B13" w:rsidRPr="006D304C" w:rsidRDefault="009B1B13" w:rsidP="00C938CC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800A94F" w14:textId="5D69C991" w:rsidR="009B1B13" w:rsidRPr="006D304C" w:rsidRDefault="009B1B13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C6C2A4A" w14:textId="77777777" w:rsidR="009B1B13" w:rsidRPr="006D304C" w:rsidRDefault="009B1B13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9F5CFB" w14:textId="49EBAF87" w:rsidR="009B1B13" w:rsidRPr="006D304C" w:rsidRDefault="009B1B13" w:rsidP="00C93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B1B13" w:rsidRPr="009D595D" w14:paraId="00AAE4C0" w14:textId="77777777" w:rsidTr="009D595D">
        <w:trPr>
          <w:cantSplit/>
          <w:trHeight w:val="317"/>
          <w:tblHeader/>
        </w:trPr>
        <w:tc>
          <w:tcPr>
            <w:tcW w:w="6453" w:type="dxa"/>
          </w:tcPr>
          <w:p w14:paraId="7F711F54" w14:textId="77777777" w:rsidR="009B1B13" w:rsidRPr="009D595D" w:rsidRDefault="009B1B13" w:rsidP="009D595D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4FBF31F" w14:textId="21DDA323" w:rsidR="009B1B13" w:rsidRPr="009D595D" w:rsidRDefault="009B1B13" w:rsidP="009D5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59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D59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D59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B1B13" w:rsidRPr="003B0C3C" w14:paraId="1A4742C4" w14:textId="77777777" w:rsidTr="005D52EF">
        <w:trPr>
          <w:cantSplit/>
        </w:trPr>
        <w:tc>
          <w:tcPr>
            <w:tcW w:w="6453" w:type="dxa"/>
          </w:tcPr>
          <w:p w14:paraId="37165039" w14:textId="77777777" w:rsidR="009B1B13" w:rsidRPr="007D1FA5" w:rsidRDefault="009B1B13" w:rsidP="009B1B13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1FA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8A19882" w14:textId="212DDC9E" w:rsidR="009B1B13" w:rsidRPr="003B0C3C" w:rsidRDefault="00F751A2" w:rsidP="009B1B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="004E5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3C1F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6F01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270" w:type="dxa"/>
            <w:shd w:val="clear" w:color="auto" w:fill="auto"/>
          </w:tcPr>
          <w:p w14:paraId="3A646235" w14:textId="77777777" w:rsidR="009B1B13" w:rsidRPr="003B0C3C" w:rsidRDefault="009B1B13" w:rsidP="009B1B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81860D3" w14:textId="4703667F" w:rsidR="009B1B13" w:rsidRPr="003B0C3C" w:rsidRDefault="009B1B13" w:rsidP="009B1B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189,973</w:t>
            </w:r>
          </w:p>
        </w:tc>
      </w:tr>
      <w:tr w:rsidR="009B1B13" w:rsidRPr="003B0C3C" w14:paraId="28A55FC2" w14:textId="77777777" w:rsidTr="005D52EF">
        <w:trPr>
          <w:cantSplit/>
        </w:trPr>
        <w:tc>
          <w:tcPr>
            <w:tcW w:w="6453" w:type="dxa"/>
          </w:tcPr>
          <w:p w14:paraId="3AD910F3" w14:textId="77777777" w:rsidR="009B1B13" w:rsidRPr="006D304C" w:rsidRDefault="009B1B13" w:rsidP="009B1B13">
            <w:pPr>
              <w:tabs>
                <w:tab w:val="left" w:pos="540"/>
              </w:tabs>
              <w:spacing w:line="240" w:lineRule="auto"/>
              <w:ind w:left="187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FA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ของบริษัท (ปรับลด)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21B8B43" w14:textId="1F9892F2" w:rsidR="009B1B13" w:rsidRPr="003B0C3C" w:rsidRDefault="003C1F4E" w:rsidP="009B1B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="004E5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,3</w:t>
            </w:r>
            <w:r w:rsidR="006F01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270" w:type="dxa"/>
            <w:shd w:val="clear" w:color="auto" w:fill="auto"/>
          </w:tcPr>
          <w:p w14:paraId="65BA468E" w14:textId="77777777" w:rsidR="009B1B13" w:rsidRPr="003B0C3C" w:rsidRDefault="009B1B13" w:rsidP="009B1B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6319EC9" w14:textId="111A44FE" w:rsidR="009B1B13" w:rsidRPr="003B0C3C" w:rsidRDefault="009B1B13" w:rsidP="009B1B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189,973</w:t>
            </w:r>
          </w:p>
        </w:tc>
      </w:tr>
      <w:tr w:rsidR="009B1B13" w:rsidRPr="000F2856" w14:paraId="619D5DC9" w14:textId="77777777" w:rsidTr="009D595D">
        <w:trPr>
          <w:cantSplit/>
          <w:trHeight w:val="38"/>
        </w:trPr>
        <w:tc>
          <w:tcPr>
            <w:tcW w:w="6453" w:type="dxa"/>
          </w:tcPr>
          <w:p w14:paraId="6B576E0A" w14:textId="77777777" w:rsidR="009B1B13" w:rsidRPr="000F2856" w:rsidRDefault="009B1B13" w:rsidP="000F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65"/>
              <w:jc w:val="thaiDistribute"/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A6BB867" w14:textId="77777777" w:rsidR="009B1B13" w:rsidRPr="000F2856" w:rsidRDefault="009B1B13" w:rsidP="000F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65"/>
              <w:jc w:val="thaiDistribute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</w:tcPr>
          <w:p w14:paraId="118E3C9C" w14:textId="77777777" w:rsidR="009B1B13" w:rsidRPr="000F2856" w:rsidRDefault="009B1B13" w:rsidP="000F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65"/>
              <w:jc w:val="thaiDistribute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8B7E372" w14:textId="77777777" w:rsidR="009B1B13" w:rsidRPr="000F2856" w:rsidRDefault="009B1B13" w:rsidP="000F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65"/>
              <w:jc w:val="thaiDistribute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</w:tr>
      <w:tr w:rsidR="009D595D" w:rsidRPr="006D304C" w14:paraId="61AF6D14" w14:textId="77777777" w:rsidTr="006278B4">
        <w:trPr>
          <w:cantSplit/>
        </w:trPr>
        <w:tc>
          <w:tcPr>
            <w:tcW w:w="6453" w:type="dxa"/>
          </w:tcPr>
          <w:p w14:paraId="5A93A1E2" w14:textId="77777777" w:rsidR="009D595D" w:rsidRPr="006D304C" w:rsidRDefault="009D595D" w:rsidP="009B1B13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Merge w:val="restart"/>
            <w:shd w:val="clear" w:color="auto" w:fill="auto"/>
          </w:tcPr>
          <w:p w14:paraId="4A88158C" w14:textId="6A3C22BB" w:rsidR="009D595D" w:rsidRPr="006D304C" w:rsidRDefault="009D595D" w:rsidP="009D5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หก</w:t>
            </w: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เดือนสิ้นสุด</w:t>
            </w:r>
            <w:r>
              <w:rPr>
                <w:rFonts w:asciiTheme="majorBidi" w:hAnsiTheme="majorBidi" w:cstheme="majorBidi"/>
                <w:spacing w:val="2"/>
                <w:sz w:val="30"/>
                <w:szCs w:val="30"/>
              </w:rPr>
              <w:br/>
            </w: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วันที่ </w:t>
            </w: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มิถุนายน</w:t>
            </w:r>
          </w:p>
        </w:tc>
      </w:tr>
      <w:tr w:rsidR="009D595D" w:rsidRPr="006D304C" w14:paraId="22E13A68" w14:textId="77777777" w:rsidTr="006278B4">
        <w:trPr>
          <w:cantSplit/>
        </w:trPr>
        <w:tc>
          <w:tcPr>
            <w:tcW w:w="6453" w:type="dxa"/>
          </w:tcPr>
          <w:p w14:paraId="13F5517B" w14:textId="77777777" w:rsidR="009D595D" w:rsidRPr="006D304C" w:rsidRDefault="009D595D" w:rsidP="009B1B13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Merge/>
            <w:shd w:val="clear" w:color="auto" w:fill="auto"/>
          </w:tcPr>
          <w:p w14:paraId="0F329740" w14:textId="38512854" w:rsidR="009D595D" w:rsidRPr="006D304C" w:rsidRDefault="009D595D" w:rsidP="009B1B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D595D" w:rsidRPr="006D304C" w14:paraId="50376C3F" w14:textId="77777777" w:rsidTr="009D595D">
        <w:trPr>
          <w:cantSplit/>
        </w:trPr>
        <w:tc>
          <w:tcPr>
            <w:tcW w:w="6453" w:type="dxa"/>
          </w:tcPr>
          <w:p w14:paraId="536AF2ED" w14:textId="77777777" w:rsidR="009D595D" w:rsidRPr="006D304C" w:rsidRDefault="009D595D" w:rsidP="009B1B13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8F65712" w14:textId="39D695CD" w:rsidR="009D595D" w:rsidRPr="006D304C" w:rsidRDefault="009D595D" w:rsidP="009D5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D7739BD" w14:textId="77777777" w:rsidR="009D595D" w:rsidRPr="006D304C" w:rsidRDefault="009D595D" w:rsidP="009B1B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1EEC639" w14:textId="49809219" w:rsidR="009D595D" w:rsidRPr="006D304C" w:rsidRDefault="009D595D" w:rsidP="009D5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D595D" w:rsidRPr="006D304C" w14:paraId="4D682E49" w14:textId="77777777" w:rsidTr="006228F4">
        <w:trPr>
          <w:cantSplit/>
        </w:trPr>
        <w:tc>
          <w:tcPr>
            <w:tcW w:w="6453" w:type="dxa"/>
          </w:tcPr>
          <w:p w14:paraId="5C53524B" w14:textId="77777777" w:rsidR="009D595D" w:rsidRPr="006D304C" w:rsidRDefault="009D595D" w:rsidP="009B1B13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26B01D7E" w14:textId="2A97D523" w:rsidR="009D595D" w:rsidRDefault="009D595D" w:rsidP="009D5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59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D59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หุ้น</w:t>
            </w:r>
            <w:r w:rsidRPr="009D59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C77BD" w:rsidRPr="006D304C" w14:paraId="150E7299" w14:textId="77777777" w:rsidTr="000C77BD">
        <w:trPr>
          <w:cantSplit/>
        </w:trPr>
        <w:tc>
          <w:tcPr>
            <w:tcW w:w="6453" w:type="dxa"/>
          </w:tcPr>
          <w:p w14:paraId="28240232" w14:textId="1FC0A53D" w:rsidR="000C77BD" w:rsidRPr="000C77BD" w:rsidRDefault="000C77BD" w:rsidP="009B1B13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C77B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shd w:val="clear" w:color="auto" w:fill="auto"/>
          </w:tcPr>
          <w:p w14:paraId="0874F649" w14:textId="77777777" w:rsidR="000C77BD" w:rsidRPr="006D304C" w:rsidRDefault="000C77BD" w:rsidP="009B1B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18F1E4" w14:textId="77777777" w:rsidR="000C77BD" w:rsidRPr="006D304C" w:rsidRDefault="000C77BD" w:rsidP="009B1B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A04611C" w14:textId="77777777" w:rsidR="000C77BD" w:rsidRPr="006D304C" w:rsidRDefault="000C77BD" w:rsidP="009B1B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B1B13" w:rsidRPr="006D304C" w14:paraId="2EE30324" w14:textId="77777777" w:rsidTr="00BF6DCA">
        <w:trPr>
          <w:cantSplit/>
        </w:trPr>
        <w:tc>
          <w:tcPr>
            <w:tcW w:w="6453" w:type="dxa"/>
          </w:tcPr>
          <w:p w14:paraId="6D23CBE6" w14:textId="77777777" w:rsidR="009B1B13" w:rsidRPr="006D304C" w:rsidRDefault="009B1B13" w:rsidP="009B1B13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0C3C">
              <w:rPr>
                <w:rFonts w:asciiTheme="majorBidi" w:hAnsiTheme="majorBidi"/>
                <w:sz w:val="30"/>
                <w:szCs w:val="30"/>
                <w:cs/>
              </w:rPr>
              <w:t>จำนวนหุ้นสามัญที่ออก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5069BF6" w14:textId="0F265CE8" w:rsidR="009B1B13" w:rsidRPr="00477FD7" w:rsidRDefault="005D1739" w:rsidP="009B1B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425,607</w:t>
            </w:r>
          </w:p>
        </w:tc>
        <w:tc>
          <w:tcPr>
            <w:tcW w:w="270" w:type="dxa"/>
            <w:shd w:val="clear" w:color="auto" w:fill="auto"/>
          </w:tcPr>
          <w:p w14:paraId="3999E012" w14:textId="77777777" w:rsidR="009B1B13" w:rsidRPr="00477FD7" w:rsidRDefault="009B1B13" w:rsidP="009B1B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F35D2C0" w14:textId="1514BEC4" w:rsidR="009B1B13" w:rsidRPr="006D304C" w:rsidRDefault="009B1B13" w:rsidP="009B1B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7F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424,764</w:t>
            </w:r>
          </w:p>
        </w:tc>
      </w:tr>
      <w:tr w:rsidR="009B1B13" w:rsidRPr="00893A21" w14:paraId="5219ED30" w14:textId="77777777" w:rsidTr="00BF6DCA">
        <w:trPr>
          <w:cantSplit/>
        </w:trPr>
        <w:tc>
          <w:tcPr>
            <w:tcW w:w="6453" w:type="dxa"/>
          </w:tcPr>
          <w:p w14:paraId="55FC4B6D" w14:textId="77777777" w:rsidR="009B1B13" w:rsidRPr="00893A21" w:rsidRDefault="009B1B13" w:rsidP="009B1B13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จำนวนหุ้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นสามัญ</w:t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 (ขั้นพื้นฐาน)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br/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E2FA4CE" w14:textId="15A4BBBC" w:rsidR="009B1B13" w:rsidRPr="00EB73D5" w:rsidRDefault="005D1739" w:rsidP="009B1B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73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6654EE" w:rsidRPr="00EB73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A12D3E" w:rsidRPr="00EB73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="006654EE" w:rsidRPr="00EB73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12D3E" w:rsidRPr="00EB73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</w:t>
            </w:r>
            <w:r w:rsidR="006654EE" w:rsidRPr="00EB73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4D238E4" w14:textId="77777777" w:rsidR="009B1B13" w:rsidRPr="00477FD7" w:rsidRDefault="009B1B13" w:rsidP="009B1B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B76312B" w14:textId="77777777" w:rsidR="009B1B13" w:rsidRPr="00477FD7" w:rsidRDefault="009B1B13" w:rsidP="009B1B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F0446B9" w14:textId="60493289" w:rsidR="009B1B13" w:rsidRPr="00893A21" w:rsidRDefault="009B1B13" w:rsidP="009B1B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7F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424,764</w:t>
            </w:r>
          </w:p>
        </w:tc>
      </w:tr>
      <w:tr w:rsidR="009B1B13" w14:paraId="03F7F97E" w14:textId="77777777" w:rsidTr="00BF6DCA">
        <w:trPr>
          <w:cantSplit/>
        </w:trPr>
        <w:tc>
          <w:tcPr>
            <w:tcW w:w="6453" w:type="dxa"/>
          </w:tcPr>
          <w:p w14:paraId="47AD3D4D" w14:textId="77777777" w:rsidR="009B1B13" w:rsidRDefault="009B1B13" w:rsidP="009B1B13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ผลกระทบจากการออกใบสำคัญแสดงสิทธิซื้อหุ้นสามัญ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4659B1A" w14:textId="14E4AED2" w:rsidR="009B1B13" w:rsidRPr="00EB73D5" w:rsidRDefault="006D6C97" w:rsidP="009B1B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73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1219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8FC0CB7" w14:textId="77777777" w:rsidR="009B1B13" w:rsidRPr="00477FD7" w:rsidRDefault="009B1B13" w:rsidP="009B1B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8807AE8" w14:textId="5C09D179" w:rsidR="009B1B13" w:rsidRDefault="009B1B13" w:rsidP="00165030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7F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166</w:t>
            </w:r>
          </w:p>
        </w:tc>
      </w:tr>
      <w:tr w:rsidR="009B1B13" w:rsidRPr="00BB5BDB" w14:paraId="40B624A6" w14:textId="77777777" w:rsidTr="00F90DCB">
        <w:trPr>
          <w:cantSplit/>
        </w:trPr>
        <w:tc>
          <w:tcPr>
            <w:tcW w:w="6453" w:type="dxa"/>
          </w:tcPr>
          <w:p w14:paraId="5B2AF6C4" w14:textId="77777777" w:rsidR="009B1B13" w:rsidRDefault="009B1B13" w:rsidP="009B1B13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จำนวนหุ้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นสามัญ</w:t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 (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ปรับลด</w:t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)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br/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4FA21" w14:textId="1ABC3E49" w:rsidR="009B1B13" w:rsidRPr="00EB73D5" w:rsidRDefault="006654EE" w:rsidP="009B1B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B73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br/>
            </w:r>
            <w:r w:rsidR="00BF6DCA" w:rsidRPr="00EB73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 w:rsidR="00A12D3E" w:rsidRPr="00EB73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BF6DCA" w:rsidRPr="00EB73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12D3E" w:rsidRPr="00EB73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  <w:r w:rsidR="001219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C3CB103" w14:textId="77777777" w:rsidR="009B1B13" w:rsidRPr="00477FD7" w:rsidRDefault="009B1B13" w:rsidP="009B1B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406552" w14:textId="77777777" w:rsidR="009B1B13" w:rsidRPr="00477FD7" w:rsidRDefault="009B1B13" w:rsidP="009B1B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D87E056" w14:textId="1E7B9F95" w:rsidR="009B1B13" w:rsidRPr="00BB5BDB" w:rsidRDefault="009B1B13" w:rsidP="009B1B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7F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424,930</w:t>
            </w:r>
          </w:p>
        </w:tc>
      </w:tr>
      <w:tr w:rsidR="009B1B13" w:rsidRPr="000F2856" w14:paraId="5C55BEF8" w14:textId="77777777" w:rsidTr="00BF6DCA">
        <w:trPr>
          <w:cantSplit/>
        </w:trPr>
        <w:tc>
          <w:tcPr>
            <w:tcW w:w="6453" w:type="dxa"/>
          </w:tcPr>
          <w:p w14:paraId="26A8D33E" w14:textId="77777777" w:rsidR="009B1B13" w:rsidRPr="000F2856" w:rsidRDefault="009B1B13" w:rsidP="000F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65"/>
              <w:jc w:val="thaiDistribute"/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1DED97E" w14:textId="77777777" w:rsidR="009B1B13" w:rsidRPr="000F2856" w:rsidRDefault="009B1B13" w:rsidP="000F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65"/>
              <w:jc w:val="thaiDistribute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D4A781C" w14:textId="77777777" w:rsidR="009B1B13" w:rsidRPr="000F2856" w:rsidRDefault="009B1B13" w:rsidP="000F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65"/>
              <w:jc w:val="thaiDistribute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CEEB300" w14:textId="77777777" w:rsidR="009B1B13" w:rsidRPr="000F2856" w:rsidRDefault="009B1B13" w:rsidP="000F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65"/>
              <w:jc w:val="thaiDistribute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</w:tr>
      <w:tr w:rsidR="009B1B13" w:rsidRPr="00477FD7" w14:paraId="49F4676D" w14:textId="77777777" w:rsidTr="00BF6DCA">
        <w:trPr>
          <w:cantSplit/>
        </w:trPr>
        <w:tc>
          <w:tcPr>
            <w:tcW w:w="6453" w:type="dxa"/>
          </w:tcPr>
          <w:p w14:paraId="608C243B" w14:textId="77777777" w:rsidR="009B1B13" w:rsidRPr="00893A21" w:rsidRDefault="009B1B13" w:rsidP="009B1B13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B5BD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DF9FC26" w14:textId="3BEB77E6" w:rsidR="009B1B13" w:rsidRPr="00477FD7" w:rsidRDefault="00BF6DCA" w:rsidP="009B1B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0.73</w:t>
            </w:r>
          </w:p>
        </w:tc>
        <w:tc>
          <w:tcPr>
            <w:tcW w:w="270" w:type="dxa"/>
            <w:shd w:val="clear" w:color="auto" w:fill="auto"/>
          </w:tcPr>
          <w:p w14:paraId="0A4B1C71" w14:textId="77777777" w:rsidR="009B1B13" w:rsidRPr="00477FD7" w:rsidRDefault="009B1B13" w:rsidP="009B1B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E8EDE55" w14:textId="7F6B8D31" w:rsidR="009B1B13" w:rsidRPr="00477FD7" w:rsidRDefault="009B1B13" w:rsidP="009B1B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en-US" w:bidi="th-TH"/>
              </w:rPr>
            </w:pPr>
            <w:r w:rsidRPr="00477F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0.45</w:t>
            </w:r>
          </w:p>
        </w:tc>
      </w:tr>
      <w:tr w:rsidR="009B1B13" w:rsidRPr="00477FD7" w14:paraId="56349129" w14:textId="77777777" w:rsidTr="00BF6DCA">
        <w:trPr>
          <w:cantSplit/>
        </w:trPr>
        <w:tc>
          <w:tcPr>
            <w:tcW w:w="6453" w:type="dxa"/>
          </w:tcPr>
          <w:p w14:paraId="4030A6E0" w14:textId="77777777" w:rsidR="009B1B13" w:rsidRPr="00893A21" w:rsidRDefault="009B1B13" w:rsidP="009B1B13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BB5BD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3B28AA" w14:textId="4361C38C" w:rsidR="009B1B13" w:rsidRPr="00477FD7" w:rsidRDefault="00BF6DCA" w:rsidP="009B1B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0.73</w:t>
            </w:r>
          </w:p>
        </w:tc>
        <w:tc>
          <w:tcPr>
            <w:tcW w:w="270" w:type="dxa"/>
            <w:shd w:val="clear" w:color="auto" w:fill="auto"/>
          </w:tcPr>
          <w:p w14:paraId="3D93C173" w14:textId="77777777" w:rsidR="009B1B13" w:rsidRPr="00477FD7" w:rsidRDefault="009B1B13" w:rsidP="009B1B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8711B63" w14:textId="1CFE8A26" w:rsidR="009B1B13" w:rsidRPr="00477FD7" w:rsidRDefault="009B1B13" w:rsidP="009B1B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en-US" w:bidi="th-TH"/>
              </w:rPr>
            </w:pPr>
            <w:r w:rsidRPr="00477F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0.45</w:t>
            </w:r>
          </w:p>
        </w:tc>
      </w:tr>
    </w:tbl>
    <w:p w14:paraId="6D6314BC" w14:textId="77777777" w:rsidR="000C77BD" w:rsidRDefault="000C77BD">
      <w:pPr>
        <w:sectPr w:rsidR="000C77BD" w:rsidSect="00C34CE9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390877BF" w14:textId="77777777" w:rsidR="00B5144C" w:rsidRPr="00006478" w:rsidRDefault="00B5144C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006478">
        <w:rPr>
          <w:rFonts w:asciiTheme="majorBidi" w:hAnsiTheme="majorBidi" w:cstheme="majorBidi" w:hint="cs"/>
          <w:sz w:val="30"/>
          <w:szCs w:val="30"/>
          <w:cs/>
        </w:rPr>
        <w:lastRenderedPageBreak/>
        <w:t>เงินปันผล</w:t>
      </w:r>
    </w:p>
    <w:p w14:paraId="14E6A671" w14:textId="77777777" w:rsidR="00B5144C" w:rsidRPr="00E108E9" w:rsidRDefault="00B5144C" w:rsidP="00B5144C">
      <w:pPr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620"/>
        <w:gridCol w:w="1350"/>
        <w:gridCol w:w="270"/>
        <w:gridCol w:w="1260"/>
      </w:tblGrid>
      <w:tr w:rsidR="00B5144C" w:rsidRPr="00B22308" w14:paraId="3CD769AF" w14:textId="77777777" w:rsidTr="00ED539E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6F8BFE89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8B0C487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0706B7F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D8DC06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  <w:shd w:val="clear" w:color="auto" w:fill="auto"/>
          </w:tcPr>
          <w:p w14:paraId="417DB9CE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4DF5B2" w14:textId="77777777" w:rsidR="00B5144C" w:rsidRPr="004F0100" w:rsidDel="00D43E7A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010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B5144C" w:rsidRPr="00B22308" w14:paraId="15059AC3" w14:textId="77777777" w:rsidTr="00ED539E">
        <w:trPr>
          <w:tblHeader/>
        </w:trPr>
        <w:tc>
          <w:tcPr>
            <w:tcW w:w="2970" w:type="dxa"/>
            <w:shd w:val="clear" w:color="auto" w:fill="auto"/>
          </w:tcPr>
          <w:p w14:paraId="2EFE2502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6DE8DAC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2EDF86C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E600127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F01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44191EAB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BA6D73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F01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5144C" w:rsidRPr="00B22308" w14:paraId="3E1041BF" w14:textId="77777777" w:rsidTr="00ED539E">
        <w:tc>
          <w:tcPr>
            <w:tcW w:w="2970" w:type="dxa"/>
            <w:shd w:val="clear" w:color="auto" w:fill="auto"/>
          </w:tcPr>
          <w:p w14:paraId="130EF758" w14:textId="0AA410B2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36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44F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4033AFE7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620" w:type="dxa"/>
            <w:shd w:val="clear" w:color="auto" w:fill="auto"/>
          </w:tcPr>
          <w:p w14:paraId="19F00EF5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50" w:type="dxa"/>
            <w:shd w:val="clear" w:color="auto" w:fill="auto"/>
          </w:tcPr>
          <w:p w14:paraId="297A7EE8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B636312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EDC8CBF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336A5" w:rsidRPr="00B22308" w14:paraId="14EEDB33" w14:textId="77777777" w:rsidTr="00ED539E">
        <w:tc>
          <w:tcPr>
            <w:tcW w:w="2970" w:type="dxa"/>
            <w:shd w:val="clear" w:color="auto" w:fill="auto"/>
          </w:tcPr>
          <w:p w14:paraId="10B7055F" w14:textId="6F8AAF31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4F010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A2377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5855BDD7" w14:textId="30EA8565" w:rsidR="008336A5" w:rsidRPr="00F43EEA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014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D539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801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01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2801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D539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6C60C103" w14:textId="46836144" w:rsidR="008336A5" w:rsidRPr="008336A5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336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ED53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 w:rsidRPr="008336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8336A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พฤษภาคม </w:t>
            </w:r>
            <w:r w:rsidRPr="008336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ED53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56D97D1C" w14:textId="6AF23612" w:rsidR="008336A5" w:rsidRPr="004F0100" w:rsidRDefault="00ED539E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0.21</w:t>
            </w:r>
          </w:p>
        </w:tc>
        <w:tc>
          <w:tcPr>
            <w:tcW w:w="270" w:type="dxa"/>
            <w:shd w:val="clear" w:color="auto" w:fill="auto"/>
          </w:tcPr>
          <w:p w14:paraId="70A18019" w14:textId="77777777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EBC329E" w14:textId="3FFCFE48" w:rsidR="008336A5" w:rsidRPr="004F0100" w:rsidRDefault="00ED539E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89.38</w:t>
            </w:r>
          </w:p>
        </w:tc>
      </w:tr>
      <w:tr w:rsidR="008336A5" w:rsidRPr="00E108E9" w14:paraId="4B158F80" w14:textId="77777777" w:rsidTr="00ED539E">
        <w:tc>
          <w:tcPr>
            <w:tcW w:w="2970" w:type="dxa"/>
            <w:shd w:val="clear" w:color="auto" w:fill="auto"/>
          </w:tcPr>
          <w:p w14:paraId="2A5BFA7C" w14:textId="77777777" w:rsidR="008336A5" w:rsidRPr="00E108E9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5A5416A" w14:textId="77777777" w:rsidR="008336A5" w:rsidRPr="00E108E9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shd w:val="clear" w:color="auto" w:fill="D9D9D9" w:themeFill="background1" w:themeFillShade="D9"/>
              </w:rPr>
            </w:pPr>
          </w:p>
        </w:tc>
        <w:tc>
          <w:tcPr>
            <w:tcW w:w="1620" w:type="dxa"/>
            <w:shd w:val="clear" w:color="auto" w:fill="auto"/>
          </w:tcPr>
          <w:p w14:paraId="4FCB353B" w14:textId="77777777" w:rsidR="008336A5" w:rsidRPr="00E108E9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0"/>
                <w:szCs w:val="20"/>
                <w:shd w:val="clear" w:color="auto" w:fill="D9D9D9" w:themeFill="background1" w:themeFillShade="D9"/>
              </w:rPr>
            </w:pPr>
          </w:p>
        </w:tc>
        <w:tc>
          <w:tcPr>
            <w:tcW w:w="1350" w:type="dxa"/>
            <w:shd w:val="clear" w:color="auto" w:fill="auto"/>
          </w:tcPr>
          <w:p w14:paraId="41C5FB57" w14:textId="77777777" w:rsidR="008336A5" w:rsidRPr="00E108E9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480974" w14:textId="77777777" w:rsidR="008336A5" w:rsidRPr="00E108E9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5D9F809B" w14:textId="77777777" w:rsidR="008336A5" w:rsidRPr="00E108E9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16B14" w:rsidRPr="00B22308" w14:paraId="26A12D4B" w14:textId="77777777" w:rsidTr="00ED539E">
        <w:tc>
          <w:tcPr>
            <w:tcW w:w="2970" w:type="dxa"/>
            <w:shd w:val="clear" w:color="auto" w:fill="auto"/>
          </w:tcPr>
          <w:p w14:paraId="152F0F7F" w14:textId="3E03CF6F" w:rsidR="00816B14" w:rsidRPr="004F0100" w:rsidRDefault="00816B14" w:rsidP="00816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6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14:paraId="4972477D" w14:textId="77777777" w:rsidR="00816B14" w:rsidRPr="004F0100" w:rsidRDefault="00816B14" w:rsidP="00816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620" w:type="dxa"/>
            <w:shd w:val="clear" w:color="auto" w:fill="auto"/>
          </w:tcPr>
          <w:p w14:paraId="402D63C5" w14:textId="77777777" w:rsidR="00816B14" w:rsidRPr="004F0100" w:rsidRDefault="00816B14" w:rsidP="00816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50" w:type="dxa"/>
            <w:shd w:val="clear" w:color="auto" w:fill="auto"/>
          </w:tcPr>
          <w:p w14:paraId="285962D8" w14:textId="77777777" w:rsidR="00816B14" w:rsidRPr="004F0100" w:rsidRDefault="00816B14" w:rsidP="00816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831CFFD" w14:textId="77777777" w:rsidR="00816B14" w:rsidRPr="004F0100" w:rsidRDefault="00816B14" w:rsidP="00816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04D660" w14:textId="77777777" w:rsidR="00816B14" w:rsidRPr="004F0100" w:rsidRDefault="00816B14" w:rsidP="00816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6B14" w:rsidRPr="00B22308" w14:paraId="554299B1" w14:textId="77777777" w:rsidTr="00ED539E">
        <w:tc>
          <w:tcPr>
            <w:tcW w:w="2970" w:type="dxa"/>
            <w:shd w:val="clear" w:color="auto" w:fill="auto"/>
          </w:tcPr>
          <w:p w14:paraId="79C2B1F1" w14:textId="7A36498B" w:rsidR="00816B14" w:rsidRPr="00F43EEA" w:rsidRDefault="00816B14" w:rsidP="00816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4F010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A2377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3D3173BF" w14:textId="7F054C69" w:rsidR="00816B14" w:rsidRPr="004F0100" w:rsidRDefault="00816B14" w:rsidP="00816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280140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2801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2801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2D323058" w14:textId="12B3E91E" w:rsidR="00816B14" w:rsidRPr="004F0100" w:rsidRDefault="00816B14" w:rsidP="00816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2801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801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01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2801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79755E28" w14:textId="56E7F13A" w:rsidR="00816B14" w:rsidRPr="004F0100" w:rsidRDefault="00816B14" w:rsidP="00816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0.41</w:t>
            </w:r>
          </w:p>
        </w:tc>
        <w:tc>
          <w:tcPr>
            <w:tcW w:w="270" w:type="dxa"/>
            <w:shd w:val="clear" w:color="auto" w:fill="auto"/>
          </w:tcPr>
          <w:p w14:paraId="26AA1B98" w14:textId="77777777" w:rsidR="00816B14" w:rsidRPr="004F0100" w:rsidRDefault="00816B14" w:rsidP="00816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6F161D2" w14:textId="6EBE5DD6" w:rsidR="00816B14" w:rsidRPr="004F0100" w:rsidRDefault="00816B14" w:rsidP="00816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174.15</w:t>
            </w:r>
          </w:p>
        </w:tc>
      </w:tr>
    </w:tbl>
    <w:p w14:paraId="2CE3D70B" w14:textId="77777777" w:rsidR="00894ED3" w:rsidRPr="00E108E9" w:rsidRDefault="00894ED3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3EDC242F" w14:textId="1659E189" w:rsidR="00F5517F" w:rsidRPr="007F2EC0" w:rsidRDefault="00F5517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  <w:r w:rsidRPr="007F2EC0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1E64F099" w14:textId="77777777" w:rsidR="00F5517F" w:rsidRPr="00E108E9" w:rsidRDefault="00F5517F" w:rsidP="000F2856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216EE909" w14:textId="77777777" w:rsidR="00F05E18" w:rsidRPr="007F2EC0" w:rsidRDefault="00F05E18" w:rsidP="00F05E1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7F2EC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6EED4BD" w14:textId="77777777" w:rsidR="00F05E18" w:rsidRPr="00E108E9" w:rsidRDefault="00F05E18" w:rsidP="000F2856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3A98A945" w14:textId="77777777" w:rsidR="008F3E1C" w:rsidRPr="006D304C" w:rsidRDefault="008F3E1C" w:rsidP="008F3E1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F2EC0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F2EC0">
        <w:rPr>
          <w:rFonts w:asciiTheme="majorBidi" w:hAnsiTheme="majorBidi" w:cstheme="majorBidi"/>
          <w:sz w:val="30"/>
          <w:szCs w:val="30"/>
          <w:cs/>
          <w:lang w:bidi="th-TH"/>
        </w:rPr>
        <w:t>รวมถึง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ลำดับชั้นมูลค่ายุติธรรม แต่ไม่รวมถึงการแสดงข้อมูลมูลค่ายุติธรรมสำหรับ</w:t>
      </w:r>
      <w:r w:rsidRPr="00F54A55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สินทรัพย์ทางการเงินที่วัดมูลค่าด้วยราคาทุนตัดจำหน่ายหากมูลค่า</w:t>
      </w:r>
      <w:r>
        <w:rPr>
          <w:rFonts w:asciiTheme="majorBidi" w:hAnsiTheme="majorBidi" w:cstheme="majorBidi"/>
          <w:spacing w:val="-8"/>
          <w:sz w:val="30"/>
          <w:szCs w:val="30"/>
          <w:lang w:bidi="th-TH"/>
        </w:rPr>
        <w:br/>
      </w:r>
      <w:r w:rsidRPr="0083066B">
        <w:rPr>
          <w:rFonts w:asciiTheme="majorBidi" w:hAnsiTheme="majorBidi" w:cstheme="majorBidi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  <w:r w:rsidRPr="006D304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336C49C8" w14:textId="175DDDC4" w:rsidR="0005194B" w:rsidRPr="00E108E9" w:rsidRDefault="0005194B" w:rsidP="000F2856">
      <w:pPr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800"/>
        <w:gridCol w:w="184"/>
        <w:gridCol w:w="986"/>
        <w:gridCol w:w="180"/>
        <w:gridCol w:w="990"/>
        <w:gridCol w:w="180"/>
        <w:gridCol w:w="1080"/>
        <w:gridCol w:w="180"/>
        <w:gridCol w:w="1074"/>
        <w:gridCol w:w="6"/>
      </w:tblGrid>
      <w:tr w:rsidR="00244FF0" w:rsidRPr="00823A95" w14:paraId="19A0BFD3" w14:textId="77777777" w:rsidTr="00C647FC">
        <w:trPr>
          <w:cantSplit/>
          <w:trHeight w:val="191"/>
          <w:tblHeader/>
        </w:trPr>
        <w:tc>
          <w:tcPr>
            <w:tcW w:w="2520" w:type="dxa"/>
          </w:tcPr>
          <w:p w14:paraId="33189C4B" w14:textId="77777777" w:rsidR="00244FF0" w:rsidRPr="00823A95" w:rsidRDefault="00244FF0" w:rsidP="00823A9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800" w:type="dxa"/>
          </w:tcPr>
          <w:p w14:paraId="5230AD35" w14:textId="77777777" w:rsidR="00244FF0" w:rsidRPr="00823A95" w:rsidRDefault="00244FF0" w:rsidP="00823A9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23A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4" w:type="dxa"/>
          </w:tcPr>
          <w:p w14:paraId="30719A6E" w14:textId="77777777" w:rsidR="00244FF0" w:rsidRPr="00823A95" w:rsidRDefault="00244FF0" w:rsidP="00823A9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76" w:type="dxa"/>
            <w:gridSpan w:val="8"/>
          </w:tcPr>
          <w:p w14:paraId="113E2F14" w14:textId="77777777" w:rsidR="00244FF0" w:rsidRPr="00823A95" w:rsidRDefault="00244FF0" w:rsidP="00823A9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23A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44FF0" w:rsidRPr="00823A95" w14:paraId="3058886E" w14:textId="77777777" w:rsidTr="00C647FC">
        <w:trPr>
          <w:cantSplit/>
          <w:tblHeader/>
        </w:trPr>
        <w:tc>
          <w:tcPr>
            <w:tcW w:w="2520" w:type="dxa"/>
          </w:tcPr>
          <w:p w14:paraId="46EBC5E9" w14:textId="77777777" w:rsidR="00244FF0" w:rsidRPr="00823A95" w:rsidRDefault="00244FF0" w:rsidP="00823A9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E1467B1" w14:textId="4E00076F" w:rsidR="00244FF0" w:rsidRPr="00823A95" w:rsidRDefault="00244FF0" w:rsidP="00823A95">
            <w:pPr>
              <w:pStyle w:val="acctfourfigures"/>
              <w:tabs>
                <w:tab w:val="decimal" w:pos="731"/>
              </w:tabs>
              <w:spacing w:line="240" w:lineRule="auto"/>
              <w:ind w:left="-78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23A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เครื่องมือทางการเงิน</w:t>
            </w:r>
            <w:r w:rsidR="000F2856" w:rsidRPr="00823A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823A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ที่วัดมูลค่าด้วยมูลค่ายุติธรรมผ่านกำไร</w:t>
            </w:r>
            <w:r w:rsidR="000F2856" w:rsidRPr="00823A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823A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หรือขาดทุน</w:t>
            </w:r>
          </w:p>
        </w:tc>
        <w:tc>
          <w:tcPr>
            <w:tcW w:w="184" w:type="dxa"/>
          </w:tcPr>
          <w:p w14:paraId="4FDAC84B" w14:textId="77777777" w:rsidR="00244FF0" w:rsidRPr="00823A95" w:rsidRDefault="00244FF0" w:rsidP="00823A9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42BAAB" w14:textId="77777777" w:rsidR="00244FF0" w:rsidRPr="00823A95" w:rsidRDefault="00244FF0" w:rsidP="00823A95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3A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23A95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FFE84B" w14:textId="77777777" w:rsidR="00244FF0" w:rsidRPr="00823A95" w:rsidRDefault="00244FF0" w:rsidP="00823A9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7F6B98" w14:textId="77777777" w:rsidR="00244FF0" w:rsidRPr="00823A95" w:rsidRDefault="00244FF0" w:rsidP="00823A95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3A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23A95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4FAB38" w14:textId="77777777" w:rsidR="00244FF0" w:rsidRPr="00823A95" w:rsidRDefault="00244FF0" w:rsidP="00823A9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6846B4" w14:textId="77777777" w:rsidR="00244FF0" w:rsidRPr="00823A95" w:rsidRDefault="00244FF0" w:rsidP="00823A95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3A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23A95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6D4C8C" w14:textId="77777777" w:rsidR="00244FF0" w:rsidRPr="00823A95" w:rsidRDefault="00244FF0" w:rsidP="00823A9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1E52BB" w14:textId="77777777" w:rsidR="00244FF0" w:rsidRPr="00823A95" w:rsidRDefault="00244FF0" w:rsidP="00823A95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3A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44FF0" w:rsidRPr="00823A95" w14:paraId="0715D23D" w14:textId="77777777" w:rsidTr="00C647FC">
        <w:trPr>
          <w:gridAfter w:val="1"/>
          <w:wAfter w:w="6" w:type="dxa"/>
          <w:cantSplit/>
          <w:tblHeader/>
        </w:trPr>
        <w:tc>
          <w:tcPr>
            <w:tcW w:w="2520" w:type="dxa"/>
            <w:hideMark/>
          </w:tcPr>
          <w:p w14:paraId="4F76BC27" w14:textId="77777777" w:rsidR="00244FF0" w:rsidRPr="00823A95" w:rsidRDefault="00244FF0" w:rsidP="00823A95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654" w:type="dxa"/>
            <w:gridSpan w:val="9"/>
          </w:tcPr>
          <w:p w14:paraId="191CF5FE" w14:textId="77777777" w:rsidR="00244FF0" w:rsidRPr="00823A95" w:rsidRDefault="00244FF0" w:rsidP="00823A9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23A9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23A9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823A9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823A9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44FF0" w:rsidRPr="00823A95" w14:paraId="78959601" w14:textId="77777777" w:rsidTr="00C647FC">
        <w:trPr>
          <w:cantSplit/>
        </w:trPr>
        <w:tc>
          <w:tcPr>
            <w:tcW w:w="2520" w:type="dxa"/>
          </w:tcPr>
          <w:p w14:paraId="6B2F3424" w14:textId="6600AE7D" w:rsidR="00244FF0" w:rsidRPr="00823A95" w:rsidRDefault="00244FF0" w:rsidP="00823A95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23A9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23A9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816B14" w:rsidRPr="00823A9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823A9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823A9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0CF03BF2" w14:textId="77777777" w:rsidR="00244FF0" w:rsidRPr="00823A95" w:rsidRDefault="00244FF0" w:rsidP="00823A9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773877EC" w14:textId="77777777" w:rsidR="00244FF0" w:rsidRPr="00823A95" w:rsidRDefault="00244FF0" w:rsidP="00823A9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6" w:type="dxa"/>
          </w:tcPr>
          <w:p w14:paraId="4C5D7DBD" w14:textId="77777777" w:rsidR="00244FF0" w:rsidRPr="00823A95" w:rsidRDefault="00244FF0" w:rsidP="00823A9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9AD8FCE" w14:textId="77777777" w:rsidR="00244FF0" w:rsidRPr="00823A95" w:rsidRDefault="00244FF0" w:rsidP="00823A9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272AB00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416FEB0" w14:textId="77777777" w:rsidR="00244FF0" w:rsidRPr="00823A95" w:rsidRDefault="00244FF0" w:rsidP="00823A9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3557B0" w14:textId="77777777" w:rsidR="00244FF0" w:rsidRPr="00823A95" w:rsidRDefault="00244FF0" w:rsidP="00823A9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671EC28" w14:textId="77777777" w:rsidR="00244FF0" w:rsidRPr="00823A95" w:rsidRDefault="00244FF0" w:rsidP="00823A9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B7D7F9D" w14:textId="77777777" w:rsidR="00244FF0" w:rsidRPr="00823A95" w:rsidRDefault="00244FF0" w:rsidP="00823A9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244FF0" w:rsidRPr="00823A95" w14:paraId="68D5E181" w14:textId="77777777" w:rsidTr="00C647FC">
        <w:trPr>
          <w:cantSplit/>
        </w:trPr>
        <w:tc>
          <w:tcPr>
            <w:tcW w:w="2520" w:type="dxa"/>
            <w:hideMark/>
          </w:tcPr>
          <w:p w14:paraId="1DA89AC1" w14:textId="77777777" w:rsidR="00244FF0" w:rsidRPr="00823A95" w:rsidRDefault="00244FF0" w:rsidP="00823A95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23A9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800" w:type="dxa"/>
          </w:tcPr>
          <w:p w14:paraId="6845914A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4FE3A00B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6" w:type="dxa"/>
          </w:tcPr>
          <w:p w14:paraId="6A7FAFDE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F8ACABD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A908E80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6B7962C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08EF5F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DD4041A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9AE2533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10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244FF0" w:rsidRPr="00823A95" w14:paraId="261F2F0A" w14:textId="77777777" w:rsidTr="00ED539E">
        <w:trPr>
          <w:cantSplit/>
        </w:trPr>
        <w:tc>
          <w:tcPr>
            <w:tcW w:w="2520" w:type="dxa"/>
            <w:vAlign w:val="bottom"/>
            <w:hideMark/>
          </w:tcPr>
          <w:p w14:paraId="7038F2BE" w14:textId="77777777" w:rsidR="00244FF0" w:rsidRPr="00823A95" w:rsidRDefault="00244FF0" w:rsidP="00823A95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3A9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3C55DE8" w14:textId="2A993817" w:rsidR="00244FF0" w:rsidRPr="00823A95" w:rsidRDefault="00ED539E" w:rsidP="00823A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A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336,79</w:t>
            </w:r>
            <w:r w:rsidR="001270E2" w:rsidRPr="00823A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4" w:type="dxa"/>
            <w:shd w:val="clear" w:color="auto" w:fill="auto"/>
          </w:tcPr>
          <w:p w14:paraId="55B062EC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ACFE92C" w14:textId="0B1C31F0" w:rsidR="00244FF0" w:rsidRPr="00823A95" w:rsidRDefault="00ED539E" w:rsidP="00823A95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23A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313D56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0AEBEE" w14:textId="0AD607CA" w:rsidR="00244FF0" w:rsidRPr="00823A95" w:rsidRDefault="00ED539E" w:rsidP="00823A95">
            <w:pPr>
              <w:pStyle w:val="acctfourfigures"/>
              <w:tabs>
                <w:tab w:val="clear" w:pos="765"/>
              </w:tabs>
              <w:spacing w:line="240" w:lineRule="auto"/>
              <w:ind w:left="-80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A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336,79</w:t>
            </w:r>
            <w:r w:rsidR="001270E2" w:rsidRPr="00823A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09BB36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5FF7D5" w14:textId="53B46BF9" w:rsidR="00244FF0" w:rsidRPr="00823A95" w:rsidRDefault="00ED539E" w:rsidP="00823A95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A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B391E7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2F1177E" w14:textId="1674BBC1" w:rsidR="00244FF0" w:rsidRPr="00823A95" w:rsidRDefault="00ED539E" w:rsidP="00823A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A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336,79</w:t>
            </w:r>
            <w:r w:rsidR="001270E2" w:rsidRPr="00823A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244FF0" w:rsidRPr="00823A95" w14:paraId="5A3DD434" w14:textId="77777777" w:rsidTr="00ED539E">
        <w:trPr>
          <w:cantSplit/>
        </w:trPr>
        <w:tc>
          <w:tcPr>
            <w:tcW w:w="2520" w:type="dxa"/>
            <w:vAlign w:val="bottom"/>
          </w:tcPr>
          <w:p w14:paraId="4FD214AE" w14:textId="77777777" w:rsidR="00244FF0" w:rsidRPr="00823A95" w:rsidRDefault="00244FF0" w:rsidP="00823A95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23A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703B2A" w14:textId="2FE4F244" w:rsidR="00244FF0" w:rsidRPr="00823A95" w:rsidRDefault="00ED539E" w:rsidP="00823A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23A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336,79</w:t>
            </w:r>
            <w:r w:rsidR="001270E2" w:rsidRPr="00823A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4" w:type="dxa"/>
            <w:shd w:val="clear" w:color="auto" w:fill="auto"/>
          </w:tcPr>
          <w:p w14:paraId="719A9FEF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3F68052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A5A43B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9A2821" w14:textId="77777777" w:rsidR="00244FF0" w:rsidRPr="00823A95" w:rsidRDefault="00244FF0" w:rsidP="00823A95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02326A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54B75E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0B6718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07EC44F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44FF0" w:rsidRPr="00E108E9" w14:paraId="3B59CC2D" w14:textId="77777777" w:rsidTr="00ED539E">
        <w:trPr>
          <w:cantSplit/>
        </w:trPr>
        <w:tc>
          <w:tcPr>
            <w:tcW w:w="2520" w:type="dxa"/>
          </w:tcPr>
          <w:p w14:paraId="254490F5" w14:textId="77777777" w:rsidR="00244FF0" w:rsidRPr="00E108E9" w:rsidRDefault="00244FF0" w:rsidP="00823A95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800" w:type="dxa"/>
            <w:shd w:val="clear" w:color="auto" w:fill="auto"/>
          </w:tcPr>
          <w:p w14:paraId="5279DC33" w14:textId="77777777" w:rsidR="00244FF0" w:rsidRPr="00E108E9" w:rsidRDefault="00244FF0" w:rsidP="00823A95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eastAsia="x-none"/>
              </w:rPr>
            </w:pPr>
          </w:p>
        </w:tc>
        <w:tc>
          <w:tcPr>
            <w:tcW w:w="184" w:type="dxa"/>
            <w:shd w:val="clear" w:color="auto" w:fill="auto"/>
          </w:tcPr>
          <w:p w14:paraId="280163A9" w14:textId="77777777" w:rsidR="00244FF0" w:rsidRPr="00E108E9" w:rsidRDefault="00244FF0" w:rsidP="00823A95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eastAsia="x-none"/>
              </w:rPr>
            </w:pPr>
          </w:p>
        </w:tc>
        <w:tc>
          <w:tcPr>
            <w:tcW w:w="986" w:type="dxa"/>
            <w:shd w:val="clear" w:color="auto" w:fill="auto"/>
          </w:tcPr>
          <w:p w14:paraId="5859255B" w14:textId="77777777" w:rsidR="00244FF0" w:rsidRPr="00E108E9" w:rsidRDefault="00244FF0" w:rsidP="00823A95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eastAsia="x-none"/>
              </w:rPr>
            </w:pPr>
          </w:p>
        </w:tc>
        <w:tc>
          <w:tcPr>
            <w:tcW w:w="180" w:type="dxa"/>
            <w:shd w:val="clear" w:color="auto" w:fill="auto"/>
          </w:tcPr>
          <w:p w14:paraId="6EFB0187" w14:textId="77777777" w:rsidR="00244FF0" w:rsidRPr="00E108E9" w:rsidRDefault="00244FF0" w:rsidP="00823A95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eastAsia="x-none"/>
              </w:rPr>
            </w:pPr>
          </w:p>
        </w:tc>
        <w:tc>
          <w:tcPr>
            <w:tcW w:w="990" w:type="dxa"/>
            <w:shd w:val="clear" w:color="auto" w:fill="auto"/>
          </w:tcPr>
          <w:p w14:paraId="2E768058" w14:textId="77777777" w:rsidR="00244FF0" w:rsidRPr="00E108E9" w:rsidRDefault="00244FF0" w:rsidP="00823A95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eastAsia="x-none"/>
              </w:rPr>
            </w:pPr>
          </w:p>
        </w:tc>
        <w:tc>
          <w:tcPr>
            <w:tcW w:w="180" w:type="dxa"/>
            <w:shd w:val="clear" w:color="auto" w:fill="auto"/>
          </w:tcPr>
          <w:p w14:paraId="132683D1" w14:textId="77777777" w:rsidR="00244FF0" w:rsidRPr="00E108E9" w:rsidRDefault="00244FF0" w:rsidP="00823A95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479BA638" w14:textId="77777777" w:rsidR="00244FF0" w:rsidRPr="00E108E9" w:rsidRDefault="00244FF0" w:rsidP="00823A95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eastAsia="x-none"/>
              </w:rPr>
            </w:pPr>
          </w:p>
        </w:tc>
        <w:tc>
          <w:tcPr>
            <w:tcW w:w="180" w:type="dxa"/>
            <w:shd w:val="clear" w:color="auto" w:fill="auto"/>
          </w:tcPr>
          <w:p w14:paraId="39447C26" w14:textId="77777777" w:rsidR="00244FF0" w:rsidRPr="00E108E9" w:rsidRDefault="00244FF0" w:rsidP="00823A95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eastAsia="x-none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35B946D" w14:textId="77777777" w:rsidR="00244FF0" w:rsidRPr="00E108E9" w:rsidRDefault="00244FF0" w:rsidP="00823A95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eastAsia="x-none"/>
              </w:rPr>
            </w:pPr>
          </w:p>
        </w:tc>
      </w:tr>
      <w:tr w:rsidR="00244FF0" w:rsidRPr="00823A95" w14:paraId="3401F118" w14:textId="77777777" w:rsidTr="00C647FC">
        <w:trPr>
          <w:cantSplit/>
        </w:trPr>
        <w:tc>
          <w:tcPr>
            <w:tcW w:w="2520" w:type="dxa"/>
          </w:tcPr>
          <w:p w14:paraId="7FD944C4" w14:textId="77777777" w:rsidR="00244FF0" w:rsidRPr="00823A95" w:rsidRDefault="00244FF0" w:rsidP="00823A95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23A9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23A9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23A9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823A9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800" w:type="dxa"/>
          </w:tcPr>
          <w:p w14:paraId="4D3007B7" w14:textId="77777777" w:rsidR="00244FF0" w:rsidRPr="00823A95" w:rsidRDefault="00244FF0" w:rsidP="00823A9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46A4E2B4" w14:textId="77777777" w:rsidR="00244FF0" w:rsidRPr="00823A95" w:rsidRDefault="00244FF0" w:rsidP="00823A9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6" w:type="dxa"/>
          </w:tcPr>
          <w:p w14:paraId="3E99EA75" w14:textId="77777777" w:rsidR="00244FF0" w:rsidRPr="00823A95" w:rsidRDefault="00244FF0" w:rsidP="00823A9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1C466E4" w14:textId="77777777" w:rsidR="00244FF0" w:rsidRPr="00823A95" w:rsidRDefault="00244FF0" w:rsidP="00823A9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6AC113E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21E5E41" w14:textId="77777777" w:rsidR="00244FF0" w:rsidRPr="00823A95" w:rsidRDefault="00244FF0" w:rsidP="00823A9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129838" w14:textId="77777777" w:rsidR="00244FF0" w:rsidRPr="00823A95" w:rsidRDefault="00244FF0" w:rsidP="00823A9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E663D17" w14:textId="77777777" w:rsidR="00244FF0" w:rsidRPr="00823A95" w:rsidRDefault="00244FF0" w:rsidP="00823A9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3425D4B" w14:textId="77777777" w:rsidR="00244FF0" w:rsidRPr="00823A95" w:rsidRDefault="00244FF0" w:rsidP="00823A9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244FF0" w:rsidRPr="00823A95" w14:paraId="488D4F3C" w14:textId="77777777" w:rsidTr="00C647FC">
        <w:trPr>
          <w:cantSplit/>
        </w:trPr>
        <w:tc>
          <w:tcPr>
            <w:tcW w:w="2520" w:type="dxa"/>
            <w:hideMark/>
          </w:tcPr>
          <w:p w14:paraId="498B004F" w14:textId="77777777" w:rsidR="00244FF0" w:rsidRPr="00823A95" w:rsidRDefault="00244FF0" w:rsidP="00823A95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23A9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800" w:type="dxa"/>
          </w:tcPr>
          <w:p w14:paraId="7497A153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7814EA0E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6" w:type="dxa"/>
          </w:tcPr>
          <w:p w14:paraId="5564137F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B4CC514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B317737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3B76900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43EDAE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F020D65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CC8A5CC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10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244FF0" w:rsidRPr="00823A95" w14:paraId="305CB302" w14:textId="77777777" w:rsidTr="00C647FC">
        <w:trPr>
          <w:cantSplit/>
        </w:trPr>
        <w:tc>
          <w:tcPr>
            <w:tcW w:w="2520" w:type="dxa"/>
            <w:vAlign w:val="bottom"/>
            <w:hideMark/>
          </w:tcPr>
          <w:p w14:paraId="70259F9D" w14:textId="77777777" w:rsidR="00244FF0" w:rsidRPr="00823A95" w:rsidRDefault="00244FF0" w:rsidP="00823A95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3A9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800" w:type="dxa"/>
            <w:vAlign w:val="bottom"/>
          </w:tcPr>
          <w:p w14:paraId="6E693CAC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A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246,246</w:t>
            </w:r>
          </w:p>
        </w:tc>
        <w:tc>
          <w:tcPr>
            <w:tcW w:w="184" w:type="dxa"/>
          </w:tcPr>
          <w:p w14:paraId="56498F64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5F0EC15F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23A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1D55BE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6F3A03" w14:textId="77777777" w:rsidR="00244FF0" w:rsidRPr="00823A95" w:rsidRDefault="00244FF0" w:rsidP="00823A95">
            <w:pPr>
              <w:pStyle w:val="acctfourfigures"/>
              <w:tabs>
                <w:tab w:val="clear" w:pos="765"/>
              </w:tabs>
              <w:spacing w:line="240" w:lineRule="auto"/>
              <w:ind w:left="-80" w:right="9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A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246,246</w:t>
            </w:r>
          </w:p>
        </w:tc>
        <w:tc>
          <w:tcPr>
            <w:tcW w:w="180" w:type="dxa"/>
            <w:vAlign w:val="bottom"/>
          </w:tcPr>
          <w:p w14:paraId="3A112C5A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DF596E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A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676978A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EA08D62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A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246,246</w:t>
            </w:r>
          </w:p>
        </w:tc>
      </w:tr>
      <w:tr w:rsidR="00244FF0" w:rsidRPr="00823A95" w14:paraId="67258F4E" w14:textId="77777777" w:rsidTr="00C647FC">
        <w:trPr>
          <w:cantSplit/>
        </w:trPr>
        <w:tc>
          <w:tcPr>
            <w:tcW w:w="2520" w:type="dxa"/>
            <w:vAlign w:val="bottom"/>
          </w:tcPr>
          <w:p w14:paraId="6F4C155C" w14:textId="77777777" w:rsidR="00244FF0" w:rsidRPr="00823A95" w:rsidRDefault="00244FF0" w:rsidP="00823A95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823A9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</w:p>
          <w:p w14:paraId="54DC6F1E" w14:textId="77777777" w:rsidR="00244FF0" w:rsidRPr="00823A95" w:rsidRDefault="00244FF0" w:rsidP="00823A95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3A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79FC61D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A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5,272</w:t>
            </w:r>
          </w:p>
        </w:tc>
        <w:tc>
          <w:tcPr>
            <w:tcW w:w="184" w:type="dxa"/>
          </w:tcPr>
          <w:p w14:paraId="378015CF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47D186C8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23A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C2C85AA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310B0E2" w14:textId="77777777" w:rsidR="00244FF0" w:rsidRPr="00823A95" w:rsidRDefault="00244FF0" w:rsidP="00823A95">
            <w:pPr>
              <w:pStyle w:val="acctfourfigures"/>
              <w:tabs>
                <w:tab w:val="clear" w:pos="765"/>
              </w:tabs>
              <w:spacing w:line="240" w:lineRule="auto"/>
              <w:ind w:left="-80" w:right="9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23A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5,272</w:t>
            </w:r>
          </w:p>
        </w:tc>
        <w:tc>
          <w:tcPr>
            <w:tcW w:w="180" w:type="dxa"/>
            <w:vAlign w:val="bottom"/>
          </w:tcPr>
          <w:p w14:paraId="125EBE0C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AD9412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A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165BD8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9CE3720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23A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5,272</w:t>
            </w:r>
          </w:p>
        </w:tc>
      </w:tr>
      <w:tr w:rsidR="00244FF0" w:rsidRPr="00823A95" w14:paraId="78CA4730" w14:textId="77777777" w:rsidTr="00C647FC">
        <w:trPr>
          <w:cantSplit/>
        </w:trPr>
        <w:tc>
          <w:tcPr>
            <w:tcW w:w="2520" w:type="dxa"/>
            <w:vAlign w:val="bottom"/>
          </w:tcPr>
          <w:p w14:paraId="26F78485" w14:textId="77777777" w:rsidR="00244FF0" w:rsidRPr="00823A95" w:rsidRDefault="00244FF0" w:rsidP="00823A95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23A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A3AC5A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23A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251,518</w:t>
            </w:r>
          </w:p>
        </w:tc>
        <w:tc>
          <w:tcPr>
            <w:tcW w:w="184" w:type="dxa"/>
          </w:tcPr>
          <w:p w14:paraId="2217977E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7E1B8959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71191A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ADCBCC1" w14:textId="77777777" w:rsidR="00244FF0" w:rsidRPr="00823A95" w:rsidRDefault="00244FF0" w:rsidP="00823A95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422ECD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0A490F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A1B571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2BA8697" w14:textId="77777777" w:rsidR="00244FF0" w:rsidRPr="00823A95" w:rsidRDefault="00244FF0" w:rsidP="00823A9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0AB87050" w14:textId="3972D502" w:rsidR="00C5641F" w:rsidRPr="002D6F52" w:rsidRDefault="00B066CA" w:rsidP="00B06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D6F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3BFE208B" w14:textId="77777777" w:rsidR="00970875" w:rsidRPr="00E108E9" w:rsidRDefault="00970875" w:rsidP="000F2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1"/>
        <w:tblW w:w="9333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3"/>
        <w:gridCol w:w="270"/>
        <w:gridCol w:w="4590"/>
      </w:tblGrid>
      <w:tr w:rsidR="00B066CA" w:rsidRPr="002D6F52" w14:paraId="22E72ABB" w14:textId="77777777" w:rsidTr="00372A11">
        <w:trPr>
          <w:tblHeader/>
        </w:trPr>
        <w:tc>
          <w:tcPr>
            <w:tcW w:w="4473" w:type="dxa"/>
          </w:tcPr>
          <w:p w14:paraId="40A2B7DC" w14:textId="77777777" w:rsidR="00B066CA" w:rsidRPr="002D6F52" w:rsidRDefault="00B066CA" w:rsidP="0088130D">
            <w:pPr>
              <w:pStyle w:val="block"/>
              <w:spacing w:after="0" w:line="380" w:lineRule="exact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bookmarkStart w:id="0" w:name="_Hlk38849257"/>
            <w:r w:rsidRPr="002D6F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D744B90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3183A895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066CA" w:rsidRPr="002D6F52" w14:paraId="3E8FF4F8" w14:textId="77777777" w:rsidTr="00372A11">
        <w:tc>
          <w:tcPr>
            <w:tcW w:w="4473" w:type="dxa"/>
          </w:tcPr>
          <w:p w14:paraId="195F102B" w14:textId="5BF7E79B" w:rsidR="00B066CA" w:rsidRPr="002D6F52" w:rsidRDefault="00B066CA" w:rsidP="0088130D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เงินลงทุนในหน่วยลงทุนที่</w:t>
            </w:r>
            <w:r w:rsidR="00F81AF3"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</w:t>
            </w:r>
            <w:r w:rsidR="00F81AF3"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  <w:r w:rsidRPr="002D6F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6EFBF8FE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538C0B07" w14:textId="77777777" w:rsidR="00B066CA" w:rsidRPr="002D6F52" w:rsidRDefault="00FD4BE8" w:rsidP="0088130D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อ้างอิงราคาจาก</w:t>
            </w:r>
            <w:r w:rsidR="00B066CA"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="00B066CA"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6D004F" w:rsidRPr="006D304C" w14:paraId="1F7FF552" w14:textId="77777777" w:rsidTr="00372A11">
        <w:tc>
          <w:tcPr>
            <w:tcW w:w="4473" w:type="dxa"/>
          </w:tcPr>
          <w:p w14:paraId="5B5D35B0" w14:textId="2AABFEDD" w:rsidR="006D004F" w:rsidRPr="002D6F52" w:rsidRDefault="006D004F" w:rsidP="0088130D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1E19142" w14:textId="77777777" w:rsidR="006D004F" w:rsidRPr="002D6F52" w:rsidRDefault="006D004F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658E4F2A" w14:textId="33E1BB57" w:rsidR="006D004F" w:rsidRPr="006D304C" w:rsidRDefault="00083052" w:rsidP="000C77BD">
            <w:pPr>
              <w:pStyle w:val="block"/>
              <w:tabs>
                <w:tab w:val="left" w:pos="256"/>
              </w:tabs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อ้างอิงราคาซื้อขายสัญญาซื้อขายเงินตราต่างประเทศ</w:t>
            </w:r>
            <w:r w:rsidR="000C77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ab/>
            </w: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ล่วงหน้า ณ วันที่รายงาน</w:t>
            </w:r>
          </w:p>
        </w:tc>
      </w:tr>
      <w:bookmarkEnd w:id="0"/>
    </w:tbl>
    <w:p w14:paraId="61BDFE9D" w14:textId="77777777" w:rsidR="0002689C" w:rsidRPr="00E108E9" w:rsidRDefault="0002689C" w:rsidP="000F2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p w14:paraId="2DFBFC30" w14:textId="24977707" w:rsidR="00276B65" w:rsidRPr="00823A95" w:rsidRDefault="00276B65" w:rsidP="00026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823A95">
        <w:rPr>
          <w:rFonts w:asciiTheme="majorBidi" w:hAnsiTheme="majorBidi" w:cstheme="majorBidi"/>
          <w:i/>
          <w:iCs/>
          <w:sz w:val="30"/>
          <w:szCs w:val="30"/>
          <w:cs/>
        </w:rPr>
        <w:t>รายการเคลื่อนไหวของ</w:t>
      </w:r>
      <w:r w:rsidR="00D11109" w:rsidRPr="00823A95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สินทรัพย์ทางการเงินหมุนเวียนอื่น</w:t>
      </w:r>
      <w:r w:rsidR="002B1A2F" w:rsidRPr="00823A95">
        <w:rPr>
          <w:rFonts w:asciiTheme="majorBidi" w:hAnsiTheme="majorBidi" w:cstheme="majorBidi"/>
          <w:i/>
          <w:iCs/>
          <w:sz w:val="30"/>
          <w:szCs w:val="30"/>
          <w:cs/>
        </w:rPr>
        <w:t>สำหรับงวด</w:t>
      </w:r>
      <w:r w:rsidR="00461B16" w:rsidRPr="00823A95">
        <w:rPr>
          <w:rFonts w:asciiTheme="majorBidi" w:hAnsiTheme="majorBidi" w:cstheme="majorBidi" w:hint="cs"/>
          <w:i/>
          <w:iCs/>
          <w:sz w:val="30"/>
          <w:szCs w:val="30"/>
          <w:cs/>
        </w:rPr>
        <w:t>หก</w:t>
      </w:r>
      <w:r w:rsidR="002B1A2F" w:rsidRPr="00823A9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เดือนสิ้นสุดวันที่ </w:t>
      </w:r>
      <w:r w:rsidR="00AE6D10" w:rsidRPr="00823A95">
        <w:rPr>
          <w:rFonts w:asciiTheme="majorBidi" w:hAnsiTheme="majorBidi" w:cstheme="majorBidi"/>
          <w:i/>
          <w:iCs/>
          <w:sz w:val="30"/>
          <w:szCs w:val="30"/>
        </w:rPr>
        <w:t xml:space="preserve">30 </w:t>
      </w:r>
      <w:r w:rsidR="00816B14" w:rsidRPr="00823A95">
        <w:rPr>
          <w:rFonts w:asciiTheme="majorBidi" w:hAnsiTheme="majorBidi" w:cstheme="majorBidi" w:hint="cs"/>
          <w:i/>
          <w:iCs/>
          <w:sz w:val="30"/>
          <w:szCs w:val="30"/>
          <w:cs/>
        </w:rPr>
        <w:t>มิถุนายน</w:t>
      </w:r>
      <w:r w:rsidR="002B1A2F" w:rsidRPr="00823A9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2B1A2F" w:rsidRPr="00823A9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50C07" w:rsidRPr="00823A95">
        <w:rPr>
          <w:rFonts w:asciiTheme="majorBidi" w:hAnsiTheme="majorBidi" w:cstheme="majorBidi"/>
          <w:i/>
          <w:iCs/>
          <w:sz w:val="30"/>
          <w:szCs w:val="30"/>
        </w:rPr>
        <w:t>6</w:t>
      </w:r>
    </w:p>
    <w:p w14:paraId="37069421" w14:textId="77777777" w:rsidR="00276B65" w:rsidRPr="00E108E9" w:rsidRDefault="00276B65" w:rsidP="000F2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360"/>
        <w:gridCol w:w="1530"/>
        <w:gridCol w:w="270"/>
        <w:gridCol w:w="1350"/>
      </w:tblGrid>
      <w:tr w:rsidR="002B1A2F" w:rsidRPr="00C647FC" w14:paraId="59F6A795" w14:textId="77777777" w:rsidTr="00C647FC">
        <w:tc>
          <w:tcPr>
            <w:tcW w:w="4410" w:type="dxa"/>
          </w:tcPr>
          <w:p w14:paraId="29EFAF4A" w14:textId="77777777" w:rsidR="002B1A2F" w:rsidRPr="00C647FC" w:rsidRDefault="002B1A2F" w:rsidP="00C647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0D34AF" w14:textId="77777777" w:rsidR="006F6CBA" w:rsidRPr="00C647FC" w:rsidRDefault="006F6CBA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D6C42F" w14:textId="77777777" w:rsidR="006F6CBA" w:rsidRPr="00C647FC" w:rsidRDefault="006F6CBA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8381E7" w14:textId="77777777" w:rsidR="006F6CBA" w:rsidRPr="00C647FC" w:rsidRDefault="006F6CBA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247CFA" w14:textId="4D3139CE" w:rsidR="002B1A2F" w:rsidRPr="00C647FC" w:rsidRDefault="002B1A2F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0" w:type="dxa"/>
          </w:tcPr>
          <w:p w14:paraId="71DB6D84" w14:textId="77777777" w:rsidR="002B1A2F" w:rsidRPr="00C647FC" w:rsidRDefault="002B1A2F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A0553F9" w14:textId="1A8730A0" w:rsidR="002B1A2F" w:rsidRPr="00C647FC" w:rsidRDefault="006F6CBA" w:rsidP="000F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สัญญาซื้อขายเงินตรา</w:t>
            </w:r>
            <w:r w:rsidR="00823A9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</w:t>
            </w:r>
            <w:r w:rsidRPr="00C647FC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างประเทศล่วงหน้า</w:t>
            </w:r>
          </w:p>
        </w:tc>
        <w:tc>
          <w:tcPr>
            <w:tcW w:w="270" w:type="dxa"/>
          </w:tcPr>
          <w:p w14:paraId="0973240B" w14:textId="77777777" w:rsidR="002B1A2F" w:rsidRPr="00C647FC" w:rsidRDefault="002B1A2F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13A7065" w14:textId="77777777" w:rsidR="002B1A2F" w:rsidRPr="00C647FC" w:rsidRDefault="002B1A2F" w:rsidP="000F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B1A2F" w:rsidRPr="00C647FC" w14:paraId="09342CE1" w14:textId="77777777" w:rsidTr="00C647FC">
        <w:tc>
          <w:tcPr>
            <w:tcW w:w="4410" w:type="dxa"/>
          </w:tcPr>
          <w:p w14:paraId="6687F79D" w14:textId="77777777" w:rsidR="002B1A2F" w:rsidRPr="00C647FC" w:rsidRDefault="002B1A2F" w:rsidP="00C647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5"/>
          </w:tcPr>
          <w:p w14:paraId="09331EE0" w14:textId="77777777" w:rsidR="002B1A2F" w:rsidRPr="00C647FC" w:rsidRDefault="002B1A2F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  <w:tab w:val="decimal" w:pos="700"/>
                <w:tab w:val="left" w:pos="2590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647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647F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B1A2F" w:rsidRPr="00C647FC" w14:paraId="79648469" w14:textId="77777777" w:rsidTr="00C647FC">
        <w:tc>
          <w:tcPr>
            <w:tcW w:w="4410" w:type="dxa"/>
          </w:tcPr>
          <w:p w14:paraId="31AA5B60" w14:textId="77777777" w:rsidR="002B1A2F" w:rsidRPr="00C647FC" w:rsidRDefault="002B1A2F" w:rsidP="00C647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6F804F15" w14:textId="77777777" w:rsidR="002B1A2F" w:rsidRPr="00C647FC" w:rsidRDefault="002B1A2F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866D756" w14:textId="77777777" w:rsidR="002B1A2F" w:rsidRPr="00C647FC" w:rsidRDefault="002B1A2F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5FB7B7" w14:textId="77777777" w:rsidR="002B1A2F" w:rsidRPr="00C647FC" w:rsidRDefault="002B1A2F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17A72B" w14:textId="77777777" w:rsidR="002B1A2F" w:rsidRPr="00C647FC" w:rsidRDefault="002B1A2F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750598" w14:textId="77777777" w:rsidR="002B1A2F" w:rsidRPr="00C647FC" w:rsidRDefault="002B1A2F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1A2F" w:rsidRPr="00C647FC" w14:paraId="5B46EAB4" w14:textId="77777777" w:rsidTr="008B28AA">
        <w:tc>
          <w:tcPr>
            <w:tcW w:w="4410" w:type="dxa"/>
          </w:tcPr>
          <w:p w14:paraId="2038BB70" w14:textId="3C37BA49" w:rsidR="002B1A2F" w:rsidRPr="00C647FC" w:rsidRDefault="002B1A2F" w:rsidP="00C647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647F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44925" w:rsidRPr="00C647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50C07" w:rsidRPr="00C647F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3B7B84F0" w14:textId="17DF53C9" w:rsidR="002B1A2F" w:rsidRPr="00C647FC" w:rsidRDefault="00461B16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246,246</w:t>
            </w:r>
          </w:p>
        </w:tc>
        <w:tc>
          <w:tcPr>
            <w:tcW w:w="360" w:type="dxa"/>
            <w:shd w:val="clear" w:color="auto" w:fill="auto"/>
          </w:tcPr>
          <w:p w14:paraId="0CA7CF72" w14:textId="77777777" w:rsidR="002B1A2F" w:rsidRPr="00C647FC" w:rsidRDefault="002B1A2F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CCDFD3E" w14:textId="19865EEA" w:rsidR="002B1A2F" w:rsidRPr="00C647FC" w:rsidRDefault="00461B16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5,272</w:t>
            </w:r>
          </w:p>
        </w:tc>
        <w:tc>
          <w:tcPr>
            <w:tcW w:w="270" w:type="dxa"/>
            <w:shd w:val="clear" w:color="auto" w:fill="auto"/>
          </w:tcPr>
          <w:p w14:paraId="2578E92D" w14:textId="77777777" w:rsidR="002B1A2F" w:rsidRPr="00C647FC" w:rsidRDefault="002B1A2F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0" w:right="-2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9618EC" w14:textId="0464C752" w:rsidR="002B1A2F" w:rsidRPr="00C647FC" w:rsidRDefault="00461B16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251,518</w:t>
            </w:r>
          </w:p>
        </w:tc>
      </w:tr>
      <w:tr w:rsidR="00040C22" w:rsidRPr="00C647FC" w14:paraId="038199AB" w14:textId="77777777" w:rsidTr="008B28AA">
        <w:tc>
          <w:tcPr>
            <w:tcW w:w="4410" w:type="dxa"/>
          </w:tcPr>
          <w:p w14:paraId="4AA6D47B" w14:textId="77777777" w:rsidR="00040C22" w:rsidRPr="00C647FC" w:rsidRDefault="00040C22" w:rsidP="00823A9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1260" w:type="dxa"/>
            <w:shd w:val="clear" w:color="auto" w:fill="auto"/>
          </w:tcPr>
          <w:p w14:paraId="7D324B65" w14:textId="0751C7FC" w:rsidR="00040C22" w:rsidRPr="00C647FC" w:rsidRDefault="008B28AA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190,000</w:t>
            </w:r>
          </w:p>
        </w:tc>
        <w:tc>
          <w:tcPr>
            <w:tcW w:w="360" w:type="dxa"/>
            <w:shd w:val="clear" w:color="auto" w:fill="auto"/>
          </w:tcPr>
          <w:p w14:paraId="0D83644B" w14:textId="77777777" w:rsidR="00040C22" w:rsidRPr="00C647FC" w:rsidRDefault="00040C22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4AB5BCE" w14:textId="7AB75DB2" w:rsidR="00040C22" w:rsidRPr="00C647FC" w:rsidRDefault="008B28AA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ED970C" w14:textId="77777777" w:rsidR="00040C22" w:rsidRPr="00C647FC" w:rsidRDefault="00040C22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1C87D75" w14:textId="3E57F412" w:rsidR="00040C22" w:rsidRPr="00C647FC" w:rsidRDefault="008B28AA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190,000</w:t>
            </w:r>
          </w:p>
        </w:tc>
      </w:tr>
      <w:tr w:rsidR="00040C22" w:rsidRPr="00C647FC" w14:paraId="5D861EB1" w14:textId="77777777" w:rsidTr="008B28AA">
        <w:tc>
          <w:tcPr>
            <w:tcW w:w="4410" w:type="dxa"/>
          </w:tcPr>
          <w:p w14:paraId="1DF0F663" w14:textId="77777777" w:rsidR="00040C22" w:rsidRPr="00C647FC" w:rsidRDefault="00040C22" w:rsidP="00C647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1260" w:type="dxa"/>
            <w:shd w:val="clear" w:color="auto" w:fill="auto"/>
          </w:tcPr>
          <w:p w14:paraId="40290674" w14:textId="469ABD76" w:rsidR="00040C22" w:rsidRPr="00C647FC" w:rsidRDefault="008B28AA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(80,000)</w:t>
            </w:r>
          </w:p>
        </w:tc>
        <w:tc>
          <w:tcPr>
            <w:tcW w:w="360" w:type="dxa"/>
            <w:shd w:val="clear" w:color="auto" w:fill="auto"/>
          </w:tcPr>
          <w:p w14:paraId="00E95A36" w14:textId="77777777" w:rsidR="00040C22" w:rsidRPr="00C647FC" w:rsidRDefault="00040C22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3367F1E" w14:textId="67926634" w:rsidR="00040C22" w:rsidRPr="00C647FC" w:rsidRDefault="008B28AA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B76FE7" w14:textId="77777777" w:rsidR="00040C22" w:rsidRPr="00C647FC" w:rsidRDefault="00040C22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44CB345" w14:textId="77C33FEA" w:rsidR="00040C22" w:rsidRPr="00C647FC" w:rsidRDefault="008B28AA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(80,000)</w:t>
            </w:r>
          </w:p>
        </w:tc>
      </w:tr>
      <w:tr w:rsidR="00CF19F8" w:rsidRPr="00C647FC" w14:paraId="22C439FF" w14:textId="77777777" w:rsidTr="008B28AA">
        <w:tc>
          <w:tcPr>
            <w:tcW w:w="4410" w:type="dxa"/>
          </w:tcPr>
          <w:p w14:paraId="0179D351" w14:textId="1F4C7C11" w:rsidR="00CF19F8" w:rsidRPr="00C647FC" w:rsidRDefault="00CF19F8" w:rsidP="00C647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1260" w:type="dxa"/>
            <w:shd w:val="clear" w:color="auto" w:fill="auto"/>
          </w:tcPr>
          <w:p w14:paraId="39AC7835" w14:textId="516EA1FA" w:rsidR="00CF19F8" w:rsidRDefault="00CF19F8" w:rsidP="00BA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288C626C" w14:textId="77777777" w:rsidR="00CF19F8" w:rsidRPr="00C647FC" w:rsidRDefault="00CF19F8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CA88E05" w14:textId="619A5822" w:rsidR="00CF19F8" w:rsidRDefault="00CF19F8" w:rsidP="00CF1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(4,924)</w:t>
            </w:r>
          </w:p>
        </w:tc>
        <w:tc>
          <w:tcPr>
            <w:tcW w:w="270" w:type="dxa"/>
            <w:shd w:val="clear" w:color="auto" w:fill="auto"/>
          </w:tcPr>
          <w:p w14:paraId="595D25EA" w14:textId="77777777" w:rsidR="00CF19F8" w:rsidRPr="00C647FC" w:rsidRDefault="00CF19F8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5846283" w14:textId="35FF3B7B" w:rsidR="00CF19F8" w:rsidRDefault="00CF19F8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(4,924)</w:t>
            </w:r>
          </w:p>
        </w:tc>
      </w:tr>
      <w:tr w:rsidR="00040C22" w:rsidRPr="00C647FC" w14:paraId="2002A206" w14:textId="77777777" w:rsidTr="008B28AA">
        <w:tc>
          <w:tcPr>
            <w:tcW w:w="4410" w:type="dxa"/>
          </w:tcPr>
          <w:p w14:paraId="42A13E5C" w14:textId="77777777" w:rsidR="00040C22" w:rsidRPr="00C647FC" w:rsidRDefault="00040C22" w:rsidP="00C647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EE22477" w14:textId="65399D1A" w:rsidR="00040C22" w:rsidRPr="00C647FC" w:rsidRDefault="008B28AA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(19,45</w:t>
            </w:r>
            <w:r w:rsidR="0019168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049DC94B" w14:textId="77777777" w:rsidR="00040C22" w:rsidRPr="00C647FC" w:rsidRDefault="00040C22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43FF07A" w14:textId="23C96697" w:rsidR="00040C22" w:rsidRPr="00C647FC" w:rsidRDefault="008B28AA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19F8">
              <w:rPr>
                <w:rFonts w:asciiTheme="majorBidi" w:hAnsiTheme="majorBidi" w:cstheme="majorBidi"/>
                <w:sz w:val="30"/>
                <w:szCs w:val="30"/>
              </w:rPr>
              <w:t>348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3F954EF" w14:textId="77777777" w:rsidR="00040C22" w:rsidRPr="00C647FC" w:rsidRDefault="00040C22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F3C1BC8" w14:textId="4F9EEDD0" w:rsidR="00040C22" w:rsidRPr="00C647FC" w:rsidRDefault="008B28AA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19F8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19F8">
              <w:rPr>
                <w:rFonts w:asciiTheme="majorBidi" w:hAnsiTheme="majorBidi" w:cstheme="majorBidi"/>
                <w:sz w:val="30"/>
                <w:szCs w:val="30"/>
              </w:rPr>
              <w:t>802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40C22" w:rsidRPr="00C647FC" w14:paraId="6DEB5848" w14:textId="77777777" w:rsidTr="002855DA">
        <w:trPr>
          <w:trHeight w:val="244"/>
        </w:trPr>
        <w:tc>
          <w:tcPr>
            <w:tcW w:w="4410" w:type="dxa"/>
          </w:tcPr>
          <w:p w14:paraId="200E75E8" w14:textId="1AF978D0" w:rsidR="00040C22" w:rsidRPr="00C647FC" w:rsidRDefault="00040C22" w:rsidP="00C647F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4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816B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C64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="00350C07" w:rsidRPr="00C64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CE01D2" w14:textId="12CEE8A4" w:rsidR="00040C22" w:rsidRPr="00C647FC" w:rsidRDefault="008B28AA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336,79</w:t>
            </w:r>
            <w:r w:rsidR="001916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360" w:type="dxa"/>
            <w:shd w:val="clear" w:color="auto" w:fill="auto"/>
          </w:tcPr>
          <w:p w14:paraId="2B28CC80" w14:textId="77777777" w:rsidR="00040C22" w:rsidRPr="00C647FC" w:rsidRDefault="00040C22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A23F7" w14:textId="6314F72B" w:rsidR="00040C22" w:rsidRPr="00C647FC" w:rsidRDefault="008B28AA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828FEC" w14:textId="77777777" w:rsidR="00040C22" w:rsidRPr="00C647FC" w:rsidRDefault="00040C22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83EBA" w14:textId="21EAAF34" w:rsidR="00040C22" w:rsidRPr="00C647FC" w:rsidRDefault="008B28AA" w:rsidP="00E10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16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336,79</w:t>
            </w:r>
            <w:r w:rsidR="0019168F" w:rsidRPr="001916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29AD8934" w14:textId="75955FDF" w:rsidR="00F17A2E" w:rsidRPr="00C647FC" w:rsidRDefault="00F17A2E" w:rsidP="00E10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p w14:paraId="6E63B45B" w14:textId="3B087C1C" w:rsidR="008A7E79" w:rsidRPr="00C647FC" w:rsidRDefault="00B5144C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C647FC">
        <w:rPr>
          <w:rFonts w:asciiTheme="majorBidi" w:hAnsiTheme="majorBidi" w:cstheme="majorBidi" w:hint="cs"/>
          <w:sz w:val="30"/>
          <w:szCs w:val="30"/>
          <w:cs/>
          <w:lang w:val="en-US"/>
        </w:rPr>
        <w:t>ภ</w:t>
      </w:r>
      <w:r w:rsidR="00F5517F" w:rsidRPr="00C647FC">
        <w:rPr>
          <w:rFonts w:asciiTheme="majorBidi" w:hAnsiTheme="majorBidi" w:cstheme="majorBidi"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14:paraId="020B0158" w14:textId="76EEB78E" w:rsidR="001D4306" w:rsidRPr="00E108E9" w:rsidRDefault="001D4306" w:rsidP="00E10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tbl>
      <w:tblPr>
        <w:tblW w:w="9135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91"/>
        <w:gridCol w:w="954"/>
        <w:gridCol w:w="1260"/>
        <w:gridCol w:w="270"/>
        <w:gridCol w:w="1260"/>
      </w:tblGrid>
      <w:tr w:rsidR="00350C07" w:rsidRPr="00C647FC" w14:paraId="5F6E10AE" w14:textId="77777777" w:rsidTr="00E108E9">
        <w:trPr>
          <w:cantSplit/>
          <w:tblHeader/>
        </w:trPr>
        <w:tc>
          <w:tcPr>
            <w:tcW w:w="5391" w:type="dxa"/>
          </w:tcPr>
          <w:p w14:paraId="03B208BC" w14:textId="05117D69" w:rsidR="00350C07" w:rsidRPr="00C647FC" w:rsidRDefault="00B943D0" w:rsidP="00B943D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D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FE3D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0 </w:t>
            </w:r>
            <w:r w:rsidRPr="00FE3D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ิถุนายน</w:t>
            </w:r>
            <w:r w:rsidRPr="00FE3D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FE3D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54" w:type="dxa"/>
          </w:tcPr>
          <w:p w14:paraId="6005B99C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6AE810B" w14:textId="48B10862" w:rsidR="00350C07" w:rsidRPr="00C647FC" w:rsidRDefault="00350C07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F9967FF" w14:textId="77777777" w:rsidR="00350C07" w:rsidRPr="00C647FC" w:rsidRDefault="00350C07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B379C25" w14:textId="45EA4DA2" w:rsidR="00350C07" w:rsidRPr="00C647FC" w:rsidRDefault="00350C07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50C07" w:rsidRPr="00C647FC" w14:paraId="6D5F370A" w14:textId="77777777" w:rsidTr="00E108E9">
        <w:trPr>
          <w:cantSplit/>
          <w:tblHeader/>
        </w:trPr>
        <w:tc>
          <w:tcPr>
            <w:tcW w:w="5391" w:type="dxa"/>
          </w:tcPr>
          <w:p w14:paraId="1C82C9DD" w14:textId="77777777" w:rsidR="00350C07" w:rsidRPr="00C647FC" w:rsidRDefault="00350C07" w:rsidP="00C647F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6086F747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4C95063" w14:textId="4A9B6AD9" w:rsidR="00350C07" w:rsidRPr="00C647FC" w:rsidRDefault="00350C07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1DA787" w14:textId="77777777" w:rsidR="00350C07" w:rsidRPr="00C647FC" w:rsidRDefault="00350C07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EB0BD69" w14:textId="2E03B752" w:rsidR="00350C07" w:rsidRPr="00C647FC" w:rsidRDefault="00B943D0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350C07" w:rsidRPr="00C647FC" w14:paraId="418AFDD6" w14:textId="77777777" w:rsidTr="00E108E9">
        <w:trPr>
          <w:cantSplit/>
        </w:trPr>
        <w:tc>
          <w:tcPr>
            <w:tcW w:w="5391" w:type="dxa"/>
          </w:tcPr>
          <w:p w14:paraId="50010A1C" w14:textId="77777777" w:rsidR="00350C07" w:rsidRPr="00C647FC" w:rsidRDefault="00350C07" w:rsidP="00C647F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54" w:type="dxa"/>
          </w:tcPr>
          <w:p w14:paraId="52EDAEC2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563979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DE78723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6381BAF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50C07" w:rsidRPr="00C647FC" w14:paraId="57A5B0DB" w14:textId="77777777" w:rsidTr="00E108E9">
        <w:trPr>
          <w:cantSplit/>
        </w:trPr>
        <w:tc>
          <w:tcPr>
            <w:tcW w:w="5391" w:type="dxa"/>
          </w:tcPr>
          <w:p w14:paraId="0C38DEDA" w14:textId="77777777" w:rsidR="00350C07" w:rsidRPr="00C647FC" w:rsidRDefault="00350C07" w:rsidP="00C647F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54" w:type="dxa"/>
          </w:tcPr>
          <w:p w14:paraId="7CC9F814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B3F21E1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03B670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97AD0B6" w14:textId="2F1289C0" w:rsidR="00350C07" w:rsidRPr="00C647FC" w:rsidRDefault="00DD3561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19,907</w:t>
            </w:r>
          </w:p>
        </w:tc>
      </w:tr>
      <w:tr w:rsidR="00350C07" w:rsidRPr="00C647FC" w14:paraId="453A4906" w14:textId="77777777" w:rsidTr="00E108E9">
        <w:trPr>
          <w:cantSplit/>
        </w:trPr>
        <w:tc>
          <w:tcPr>
            <w:tcW w:w="5391" w:type="dxa"/>
          </w:tcPr>
          <w:p w14:paraId="0A7E9A21" w14:textId="77777777" w:rsidR="00350C07" w:rsidRPr="00C647FC" w:rsidRDefault="00350C07" w:rsidP="00C647F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54" w:type="dxa"/>
          </w:tcPr>
          <w:p w14:paraId="35EB8BED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863D5D2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0EA126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148E9B2" w14:textId="13220E17" w:rsidR="00350C07" w:rsidRPr="00C647FC" w:rsidRDefault="00DD3561" w:rsidP="00DD35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722</w:t>
            </w:r>
          </w:p>
        </w:tc>
      </w:tr>
      <w:tr w:rsidR="00350C07" w:rsidRPr="00C647FC" w14:paraId="05CED4B4" w14:textId="77777777" w:rsidTr="00E108E9">
        <w:trPr>
          <w:cantSplit/>
        </w:trPr>
        <w:tc>
          <w:tcPr>
            <w:tcW w:w="5391" w:type="dxa"/>
          </w:tcPr>
          <w:p w14:paraId="68105294" w14:textId="5DE47624" w:rsidR="00350C07" w:rsidRPr="00C647FC" w:rsidRDefault="00350C07" w:rsidP="00C647F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954" w:type="dxa"/>
          </w:tcPr>
          <w:p w14:paraId="553CEB14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D134D03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7E3167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C39F091" w14:textId="78FC96F6" w:rsidR="00350C07" w:rsidRPr="00C647FC" w:rsidRDefault="00DD3561" w:rsidP="00DD3561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620</w:t>
            </w:r>
          </w:p>
        </w:tc>
      </w:tr>
      <w:tr w:rsidR="00350C07" w:rsidRPr="00C647FC" w14:paraId="272BDD68" w14:textId="77777777" w:rsidTr="00E108E9">
        <w:trPr>
          <w:cantSplit/>
        </w:trPr>
        <w:tc>
          <w:tcPr>
            <w:tcW w:w="5391" w:type="dxa"/>
          </w:tcPr>
          <w:p w14:paraId="6AC2B1C3" w14:textId="77777777" w:rsidR="00350C07" w:rsidRPr="00C647FC" w:rsidRDefault="00350C07" w:rsidP="00C647F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14:paraId="4A2A84C5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3447DD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CB5E25E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BA1E5E" w14:textId="2F274E07" w:rsidR="00350C07" w:rsidRPr="00C647FC" w:rsidRDefault="00DD3561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</w:t>
            </w:r>
            <w:r w:rsidR="00E108E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</w:t>
            </w:r>
            <w:r w:rsidR="00C5014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</w:tr>
    </w:tbl>
    <w:p w14:paraId="5A93EE88" w14:textId="604CFE5B" w:rsidR="00B5144C" w:rsidRPr="00EF1EDC" w:rsidRDefault="00B5144C" w:rsidP="00E10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8"/>
          <w:szCs w:val="8"/>
        </w:rPr>
      </w:pPr>
    </w:p>
    <w:tbl>
      <w:tblPr>
        <w:tblW w:w="9135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91"/>
        <w:gridCol w:w="954"/>
        <w:gridCol w:w="1260"/>
        <w:gridCol w:w="270"/>
        <w:gridCol w:w="1260"/>
      </w:tblGrid>
      <w:tr w:rsidR="00E108E9" w:rsidRPr="00C95781" w14:paraId="3F561CB6" w14:textId="77777777" w:rsidTr="00263940">
        <w:trPr>
          <w:cantSplit/>
          <w:tblHeader/>
        </w:trPr>
        <w:tc>
          <w:tcPr>
            <w:tcW w:w="5391" w:type="dxa"/>
          </w:tcPr>
          <w:p w14:paraId="5CE5F952" w14:textId="28489E3E" w:rsidR="00E108E9" w:rsidRPr="00C95781" w:rsidRDefault="00E108E9" w:rsidP="00E108E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E3D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ณ วันที่ </w:t>
            </w:r>
            <w:r w:rsidRPr="00FE3D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0 </w:t>
            </w:r>
            <w:r w:rsidRPr="00FE3D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ิถุนายน</w:t>
            </w:r>
            <w:r w:rsidRPr="00FE3D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FE3D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54" w:type="dxa"/>
          </w:tcPr>
          <w:p w14:paraId="7D9AB433" w14:textId="77777777" w:rsidR="00E108E9" w:rsidRPr="00C95781" w:rsidRDefault="00E108E9" w:rsidP="00E108E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2FFFA92" w14:textId="77777777" w:rsidR="00E108E9" w:rsidRPr="00C95781" w:rsidRDefault="00E108E9" w:rsidP="00E10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3C7833" w14:textId="77777777" w:rsidR="00E108E9" w:rsidRPr="00C95781" w:rsidRDefault="00E108E9" w:rsidP="00E10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DC091B" w14:textId="77777777" w:rsidR="00E108E9" w:rsidRPr="00C95781" w:rsidRDefault="00E108E9" w:rsidP="00E10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108E9" w:rsidRPr="00C95781" w14:paraId="645DAAC2" w14:textId="77777777" w:rsidTr="00263940">
        <w:trPr>
          <w:cantSplit/>
          <w:tblHeader/>
        </w:trPr>
        <w:tc>
          <w:tcPr>
            <w:tcW w:w="5391" w:type="dxa"/>
          </w:tcPr>
          <w:p w14:paraId="7727A157" w14:textId="77777777" w:rsidR="00E108E9" w:rsidRPr="00C95781" w:rsidRDefault="00E108E9" w:rsidP="00E108E9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6657D98" w14:textId="77777777" w:rsidR="00E108E9" w:rsidRPr="00C95781" w:rsidRDefault="00E108E9" w:rsidP="00E108E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E900BDB" w14:textId="5526791B" w:rsidR="00E108E9" w:rsidRPr="00C95781" w:rsidRDefault="00E108E9" w:rsidP="00E10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23B005" w14:textId="77777777" w:rsidR="00E108E9" w:rsidRPr="00C95781" w:rsidRDefault="00E108E9" w:rsidP="00E10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F247306" w14:textId="36925F8E" w:rsidR="00E108E9" w:rsidRPr="00C95781" w:rsidRDefault="00E108E9" w:rsidP="00E10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9578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95781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E108E9" w:rsidRPr="00C95781" w14:paraId="290A0E39" w14:textId="77777777" w:rsidTr="00263940">
        <w:trPr>
          <w:cantSplit/>
        </w:trPr>
        <w:tc>
          <w:tcPr>
            <w:tcW w:w="5391" w:type="dxa"/>
          </w:tcPr>
          <w:p w14:paraId="27FABD33" w14:textId="77777777" w:rsidR="00E108E9" w:rsidRPr="00C95781" w:rsidRDefault="00E108E9" w:rsidP="00E108E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54" w:type="dxa"/>
          </w:tcPr>
          <w:p w14:paraId="59390400" w14:textId="77777777" w:rsidR="00E108E9" w:rsidRPr="00C95781" w:rsidRDefault="00E108E9" w:rsidP="00E108E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5B4FDC" w14:textId="77777777" w:rsidR="00E108E9" w:rsidRPr="00C95781" w:rsidRDefault="00E108E9" w:rsidP="00E108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139F48" w14:textId="77777777" w:rsidR="00E108E9" w:rsidRPr="00C95781" w:rsidRDefault="00E108E9" w:rsidP="00E108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D290CF" w14:textId="77777777" w:rsidR="00E108E9" w:rsidRPr="00C95781" w:rsidRDefault="00E108E9" w:rsidP="00E108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108E9" w:rsidRPr="00C95781" w14:paraId="7E9D1C2E" w14:textId="77777777" w:rsidTr="00DD3561">
        <w:trPr>
          <w:cantSplit/>
        </w:trPr>
        <w:tc>
          <w:tcPr>
            <w:tcW w:w="5391" w:type="dxa"/>
          </w:tcPr>
          <w:p w14:paraId="01D05CF4" w14:textId="77777777" w:rsidR="00E108E9" w:rsidRPr="00C95781" w:rsidRDefault="00E108E9" w:rsidP="00E108E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54" w:type="dxa"/>
          </w:tcPr>
          <w:p w14:paraId="318ABD1E" w14:textId="77777777" w:rsidR="00E108E9" w:rsidRPr="00C95781" w:rsidRDefault="00E108E9" w:rsidP="00E108E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285FA23" w14:textId="77777777" w:rsidR="00E108E9" w:rsidRPr="00C95781" w:rsidRDefault="00E108E9" w:rsidP="00E108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8D9D576" w14:textId="77777777" w:rsidR="00E108E9" w:rsidRPr="00C95781" w:rsidRDefault="00E108E9" w:rsidP="00E108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7DEEFAA" w14:textId="76A094E1" w:rsidR="00E108E9" w:rsidRPr="00C95781" w:rsidRDefault="00E108E9" w:rsidP="00E108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1,189</w:t>
            </w:r>
          </w:p>
        </w:tc>
      </w:tr>
      <w:tr w:rsidR="00E108E9" w:rsidRPr="00C95781" w14:paraId="67ADEF49" w14:textId="77777777" w:rsidTr="00DD3561">
        <w:trPr>
          <w:cantSplit/>
        </w:trPr>
        <w:tc>
          <w:tcPr>
            <w:tcW w:w="5391" w:type="dxa"/>
          </w:tcPr>
          <w:p w14:paraId="6C4EFF3A" w14:textId="77777777" w:rsidR="00E108E9" w:rsidRPr="00C95781" w:rsidRDefault="00E108E9" w:rsidP="00E108E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ภาระผูกพันตามสัญญาการมีสิทธิในการใช้ซอฟต์แวร์</w:t>
            </w:r>
          </w:p>
        </w:tc>
        <w:tc>
          <w:tcPr>
            <w:tcW w:w="954" w:type="dxa"/>
          </w:tcPr>
          <w:p w14:paraId="2DA25147" w14:textId="77777777" w:rsidR="00E108E9" w:rsidRPr="00C95781" w:rsidRDefault="00E108E9" w:rsidP="00E108E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714D859" w14:textId="77777777" w:rsidR="00E108E9" w:rsidRPr="00C95781" w:rsidRDefault="00E108E9" w:rsidP="00E108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BCBA15" w14:textId="77777777" w:rsidR="00E108E9" w:rsidRPr="00C95781" w:rsidRDefault="00E108E9" w:rsidP="00E108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43B72C0" w14:textId="34585B98" w:rsidR="00E108E9" w:rsidRPr="00C95781" w:rsidRDefault="00864CC2" w:rsidP="00E108E9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E108E9">
              <w:rPr>
                <w:rFonts w:ascii="Angsana New" w:hAnsi="Angsana New"/>
                <w:sz w:val="30"/>
                <w:szCs w:val="30"/>
                <w:lang w:val="en-US" w:bidi="th-TH"/>
              </w:rPr>
              <w:t>,420</w:t>
            </w:r>
          </w:p>
        </w:tc>
      </w:tr>
      <w:tr w:rsidR="00E108E9" w:rsidRPr="00C95781" w14:paraId="419C31C7" w14:textId="77777777" w:rsidTr="00DD3561">
        <w:trPr>
          <w:cantSplit/>
        </w:trPr>
        <w:tc>
          <w:tcPr>
            <w:tcW w:w="5391" w:type="dxa"/>
          </w:tcPr>
          <w:p w14:paraId="16C1C4EC" w14:textId="77777777" w:rsidR="00E108E9" w:rsidRPr="00C95781" w:rsidRDefault="00E108E9" w:rsidP="00E108E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54" w:type="dxa"/>
          </w:tcPr>
          <w:p w14:paraId="22AC5FD0" w14:textId="77777777" w:rsidR="00E108E9" w:rsidRPr="00C95781" w:rsidRDefault="00E108E9" w:rsidP="00E108E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9E46C61" w14:textId="77777777" w:rsidR="00E108E9" w:rsidRPr="00C95781" w:rsidRDefault="00E108E9" w:rsidP="00E108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B1E9975" w14:textId="77777777" w:rsidR="00E108E9" w:rsidRPr="00C95781" w:rsidRDefault="00E108E9" w:rsidP="00E108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FF1FDA3" w14:textId="30E8F461" w:rsidR="00E108E9" w:rsidRPr="00C95781" w:rsidRDefault="00E108E9" w:rsidP="00E108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66,713</w:t>
            </w:r>
          </w:p>
        </w:tc>
      </w:tr>
      <w:tr w:rsidR="00E108E9" w:rsidRPr="00C95781" w14:paraId="29425D3E" w14:textId="77777777" w:rsidTr="002576E8">
        <w:trPr>
          <w:cantSplit/>
        </w:trPr>
        <w:tc>
          <w:tcPr>
            <w:tcW w:w="5391" w:type="dxa"/>
          </w:tcPr>
          <w:p w14:paraId="202E77C9" w14:textId="77777777" w:rsidR="00E108E9" w:rsidRPr="00C95781" w:rsidRDefault="00E108E9" w:rsidP="00E108E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54" w:type="dxa"/>
          </w:tcPr>
          <w:p w14:paraId="31B6215A" w14:textId="77777777" w:rsidR="00E108E9" w:rsidRPr="00C95781" w:rsidRDefault="00E108E9" w:rsidP="00E108E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32A508A" w14:textId="77777777" w:rsidR="00E108E9" w:rsidRPr="00C95781" w:rsidRDefault="00E108E9" w:rsidP="00E108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60859C" w14:textId="77777777" w:rsidR="00E108E9" w:rsidRPr="00C95781" w:rsidRDefault="00E108E9" w:rsidP="00E108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6F2BCD1" w14:textId="603646DF" w:rsidR="00E108E9" w:rsidRPr="00C95781" w:rsidRDefault="00E108E9" w:rsidP="00E108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3,373</w:t>
            </w:r>
          </w:p>
        </w:tc>
      </w:tr>
      <w:tr w:rsidR="00E108E9" w:rsidRPr="00C95781" w14:paraId="5C54FDCD" w14:textId="77777777" w:rsidTr="000C77BD">
        <w:trPr>
          <w:cantSplit/>
          <w:trHeight w:val="244"/>
        </w:trPr>
        <w:tc>
          <w:tcPr>
            <w:tcW w:w="5391" w:type="dxa"/>
          </w:tcPr>
          <w:p w14:paraId="71FFD9A7" w14:textId="77777777" w:rsidR="00E108E9" w:rsidRPr="00C95781" w:rsidRDefault="00E108E9" w:rsidP="00E108E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14:paraId="7F4DDC77" w14:textId="77777777" w:rsidR="00E108E9" w:rsidRPr="00C95781" w:rsidRDefault="00E108E9" w:rsidP="00E108E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90FCAB9" w14:textId="77777777" w:rsidR="00E108E9" w:rsidRPr="00C95781" w:rsidRDefault="00E108E9" w:rsidP="00E108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DE10109" w14:textId="77777777" w:rsidR="00E108E9" w:rsidRPr="00C95781" w:rsidRDefault="00E108E9" w:rsidP="00E108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18A56" w14:textId="775E84AF" w:rsidR="00E108E9" w:rsidRPr="00C95781" w:rsidRDefault="00E108E9" w:rsidP="00E108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864C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,695</w:t>
            </w:r>
          </w:p>
        </w:tc>
      </w:tr>
    </w:tbl>
    <w:p w14:paraId="3F2D2BF8" w14:textId="77777777" w:rsidR="00B5144C" w:rsidRDefault="00B5144C" w:rsidP="00161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72F6F3E" w14:textId="1DB8AB17" w:rsidR="00211716" w:rsidRDefault="000D5CC2" w:rsidP="00211716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AD75DA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เหตุการณ์ภายหลังรอบระยะเวลารายงาน</w:t>
      </w:r>
    </w:p>
    <w:p w14:paraId="50884667" w14:textId="77777777" w:rsidR="00211716" w:rsidRPr="00211716" w:rsidRDefault="00211716" w:rsidP="00211716">
      <w:pPr>
        <w:rPr>
          <w:lang w:val="x-none" w:eastAsia="x-none"/>
        </w:rPr>
      </w:pPr>
    </w:p>
    <w:p w14:paraId="692DB7EE" w14:textId="2162EBC0" w:rsidR="00211716" w:rsidRDefault="00211716" w:rsidP="002117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1716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211716">
        <w:rPr>
          <w:rFonts w:asciiTheme="majorBidi" w:hAnsiTheme="majorBidi" w:cstheme="majorBidi"/>
          <w:sz w:val="30"/>
          <w:szCs w:val="30"/>
        </w:rPr>
        <w:t xml:space="preserve">5 </w:t>
      </w:r>
      <w:r w:rsidRPr="00211716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211716">
        <w:rPr>
          <w:rFonts w:asciiTheme="majorBidi" w:hAnsiTheme="majorBidi" w:cstheme="majorBidi"/>
          <w:sz w:val="30"/>
          <w:szCs w:val="30"/>
        </w:rPr>
        <w:t xml:space="preserve">2566 </w:t>
      </w:r>
      <w:r w:rsidRPr="00211716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บริษัทได้จดทะเบียนเพิ่มทุนชำระแล้วจำนวน </w:t>
      </w:r>
      <w:r w:rsidRPr="00211716">
        <w:rPr>
          <w:rFonts w:asciiTheme="majorBidi" w:hAnsiTheme="majorBidi" w:cstheme="majorBidi"/>
          <w:sz w:val="30"/>
          <w:szCs w:val="30"/>
        </w:rPr>
        <w:t xml:space="preserve">602,475 </w:t>
      </w:r>
      <w:r w:rsidRPr="00211716">
        <w:rPr>
          <w:rFonts w:asciiTheme="majorBidi" w:hAnsiTheme="majorBidi" w:cstheme="majorBidi" w:hint="cs"/>
          <w:sz w:val="30"/>
          <w:szCs w:val="30"/>
          <w:cs/>
        </w:rPr>
        <w:t xml:space="preserve">บาท เพื่อรองรับการใช้สิทธิในการแปลงสภาพใบสำคัญแสดงสิทธิ จำนวน </w:t>
      </w:r>
      <w:r w:rsidRPr="00211716">
        <w:rPr>
          <w:rFonts w:asciiTheme="majorBidi" w:hAnsiTheme="majorBidi" w:cstheme="majorBidi"/>
          <w:sz w:val="30"/>
          <w:szCs w:val="30"/>
        </w:rPr>
        <w:t xml:space="preserve">1,204,950 </w:t>
      </w:r>
      <w:r w:rsidRPr="00211716">
        <w:rPr>
          <w:rFonts w:asciiTheme="majorBidi" w:hAnsiTheme="majorBidi" w:cstheme="majorBidi" w:hint="cs"/>
          <w:sz w:val="30"/>
          <w:szCs w:val="30"/>
          <w:cs/>
        </w:rPr>
        <w:t xml:space="preserve">หน่วย เป็นหุ้นสามัญ </w:t>
      </w:r>
      <w:r w:rsidRPr="00211716">
        <w:rPr>
          <w:rFonts w:asciiTheme="majorBidi" w:hAnsiTheme="majorBidi" w:cstheme="majorBidi"/>
          <w:sz w:val="30"/>
          <w:szCs w:val="30"/>
        </w:rPr>
        <w:t>1,204,950</w:t>
      </w:r>
      <w:r w:rsidRPr="00211716">
        <w:rPr>
          <w:rFonts w:asciiTheme="majorBidi" w:hAnsiTheme="majorBidi" w:cstheme="majorBidi" w:hint="cs"/>
          <w:sz w:val="30"/>
          <w:szCs w:val="30"/>
          <w:cs/>
        </w:rPr>
        <w:t xml:space="preserve"> หุ้น โดยมีมูลค่าหุ้นที่ตราไว้</w:t>
      </w:r>
      <w:r w:rsidRPr="00211716">
        <w:rPr>
          <w:rFonts w:asciiTheme="majorBidi" w:hAnsiTheme="majorBidi" w:cstheme="majorBidi"/>
          <w:sz w:val="30"/>
          <w:szCs w:val="30"/>
        </w:rPr>
        <w:br/>
      </w:r>
      <w:r w:rsidRPr="00211716">
        <w:rPr>
          <w:rFonts w:asciiTheme="majorBidi" w:hAnsiTheme="majorBidi" w:cstheme="majorBidi" w:hint="cs"/>
          <w:sz w:val="30"/>
          <w:szCs w:val="30"/>
          <w:cs/>
        </w:rPr>
        <w:t xml:space="preserve">หุ้นละ </w:t>
      </w:r>
      <w:r w:rsidRPr="00211716">
        <w:rPr>
          <w:rFonts w:asciiTheme="majorBidi" w:hAnsiTheme="majorBidi" w:cstheme="majorBidi"/>
          <w:sz w:val="30"/>
          <w:szCs w:val="30"/>
        </w:rPr>
        <w:t xml:space="preserve">0.5 </w:t>
      </w:r>
      <w:r w:rsidRPr="00211716">
        <w:rPr>
          <w:rFonts w:asciiTheme="majorBidi" w:hAnsiTheme="majorBidi" w:cstheme="majorBidi" w:hint="cs"/>
          <w:sz w:val="30"/>
          <w:szCs w:val="30"/>
          <w:cs/>
        </w:rPr>
        <w:t xml:space="preserve">บาท โดยบริษัทได้รับชำระเงินค่าหุ้นล่วงหน้าแล้วในเดือนมิถุนายน </w:t>
      </w:r>
      <w:r w:rsidRPr="00211716">
        <w:rPr>
          <w:rFonts w:asciiTheme="majorBidi" w:hAnsiTheme="majorBidi" w:cstheme="majorBidi"/>
          <w:sz w:val="30"/>
          <w:szCs w:val="30"/>
        </w:rPr>
        <w:t xml:space="preserve">2566 </w:t>
      </w:r>
      <w:r w:rsidRPr="00211716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Pr="00211716">
        <w:rPr>
          <w:rFonts w:asciiTheme="majorBidi" w:hAnsiTheme="majorBidi" w:cstheme="majorBidi"/>
          <w:sz w:val="30"/>
          <w:szCs w:val="30"/>
        </w:rPr>
        <w:t xml:space="preserve">9.64 </w:t>
      </w:r>
      <w:r w:rsidRPr="00211716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6AFAFAD7" w14:textId="3975FEFF" w:rsidR="00047B49" w:rsidRDefault="00047B49" w:rsidP="002117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C43DE5" w14:textId="41025619" w:rsidR="00047B49" w:rsidRPr="002236A6" w:rsidRDefault="002236A6" w:rsidP="002236A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8460C8">
        <w:rPr>
          <w:rFonts w:asciiTheme="majorBidi" w:hAnsiTheme="majorBidi" w:cstheme="majorBidi"/>
          <w:sz w:val="30"/>
          <w:szCs w:val="30"/>
        </w:rPr>
        <w:t>15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ส</w:t>
      </w:r>
      <w:r w:rsidR="00ED711B">
        <w:rPr>
          <w:rFonts w:asciiTheme="majorBidi" w:hAnsiTheme="majorBidi" w:cstheme="majorBidi" w:hint="cs"/>
          <w:sz w:val="30"/>
          <w:szCs w:val="30"/>
          <w:cs/>
        </w:rPr>
        <w:t>ิ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งหาคม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คณะกรรมการบริษัทมีมติอนุมัติการจัดสรรกำไรจาก</w:t>
      </w:r>
      <w:r w:rsidRPr="00EF1ED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ผลการดำเนินงานระหว่างวันที่ </w:t>
      </w:r>
      <w:r w:rsidRPr="00EF1EDC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EF1ED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Pr="00EF1EDC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EF1ED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ถึงวันที่ </w:t>
      </w:r>
      <w:r w:rsidRPr="00EF1EDC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EF1ED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มิถุนายน </w:t>
      </w:r>
      <w:r w:rsidRPr="00EF1EDC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EF1ED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เป็นเงินปันผลระหว่างกาลในอัตราหุ้นละ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0.358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เป็นเงินทั้งสิ้น </w:t>
      </w:r>
      <w:r>
        <w:rPr>
          <w:rFonts w:asciiTheme="majorBidi" w:hAnsiTheme="majorBidi" w:cstheme="majorBidi"/>
          <w:sz w:val="30"/>
          <w:szCs w:val="30"/>
        </w:rPr>
        <w:t xml:space="preserve">152.80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เงินปันผลดังกล่าวจะจ่ายให้แก่ผู้ถือหุ้นในเดือนกันยายน </w:t>
      </w:r>
      <w:r>
        <w:rPr>
          <w:rFonts w:asciiTheme="majorBidi" w:hAnsiTheme="majorBidi" w:cstheme="majorBidi"/>
          <w:sz w:val="30"/>
          <w:szCs w:val="30"/>
        </w:rPr>
        <w:t>2566</w:t>
      </w:r>
    </w:p>
    <w:p w14:paraId="588199B6" w14:textId="77777777" w:rsidR="00033E05" w:rsidRPr="00F85496" w:rsidRDefault="00033E05" w:rsidP="00211716">
      <w:pPr>
        <w:rPr>
          <w:cs/>
          <w:lang w:eastAsia="x-none"/>
        </w:rPr>
        <w:sectPr w:rsidR="00033E05" w:rsidRPr="00F85496" w:rsidSect="00C34CE9">
          <w:pgSz w:w="11909" w:h="16834" w:code="9"/>
          <w:pgMar w:top="691" w:right="1152" w:bottom="576" w:left="1152" w:header="720" w:footer="720" w:gutter="0"/>
          <w:cols w:space="720"/>
        </w:sectPr>
      </w:pPr>
    </w:p>
    <w:p w14:paraId="6F7B7507" w14:textId="77777777" w:rsidR="00211716" w:rsidRPr="00D46AA2" w:rsidRDefault="00211716" w:rsidP="0021171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D46AA2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3622AE71" w14:textId="77777777" w:rsidR="00211716" w:rsidRDefault="00211716" w:rsidP="00211716">
      <w:pPr>
        <w:spacing w:line="120" w:lineRule="auto"/>
        <w:ind w:left="547" w:right="72"/>
        <w:jc w:val="thaiDistribute"/>
        <w:rPr>
          <w:rFonts w:ascii="Angsana New" w:eastAsia="Cordia New" w:hAnsi="Angsana New"/>
          <w:sz w:val="30"/>
          <w:szCs w:val="30"/>
        </w:rPr>
      </w:pPr>
    </w:p>
    <w:p w14:paraId="1A78D6E6" w14:textId="1B9003BF" w:rsidR="00211716" w:rsidRDefault="00211716" w:rsidP="00211716">
      <w:pPr>
        <w:ind w:left="540" w:right="65"/>
        <w:jc w:val="thaiDistribute"/>
        <w:rPr>
          <w:rFonts w:ascii="Angsana New" w:eastAsia="Cordia New" w:hAnsi="Angsana New"/>
          <w:sz w:val="30"/>
          <w:szCs w:val="30"/>
        </w:rPr>
      </w:pPr>
      <w:r w:rsidRPr="00623300">
        <w:rPr>
          <w:rFonts w:ascii="Angsana New" w:eastAsia="Cordia New" w:hAnsi="Angsana New" w:hint="cs"/>
          <w:sz w:val="30"/>
          <w:szCs w:val="30"/>
          <w:cs/>
        </w:rPr>
        <w:t>รายการบางรายการใน</w:t>
      </w:r>
      <w:r w:rsidR="00447110" w:rsidRPr="00447110">
        <w:rPr>
          <w:rFonts w:ascii="Angsana New" w:eastAsia="Cordia New" w:hAnsi="Angsana New"/>
          <w:sz w:val="30"/>
          <w:szCs w:val="30"/>
          <w:cs/>
        </w:rPr>
        <w:t xml:space="preserve">งบแสดงฐานะการเงิน ณ วันที่ </w:t>
      </w:r>
      <w:r w:rsidR="00447110">
        <w:rPr>
          <w:rFonts w:ascii="Angsana New" w:eastAsia="Cordia New" w:hAnsi="Angsana New"/>
          <w:sz w:val="30"/>
          <w:szCs w:val="30"/>
        </w:rPr>
        <w:t>30</w:t>
      </w:r>
      <w:r w:rsidR="00447110" w:rsidRPr="00447110">
        <w:rPr>
          <w:rFonts w:ascii="Angsana New" w:eastAsia="Cordia New" w:hAnsi="Angsana New"/>
          <w:sz w:val="30"/>
          <w:szCs w:val="30"/>
          <w:cs/>
        </w:rPr>
        <w:t xml:space="preserve"> มิถุนายน</w:t>
      </w:r>
      <w:r w:rsidR="00447110">
        <w:rPr>
          <w:rFonts w:ascii="Angsana New" w:eastAsia="Cordia New" w:hAnsi="Angsana New"/>
          <w:sz w:val="30"/>
          <w:szCs w:val="30"/>
        </w:rPr>
        <w:t xml:space="preserve"> 2565</w:t>
      </w:r>
      <w:r w:rsidR="00447110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Pr="00623300">
        <w:rPr>
          <w:rFonts w:ascii="Angsana New" w:eastAsia="Cordia New" w:hAnsi="Angsana New" w:hint="cs"/>
          <w:sz w:val="30"/>
          <w:szCs w:val="30"/>
          <w:cs/>
        </w:rPr>
        <w:t>ได้มีการจัดประเภทรายการใหม่เพื่อให้สอดคล้องกับ</w:t>
      </w:r>
      <w:r w:rsidR="00447110" w:rsidRPr="00447110">
        <w:rPr>
          <w:rFonts w:ascii="Angsana New" w:eastAsia="Cordia New" w:hAnsi="Angsana New"/>
          <w:sz w:val="30"/>
          <w:szCs w:val="30"/>
          <w:cs/>
        </w:rPr>
        <w:t xml:space="preserve">งบแสดงฐานะการเงิน ณ วันที่ </w:t>
      </w:r>
      <w:r w:rsidR="00447110">
        <w:rPr>
          <w:rFonts w:ascii="Angsana New" w:eastAsia="Cordia New" w:hAnsi="Angsana New"/>
          <w:sz w:val="30"/>
          <w:szCs w:val="30"/>
        </w:rPr>
        <w:t>30</w:t>
      </w:r>
      <w:r w:rsidR="00447110" w:rsidRPr="00447110">
        <w:rPr>
          <w:rFonts w:ascii="Angsana New" w:eastAsia="Cordia New" w:hAnsi="Angsana New"/>
          <w:sz w:val="30"/>
          <w:szCs w:val="30"/>
          <w:cs/>
        </w:rPr>
        <w:t xml:space="preserve"> มิถุนายน</w:t>
      </w:r>
      <w:r w:rsidR="00447110">
        <w:rPr>
          <w:rFonts w:ascii="Angsana New" w:eastAsia="Cordia New" w:hAnsi="Angsana New"/>
          <w:sz w:val="30"/>
          <w:szCs w:val="30"/>
        </w:rPr>
        <w:t xml:space="preserve"> 2566</w:t>
      </w:r>
      <w:r w:rsidR="00447110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Pr="00623300">
        <w:rPr>
          <w:rFonts w:ascii="Angsana New" w:eastAsia="Cordia New" w:hAnsi="Angsana New" w:hint="cs"/>
          <w:sz w:val="30"/>
          <w:szCs w:val="30"/>
          <w:cs/>
        </w:rPr>
        <w:t>ดังนี้</w:t>
      </w:r>
    </w:p>
    <w:p w14:paraId="3C4951B1" w14:textId="77777777" w:rsidR="00211716" w:rsidRPr="00623300" w:rsidRDefault="00211716" w:rsidP="00211716">
      <w:pPr>
        <w:ind w:left="540" w:right="65"/>
        <w:jc w:val="thaiDistribute"/>
        <w:rPr>
          <w:rFonts w:ascii="Angsana New" w:eastAsia="Cordia New" w:hAnsi="Angsana New"/>
          <w:sz w:val="30"/>
          <w:szCs w:val="30"/>
        </w:rPr>
      </w:pPr>
    </w:p>
    <w:tbl>
      <w:tblPr>
        <w:tblStyle w:val="TableGrid"/>
        <w:tblW w:w="0" w:type="auto"/>
        <w:tblInd w:w="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1518"/>
        <w:gridCol w:w="248"/>
        <w:gridCol w:w="1518"/>
        <w:gridCol w:w="272"/>
        <w:gridCol w:w="1519"/>
      </w:tblGrid>
      <w:tr w:rsidR="00211716" w:rsidRPr="0025792C" w14:paraId="137D626E" w14:textId="77777777" w:rsidTr="002502E7">
        <w:tc>
          <w:tcPr>
            <w:tcW w:w="3915" w:type="dxa"/>
          </w:tcPr>
          <w:p w14:paraId="4A9A5607" w14:textId="77777777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18" w:type="dxa"/>
          </w:tcPr>
          <w:p w14:paraId="1DE32C67" w14:textId="77777777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25792C">
              <w:rPr>
                <w:rFonts w:ascii="Angsana New" w:eastAsia="Cordia New" w:hAnsi="Angsana New" w:hint="cs"/>
                <w:sz w:val="30"/>
                <w:szCs w:val="30"/>
                <w:cs/>
              </w:rPr>
              <w:t>ก่อนการจัด</w:t>
            </w:r>
          </w:p>
          <w:p w14:paraId="2F2B2770" w14:textId="77777777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25792C">
              <w:rPr>
                <w:rFonts w:ascii="Angsana New" w:eastAsia="Cordia New" w:hAnsi="Angsana New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48" w:type="dxa"/>
          </w:tcPr>
          <w:p w14:paraId="2594BA1F" w14:textId="77777777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18" w:type="dxa"/>
          </w:tcPr>
          <w:p w14:paraId="55B50736" w14:textId="77777777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25792C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การจัด</w:t>
            </w:r>
          </w:p>
          <w:p w14:paraId="1CE27531" w14:textId="77777777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25792C">
              <w:rPr>
                <w:rFonts w:ascii="Angsana New" w:eastAsia="Cordia New" w:hAnsi="Angsana New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2" w:type="dxa"/>
          </w:tcPr>
          <w:p w14:paraId="36B692B9" w14:textId="77777777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15278659" w14:textId="77777777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25792C">
              <w:rPr>
                <w:rFonts w:ascii="Angsana New" w:eastAsia="Cordia New" w:hAnsi="Angsana New" w:hint="cs"/>
                <w:sz w:val="30"/>
                <w:szCs w:val="30"/>
                <w:cs/>
              </w:rPr>
              <w:t>หลังการจัด</w:t>
            </w:r>
          </w:p>
          <w:p w14:paraId="2859AE38" w14:textId="77777777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25792C">
              <w:rPr>
                <w:rFonts w:ascii="Angsana New" w:eastAsia="Cordia New" w:hAnsi="Angsana New" w:hint="cs"/>
                <w:sz w:val="30"/>
                <w:szCs w:val="30"/>
                <w:cs/>
              </w:rPr>
              <w:t>ประเภทใหม่</w:t>
            </w:r>
          </w:p>
        </w:tc>
      </w:tr>
      <w:tr w:rsidR="00211716" w:rsidRPr="0025792C" w14:paraId="237BF877" w14:textId="77777777" w:rsidTr="002502E7">
        <w:tc>
          <w:tcPr>
            <w:tcW w:w="3915" w:type="dxa"/>
          </w:tcPr>
          <w:p w14:paraId="4C35BF65" w14:textId="77777777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075" w:type="dxa"/>
            <w:gridSpan w:val="5"/>
          </w:tcPr>
          <w:p w14:paraId="44FC70B0" w14:textId="77777777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25792C">
              <w:rPr>
                <w:rFonts w:ascii="Angsana New" w:eastAsia="Cordi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1716" w:rsidRPr="0025792C" w14:paraId="3ABF28A9" w14:textId="77777777" w:rsidTr="002502E7">
        <w:tc>
          <w:tcPr>
            <w:tcW w:w="3915" w:type="dxa"/>
          </w:tcPr>
          <w:p w14:paraId="65F7AF9D" w14:textId="77777777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65"/>
              <w:jc w:val="thaiDistribute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</w:pPr>
            <w:r w:rsidRPr="0025792C"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18" w:type="dxa"/>
          </w:tcPr>
          <w:p w14:paraId="6A1917B0" w14:textId="77777777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5FAEAC3A" w14:textId="77777777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18" w:type="dxa"/>
          </w:tcPr>
          <w:p w14:paraId="4B121F7C" w14:textId="77777777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114EBFE7" w14:textId="77777777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1524AAF5" w14:textId="77777777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211716" w:rsidRPr="0025792C" w14:paraId="26B9556B" w14:textId="77777777" w:rsidTr="002502E7">
        <w:tc>
          <w:tcPr>
            <w:tcW w:w="3915" w:type="dxa"/>
          </w:tcPr>
          <w:p w14:paraId="5287A2F3" w14:textId="0BF3AD09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65"/>
              <w:jc w:val="thaiDistribute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</w:pPr>
            <w:r w:rsidRPr="0025792C"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25792C"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518" w:type="dxa"/>
          </w:tcPr>
          <w:p w14:paraId="38833006" w14:textId="77777777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1BD637AA" w14:textId="77777777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18" w:type="dxa"/>
          </w:tcPr>
          <w:p w14:paraId="0422344D" w14:textId="77777777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F3D22A6" w14:textId="77777777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57670861" w14:textId="77777777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211716" w:rsidRPr="0025792C" w14:paraId="4B400C4E" w14:textId="77777777" w:rsidTr="002502E7">
        <w:tc>
          <w:tcPr>
            <w:tcW w:w="3915" w:type="dxa"/>
          </w:tcPr>
          <w:p w14:paraId="639F587D" w14:textId="36FB5D1F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65"/>
              <w:jc w:val="thaiDistribute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</w:pPr>
            <w:r w:rsidRPr="00211716">
              <w:rPr>
                <w:rFonts w:ascii="Angsana New" w:eastAsia="Cordia New" w:hAnsi="Angsana New"/>
                <w:sz w:val="30"/>
                <w:szCs w:val="30"/>
                <w:cs/>
              </w:rPr>
              <w:t>หนี้สินหมุนเวียน</w:t>
            </w:r>
            <w:r w:rsidR="00A8622B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</w:t>
            </w:r>
            <w:r w:rsidR="00A8622B">
              <w:rPr>
                <w:rFonts w:ascii="Angsana New" w:eastAsia="Cordia New" w:hAnsi="Angsana New"/>
                <w:sz w:val="30"/>
                <w:szCs w:val="30"/>
              </w:rPr>
              <w:t>-</w:t>
            </w:r>
            <w:r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  <w:r w:rsidR="00A8622B" w:rsidRPr="00211716">
              <w:rPr>
                <w:rFonts w:ascii="Angsana New" w:eastAsia="Cordia New" w:hAnsi="Angsana New"/>
                <w:sz w:val="30"/>
                <w:szCs w:val="30"/>
                <w:cs/>
              </w:rPr>
              <w:t>เงิน</w:t>
            </w:r>
            <w:r w:rsidR="00A8622B">
              <w:rPr>
                <w:rFonts w:ascii="Angsana New" w:eastAsia="Cordia New" w:hAnsi="Angsana New" w:hint="cs"/>
                <w:sz w:val="30"/>
                <w:szCs w:val="30"/>
                <w:cs/>
              </w:rPr>
              <w:t>ค่าหุ้น</w:t>
            </w:r>
            <w:r w:rsidR="00A8622B" w:rsidRPr="00211716">
              <w:rPr>
                <w:rFonts w:ascii="Angsana New" w:eastAsia="Cordia New" w:hAnsi="Angsana New"/>
                <w:sz w:val="30"/>
                <w:szCs w:val="30"/>
                <w:cs/>
              </w:rPr>
              <w:t>รับล่วงหน้า</w:t>
            </w:r>
          </w:p>
        </w:tc>
        <w:tc>
          <w:tcPr>
            <w:tcW w:w="1518" w:type="dxa"/>
          </w:tcPr>
          <w:p w14:paraId="73128EF8" w14:textId="0CB97D10" w:rsidR="00211716" w:rsidRPr="0025792C" w:rsidRDefault="00C13461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65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6,744</w:t>
            </w:r>
          </w:p>
        </w:tc>
        <w:tc>
          <w:tcPr>
            <w:tcW w:w="248" w:type="dxa"/>
          </w:tcPr>
          <w:p w14:paraId="2A03BEF3" w14:textId="77777777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18" w:type="dxa"/>
          </w:tcPr>
          <w:p w14:paraId="6CC137AE" w14:textId="54818DFB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(6,744)</w:t>
            </w:r>
          </w:p>
        </w:tc>
        <w:tc>
          <w:tcPr>
            <w:tcW w:w="272" w:type="dxa"/>
          </w:tcPr>
          <w:p w14:paraId="4B821262" w14:textId="77777777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58082353" w14:textId="4D8864DB" w:rsidR="00211716" w:rsidRPr="0025792C" w:rsidRDefault="00C13461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65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</w:tr>
      <w:tr w:rsidR="00211716" w:rsidRPr="0025792C" w14:paraId="2B505DBA" w14:textId="77777777" w:rsidTr="00E22D14">
        <w:tc>
          <w:tcPr>
            <w:tcW w:w="3915" w:type="dxa"/>
          </w:tcPr>
          <w:p w14:paraId="7324EE6A" w14:textId="611D8037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6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211716">
              <w:rPr>
                <w:rFonts w:ascii="Angsana New" w:eastAsia="Cordia New" w:hAnsi="Angsana New"/>
                <w:sz w:val="30"/>
                <w:szCs w:val="30"/>
                <w:cs/>
              </w:rPr>
              <w:t>ส่วนของผู้ถือหุ้น</w:t>
            </w:r>
            <w:r>
              <w:rPr>
                <w:rFonts w:ascii="Angsana New" w:eastAsia="Cordia New" w:hAnsi="Angsana New"/>
                <w:sz w:val="30"/>
                <w:szCs w:val="30"/>
              </w:rPr>
              <w:t xml:space="preserve"> - </w:t>
            </w:r>
            <w:r w:rsidRPr="00211716">
              <w:rPr>
                <w:rFonts w:ascii="Angsana New" w:eastAsia="Cordia New" w:hAnsi="Angsana New"/>
                <w:sz w:val="30"/>
                <w:szCs w:val="30"/>
                <w:cs/>
              </w:rPr>
              <w:t>เงิน</w:t>
            </w:r>
            <w:r w:rsidR="00A8622B" w:rsidRPr="00211716">
              <w:rPr>
                <w:rFonts w:ascii="Angsana New" w:eastAsia="Cordia New" w:hAnsi="Angsana New"/>
                <w:sz w:val="30"/>
                <w:szCs w:val="30"/>
                <w:cs/>
              </w:rPr>
              <w:t>ค่าหุ้น</w:t>
            </w:r>
            <w:r w:rsidRPr="00211716">
              <w:rPr>
                <w:rFonts w:ascii="Angsana New" w:eastAsia="Cordia New" w:hAnsi="Angsana New"/>
                <w:sz w:val="30"/>
                <w:szCs w:val="30"/>
                <w:cs/>
              </w:rPr>
              <w:t>รับล่วงหน้า</w:t>
            </w:r>
          </w:p>
        </w:tc>
        <w:tc>
          <w:tcPr>
            <w:tcW w:w="1518" w:type="dxa"/>
          </w:tcPr>
          <w:p w14:paraId="6ADB4FCB" w14:textId="7D757A5C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65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7A90FF2D" w14:textId="77777777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279A58DC" w14:textId="4CB45C5A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6,744</w:t>
            </w:r>
          </w:p>
        </w:tc>
        <w:tc>
          <w:tcPr>
            <w:tcW w:w="272" w:type="dxa"/>
          </w:tcPr>
          <w:p w14:paraId="674FBEF8" w14:textId="77777777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795E2222" w14:textId="539A8143" w:rsidR="00211716" w:rsidRPr="0025792C" w:rsidRDefault="00211716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6,744</w:t>
            </w:r>
          </w:p>
        </w:tc>
      </w:tr>
      <w:tr w:rsidR="00E22D14" w:rsidRPr="0025792C" w14:paraId="60CBD92C" w14:textId="77777777" w:rsidTr="00E22D14">
        <w:tc>
          <w:tcPr>
            <w:tcW w:w="3915" w:type="dxa"/>
          </w:tcPr>
          <w:p w14:paraId="6CA9DC2A" w14:textId="77777777" w:rsidR="00E22D14" w:rsidRPr="00211716" w:rsidRDefault="00E22D14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65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</w:tcPr>
          <w:p w14:paraId="4B701D62" w14:textId="77777777" w:rsidR="00E22D14" w:rsidRDefault="00E22D14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65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2724289F" w14:textId="77777777" w:rsidR="00E22D14" w:rsidRPr="0025792C" w:rsidRDefault="00E22D14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</w:tcPr>
          <w:p w14:paraId="31372472" w14:textId="07575FEE" w:rsidR="00E22D14" w:rsidRPr="00E22D14" w:rsidRDefault="00E22D14" w:rsidP="00E22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4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E22D14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B7DE43C" w14:textId="77777777" w:rsidR="00E22D14" w:rsidRPr="0025792C" w:rsidRDefault="00E22D14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17A99BD4" w14:textId="77777777" w:rsidR="00E22D14" w:rsidRDefault="00E22D14" w:rsidP="0044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</w:tbl>
    <w:p w14:paraId="39E44CEA" w14:textId="3A108CA2" w:rsidR="00E31A88" w:rsidRDefault="00E31A88" w:rsidP="00285040">
      <w:pPr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7EFF38D" w14:textId="37D62437" w:rsidR="00402926" w:rsidRPr="008C0C9B" w:rsidRDefault="008C0C9B" w:rsidP="00285040">
      <w:pPr>
        <w:spacing w:line="240" w:lineRule="auto"/>
        <w:ind w:left="540"/>
        <w:jc w:val="thaiDistribute"/>
        <w:rPr>
          <w:rFonts w:ascii="Angsana New" w:eastAsia="Cordia New" w:hAnsi="Angsana New"/>
          <w:sz w:val="30"/>
          <w:szCs w:val="30"/>
        </w:rPr>
      </w:pPr>
      <w:r w:rsidRPr="008C0C9B">
        <w:rPr>
          <w:rFonts w:ascii="Angsana New" w:eastAsia="Cordia New" w:hAnsi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การจัดประเภทรายการใหม่นี้เนื่องจากผู้บริหารเห็นว่ามีความเหมาะสมกับธุรกิจของบริษัทมากกว่า</w:t>
      </w:r>
    </w:p>
    <w:sectPr w:rsidR="00402926" w:rsidRPr="008C0C9B" w:rsidSect="00C34CE9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132BB" w14:textId="77777777" w:rsidR="009645E2" w:rsidRDefault="009645E2">
      <w:r>
        <w:separator/>
      </w:r>
    </w:p>
  </w:endnote>
  <w:endnote w:type="continuationSeparator" w:id="0">
    <w:p w14:paraId="1B5C02CE" w14:textId="77777777" w:rsidR="009645E2" w:rsidRDefault="00964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090D0" w14:textId="20A3E294" w:rsidR="000B5059" w:rsidRPr="003921C6" w:rsidRDefault="000B5059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46D06ECD" w14:textId="77777777" w:rsidR="000B5059" w:rsidRPr="002211E5" w:rsidRDefault="000B5059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C4B49" w14:textId="26D30380" w:rsidR="000B5059" w:rsidRPr="009F42D8" w:rsidRDefault="000B5059" w:rsidP="00E517E4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EC2452">
      <w:rPr>
        <w:rFonts w:ascii="Angsana New" w:hAnsi="Angsana New"/>
        <w:i/>
        <w:iCs/>
        <w:noProof/>
        <w:sz w:val="30"/>
        <w:szCs w:val="30"/>
      </w:rPr>
      <w:t>1407324 - 2023 Jun-FSA-Exotic Food Pcl. -06t- Q2 V.9 (2)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76236" w14:textId="77777777" w:rsidR="000B5059" w:rsidRPr="003921C6" w:rsidRDefault="000B5059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2CEF77E7" w14:textId="77777777" w:rsidR="000B5059" w:rsidRPr="002211E5" w:rsidRDefault="000B5059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B58F" w14:textId="50A91E37" w:rsidR="000B5059" w:rsidRPr="003921C6" w:rsidRDefault="000B5059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0B5059" w:rsidRPr="002211E5" w:rsidRDefault="000B5059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5C362" w14:textId="77777777" w:rsidR="009645E2" w:rsidRDefault="009645E2">
      <w:r>
        <w:separator/>
      </w:r>
    </w:p>
  </w:footnote>
  <w:footnote w:type="continuationSeparator" w:id="0">
    <w:p w14:paraId="64E05718" w14:textId="77777777" w:rsidR="009645E2" w:rsidRDefault="00964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2C3E3" w14:textId="77777777" w:rsidR="000B5059" w:rsidRDefault="000B50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50D19" w14:textId="77777777" w:rsidR="000B5059" w:rsidRPr="007D2544" w:rsidRDefault="000B5059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079439A6" w14:textId="77777777" w:rsidR="000B5059" w:rsidRPr="007D2544" w:rsidRDefault="000B5059" w:rsidP="00103F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B16B443" w14:textId="38512349" w:rsidR="008B5DC4" w:rsidRPr="007D2544" w:rsidRDefault="008B5DC4" w:rsidP="008B5DC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87462C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หก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30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87462C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 w:rsidR="00925076">
      <w:rPr>
        <w:rFonts w:ascii="Angsana New" w:hAnsi="Angsana New" w:cs="Angsana New"/>
        <w:sz w:val="32"/>
        <w:szCs w:val="32"/>
        <w:lang w:bidi="th-TH"/>
      </w:rPr>
      <w:t>6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3BA1698" w14:textId="77777777" w:rsidR="000B5059" w:rsidRPr="0087462C" w:rsidRDefault="000B5059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19E6D" w14:textId="77777777" w:rsidR="000B5059" w:rsidRDefault="000B50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AE189" w14:textId="77777777" w:rsidR="000B5059" w:rsidRPr="007D2544" w:rsidRDefault="000B5059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F4B2C8B" w14:textId="77777777" w:rsidR="000B5059" w:rsidRPr="007D2544" w:rsidRDefault="000B5059" w:rsidP="00103F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43F619" w14:textId="77777777" w:rsidR="00B642E8" w:rsidRPr="007D2544" w:rsidRDefault="00B642E8" w:rsidP="00B642E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30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6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EF5B106" w14:textId="77777777" w:rsidR="000B5059" w:rsidRPr="00553987" w:rsidRDefault="000B5059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323DF" w14:textId="77777777" w:rsidR="000B5059" w:rsidRPr="007D2544" w:rsidRDefault="000B5059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263D3C3" w14:textId="77777777" w:rsidR="000B5059" w:rsidRPr="007D2544" w:rsidRDefault="000B5059" w:rsidP="00103F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244D834" w14:textId="77777777" w:rsidR="00B642E8" w:rsidRPr="007D2544" w:rsidRDefault="00B642E8" w:rsidP="00B642E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30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6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BC3F189" w14:textId="77777777" w:rsidR="000B5059" w:rsidRPr="00553987" w:rsidRDefault="000B5059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92B1E57"/>
    <w:multiLevelType w:val="hybridMultilevel"/>
    <w:tmpl w:val="E64606E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E7B36E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35362CD"/>
    <w:multiLevelType w:val="hybridMultilevel"/>
    <w:tmpl w:val="E7B46CDA"/>
    <w:lvl w:ilvl="0" w:tplc="2612EFF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533103D"/>
    <w:multiLevelType w:val="hybridMultilevel"/>
    <w:tmpl w:val="4BE2984E"/>
    <w:lvl w:ilvl="0" w:tplc="5F6C274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87779958">
    <w:abstractNumId w:val="7"/>
  </w:num>
  <w:num w:numId="2" w16cid:durableId="719128981">
    <w:abstractNumId w:val="6"/>
  </w:num>
  <w:num w:numId="3" w16cid:durableId="990449545">
    <w:abstractNumId w:val="10"/>
  </w:num>
  <w:num w:numId="4" w16cid:durableId="1764376757">
    <w:abstractNumId w:val="8"/>
  </w:num>
  <w:num w:numId="5" w16cid:durableId="1402556720">
    <w:abstractNumId w:val="9"/>
  </w:num>
  <w:num w:numId="6" w16cid:durableId="1089082170">
    <w:abstractNumId w:val="4"/>
  </w:num>
  <w:num w:numId="7" w16cid:durableId="1520585056">
    <w:abstractNumId w:val="3"/>
  </w:num>
  <w:num w:numId="8" w16cid:durableId="725643583">
    <w:abstractNumId w:val="1"/>
  </w:num>
  <w:num w:numId="9" w16cid:durableId="1479760993">
    <w:abstractNumId w:val="2"/>
  </w:num>
  <w:num w:numId="10" w16cid:durableId="1436441805">
    <w:abstractNumId w:val="5"/>
  </w:num>
  <w:num w:numId="11" w16cid:durableId="1782988632">
    <w:abstractNumId w:val="13"/>
  </w:num>
  <w:num w:numId="12" w16cid:durableId="279073841">
    <w:abstractNumId w:val="11"/>
  </w:num>
  <w:num w:numId="13" w16cid:durableId="13852344">
    <w:abstractNumId w:val="18"/>
  </w:num>
  <w:num w:numId="14" w16cid:durableId="802307743">
    <w:abstractNumId w:val="12"/>
  </w:num>
  <w:num w:numId="15" w16cid:durableId="270864926">
    <w:abstractNumId w:val="15"/>
  </w:num>
  <w:num w:numId="16" w16cid:durableId="1515682905">
    <w:abstractNumId w:val="14"/>
  </w:num>
  <w:num w:numId="17" w16cid:durableId="1714427045">
    <w:abstractNumId w:val="0"/>
  </w:num>
  <w:num w:numId="18" w16cid:durableId="2045328364">
    <w:abstractNumId w:val="16"/>
  </w:num>
  <w:num w:numId="19" w16cid:durableId="65880772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05A"/>
    <w:rsid w:val="000014A4"/>
    <w:rsid w:val="000014E1"/>
    <w:rsid w:val="00001B7D"/>
    <w:rsid w:val="00001FF1"/>
    <w:rsid w:val="000020BB"/>
    <w:rsid w:val="000024E5"/>
    <w:rsid w:val="000033A5"/>
    <w:rsid w:val="000033DA"/>
    <w:rsid w:val="00003F5A"/>
    <w:rsid w:val="00004CF4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5E"/>
    <w:rsid w:val="000076E1"/>
    <w:rsid w:val="00007AE6"/>
    <w:rsid w:val="00010453"/>
    <w:rsid w:val="0001117E"/>
    <w:rsid w:val="0001145F"/>
    <w:rsid w:val="0001161E"/>
    <w:rsid w:val="00011691"/>
    <w:rsid w:val="0001266A"/>
    <w:rsid w:val="00012C8D"/>
    <w:rsid w:val="00013C85"/>
    <w:rsid w:val="00013C88"/>
    <w:rsid w:val="00014641"/>
    <w:rsid w:val="00015111"/>
    <w:rsid w:val="000153E9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8B"/>
    <w:rsid w:val="00020A99"/>
    <w:rsid w:val="00020C5E"/>
    <w:rsid w:val="000211C7"/>
    <w:rsid w:val="00021306"/>
    <w:rsid w:val="000215C8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60"/>
    <w:rsid w:val="00025C74"/>
    <w:rsid w:val="000263BE"/>
    <w:rsid w:val="00026559"/>
    <w:rsid w:val="00026817"/>
    <w:rsid w:val="0002689C"/>
    <w:rsid w:val="0002739C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C52"/>
    <w:rsid w:val="000327D3"/>
    <w:rsid w:val="00032B3C"/>
    <w:rsid w:val="00033E05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FF2"/>
    <w:rsid w:val="000365BE"/>
    <w:rsid w:val="000369BA"/>
    <w:rsid w:val="0003781C"/>
    <w:rsid w:val="00037DFB"/>
    <w:rsid w:val="00040496"/>
    <w:rsid w:val="00040685"/>
    <w:rsid w:val="00040C22"/>
    <w:rsid w:val="00040DBA"/>
    <w:rsid w:val="000419B3"/>
    <w:rsid w:val="00042C9A"/>
    <w:rsid w:val="00043818"/>
    <w:rsid w:val="00047B49"/>
    <w:rsid w:val="000504CE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4338"/>
    <w:rsid w:val="00055176"/>
    <w:rsid w:val="000551D1"/>
    <w:rsid w:val="00055D98"/>
    <w:rsid w:val="00056AD3"/>
    <w:rsid w:val="00056C49"/>
    <w:rsid w:val="00057A71"/>
    <w:rsid w:val="00057BA8"/>
    <w:rsid w:val="00057EE8"/>
    <w:rsid w:val="00057F1B"/>
    <w:rsid w:val="00060897"/>
    <w:rsid w:val="000609EB"/>
    <w:rsid w:val="000615AB"/>
    <w:rsid w:val="000619F8"/>
    <w:rsid w:val="00061B7D"/>
    <w:rsid w:val="00061F4D"/>
    <w:rsid w:val="00062F66"/>
    <w:rsid w:val="00062FE1"/>
    <w:rsid w:val="000631A4"/>
    <w:rsid w:val="00064001"/>
    <w:rsid w:val="000643FA"/>
    <w:rsid w:val="00064B9A"/>
    <w:rsid w:val="00064DA0"/>
    <w:rsid w:val="00064E49"/>
    <w:rsid w:val="00064FD7"/>
    <w:rsid w:val="00065CBA"/>
    <w:rsid w:val="00065D11"/>
    <w:rsid w:val="00065E70"/>
    <w:rsid w:val="00070281"/>
    <w:rsid w:val="00070976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E9F"/>
    <w:rsid w:val="00073F54"/>
    <w:rsid w:val="000755A3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BAF"/>
    <w:rsid w:val="00087F72"/>
    <w:rsid w:val="00090254"/>
    <w:rsid w:val="00090C95"/>
    <w:rsid w:val="0009102A"/>
    <w:rsid w:val="00091463"/>
    <w:rsid w:val="00091BCB"/>
    <w:rsid w:val="00092EEA"/>
    <w:rsid w:val="00092FC7"/>
    <w:rsid w:val="000930FF"/>
    <w:rsid w:val="000936DB"/>
    <w:rsid w:val="000936DE"/>
    <w:rsid w:val="00094F53"/>
    <w:rsid w:val="0009522F"/>
    <w:rsid w:val="000954A7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86F"/>
    <w:rsid w:val="000A0CF4"/>
    <w:rsid w:val="000A1134"/>
    <w:rsid w:val="000A1475"/>
    <w:rsid w:val="000A23CE"/>
    <w:rsid w:val="000A2940"/>
    <w:rsid w:val="000A2C94"/>
    <w:rsid w:val="000A2E38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B07BB"/>
    <w:rsid w:val="000B09CA"/>
    <w:rsid w:val="000B19A5"/>
    <w:rsid w:val="000B1AF2"/>
    <w:rsid w:val="000B223E"/>
    <w:rsid w:val="000B3379"/>
    <w:rsid w:val="000B3CCF"/>
    <w:rsid w:val="000B3F47"/>
    <w:rsid w:val="000B406B"/>
    <w:rsid w:val="000B4817"/>
    <w:rsid w:val="000B500A"/>
    <w:rsid w:val="000B5059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01C"/>
    <w:rsid w:val="000C29F7"/>
    <w:rsid w:val="000C32A7"/>
    <w:rsid w:val="000C47D4"/>
    <w:rsid w:val="000C4A2E"/>
    <w:rsid w:val="000C4AB0"/>
    <w:rsid w:val="000C4C9E"/>
    <w:rsid w:val="000C50D0"/>
    <w:rsid w:val="000C5674"/>
    <w:rsid w:val="000C5C6B"/>
    <w:rsid w:val="000C60D3"/>
    <w:rsid w:val="000C60D6"/>
    <w:rsid w:val="000C67A6"/>
    <w:rsid w:val="000C69AA"/>
    <w:rsid w:val="000C6A52"/>
    <w:rsid w:val="000C6B66"/>
    <w:rsid w:val="000C6EE9"/>
    <w:rsid w:val="000C704C"/>
    <w:rsid w:val="000C75FF"/>
    <w:rsid w:val="000C77BD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23F3"/>
    <w:rsid w:val="000D2812"/>
    <w:rsid w:val="000D2FF6"/>
    <w:rsid w:val="000D34CB"/>
    <w:rsid w:val="000D37D0"/>
    <w:rsid w:val="000D3815"/>
    <w:rsid w:val="000D39B8"/>
    <w:rsid w:val="000D4491"/>
    <w:rsid w:val="000D4D5F"/>
    <w:rsid w:val="000D5212"/>
    <w:rsid w:val="000D5668"/>
    <w:rsid w:val="000D57B0"/>
    <w:rsid w:val="000D5CC2"/>
    <w:rsid w:val="000D60D6"/>
    <w:rsid w:val="000D66BD"/>
    <w:rsid w:val="000D6AD0"/>
    <w:rsid w:val="000D6B0A"/>
    <w:rsid w:val="000D6E7B"/>
    <w:rsid w:val="000D734A"/>
    <w:rsid w:val="000D7FAC"/>
    <w:rsid w:val="000E06C9"/>
    <w:rsid w:val="000E0F6E"/>
    <w:rsid w:val="000E12AC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B69"/>
    <w:rsid w:val="000E62C1"/>
    <w:rsid w:val="000E62C2"/>
    <w:rsid w:val="000E7734"/>
    <w:rsid w:val="000E7AB1"/>
    <w:rsid w:val="000E7ABF"/>
    <w:rsid w:val="000F08B8"/>
    <w:rsid w:val="000F1036"/>
    <w:rsid w:val="000F1368"/>
    <w:rsid w:val="000F1F71"/>
    <w:rsid w:val="000F1FC7"/>
    <w:rsid w:val="000F2101"/>
    <w:rsid w:val="000F2856"/>
    <w:rsid w:val="000F28A6"/>
    <w:rsid w:val="000F2F21"/>
    <w:rsid w:val="000F4C16"/>
    <w:rsid w:val="000F4CC6"/>
    <w:rsid w:val="000F5406"/>
    <w:rsid w:val="000F546E"/>
    <w:rsid w:val="000F596A"/>
    <w:rsid w:val="000F5CE8"/>
    <w:rsid w:val="000F5D2C"/>
    <w:rsid w:val="000F5D5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C90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079BD"/>
    <w:rsid w:val="00111265"/>
    <w:rsid w:val="00111460"/>
    <w:rsid w:val="001118F6"/>
    <w:rsid w:val="00111FF7"/>
    <w:rsid w:val="001121C7"/>
    <w:rsid w:val="0011247B"/>
    <w:rsid w:val="00112691"/>
    <w:rsid w:val="00112B8F"/>
    <w:rsid w:val="00112E62"/>
    <w:rsid w:val="00112F4E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9FE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0E2"/>
    <w:rsid w:val="00127B20"/>
    <w:rsid w:val="00127B59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94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40012"/>
    <w:rsid w:val="001404D4"/>
    <w:rsid w:val="0014220E"/>
    <w:rsid w:val="00142554"/>
    <w:rsid w:val="00143254"/>
    <w:rsid w:val="0014333D"/>
    <w:rsid w:val="0014348D"/>
    <w:rsid w:val="00144925"/>
    <w:rsid w:val="00144AD1"/>
    <w:rsid w:val="00144AE3"/>
    <w:rsid w:val="00144B46"/>
    <w:rsid w:val="00144D50"/>
    <w:rsid w:val="00144F82"/>
    <w:rsid w:val="00145926"/>
    <w:rsid w:val="00145DE7"/>
    <w:rsid w:val="001461F4"/>
    <w:rsid w:val="00146A5B"/>
    <w:rsid w:val="00147790"/>
    <w:rsid w:val="00147A9B"/>
    <w:rsid w:val="00147EFE"/>
    <w:rsid w:val="00151D23"/>
    <w:rsid w:val="00151E6E"/>
    <w:rsid w:val="0015275D"/>
    <w:rsid w:val="00152BF0"/>
    <w:rsid w:val="00152BF4"/>
    <w:rsid w:val="00152EBD"/>
    <w:rsid w:val="00154046"/>
    <w:rsid w:val="001541ED"/>
    <w:rsid w:val="00154AF0"/>
    <w:rsid w:val="00154F59"/>
    <w:rsid w:val="00155095"/>
    <w:rsid w:val="00155876"/>
    <w:rsid w:val="00155B99"/>
    <w:rsid w:val="0015620F"/>
    <w:rsid w:val="00156DF4"/>
    <w:rsid w:val="00156FD5"/>
    <w:rsid w:val="00157099"/>
    <w:rsid w:val="00157470"/>
    <w:rsid w:val="00157A13"/>
    <w:rsid w:val="001607EA"/>
    <w:rsid w:val="001609FC"/>
    <w:rsid w:val="00161819"/>
    <w:rsid w:val="00161E96"/>
    <w:rsid w:val="00162039"/>
    <w:rsid w:val="00162B94"/>
    <w:rsid w:val="00162E6A"/>
    <w:rsid w:val="00162F88"/>
    <w:rsid w:val="00164215"/>
    <w:rsid w:val="00165030"/>
    <w:rsid w:val="001651BB"/>
    <w:rsid w:val="00165366"/>
    <w:rsid w:val="00165545"/>
    <w:rsid w:val="00166194"/>
    <w:rsid w:val="0016628A"/>
    <w:rsid w:val="00167109"/>
    <w:rsid w:val="00167112"/>
    <w:rsid w:val="00167A99"/>
    <w:rsid w:val="00167F0F"/>
    <w:rsid w:val="0017018D"/>
    <w:rsid w:val="001703A3"/>
    <w:rsid w:val="00171165"/>
    <w:rsid w:val="0017148E"/>
    <w:rsid w:val="001714E3"/>
    <w:rsid w:val="00171AC1"/>
    <w:rsid w:val="001724B3"/>
    <w:rsid w:val="00172AB8"/>
    <w:rsid w:val="00172B23"/>
    <w:rsid w:val="00172FAB"/>
    <w:rsid w:val="00173342"/>
    <w:rsid w:val="00173563"/>
    <w:rsid w:val="001736C5"/>
    <w:rsid w:val="001742FE"/>
    <w:rsid w:val="00175266"/>
    <w:rsid w:val="00175345"/>
    <w:rsid w:val="001757BB"/>
    <w:rsid w:val="00176392"/>
    <w:rsid w:val="00176841"/>
    <w:rsid w:val="00176E4F"/>
    <w:rsid w:val="00176E9F"/>
    <w:rsid w:val="001775AF"/>
    <w:rsid w:val="00177B15"/>
    <w:rsid w:val="001802DC"/>
    <w:rsid w:val="00180CC5"/>
    <w:rsid w:val="00180DA4"/>
    <w:rsid w:val="00181AFE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3D3E"/>
    <w:rsid w:val="00184182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68F"/>
    <w:rsid w:val="001917BD"/>
    <w:rsid w:val="00191B7A"/>
    <w:rsid w:val="001922B5"/>
    <w:rsid w:val="001925C6"/>
    <w:rsid w:val="00192633"/>
    <w:rsid w:val="00192832"/>
    <w:rsid w:val="001928AB"/>
    <w:rsid w:val="00192CB0"/>
    <w:rsid w:val="0019436C"/>
    <w:rsid w:val="001949D9"/>
    <w:rsid w:val="001959AC"/>
    <w:rsid w:val="00196119"/>
    <w:rsid w:val="001964B0"/>
    <w:rsid w:val="00196AD4"/>
    <w:rsid w:val="00196EDB"/>
    <w:rsid w:val="0019779D"/>
    <w:rsid w:val="00197A85"/>
    <w:rsid w:val="001A0584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41DA"/>
    <w:rsid w:val="001B46CB"/>
    <w:rsid w:val="001B493A"/>
    <w:rsid w:val="001B5173"/>
    <w:rsid w:val="001B5A3D"/>
    <w:rsid w:val="001B5ED4"/>
    <w:rsid w:val="001B5F8B"/>
    <w:rsid w:val="001B60FC"/>
    <w:rsid w:val="001B6739"/>
    <w:rsid w:val="001B6A1A"/>
    <w:rsid w:val="001B6BC2"/>
    <w:rsid w:val="001B72BA"/>
    <w:rsid w:val="001B774B"/>
    <w:rsid w:val="001C0251"/>
    <w:rsid w:val="001C0688"/>
    <w:rsid w:val="001C08C9"/>
    <w:rsid w:val="001C179B"/>
    <w:rsid w:val="001C19AF"/>
    <w:rsid w:val="001C1BD1"/>
    <w:rsid w:val="001C1C41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C1C"/>
    <w:rsid w:val="001C5E48"/>
    <w:rsid w:val="001C5F5B"/>
    <w:rsid w:val="001C66AB"/>
    <w:rsid w:val="001C6A8A"/>
    <w:rsid w:val="001C6C9D"/>
    <w:rsid w:val="001C7668"/>
    <w:rsid w:val="001D04C0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7B15"/>
    <w:rsid w:val="001D7BF7"/>
    <w:rsid w:val="001E009A"/>
    <w:rsid w:val="001E0498"/>
    <w:rsid w:val="001E0BE0"/>
    <w:rsid w:val="001E0C48"/>
    <w:rsid w:val="001E12E2"/>
    <w:rsid w:val="001E2E68"/>
    <w:rsid w:val="001E2FB0"/>
    <w:rsid w:val="001E3213"/>
    <w:rsid w:val="001E326F"/>
    <w:rsid w:val="001E3852"/>
    <w:rsid w:val="001E3DAE"/>
    <w:rsid w:val="001E42D8"/>
    <w:rsid w:val="001E4732"/>
    <w:rsid w:val="001E537E"/>
    <w:rsid w:val="001E5513"/>
    <w:rsid w:val="001E5B19"/>
    <w:rsid w:val="001E5DFF"/>
    <w:rsid w:val="001E5EBE"/>
    <w:rsid w:val="001E62E1"/>
    <w:rsid w:val="001E685F"/>
    <w:rsid w:val="001E7527"/>
    <w:rsid w:val="001E77B8"/>
    <w:rsid w:val="001E7B52"/>
    <w:rsid w:val="001E7D04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6EE"/>
    <w:rsid w:val="001F381B"/>
    <w:rsid w:val="001F39F3"/>
    <w:rsid w:val="001F3A25"/>
    <w:rsid w:val="001F543C"/>
    <w:rsid w:val="001F59C1"/>
    <w:rsid w:val="001F5C64"/>
    <w:rsid w:val="001F6357"/>
    <w:rsid w:val="001F6F38"/>
    <w:rsid w:val="001F74D5"/>
    <w:rsid w:val="00200B83"/>
    <w:rsid w:val="00200DD2"/>
    <w:rsid w:val="00201DDD"/>
    <w:rsid w:val="00202591"/>
    <w:rsid w:val="002027C6"/>
    <w:rsid w:val="002033CD"/>
    <w:rsid w:val="00203B74"/>
    <w:rsid w:val="00204115"/>
    <w:rsid w:val="00204158"/>
    <w:rsid w:val="002046AD"/>
    <w:rsid w:val="00204E3B"/>
    <w:rsid w:val="002050E1"/>
    <w:rsid w:val="00205541"/>
    <w:rsid w:val="00205E00"/>
    <w:rsid w:val="00205ECB"/>
    <w:rsid w:val="00206133"/>
    <w:rsid w:val="00206AE4"/>
    <w:rsid w:val="00206CA9"/>
    <w:rsid w:val="002073D2"/>
    <w:rsid w:val="0021055D"/>
    <w:rsid w:val="00210946"/>
    <w:rsid w:val="0021126B"/>
    <w:rsid w:val="00211270"/>
    <w:rsid w:val="00211716"/>
    <w:rsid w:val="00211731"/>
    <w:rsid w:val="00211A49"/>
    <w:rsid w:val="00211BFE"/>
    <w:rsid w:val="00211C07"/>
    <w:rsid w:val="00211CFD"/>
    <w:rsid w:val="00211E5D"/>
    <w:rsid w:val="00212A37"/>
    <w:rsid w:val="00212D67"/>
    <w:rsid w:val="00212EBF"/>
    <w:rsid w:val="00212F60"/>
    <w:rsid w:val="00212F86"/>
    <w:rsid w:val="00213935"/>
    <w:rsid w:val="00213AFF"/>
    <w:rsid w:val="00214EF1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61B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36A6"/>
    <w:rsid w:val="002243E0"/>
    <w:rsid w:val="002244D9"/>
    <w:rsid w:val="00224776"/>
    <w:rsid w:val="00225A34"/>
    <w:rsid w:val="00225E19"/>
    <w:rsid w:val="00226FFF"/>
    <w:rsid w:val="0022712C"/>
    <w:rsid w:val="002273C9"/>
    <w:rsid w:val="0022772B"/>
    <w:rsid w:val="0023022F"/>
    <w:rsid w:val="002307CD"/>
    <w:rsid w:val="00230B56"/>
    <w:rsid w:val="002325EA"/>
    <w:rsid w:val="00233EDC"/>
    <w:rsid w:val="00234B92"/>
    <w:rsid w:val="00234C19"/>
    <w:rsid w:val="00234E7F"/>
    <w:rsid w:val="00234EAA"/>
    <w:rsid w:val="00235097"/>
    <w:rsid w:val="00235DF4"/>
    <w:rsid w:val="00235FBC"/>
    <w:rsid w:val="0023665C"/>
    <w:rsid w:val="00236735"/>
    <w:rsid w:val="002367E4"/>
    <w:rsid w:val="00236CF1"/>
    <w:rsid w:val="00237579"/>
    <w:rsid w:val="00240365"/>
    <w:rsid w:val="00242054"/>
    <w:rsid w:val="002424AB"/>
    <w:rsid w:val="00242572"/>
    <w:rsid w:val="00242619"/>
    <w:rsid w:val="00242E9F"/>
    <w:rsid w:val="002433E0"/>
    <w:rsid w:val="00243C10"/>
    <w:rsid w:val="00244687"/>
    <w:rsid w:val="00244741"/>
    <w:rsid w:val="00244BE3"/>
    <w:rsid w:val="00244FF0"/>
    <w:rsid w:val="00245105"/>
    <w:rsid w:val="002455D8"/>
    <w:rsid w:val="00245F58"/>
    <w:rsid w:val="002460F3"/>
    <w:rsid w:val="0024664F"/>
    <w:rsid w:val="00247514"/>
    <w:rsid w:val="002478F7"/>
    <w:rsid w:val="002505BF"/>
    <w:rsid w:val="00251159"/>
    <w:rsid w:val="00251363"/>
    <w:rsid w:val="0025215D"/>
    <w:rsid w:val="002521F2"/>
    <w:rsid w:val="0025230F"/>
    <w:rsid w:val="00252C12"/>
    <w:rsid w:val="00252EE7"/>
    <w:rsid w:val="00252F22"/>
    <w:rsid w:val="002535D3"/>
    <w:rsid w:val="00253AA6"/>
    <w:rsid w:val="00253AD7"/>
    <w:rsid w:val="00253EBD"/>
    <w:rsid w:val="00254A08"/>
    <w:rsid w:val="00254F7F"/>
    <w:rsid w:val="0025575A"/>
    <w:rsid w:val="00255D63"/>
    <w:rsid w:val="00256050"/>
    <w:rsid w:val="0025674A"/>
    <w:rsid w:val="002572C1"/>
    <w:rsid w:val="00257447"/>
    <w:rsid w:val="002576E8"/>
    <w:rsid w:val="00257F7F"/>
    <w:rsid w:val="002606CF"/>
    <w:rsid w:val="00260C2C"/>
    <w:rsid w:val="00260C34"/>
    <w:rsid w:val="00260C64"/>
    <w:rsid w:val="00260E56"/>
    <w:rsid w:val="00260E7B"/>
    <w:rsid w:val="00260EA3"/>
    <w:rsid w:val="002612A4"/>
    <w:rsid w:val="00261530"/>
    <w:rsid w:val="00261829"/>
    <w:rsid w:val="00261CFD"/>
    <w:rsid w:val="00261FB8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855"/>
    <w:rsid w:val="00271471"/>
    <w:rsid w:val="00271AA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6285"/>
    <w:rsid w:val="002762E6"/>
    <w:rsid w:val="002765B1"/>
    <w:rsid w:val="00276692"/>
    <w:rsid w:val="00276B65"/>
    <w:rsid w:val="0028004D"/>
    <w:rsid w:val="00280269"/>
    <w:rsid w:val="0028071D"/>
    <w:rsid w:val="00280B8E"/>
    <w:rsid w:val="00280BC8"/>
    <w:rsid w:val="00281501"/>
    <w:rsid w:val="00281583"/>
    <w:rsid w:val="00282D0C"/>
    <w:rsid w:val="00283857"/>
    <w:rsid w:val="00283E77"/>
    <w:rsid w:val="00284205"/>
    <w:rsid w:val="00284A24"/>
    <w:rsid w:val="00284C62"/>
    <w:rsid w:val="00284D8C"/>
    <w:rsid w:val="00285040"/>
    <w:rsid w:val="00285462"/>
    <w:rsid w:val="002855DA"/>
    <w:rsid w:val="002856B3"/>
    <w:rsid w:val="002860A0"/>
    <w:rsid w:val="002866FC"/>
    <w:rsid w:val="00287EE1"/>
    <w:rsid w:val="0029021D"/>
    <w:rsid w:val="002906E1"/>
    <w:rsid w:val="00290848"/>
    <w:rsid w:val="00290E06"/>
    <w:rsid w:val="00290FE4"/>
    <w:rsid w:val="002910DC"/>
    <w:rsid w:val="00291249"/>
    <w:rsid w:val="0029147A"/>
    <w:rsid w:val="00291868"/>
    <w:rsid w:val="00291F7E"/>
    <w:rsid w:val="00292593"/>
    <w:rsid w:val="0029262D"/>
    <w:rsid w:val="002926E1"/>
    <w:rsid w:val="00292E3A"/>
    <w:rsid w:val="0029440E"/>
    <w:rsid w:val="002945BB"/>
    <w:rsid w:val="002953A3"/>
    <w:rsid w:val="002954C5"/>
    <w:rsid w:val="00296507"/>
    <w:rsid w:val="00296745"/>
    <w:rsid w:val="0029736A"/>
    <w:rsid w:val="0029739C"/>
    <w:rsid w:val="002975B8"/>
    <w:rsid w:val="002976DE"/>
    <w:rsid w:val="00297A4E"/>
    <w:rsid w:val="00297C9D"/>
    <w:rsid w:val="002A02BB"/>
    <w:rsid w:val="002A21E6"/>
    <w:rsid w:val="002A2547"/>
    <w:rsid w:val="002A256A"/>
    <w:rsid w:val="002A279B"/>
    <w:rsid w:val="002A2F39"/>
    <w:rsid w:val="002A32B3"/>
    <w:rsid w:val="002A37C1"/>
    <w:rsid w:val="002A3D0D"/>
    <w:rsid w:val="002A3D92"/>
    <w:rsid w:val="002A3E4F"/>
    <w:rsid w:val="002A4209"/>
    <w:rsid w:val="002A452A"/>
    <w:rsid w:val="002A4A62"/>
    <w:rsid w:val="002A4F64"/>
    <w:rsid w:val="002A6C91"/>
    <w:rsid w:val="002A71F6"/>
    <w:rsid w:val="002A7240"/>
    <w:rsid w:val="002B02D9"/>
    <w:rsid w:val="002B08B7"/>
    <w:rsid w:val="002B16B3"/>
    <w:rsid w:val="002B1A2F"/>
    <w:rsid w:val="002B2084"/>
    <w:rsid w:val="002B2F7B"/>
    <w:rsid w:val="002B3A59"/>
    <w:rsid w:val="002B3CA2"/>
    <w:rsid w:val="002B3E41"/>
    <w:rsid w:val="002B40E6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19E3"/>
    <w:rsid w:val="002C2B1A"/>
    <w:rsid w:val="002C2BD4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6879"/>
    <w:rsid w:val="002C7080"/>
    <w:rsid w:val="002C7D27"/>
    <w:rsid w:val="002C7F39"/>
    <w:rsid w:val="002D0EDC"/>
    <w:rsid w:val="002D291A"/>
    <w:rsid w:val="002D299B"/>
    <w:rsid w:val="002D2A70"/>
    <w:rsid w:val="002D2B9D"/>
    <w:rsid w:val="002D2DC4"/>
    <w:rsid w:val="002D3647"/>
    <w:rsid w:val="002D3D34"/>
    <w:rsid w:val="002D489B"/>
    <w:rsid w:val="002D560E"/>
    <w:rsid w:val="002D58DE"/>
    <w:rsid w:val="002D6150"/>
    <w:rsid w:val="002D63B6"/>
    <w:rsid w:val="002D6F52"/>
    <w:rsid w:val="002D7077"/>
    <w:rsid w:val="002D7081"/>
    <w:rsid w:val="002D748B"/>
    <w:rsid w:val="002D7827"/>
    <w:rsid w:val="002D7886"/>
    <w:rsid w:val="002E024A"/>
    <w:rsid w:val="002E0262"/>
    <w:rsid w:val="002E036C"/>
    <w:rsid w:val="002E08D5"/>
    <w:rsid w:val="002E0B31"/>
    <w:rsid w:val="002E0B51"/>
    <w:rsid w:val="002E1ED3"/>
    <w:rsid w:val="002E2563"/>
    <w:rsid w:val="002E2D27"/>
    <w:rsid w:val="002E2DAB"/>
    <w:rsid w:val="002E389A"/>
    <w:rsid w:val="002E494E"/>
    <w:rsid w:val="002E4B4E"/>
    <w:rsid w:val="002E4EE2"/>
    <w:rsid w:val="002E5868"/>
    <w:rsid w:val="002E5C7E"/>
    <w:rsid w:val="002E604C"/>
    <w:rsid w:val="002E67A3"/>
    <w:rsid w:val="002E6BF5"/>
    <w:rsid w:val="002E6F90"/>
    <w:rsid w:val="002E70B2"/>
    <w:rsid w:val="002E73BA"/>
    <w:rsid w:val="002E777F"/>
    <w:rsid w:val="002E7F9D"/>
    <w:rsid w:val="002E7FD2"/>
    <w:rsid w:val="002E7FF3"/>
    <w:rsid w:val="002F045D"/>
    <w:rsid w:val="002F0549"/>
    <w:rsid w:val="002F0693"/>
    <w:rsid w:val="002F06B4"/>
    <w:rsid w:val="002F0787"/>
    <w:rsid w:val="002F1453"/>
    <w:rsid w:val="002F169C"/>
    <w:rsid w:val="002F3CA4"/>
    <w:rsid w:val="002F46EE"/>
    <w:rsid w:val="002F47D1"/>
    <w:rsid w:val="002F5164"/>
    <w:rsid w:val="002F52DE"/>
    <w:rsid w:val="002F55B9"/>
    <w:rsid w:val="002F5A11"/>
    <w:rsid w:val="002F5BF6"/>
    <w:rsid w:val="002F5F6A"/>
    <w:rsid w:val="002F60CA"/>
    <w:rsid w:val="002F6AE3"/>
    <w:rsid w:val="002F7391"/>
    <w:rsid w:val="002F7907"/>
    <w:rsid w:val="002F7A53"/>
    <w:rsid w:val="002F7EA6"/>
    <w:rsid w:val="00300424"/>
    <w:rsid w:val="00300CD9"/>
    <w:rsid w:val="00301465"/>
    <w:rsid w:val="00301927"/>
    <w:rsid w:val="003019E8"/>
    <w:rsid w:val="00303701"/>
    <w:rsid w:val="00303B97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3CE"/>
    <w:rsid w:val="003075D1"/>
    <w:rsid w:val="003118E2"/>
    <w:rsid w:val="003125ED"/>
    <w:rsid w:val="0031299B"/>
    <w:rsid w:val="00312DF6"/>
    <w:rsid w:val="00314159"/>
    <w:rsid w:val="003161C6"/>
    <w:rsid w:val="003165D5"/>
    <w:rsid w:val="003168FE"/>
    <w:rsid w:val="00316A85"/>
    <w:rsid w:val="00316B4C"/>
    <w:rsid w:val="00316DB9"/>
    <w:rsid w:val="00316F72"/>
    <w:rsid w:val="00317614"/>
    <w:rsid w:val="00317A75"/>
    <w:rsid w:val="00317C33"/>
    <w:rsid w:val="00317C5D"/>
    <w:rsid w:val="00317FF1"/>
    <w:rsid w:val="003202D2"/>
    <w:rsid w:val="00320990"/>
    <w:rsid w:val="00320D38"/>
    <w:rsid w:val="00320D39"/>
    <w:rsid w:val="00321957"/>
    <w:rsid w:val="00321D00"/>
    <w:rsid w:val="003223EE"/>
    <w:rsid w:val="003225F6"/>
    <w:rsid w:val="00322620"/>
    <w:rsid w:val="00322799"/>
    <w:rsid w:val="003227F2"/>
    <w:rsid w:val="003229AF"/>
    <w:rsid w:val="0032300C"/>
    <w:rsid w:val="003238BC"/>
    <w:rsid w:val="00323DCC"/>
    <w:rsid w:val="003240E5"/>
    <w:rsid w:val="00324BF9"/>
    <w:rsid w:val="00325174"/>
    <w:rsid w:val="003253BA"/>
    <w:rsid w:val="00325525"/>
    <w:rsid w:val="00325744"/>
    <w:rsid w:val="00326A3C"/>
    <w:rsid w:val="00326DD8"/>
    <w:rsid w:val="00326F79"/>
    <w:rsid w:val="00327263"/>
    <w:rsid w:val="00327552"/>
    <w:rsid w:val="0032790E"/>
    <w:rsid w:val="00327DB3"/>
    <w:rsid w:val="00330023"/>
    <w:rsid w:val="003315C2"/>
    <w:rsid w:val="00331719"/>
    <w:rsid w:val="00331940"/>
    <w:rsid w:val="00331963"/>
    <w:rsid w:val="00331B95"/>
    <w:rsid w:val="003325B6"/>
    <w:rsid w:val="0033272D"/>
    <w:rsid w:val="00332D77"/>
    <w:rsid w:val="00332FCF"/>
    <w:rsid w:val="00335A7B"/>
    <w:rsid w:val="00335B0D"/>
    <w:rsid w:val="00335F57"/>
    <w:rsid w:val="00336156"/>
    <w:rsid w:val="003364A6"/>
    <w:rsid w:val="00336A2C"/>
    <w:rsid w:val="00336B54"/>
    <w:rsid w:val="00336DA0"/>
    <w:rsid w:val="00336E44"/>
    <w:rsid w:val="0033760B"/>
    <w:rsid w:val="003403DE"/>
    <w:rsid w:val="00340577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311"/>
    <w:rsid w:val="00347937"/>
    <w:rsid w:val="00347E88"/>
    <w:rsid w:val="00347F0E"/>
    <w:rsid w:val="00350115"/>
    <w:rsid w:val="00350ACC"/>
    <w:rsid w:val="00350C07"/>
    <w:rsid w:val="00350DDB"/>
    <w:rsid w:val="00351931"/>
    <w:rsid w:val="00351DDA"/>
    <w:rsid w:val="00352085"/>
    <w:rsid w:val="00352597"/>
    <w:rsid w:val="00353159"/>
    <w:rsid w:val="00354356"/>
    <w:rsid w:val="003544D0"/>
    <w:rsid w:val="00354B09"/>
    <w:rsid w:val="00354B84"/>
    <w:rsid w:val="00354DA7"/>
    <w:rsid w:val="00355055"/>
    <w:rsid w:val="003550F8"/>
    <w:rsid w:val="0035535C"/>
    <w:rsid w:val="003554DF"/>
    <w:rsid w:val="0035659D"/>
    <w:rsid w:val="00357923"/>
    <w:rsid w:val="00357933"/>
    <w:rsid w:val="00357FC7"/>
    <w:rsid w:val="00360112"/>
    <w:rsid w:val="00360AFA"/>
    <w:rsid w:val="00361206"/>
    <w:rsid w:val="0036129F"/>
    <w:rsid w:val="003614F0"/>
    <w:rsid w:val="0036161D"/>
    <w:rsid w:val="00361A24"/>
    <w:rsid w:val="00361BEF"/>
    <w:rsid w:val="00361EB9"/>
    <w:rsid w:val="003621B9"/>
    <w:rsid w:val="0036235C"/>
    <w:rsid w:val="0036283A"/>
    <w:rsid w:val="00362B85"/>
    <w:rsid w:val="00363705"/>
    <w:rsid w:val="00364113"/>
    <w:rsid w:val="003642EF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16B"/>
    <w:rsid w:val="00371318"/>
    <w:rsid w:val="00371BD3"/>
    <w:rsid w:val="00372A11"/>
    <w:rsid w:val="00372BB8"/>
    <w:rsid w:val="00372F9F"/>
    <w:rsid w:val="00372FC2"/>
    <w:rsid w:val="003737E0"/>
    <w:rsid w:val="00373B66"/>
    <w:rsid w:val="00373BA6"/>
    <w:rsid w:val="00374865"/>
    <w:rsid w:val="00376293"/>
    <w:rsid w:val="00376437"/>
    <w:rsid w:val="00376AC5"/>
    <w:rsid w:val="00377025"/>
    <w:rsid w:val="003779BF"/>
    <w:rsid w:val="003779C0"/>
    <w:rsid w:val="00380212"/>
    <w:rsid w:val="0038082C"/>
    <w:rsid w:val="003814F9"/>
    <w:rsid w:val="003818CF"/>
    <w:rsid w:val="00382878"/>
    <w:rsid w:val="003829F1"/>
    <w:rsid w:val="00384930"/>
    <w:rsid w:val="00384A76"/>
    <w:rsid w:val="00384F60"/>
    <w:rsid w:val="00385B99"/>
    <w:rsid w:val="00386042"/>
    <w:rsid w:val="00386967"/>
    <w:rsid w:val="0038730D"/>
    <w:rsid w:val="003879DC"/>
    <w:rsid w:val="00390558"/>
    <w:rsid w:val="0039056E"/>
    <w:rsid w:val="00390CC3"/>
    <w:rsid w:val="0039142F"/>
    <w:rsid w:val="003916D0"/>
    <w:rsid w:val="003921C6"/>
    <w:rsid w:val="00393536"/>
    <w:rsid w:val="003940F4"/>
    <w:rsid w:val="003941C6"/>
    <w:rsid w:val="003941DF"/>
    <w:rsid w:val="003948F7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0860"/>
    <w:rsid w:val="003A159F"/>
    <w:rsid w:val="003A199E"/>
    <w:rsid w:val="003A1DFC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C51"/>
    <w:rsid w:val="003A6D70"/>
    <w:rsid w:val="003B03A1"/>
    <w:rsid w:val="003B0BA9"/>
    <w:rsid w:val="003B0C3C"/>
    <w:rsid w:val="003B0DF4"/>
    <w:rsid w:val="003B0F04"/>
    <w:rsid w:val="003B18B1"/>
    <w:rsid w:val="003B18E5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C15"/>
    <w:rsid w:val="003B5F06"/>
    <w:rsid w:val="003B6186"/>
    <w:rsid w:val="003B637B"/>
    <w:rsid w:val="003B657D"/>
    <w:rsid w:val="003B6950"/>
    <w:rsid w:val="003B6AE3"/>
    <w:rsid w:val="003B6DD4"/>
    <w:rsid w:val="003B7811"/>
    <w:rsid w:val="003C0032"/>
    <w:rsid w:val="003C021C"/>
    <w:rsid w:val="003C1F4E"/>
    <w:rsid w:val="003C20D0"/>
    <w:rsid w:val="003C221F"/>
    <w:rsid w:val="003C244B"/>
    <w:rsid w:val="003C24C8"/>
    <w:rsid w:val="003C2825"/>
    <w:rsid w:val="003C31BC"/>
    <w:rsid w:val="003C3435"/>
    <w:rsid w:val="003C3631"/>
    <w:rsid w:val="003C3840"/>
    <w:rsid w:val="003C4011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6A77"/>
    <w:rsid w:val="003C74ED"/>
    <w:rsid w:val="003C7666"/>
    <w:rsid w:val="003C7880"/>
    <w:rsid w:val="003C7C16"/>
    <w:rsid w:val="003D0742"/>
    <w:rsid w:val="003D10A7"/>
    <w:rsid w:val="003D13EE"/>
    <w:rsid w:val="003D1729"/>
    <w:rsid w:val="003D2792"/>
    <w:rsid w:val="003D29C9"/>
    <w:rsid w:val="003D2BE6"/>
    <w:rsid w:val="003D3065"/>
    <w:rsid w:val="003D4595"/>
    <w:rsid w:val="003D4771"/>
    <w:rsid w:val="003D47A0"/>
    <w:rsid w:val="003D4CF8"/>
    <w:rsid w:val="003D4D9E"/>
    <w:rsid w:val="003D4DF5"/>
    <w:rsid w:val="003D507B"/>
    <w:rsid w:val="003D53CC"/>
    <w:rsid w:val="003D55D0"/>
    <w:rsid w:val="003D68C5"/>
    <w:rsid w:val="003D72DE"/>
    <w:rsid w:val="003D7E2C"/>
    <w:rsid w:val="003E04F0"/>
    <w:rsid w:val="003E0BC2"/>
    <w:rsid w:val="003E0F06"/>
    <w:rsid w:val="003E14A3"/>
    <w:rsid w:val="003E19C0"/>
    <w:rsid w:val="003E1B7F"/>
    <w:rsid w:val="003E1E0A"/>
    <w:rsid w:val="003E2471"/>
    <w:rsid w:val="003E289C"/>
    <w:rsid w:val="003E3CDE"/>
    <w:rsid w:val="003E43D2"/>
    <w:rsid w:val="003E4613"/>
    <w:rsid w:val="003E47BD"/>
    <w:rsid w:val="003E497F"/>
    <w:rsid w:val="003E4E38"/>
    <w:rsid w:val="003E4F75"/>
    <w:rsid w:val="003E6584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5A4"/>
    <w:rsid w:val="003F2C68"/>
    <w:rsid w:val="003F3043"/>
    <w:rsid w:val="003F3048"/>
    <w:rsid w:val="003F358D"/>
    <w:rsid w:val="003F35A7"/>
    <w:rsid w:val="003F37A2"/>
    <w:rsid w:val="003F395F"/>
    <w:rsid w:val="003F3EF7"/>
    <w:rsid w:val="003F4300"/>
    <w:rsid w:val="003F4657"/>
    <w:rsid w:val="003F5486"/>
    <w:rsid w:val="003F5832"/>
    <w:rsid w:val="003F5C5A"/>
    <w:rsid w:val="003F5F29"/>
    <w:rsid w:val="003F6689"/>
    <w:rsid w:val="003F6BFB"/>
    <w:rsid w:val="003F7BE5"/>
    <w:rsid w:val="004001C1"/>
    <w:rsid w:val="0040026E"/>
    <w:rsid w:val="0040071C"/>
    <w:rsid w:val="004010AC"/>
    <w:rsid w:val="0040130D"/>
    <w:rsid w:val="00401C8C"/>
    <w:rsid w:val="00402926"/>
    <w:rsid w:val="00402AF8"/>
    <w:rsid w:val="004038B8"/>
    <w:rsid w:val="004039D6"/>
    <w:rsid w:val="00403F67"/>
    <w:rsid w:val="00404422"/>
    <w:rsid w:val="00404AE9"/>
    <w:rsid w:val="00404AEB"/>
    <w:rsid w:val="00405744"/>
    <w:rsid w:val="00405C4B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DC2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4604"/>
    <w:rsid w:val="00414B88"/>
    <w:rsid w:val="0041595C"/>
    <w:rsid w:val="00416568"/>
    <w:rsid w:val="00416B67"/>
    <w:rsid w:val="004170A0"/>
    <w:rsid w:val="00417419"/>
    <w:rsid w:val="00417B51"/>
    <w:rsid w:val="00420CF0"/>
    <w:rsid w:val="00420FA2"/>
    <w:rsid w:val="004211DB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F3A"/>
    <w:rsid w:val="00431098"/>
    <w:rsid w:val="004315C7"/>
    <w:rsid w:val="00432280"/>
    <w:rsid w:val="00432D09"/>
    <w:rsid w:val="004330D3"/>
    <w:rsid w:val="004332D5"/>
    <w:rsid w:val="00433491"/>
    <w:rsid w:val="004339CF"/>
    <w:rsid w:val="00433A43"/>
    <w:rsid w:val="00433D07"/>
    <w:rsid w:val="004348DF"/>
    <w:rsid w:val="00434EC4"/>
    <w:rsid w:val="00435055"/>
    <w:rsid w:val="0043506F"/>
    <w:rsid w:val="004366A0"/>
    <w:rsid w:val="004367C0"/>
    <w:rsid w:val="0043754B"/>
    <w:rsid w:val="00437A5B"/>
    <w:rsid w:val="00437B27"/>
    <w:rsid w:val="00437D7D"/>
    <w:rsid w:val="00437DBF"/>
    <w:rsid w:val="00440147"/>
    <w:rsid w:val="004407A6"/>
    <w:rsid w:val="0044086A"/>
    <w:rsid w:val="004427AB"/>
    <w:rsid w:val="00443145"/>
    <w:rsid w:val="0044413E"/>
    <w:rsid w:val="0044480E"/>
    <w:rsid w:val="00444F83"/>
    <w:rsid w:val="004456E0"/>
    <w:rsid w:val="00445C9D"/>
    <w:rsid w:val="004461D3"/>
    <w:rsid w:val="00446401"/>
    <w:rsid w:val="00447040"/>
    <w:rsid w:val="00447110"/>
    <w:rsid w:val="004477F9"/>
    <w:rsid w:val="00447FC8"/>
    <w:rsid w:val="0045081B"/>
    <w:rsid w:val="00450913"/>
    <w:rsid w:val="00450F5F"/>
    <w:rsid w:val="004510BC"/>
    <w:rsid w:val="004521AA"/>
    <w:rsid w:val="00452538"/>
    <w:rsid w:val="00452678"/>
    <w:rsid w:val="0045343D"/>
    <w:rsid w:val="00453A38"/>
    <w:rsid w:val="00453B70"/>
    <w:rsid w:val="00453E64"/>
    <w:rsid w:val="00454465"/>
    <w:rsid w:val="00454D17"/>
    <w:rsid w:val="0045550A"/>
    <w:rsid w:val="00455C53"/>
    <w:rsid w:val="00455F15"/>
    <w:rsid w:val="004562DC"/>
    <w:rsid w:val="0045715E"/>
    <w:rsid w:val="004573F2"/>
    <w:rsid w:val="00457580"/>
    <w:rsid w:val="0045785C"/>
    <w:rsid w:val="00457893"/>
    <w:rsid w:val="00457B15"/>
    <w:rsid w:val="00460062"/>
    <w:rsid w:val="00460090"/>
    <w:rsid w:val="004600C4"/>
    <w:rsid w:val="0046038B"/>
    <w:rsid w:val="0046079B"/>
    <w:rsid w:val="004607AA"/>
    <w:rsid w:val="00461467"/>
    <w:rsid w:val="004618C7"/>
    <w:rsid w:val="00461966"/>
    <w:rsid w:val="00461B16"/>
    <w:rsid w:val="00461F13"/>
    <w:rsid w:val="00462078"/>
    <w:rsid w:val="00462A36"/>
    <w:rsid w:val="00462BF8"/>
    <w:rsid w:val="004636D2"/>
    <w:rsid w:val="00463C4B"/>
    <w:rsid w:val="004641BC"/>
    <w:rsid w:val="00464502"/>
    <w:rsid w:val="00465244"/>
    <w:rsid w:val="00465614"/>
    <w:rsid w:val="00465981"/>
    <w:rsid w:val="00466551"/>
    <w:rsid w:val="00466AFC"/>
    <w:rsid w:val="00466B1E"/>
    <w:rsid w:val="00466B3D"/>
    <w:rsid w:val="0046747F"/>
    <w:rsid w:val="004676BF"/>
    <w:rsid w:val="00470058"/>
    <w:rsid w:val="0047141E"/>
    <w:rsid w:val="00471496"/>
    <w:rsid w:val="004717C6"/>
    <w:rsid w:val="00471A3D"/>
    <w:rsid w:val="00471B4E"/>
    <w:rsid w:val="00471D0F"/>
    <w:rsid w:val="00471EEE"/>
    <w:rsid w:val="00472EB9"/>
    <w:rsid w:val="0047303F"/>
    <w:rsid w:val="004736F3"/>
    <w:rsid w:val="00473C32"/>
    <w:rsid w:val="0047435C"/>
    <w:rsid w:val="004746E6"/>
    <w:rsid w:val="00476704"/>
    <w:rsid w:val="00477350"/>
    <w:rsid w:val="00480A02"/>
    <w:rsid w:val="00481174"/>
    <w:rsid w:val="00481B18"/>
    <w:rsid w:val="004820B4"/>
    <w:rsid w:val="004822CB"/>
    <w:rsid w:val="00482612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409"/>
    <w:rsid w:val="00491EDD"/>
    <w:rsid w:val="00492C58"/>
    <w:rsid w:val="00493122"/>
    <w:rsid w:val="00493532"/>
    <w:rsid w:val="004937B2"/>
    <w:rsid w:val="004946A2"/>
    <w:rsid w:val="00494712"/>
    <w:rsid w:val="00494BB3"/>
    <w:rsid w:val="00494CE6"/>
    <w:rsid w:val="00495279"/>
    <w:rsid w:val="00495A56"/>
    <w:rsid w:val="00495F73"/>
    <w:rsid w:val="00496124"/>
    <w:rsid w:val="0049666F"/>
    <w:rsid w:val="00496E73"/>
    <w:rsid w:val="004973DE"/>
    <w:rsid w:val="0049789E"/>
    <w:rsid w:val="00497AD4"/>
    <w:rsid w:val="00497ADB"/>
    <w:rsid w:val="00497B16"/>
    <w:rsid w:val="00497D5C"/>
    <w:rsid w:val="004A03BA"/>
    <w:rsid w:val="004A0E91"/>
    <w:rsid w:val="004A1C59"/>
    <w:rsid w:val="004A1EDC"/>
    <w:rsid w:val="004A288A"/>
    <w:rsid w:val="004A3368"/>
    <w:rsid w:val="004A3C36"/>
    <w:rsid w:val="004A41EC"/>
    <w:rsid w:val="004A441B"/>
    <w:rsid w:val="004A44BC"/>
    <w:rsid w:val="004A5F73"/>
    <w:rsid w:val="004A61E7"/>
    <w:rsid w:val="004A66C3"/>
    <w:rsid w:val="004A7805"/>
    <w:rsid w:val="004B0663"/>
    <w:rsid w:val="004B1179"/>
    <w:rsid w:val="004B15B4"/>
    <w:rsid w:val="004B193E"/>
    <w:rsid w:val="004B1FB8"/>
    <w:rsid w:val="004B2357"/>
    <w:rsid w:val="004B23A1"/>
    <w:rsid w:val="004B2D40"/>
    <w:rsid w:val="004B4162"/>
    <w:rsid w:val="004B4FB7"/>
    <w:rsid w:val="004B5252"/>
    <w:rsid w:val="004B5AFD"/>
    <w:rsid w:val="004B6289"/>
    <w:rsid w:val="004B687A"/>
    <w:rsid w:val="004B6AC0"/>
    <w:rsid w:val="004B6FB2"/>
    <w:rsid w:val="004B75D1"/>
    <w:rsid w:val="004B7A69"/>
    <w:rsid w:val="004B7E91"/>
    <w:rsid w:val="004C0182"/>
    <w:rsid w:val="004C030F"/>
    <w:rsid w:val="004C086C"/>
    <w:rsid w:val="004C0B07"/>
    <w:rsid w:val="004C0B85"/>
    <w:rsid w:val="004C0D42"/>
    <w:rsid w:val="004C183D"/>
    <w:rsid w:val="004C1F1A"/>
    <w:rsid w:val="004C2224"/>
    <w:rsid w:val="004C2828"/>
    <w:rsid w:val="004C28CE"/>
    <w:rsid w:val="004C3CA7"/>
    <w:rsid w:val="004C3E5B"/>
    <w:rsid w:val="004C408E"/>
    <w:rsid w:val="004C42B4"/>
    <w:rsid w:val="004C4416"/>
    <w:rsid w:val="004C44C3"/>
    <w:rsid w:val="004C4793"/>
    <w:rsid w:val="004C49D6"/>
    <w:rsid w:val="004C49EC"/>
    <w:rsid w:val="004C5D18"/>
    <w:rsid w:val="004C6369"/>
    <w:rsid w:val="004C6EF0"/>
    <w:rsid w:val="004C7717"/>
    <w:rsid w:val="004C78D5"/>
    <w:rsid w:val="004C7A93"/>
    <w:rsid w:val="004C7E20"/>
    <w:rsid w:val="004D09DB"/>
    <w:rsid w:val="004D0AC6"/>
    <w:rsid w:val="004D121C"/>
    <w:rsid w:val="004D14D9"/>
    <w:rsid w:val="004D1F69"/>
    <w:rsid w:val="004D20B2"/>
    <w:rsid w:val="004D2421"/>
    <w:rsid w:val="004D2566"/>
    <w:rsid w:val="004D27D5"/>
    <w:rsid w:val="004D293A"/>
    <w:rsid w:val="004D2AD4"/>
    <w:rsid w:val="004D2B03"/>
    <w:rsid w:val="004D3E1E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476"/>
    <w:rsid w:val="004E578A"/>
    <w:rsid w:val="004E5FC0"/>
    <w:rsid w:val="004E6E07"/>
    <w:rsid w:val="004E6F02"/>
    <w:rsid w:val="004E72FB"/>
    <w:rsid w:val="004E7349"/>
    <w:rsid w:val="004E760A"/>
    <w:rsid w:val="004E7813"/>
    <w:rsid w:val="004E7C6B"/>
    <w:rsid w:val="004E7F0F"/>
    <w:rsid w:val="004F00AA"/>
    <w:rsid w:val="004F0B6C"/>
    <w:rsid w:val="004F1137"/>
    <w:rsid w:val="004F2EE9"/>
    <w:rsid w:val="004F3D0D"/>
    <w:rsid w:val="004F3F75"/>
    <w:rsid w:val="004F455E"/>
    <w:rsid w:val="004F49D9"/>
    <w:rsid w:val="004F5250"/>
    <w:rsid w:val="004F5ACD"/>
    <w:rsid w:val="004F608C"/>
    <w:rsid w:val="004F6290"/>
    <w:rsid w:val="004F6610"/>
    <w:rsid w:val="004F6EC6"/>
    <w:rsid w:val="0050025E"/>
    <w:rsid w:val="005008F3"/>
    <w:rsid w:val="005010FD"/>
    <w:rsid w:val="00501632"/>
    <w:rsid w:val="005016B6"/>
    <w:rsid w:val="00502D37"/>
    <w:rsid w:val="0050365D"/>
    <w:rsid w:val="00503C39"/>
    <w:rsid w:val="00504438"/>
    <w:rsid w:val="005050AC"/>
    <w:rsid w:val="005052A5"/>
    <w:rsid w:val="00505984"/>
    <w:rsid w:val="00505A63"/>
    <w:rsid w:val="005061BD"/>
    <w:rsid w:val="00506E5C"/>
    <w:rsid w:val="00510497"/>
    <w:rsid w:val="005104B0"/>
    <w:rsid w:val="005104D0"/>
    <w:rsid w:val="00510B05"/>
    <w:rsid w:val="005111E4"/>
    <w:rsid w:val="00511566"/>
    <w:rsid w:val="00511AF5"/>
    <w:rsid w:val="00512E3F"/>
    <w:rsid w:val="00512F56"/>
    <w:rsid w:val="00513719"/>
    <w:rsid w:val="00513978"/>
    <w:rsid w:val="00515403"/>
    <w:rsid w:val="00515630"/>
    <w:rsid w:val="00515D29"/>
    <w:rsid w:val="00516144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0A4"/>
    <w:rsid w:val="00527832"/>
    <w:rsid w:val="00527B16"/>
    <w:rsid w:val="0053028A"/>
    <w:rsid w:val="0053149C"/>
    <w:rsid w:val="005315B9"/>
    <w:rsid w:val="005320D4"/>
    <w:rsid w:val="005323D3"/>
    <w:rsid w:val="00532694"/>
    <w:rsid w:val="0053326B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ECA"/>
    <w:rsid w:val="00551005"/>
    <w:rsid w:val="0055238C"/>
    <w:rsid w:val="00552636"/>
    <w:rsid w:val="00553987"/>
    <w:rsid w:val="00553BF3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5C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55A6"/>
    <w:rsid w:val="00565F50"/>
    <w:rsid w:val="005666B3"/>
    <w:rsid w:val="0056678A"/>
    <w:rsid w:val="00567587"/>
    <w:rsid w:val="005676E8"/>
    <w:rsid w:val="005709FA"/>
    <w:rsid w:val="00570A64"/>
    <w:rsid w:val="00570CAB"/>
    <w:rsid w:val="00570F61"/>
    <w:rsid w:val="00571144"/>
    <w:rsid w:val="0057141B"/>
    <w:rsid w:val="00571AC7"/>
    <w:rsid w:val="00571D1B"/>
    <w:rsid w:val="00571D35"/>
    <w:rsid w:val="005727EF"/>
    <w:rsid w:val="005729FD"/>
    <w:rsid w:val="0057306D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62FB"/>
    <w:rsid w:val="00576B22"/>
    <w:rsid w:val="00577954"/>
    <w:rsid w:val="00577DBC"/>
    <w:rsid w:val="005804D7"/>
    <w:rsid w:val="00580CC1"/>
    <w:rsid w:val="00580F5D"/>
    <w:rsid w:val="005816A1"/>
    <w:rsid w:val="005820EF"/>
    <w:rsid w:val="005821A3"/>
    <w:rsid w:val="005835CB"/>
    <w:rsid w:val="00583B95"/>
    <w:rsid w:val="00583D73"/>
    <w:rsid w:val="0058438E"/>
    <w:rsid w:val="00584D47"/>
    <w:rsid w:val="005855D7"/>
    <w:rsid w:val="00585810"/>
    <w:rsid w:val="00585A90"/>
    <w:rsid w:val="00586535"/>
    <w:rsid w:val="005865BA"/>
    <w:rsid w:val="00587009"/>
    <w:rsid w:val="005874B9"/>
    <w:rsid w:val="00587558"/>
    <w:rsid w:val="00587652"/>
    <w:rsid w:val="0058790A"/>
    <w:rsid w:val="0058799E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2A5D"/>
    <w:rsid w:val="005A30A7"/>
    <w:rsid w:val="005A314E"/>
    <w:rsid w:val="005A3D8F"/>
    <w:rsid w:val="005A4801"/>
    <w:rsid w:val="005A4DAA"/>
    <w:rsid w:val="005A59F3"/>
    <w:rsid w:val="005A5B85"/>
    <w:rsid w:val="005A5D06"/>
    <w:rsid w:val="005A6314"/>
    <w:rsid w:val="005A63F8"/>
    <w:rsid w:val="005A7329"/>
    <w:rsid w:val="005A7828"/>
    <w:rsid w:val="005A7E16"/>
    <w:rsid w:val="005B0144"/>
    <w:rsid w:val="005B0415"/>
    <w:rsid w:val="005B0E00"/>
    <w:rsid w:val="005B0F0D"/>
    <w:rsid w:val="005B172A"/>
    <w:rsid w:val="005B1B48"/>
    <w:rsid w:val="005B1B9C"/>
    <w:rsid w:val="005B22BD"/>
    <w:rsid w:val="005B2740"/>
    <w:rsid w:val="005B2A1D"/>
    <w:rsid w:val="005B2E68"/>
    <w:rsid w:val="005B42FA"/>
    <w:rsid w:val="005B53FE"/>
    <w:rsid w:val="005B5494"/>
    <w:rsid w:val="005B617D"/>
    <w:rsid w:val="005B6375"/>
    <w:rsid w:val="005B670C"/>
    <w:rsid w:val="005B6B50"/>
    <w:rsid w:val="005B6E08"/>
    <w:rsid w:val="005B7A09"/>
    <w:rsid w:val="005C01E6"/>
    <w:rsid w:val="005C0505"/>
    <w:rsid w:val="005C0D9C"/>
    <w:rsid w:val="005C125A"/>
    <w:rsid w:val="005C1656"/>
    <w:rsid w:val="005C293F"/>
    <w:rsid w:val="005C364D"/>
    <w:rsid w:val="005C4348"/>
    <w:rsid w:val="005C448F"/>
    <w:rsid w:val="005C47F1"/>
    <w:rsid w:val="005C54B2"/>
    <w:rsid w:val="005C557B"/>
    <w:rsid w:val="005C5814"/>
    <w:rsid w:val="005C64F2"/>
    <w:rsid w:val="005C671E"/>
    <w:rsid w:val="005C677C"/>
    <w:rsid w:val="005C6A8C"/>
    <w:rsid w:val="005C7DB5"/>
    <w:rsid w:val="005C7F97"/>
    <w:rsid w:val="005D1739"/>
    <w:rsid w:val="005D1805"/>
    <w:rsid w:val="005D1BBE"/>
    <w:rsid w:val="005D227B"/>
    <w:rsid w:val="005D30DC"/>
    <w:rsid w:val="005D31EF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2EF"/>
    <w:rsid w:val="005D5761"/>
    <w:rsid w:val="005D6D05"/>
    <w:rsid w:val="005D7714"/>
    <w:rsid w:val="005E00BE"/>
    <w:rsid w:val="005E02D9"/>
    <w:rsid w:val="005E0A24"/>
    <w:rsid w:val="005E0CB0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CD6"/>
    <w:rsid w:val="005F06A7"/>
    <w:rsid w:val="005F1249"/>
    <w:rsid w:val="005F14C1"/>
    <w:rsid w:val="005F1976"/>
    <w:rsid w:val="005F2619"/>
    <w:rsid w:val="005F2676"/>
    <w:rsid w:val="005F2E9A"/>
    <w:rsid w:val="005F2F59"/>
    <w:rsid w:val="005F3128"/>
    <w:rsid w:val="005F31CD"/>
    <w:rsid w:val="005F3870"/>
    <w:rsid w:val="005F4EBB"/>
    <w:rsid w:val="005F4FF9"/>
    <w:rsid w:val="005F546A"/>
    <w:rsid w:val="005F5C6C"/>
    <w:rsid w:val="005F5F19"/>
    <w:rsid w:val="005F6124"/>
    <w:rsid w:val="005F642F"/>
    <w:rsid w:val="005F6F33"/>
    <w:rsid w:val="005F730C"/>
    <w:rsid w:val="005F7415"/>
    <w:rsid w:val="005F78B9"/>
    <w:rsid w:val="005F791F"/>
    <w:rsid w:val="005F7B0E"/>
    <w:rsid w:val="005F7ED9"/>
    <w:rsid w:val="00600CAF"/>
    <w:rsid w:val="00600CC0"/>
    <w:rsid w:val="006011E4"/>
    <w:rsid w:val="00601229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F8B"/>
    <w:rsid w:val="0060495D"/>
    <w:rsid w:val="00604BAD"/>
    <w:rsid w:val="006058CB"/>
    <w:rsid w:val="00605D16"/>
    <w:rsid w:val="006061C9"/>
    <w:rsid w:val="006062B7"/>
    <w:rsid w:val="006062EA"/>
    <w:rsid w:val="00606D5D"/>
    <w:rsid w:val="0060706F"/>
    <w:rsid w:val="00607D15"/>
    <w:rsid w:val="00610FD4"/>
    <w:rsid w:val="0061114A"/>
    <w:rsid w:val="00611DFF"/>
    <w:rsid w:val="00611E0C"/>
    <w:rsid w:val="006122B8"/>
    <w:rsid w:val="006122F3"/>
    <w:rsid w:val="00612FBD"/>
    <w:rsid w:val="006137E5"/>
    <w:rsid w:val="00613B19"/>
    <w:rsid w:val="006141BA"/>
    <w:rsid w:val="006144BF"/>
    <w:rsid w:val="006151A4"/>
    <w:rsid w:val="0061670E"/>
    <w:rsid w:val="006167F9"/>
    <w:rsid w:val="006172C1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145"/>
    <w:rsid w:val="00623A75"/>
    <w:rsid w:val="00624E7E"/>
    <w:rsid w:val="00625058"/>
    <w:rsid w:val="0062522F"/>
    <w:rsid w:val="00625C3F"/>
    <w:rsid w:val="00625EB0"/>
    <w:rsid w:val="0062608F"/>
    <w:rsid w:val="00626ADA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B"/>
    <w:rsid w:val="0063248D"/>
    <w:rsid w:val="006325E9"/>
    <w:rsid w:val="006338EA"/>
    <w:rsid w:val="006347F3"/>
    <w:rsid w:val="00634AFF"/>
    <w:rsid w:val="00635ACB"/>
    <w:rsid w:val="006361A5"/>
    <w:rsid w:val="00636A9C"/>
    <w:rsid w:val="00636F5A"/>
    <w:rsid w:val="0063778D"/>
    <w:rsid w:val="00640032"/>
    <w:rsid w:val="006409B7"/>
    <w:rsid w:val="00641444"/>
    <w:rsid w:val="0064147F"/>
    <w:rsid w:val="00641B07"/>
    <w:rsid w:val="00641D5F"/>
    <w:rsid w:val="0064238E"/>
    <w:rsid w:val="006424F7"/>
    <w:rsid w:val="0064255D"/>
    <w:rsid w:val="006427BC"/>
    <w:rsid w:val="00642826"/>
    <w:rsid w:val="00642F7E"/>
    <w:rsid w:val="006430B1"/>
    <w:rsid w:val="00643582"/>
    <w:rsid w:val="00643ACF"/>
    <w:rsid w:val="00644783"/>
    <w:rsid w:val="00644CB8"/>
    <w:rsid w:val="006452F9"/>
    <w:rsid w:val="00645538"/>
    <w:rsid w:val="006455C5"/>
    <w:rsid w:val="006461B1"/>
    <w:rsid w:val="0064626C"/>
    <w:rsid w:val="0064719E"/>
    <w:rsid w:val="006472F7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5CD1"/>
    <w:rsid w:val="00655CD6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57FCA"/>
    <w:rsid w:val="0066041A"/>
    <w:rsid w:val="0066089C"/>
    <w:rsid w:val="00660D1E"/>
    <w:rsid w:val="00660DB9"/>
    <w:rsid w:val="00660F1B"/>
    <w:rsid w:val="006621B2"/>
    <w:rsid w:val="00663198"/>
    <w:rsid w:val="0066355E"/>
    <w:rsid w:val="00665305"/>
    <w:rsid w:val="00665332"/>
    <w:rsid w:val="006654EE"/>
    <w:rsid w:val="00665922"/>
    <w:rsid w:val="00665C4D"/>
    <w:rsid w:val="00665C5B"/>
    <w:rsid w:val="00666F76"/>
    <w:rsid w:val="00667747"/>
    <w:rsid w:val="00667759"/>
    <w:rsid w:val="00667947"/>
    <w:rsid w:val="00667EA1"/>
    <w:rsid w:val="00670475"/>
    <w:rsid w:val="00670D3D"/>
    <w:rsid w:val="00671608"/>
    <w:rsid w:val="006717D9"/>
    <w:rsid w:val="006717F6"/>
    <w:rsid w:val="00671A27"/>
    <w:rsid w:val="00671DC0"/>
    <w:rsid w:val="00671F4C"/>
    <w:rsid w:val="00671F70"/>
    <w:rsid w:val="00672922"/>
    <w:rsid w:val="00672C3C"/>
    <w:rsid w:val="00672DC0"/>
    <w:rsid w:val="00672F31"/>
    <w:rsid w:val="0067314F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5E37"/>
    <w:rsid w:val="00676388"/>
    <w:rsid w:val="00676400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3765"/>
    <w:rsid w:val="00684CD1"/>
    <w:rsid w:val="006854AA"/>
    <w:rsid w:val="006858AC"/>
    <w:rsid w:val="00686223"/>
    <w:rsid w:val="00686527"/>
    <w:rsid w:val="00686DB2"/>
    <w:rsid w:val="006874E0"/>
    <w:rsid w:val="00687BDD"/>
    <w:rsid w:val="00691598"/>
    <w:rsid w:val="00691964"/>
    <w:rsid w:val="00691CBF"/>
    <w:rsid w:val="00691E04"/>
    <w:rsid w:val="00692B12"/>
    <w:rsid w:val="00693CB8"/>
    <w:rsid w:val="00693D1B"/>
    <w:rsid w:val="00693EAA"/>
    <w:rsid w:val="00694199"/>
    <w:rsid w:val="00694BCB"/>
    <w:rsid w:val="00695AC8"/>
    <w:rsid w:val="00695F8D"/>
    <w:rsid w:val="0069618D"/>
    <w:rsid w:val="00696262"/>
    <w:rsid w:val="00696EA9"/>
    <w:rsid w:val="00697898"/>
    <w:rsid w:val="00697986"/>
    <w:rsid w:val="006A2247"/>
    <w:rsid w:val="006A275C"/>
    <w:rsid w:val="006A29B3"/>
    <w:rsid w:val="006A2E6F"/>
    <w:rsid w:val="006A3AC7"/>
    <w:rsid w:val="006A3C74"/>
    <w:rsid w:val="006A50BC"/>
    <w:rsid w:val="006A55BF"/>
    <w:rsid w:val="006A5696"/>
    <w:rsid w:val="006A61E3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549"/>
    <w:rsid w:val="006B36B8"/>
    <w:rsid w:val="006B401E"/>
    <w:rsid w:val="006B43DD"/>
    <w:rsid w:val="006B4F38"/>
    <w:rsid w:val="006B54BF"/>
    <w:rsid w:val="006B62A4"/>
    <w:rsid w:val="006B6536"/>
    <w:rsid w:val="006B7AE0"/>
    <w:rsid w:val="006B7B27"/>
    <w:rsid w:val="006B7B96"/>
    <w:rsid w:val="006C007B"/>
    <w:rsid w:val="006C04DF"/>
    <w:rsid w:val="006C0670"/>
    <w:rsid w:val="006C0AAC"/>
    <w:rsid w:val="006C0CF3"/>
    <w:rsid w:val="006C21A0"/>
    <w:rsid w:val="006C2FA1"/>
    <w:rsid w:val="006C3131"/>
    <w:rsid w:val="006C31A2"/>
    <w:rsid w:val="006C3248"/>
    <w:rsid w:val="006C3899"/>
    <w:rsid w:val="006C3F9A"/>
    <w:rsid w:val="006C410A"/>
    <w:rsid w:val="006C4168"/>
    <w:rsid w:val="006C44F9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102D"/>
    <w:rsid w:val="006D1BAC"/>
    <w:rsid w:val="006D20DF"/>
    <w:rsid w:val="006D2120"/>
    <w:rsid w:val="006D27A9"/>
    <w:rsid w:val="006D2BC2"/>
    <w:rsid w:val="006D304C"/>
    <w:rsid w:val="006D395B"/>
    <w:rsid w:val="006D430D"/>
    <w:rsid w:val="006D4A2F"/>
    <w:rsid w:val="006D4E88"/>
    <w:rsid w:val="006D5786"/>
    <w:rsid w:val="006D58CB"/>
    <w:rsid w:val="006D5FF3"/>
    <w:rsid w:val="006D6C97"/>
    <w:rsid w:val="006D6D1D"/>
    <w:rsid w:val="006D6FF0"/>
    <w:rsid w:val="006D701A"/>
    <w:rsid w:val="006D71C5"/>
    <w:rsid w:val="006E02E0"/>
    <w:rsid w:val="006E0C8D"/>
    <w:rsid w:val="006E0E83"/>
    <w:rsid w:val="006E0FD8"/>
    <w:rsid w:val="006E183E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700B"/>
    <w:rsid w:val="006E74D3"/>
    <w:rsid w:val="006E750B"/>
    <w:rsid w:val="006E7535"/>
    <w:rsid w:val="006F0157"/>
    <w:rsid w:val="006F056A"/>
    <w:rsid w:val="006F073C"/>
    <w:rsid w:val="006F0CE3"/>
    <w:rsid w:val="006F1659"/>
    <w:rsid w:val="006F264F"/>
    <w:rsid w:val="006F2B18"/>
    <w:rsid w:val="006F340E"/>
    <w:rsid w:val="006F34F1"/>
    <w:rsid w:val="006F3D24"/>
    <w:rsid w:val="006F415D"/>
    <w:rsid w:val="006F461A"/>
    <w:rsid w:val="006F527D"/>
    <w:rsid w:val="006F6255"/>
    <w:rsid w:val="006F6666"/>
    <w:rsid w:val="006F6CBA"/>
    <w:rsid w:val="006F6EB9"/>
    <w:rsid w:val="006F7154"/>
    <w:rsid w:val="006F74D4"/>
    <w:rsid w:val="006F74EB"/>
    <w:rsid w:val="006F7FAB"/>
    <w:rsid w:val="007003D1"/>
    <w:rsid w:val="00700BF5"/>
    <w:rsid w:val="007012D8"/>
    <w:rsid w:val="00701395"/>
    <w:rsid w:val="007013BA"/>
    <w:rsid w:val="00701563"/>
    <w:rsid w:val="0070187B"/>
    <w:rsid w:val="00702835"/>
    <w:rsid w:val="00702BCB"/>
    <w:rsid w:val="00702C41"/>
    <w:rsid w:val="0070342C"/>
    <w:rsid w:val="00703461"/>
    <w:rsid w:val="0070399E"/>
    <w:rsid w:val="00703CB3"/>
    <w:rsid w:val="0070449F"/>
    <w:rsid w:val="00704979"/>
    <w:rsid w:val="00705273"/>
    <w:rsid w:val="00705824"/>
    <w:rsid w:val="00705B23"/>
    <w:rsid w:val="00706A1E"/>
    <w:rsid w:val="00706D2D"/>
    <w:rsid w:val="007078A5"/>
    <w:rsid w:val="0071013D"/>
    <w:rsid w:val="00710535"/>
    <w:rsid w:val="007105A5"/>
    <w:rsid w:val="007110EB"/>
    <w:rsid w:val="00711107"/>
    <w:rsid w:val="0071150E"/>
    <w:rsid w:val="0071175A"/>
    <w:rsid w:val="00711938"/>
    <w:rsid w:val="00712036"/>
    <w:rsid w:val="007131B4"/>
    <w:rsid w:val="007132EF"/>
    <w:rsid w:val="00713C41"/>
    <w:rsid w:val="00714DFE"/>
    <w:rsid w:val="00714EA9"/>
    <w:rsid w:val="00715ACA"/>
    <w:rsid w:val="00715C5E"/>
    <w:rsid w:val="00715C61"/>
    <w:rsid w:val="00715E19"/>
    <w:rsid w:val="0071640E"/>
    <w:rsid w:val="00716953"/>
    <w:rsid w:val="00717444"/>
    <w:rsid w:val="00717688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D3"/>
    <w:rsid w:val="007223E1"/>
    <w:rsid w:val="00722588"/>
    <w:rsid w:val="00722681"/>
    <w:rsid w:val="00722790"/>
    <w:rsid w:val="007231BC"/>
    <w:rsid w:val="00723531"/>
    <w:rsid w:val="00724151"/>
    <w:rsid w:val="00725232"/>
    <w:rsid w:val="0072546B"/>
    <w:rsid w:val="007259AA"/>
    <w:rsid w:val="00725B78"/>
    <w:rsid w:val="00725BDF"/>
    <w:rsid w:val="007270D5"/>
    <w:rsid w:val="0072726A"/>
    <w:rsid w:val="00727380"/>
    <w:rsid w:val="00727616"/>
    <w:rsid w:val="00727793"/>
    <w:rsid w:val="00727AE8"/>
    <w:rsid w:val="00727C26"/>
    <w:rsid w:val="00727CD8"/>
    <w:rsid w:val="00730146"/>
    <w:rsid w:val="007309E7"/>
    <w:rsid w:val="00730BBD"/>
    <w:rsid w:val="0073100B"/>
    <w:rsid w:val="00733143"/>
    <w:rsid w:val="0073361F"/>
    <w:rsid w:val="007339BE"/>
    <w:rsid w:val="00733F7D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37D49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4B4"/>
    <w:rsid w:val="007465D6"/>
    <w:rsid w:val="00746F69"/>
    <w:rsid w:val="00747427"/>
    <w:rsid w:val="00747916"/>
    <w:rsid w:val="0074796B"/>
    <w:rsid w:val="007500C0"/>
    <w:rsid w:val="0075028F"/>
    <w:rsid w:val="0075053A"/>
    <w:rsid w:val="00750D70"/>
    <w:rsid w:val="007510B6"/>
    <w:rsid w:val="00751524"/>
    <w:rsid w:val="00751A8D"/>
    <w:rsid w:val="00752439"/>
    <w:rsid w:val="007537EC"/>
    <w:rsid w:val="00753FD0"/>
    <w:rsid w:val="00754300"/>
    <w:rsid w:val="00754517"/>
    <w:rsid w:val="00754AC2"/>
    <w:rsid w:val="00754CBD"/>
    <w:rsid w:val="00754CC0"/>
    <w:rsid w:val="00754EE4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2631"/>
    <w:rsid w:val="00763132"/>
    <w:rsid w:val="00763534"/>
    <w:rsid w:val="00763593"/>
    <w:rsid w:val="00763783"/>
    <w:rsid w:val="00763D7F"/>
    <w:rsid w:val="007651DB"/>
    <w:rsid w:val="007652B3"/>
    <w:rsid w:val="007654B1"/>
    <w:rsid w:val="0076588D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3ED"/>
    <w:rsid w:val="00775AD2"/>
    <w:rsid w:val="0077659D"/>
    <w:rsid w:val="00776EEE"/>
    <w:rsid w:val="00777B32"/>
    <w:rsid w:val="00777D6E"/>
    <w:rsid w:val="0078089B"/>
    <w:rsid w:val="007809F6"/>
    <w:rsid w:val="00781185"/>
    <w:rsid w:val="00781ED9"/>
    <w:rsid w:val="00782E40"/>
    <w:rsid w:val="007833FD"/>
    <w:rsid w:val="00784A08"/>
    <w:rsid w:val="00785899"/>
    <w:rsid w:val="00786170"/>
    <w:rsid w:val="0078657A"/>
    <w:rsid w:val="007876C0"/>
    <w:rsid w:val="00787CF5"/>
    <w:rsid w:val="00787EC6"/>
    <w:rsid w:val="0079004C"/>
    <w:rsid w:val="00791404"/>
    <w:rsid w:val="00791849"/>
    <w:rsid w:val="00792797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41"/>
    <w:rsid w:val="007979B0"/>
    <w:rsid w:val="00797F81"/>
    <w:rsid w:val="007A1A43"/>
    <w:rsid w:val="007A1D42"/>
    <w:rsid w:val="007A21AF"/>
    <w:rsid w:val="007A2750"/>
    <w:rsid w:val="007A2814"/>
    <w:rsid w:val="007A29B5"/>
    <w:rsid w:val="007A3952"/>
    <w:rsid w:val="007A3AE2"/>
    <w:rsid w:val="007A3E54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1046"/>
    <w:rsid w:val="007B1122"/>
    <w:rsid w:val="007B12E7"/>
    <w:rsid w:val="007B134F"/>
    <w:rsid w:val="007B147C"/>
    <w:rsid w:val="007B1A3D"/>
    <w:rsid w:val="007B1CD0"/>
    <w:rsid w:val="007B26CD"/>
    <w:rsid w:val="007B28E9"/>
    <w:rsid w:val="007B2924"/>
    <w:rsid w:val="007B34F9"/>
    <w:rsid w:val="007B35E2"/>
    <w:rsid w:val="007B407A"/>
    <w:rsid w:val="007B4786"/>
    <w:rsid w:val="007B4CD5"/>
    <w:rsid w:val="007B5555"/>
    <w:rsid w:val="007B5C52"/>
    <w:rsid w:val="007B616B"/>
    <w:rsid w:val="007B6294"/>
    <w:rsid w:val="007B679D"/>
    <w:rsid w:val="007B7175"/>
    <w:rsid w:val="007B7814"/>
    <w:rsid w:val="007B7BB1"/>
    <w:rsid w:val="007B7DC5"/>
    <w:rsid w:val="007C0BB5"/>
    <w:rsid w:val="007C0DE9"/>
    <w:rsid w:val="007C196B"/>
    <w:rsid w:val="007C2521"/>
    <w:rsid w:val="007C2DD3"/>
    <w:rsid w:val="007C2FFD"/>
    <w:rsid w:val="007C3566"/>
    <w:rsid w:val="007C3780"/>
    <w:rsid w:val="007C4720"/>
    <w:rsid w:val="007C5180"/>
    <w:rsid w:val="007C52CC"/>
    <w:rsid w:val="007C55C0"/>
    <w:rsid w:val="007C5869"/>
    <w:rsid w:val="007C5DBC"/>
    <w:rsid w:val="007C5FB3"/>
    <w:rsid w:val="007C6603"/>
    <w:rsid w:val="007C6764"/>
    <w:rsid w:val="007C725B"/>
    <w:rsid w:val="007D0B0F"/>
    <w:rsid w:val="007D0F80"/>
    <w:rsid w:val="007D0FFC"/>
    <w:rsid w:val="007D1584"/>
    <w:rsid w:val="007D1FA5"/>
    <w:rsid w:val="007D20DF"/>
    <w:rsid w:val="007D228A"/>
    <w:rsid w:val="007D2544"/>
    <w:rsid w:val="007D2647"/>
    <w:rsid w:val="007D3558"/>
    <w:rsid w:val="007D3D41"/>
    <w:rsid w:val="007D3E3E"/>
    <w:rsid w:val="007D476E"/>
    <w:rsid w:val="007D51CF"/>
    <w:rsid w:val="007D5C8F"/>
    <w:rsid w:val="007D6511"/>
    <w:rsid w:val="007D6DD1"/>
    <w:rsid w:val="007D7AAA"/>
    <w:rsid w:val="007E06C5"/>
    <w:rsid w:val="007E07A9"/>
    <w:rsid w:val="007E086A"/>
    <w:rsid w:val="007E0EDE"/>
    <w:rsid w:val="007E1169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F0028"/>
    <w:rsid w:val="007F023B"/>
    <w:rsid w:val="007F118D"/>
    <w:rsid w:val="007F1A33"/>
    <w:rsid w:val="007F1E40"/>
    <w:rsid w:val="007F2218"/>
    <w:rsid w:val="007F2C7A"/>
    <w:rsid w:val="007F2EC0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5F"/>
    <w:rsid w:val="007F587E"/>
    <w:rsid w:val="007F5A2C"/>
    <w:rsid w:val="007F5AB4"/>
    <w:rsid w:val="007F6542"/>
    <w:rsid w:val="007F72EA"/>
    <w:rsid w:val="007F7C47"/>
    <w:rsid w:val="007F7FBE"/>
    <w:rsid w:val="007F7FF5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A24"/>
    <w:rsid w:val="00807606"/>
    <w:rsid w:val="0080780F"/>
    <w:rsid w:val="00807870"/>
    <w:rsid w:val="00807B54"/>
    <w:rsid w:val="0081017D"/>
    <w:rsid w:val="0081095B"/>
    <w:rsid w:val="008109EC"/>
    <w:rsid w:val="00810D0A"/>
    <w:rsid w:val="00810F9B"/>
    <w:rsid w:val="00811954"/>
    <w:rsid w:val="00811DCC"/>
    <w:rsid w:val="00811FAE"/>
    <w:rsid w:val="00812338"/>
    <w:rsid w:val="00812788"/>
    <w:rsid w:val="008128AD"/>
    <w:rsid w:val="008138B3"/>
    <w:rsid w:val="0081474F"/>
    <w:rsid w:val="0081485C"/>
    <w:rsid w:val="00814AA7"/>
    <w:rsid w:val="00814B11"/>
    <w:rsid w:val="00814FF9"/>
    <w:rsid w:val="0081539A"/>
    <w:rsid w:val="0081572B"/>
    <w:rsid w:val="00815B89"/>
    <w:rsid w:val="00815EE4"/>
    <w:rsid w:val="00816B14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9C6"/>
    <w:rsid w:val="00821D1B"/>
    <w:rsid w:val="00821D39"/>
    <w:rsid w:val="00821DC0"/>
    <w:rsid w:val="00822065"/>
    <w:rsid w:val="0082232F"/>
    <w:rsid w:val="0082255D"/>
    <w:rsid w:val="0082266D"/>
    <w:rsid w:val="0082268E"/>
    <w:rsid w:val="0082288D"/>
    <w:rsid w:val="0082297C"/>
    <w:rsid w:val="008232D5"/>
    <w:rsid w:val="00823A95"/>
    <w:rsid w:val="00823DD0"/>
    <w:rsid w:val="008246E8"/>
    <w:rsid w:val="00824736"/>
    <w:rsid w:val="0082478F"/>
    <w:rsid w:val="00825397"/>
    <w:rsid w:val="00825F43"/>
    <w:rsid w:val="00826501"/>
    <w:rsid w:val="00827691"/>
    <w:rsid w:val="008309F2"/>
    <w:rsid w:val="00830FAC"/>
    <w:rsid w:val="008313DA"/>
    <w:rsid w:val="0083168E"/>
    <w:rsid w:val="00831A17"/>
    <w:rsid w:val="00831E46"/>
    <w:rsid w:val="008323A6"/>
    <w:rsid w:val="00832400"/>
    <w:rsid w:val="0083277C"/>
    <w:rsid w:val="00832AE1"/>
    <w:rsid w:val="00832E71"/>
    <w:rsid w:val="00832E8B"/>
    <w:rsid w:val="008336A5"/>
    <w:rsid w:val="00833BC4"/>
    <w:rsid w:val="00833BE7"/>
    <w:rsid w:val="00834036"/>
    <w:rsid w:val="0083480F"/>
    <w:rsid w:val="00835056"/>
    <w:rsid w:val="00835211"/>
    <w:rsid w:val="00835A24"/>
    <w:rsid w:val="00835BF5"/>
    <w:rsid w:val="00835D48"/>
    <w:rsid w:val="00835FC8"/>
    <w:rsid w:val="0084026E"/>
    <w:rsid w:val="0084063D"/>
    <w:rsid w:val="008415FC"/>
    <w:rsid w:val="00841B07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60C8"/>
    <w:rsid w:val="00846A54"/>
    <w:rsid w:val="00846B1F"/>
    <w:rsid w:val="0084736E"/>
    <w:rsid w:val="008475F0"/>
    <w:rsid w:val="00850A2B"/>
    <w:rsid w:val="00850EA8"/>
    <w:rsid w:val="00850F65"/>
    <w:rsid w:val="008513FB"/>
    <w:rsid w:val="008516DF"/>
    <w:rsid w:val="00851C1C"/>
    <w:rsid w:val="00851DF7"/>
    <w:rsid w:val="0085366C"/>
    <w:rsid w:val="00853AAD"/>
    <w:rsid w:val="00853F9F"/>
    <w:rsid w:val="00855A6A"/>
    <w:rsid w:val="00855C20"/>
    <w:rsid w:val="00856795"/>
    <w:rsid w:val="0085691A"/>
    <w:rsid w:val="00856E69"/>
    <w:rsid w:val="00856FA5"/>
    <w:rsid w:val="008575EA"/>
    <w:rsid w:val="00857C9D"/>
    <w:rsid w:val="00857E22"/>
    <w:rsid w:val="00857FF9"/>
    <w:rsid w:val="008614AB"/>
    <w:rsid w:val="00861D0E"/>
    <w:rsid w:val="0086213B"/>
    <w:rsid w:val="008631BF"/>
    <w:rsid w:val="00863714"/>
    <w:rsid w:val="008641D9"/>
    <w:rsid w:val="00864614"/>
    <w:rsid w:val="00864CC2"/>
    <w:rsid w:val="00865274"/>
    <w:rsid w:val="008655CE"/>
    <w:rsid w:val="00866034"/>
    <w:rsid w:val="008667F4"/>
    <w:rsid w:val="00866BF9"/>
    <w:rsid w:val="008671E3"/>
    <w:rsid w:val="00867975"/>
    <w:rsid w:val="0087010A"/>
    <w:rsid w:val="008701B8"/>
    <w:rsid w:val="008704C4"/>
    <w:rsid w:val="00870C38"/>
    <w:rsid w:val="00870E2C"/>
    <w:rsid w:val="00870FC0"/>
    <w:rsid w:val="0087112B"/>
    <w:rsid w:val="008712BD"/>
    <w:rsid w:val="00871C86"/>
    <w:rsid w:val="00872585"/>
    <w:rsid w:val="00872805"/>
    <w:rsid w:val="0087308B"/>
    <w:rsid w:val="0087312A"/>
    <w:rsid w:val="00873CA7"/>
    <w:rsid w:val="008744CC"/>
    <w:rsid w:val="0087462C"/>
    <w:rsid w:val="008748BD"/>
    <w:rsid w:val="00874AD7"/>
    <w:rsid w:val="00874E2A"/>
    <w:rsid w:val="00876628"/>
    <w:rsid w:val="00876A52"/>
    <w:rsid w:val="00876CCE"/>
    <w:rsid w:val="00876EF8"/>
    <w:rsid w:val="00876FD8"/>
    <w:rsid w:val="00877EBF"/>
    <w:rsid w:val="0088056F"/>
    <w:rsid w:val="008809C6"/>
    <w:rsid w:val="00880B6A"/>
    <w:rsid w:val="0088114A"/>
    <w:rsid w:val="0088130D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265D"/>
    <w:rsid w:val="00892814"/>
    <w:rsid w:val="00892910"/>
    <w:rsid w:val="008933F0"/>
    <w:rsid w:val="0089383A"/>
    <w:rsid w:val="008939F5"/>
    <w:rsid w:val="00893A21"/>
    <w:rsid w:val="008942B3"/>
    <w:rsid w:val="00894CB1"/>
    <w:rsid w:val="00894ED3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4196"/>
    <w:rsid w:val="008A53FD"/>
    <w:rsid w:val="008A564C"/>
    <w:rsid w:val="008A56E8"/>
    <w:rsid w:val="008A59D0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B60"/>
    <w:rsid w:val="008B1F10"/>
    <w:rsid w:val="008B2259"/>
    <w:rsid w:val="008B230D"/>
    <w:rsid w:val="008B2667"/>
    <w:rsid w:val="008B26BF"/>
    <w:rsid w:val="008B28AA"/>
    <w:rsid w:val="008B329A"/>
    <w:rsid w:val="008B33FB"/>
    <w:rsid w:val="008B3440"/>
    <w:rsid w:val="008B35A2"/>
    <w:rsid w:val="008B3C3D"/>
    <w:rsid w:val="008B3E08"/>
    <w:rsid w:val="008B519F"/>
    <w:rsid w:val="008B526D"/>
    <w:rsid w:val="008B563E"/>
    <w:rsid w:val="008B56FC"/>
    <w:rsid w:val="008B5DC4"/>
    <w:rsid w:val="008B6404"/>
    <w:rsid w:val="008B646E"/>
    <w:rsid w:val="008B65F6"/>
    <w:rsid w:val="008B683A"/>
    <w:rsid w:val="008B7D5F"/>
    <w:rsid w:val="008C0C9B"/>
    <w:rsid w:val="008C0DF0"/>
    <w:rsid w:val="008C0F12"/>
    <w:rsid w:val="008C20CB"/>
    <w:rsid w:val="008C2217"/>
    <w:rsid w:val="008C3723"/>
    <w:rsid w:val="008C388D"/>
    <w:rsid w:val="008C49A5"/>
    <w:rsid w:val="008C4EA7"/>
    <w:rsid w:val="008C5042"/>
    <w:rsid w:val="008C59F7"/>
    <w:rsid w:val="008C5CBA"/>
    <w:rsid w:val="008C5EB9"/>
    <w:rsid w:val="008C60B3"/>
    <w:rsid w:val="008C6B43"/>
    <w:rsid w:val="008C758A"/>
    <w:rsid w:val="008C7A3B"/>
    <w:rsid w:val="008D0377"/>
    <w:rsid w:val="008D0914"/>
    <w:rsid w:val="008D0BA6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2F2B"/>
    <w:rsid w:val="008D40B0"/>
    <w:rsid w:val="008D4448"/>
    <w:rsid w:val="008D4713"/>
    <w:rsid w:val="008D48CB"/>
    <w:rsid w:val="008D4CE7"/>
    <w:rsid w:val="008D5031"/>
    <w:rsid w:val="008D5197"/>
    <w:rsid w:val="008D5AC5"/>
    <w:rsid w:val="008D6EAB"/>
    <w:rsid w:val="008D6F2E"/>
    <w:rsid w:val="008D73CE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59F1"/>
    <w:rsid w:val="008E6143"/>
    <w:rsid w:val="008E6581"/>
    <w:rsid w:val="008E6656"/>
    <w:rsid w:val="008E67E2"/>
    <w:rsid w:val="008E6B09"/>
    <w:rsid w:val="008E6CC1"/>
    <w:rsid w:val="008E6E73"/>
    <w:rsid w:val="008E7520"/>
    <w:rsid w:val="008E77D5"/>
    <w:rsid w:val="008F04D5"/>
    <w:rsid w:val="008F0CB0"/>
    <w:rsid w:val="008F0DC6"/>
    <w:rsid w:val="008F108B"/>
    <w:rsid w:val="008F1B77"/>
    <w:rsid w:val="008F20C7"/>
    <w:rsid w:val="008F2496"/>
    <w:rsid w:val="008F28E4"/>
    <w:rsid w:val="008F29C9"/>
    <w:rsid w:val="008F2DBB"/>
    <w:rsid w:val="008F317A"/>
    <w:rsid w:val="008F35F2"/>
    <w:rsid w:val="008F3E1C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A00"/>
    <w:rsid w:val="008F7BBF"/>
    <w:rsid w:val="0090000D"/>
    <w:rsid w:val="0090035B"/>
    <w:rsid w:val="0090074E"/>
    <w:rsid w:val="00901D5B"/>
    <w:rsid w:val="009020AF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5C9D"/>
    <w:rsid w:val="00905F42"/>
    <w:rsid w:val="00906A77"/>
    <w:rsid w:val="00907BCD"/>
    <w:rsid w:val="00907D32"/>
    <w:rsid w:val="00907E50"/>
    <w:rsid w:val="00910860"/>
    <w:rsid w:val="0091087E"/>
    <w:rsid w:val="009108F9"/>
    <w:rsid w:val="00910B9F"/>
    <w:rsid w:val="00910C04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66C"/>
    <w:rsid w:val="00916B97"/>
    <w:rsid w:val="00917284"/>
    <w:rsid w:val="0091728F"/>
    <w:rsid w:val="009176FD"/>
    <w:rsid w:val="00917B8A"/>
    <w:rsid w:val="009208DF"/>
    <w:rsid w:val="0092152E"/>
    <w:rsid w:val="00921681"/>
    <w:rsid w:val="0092168E"/>
    <w:rsid w:val="00921E6E"/>
    <w:rsid w:val="009224A4"/>
    <w:rsid w:val="00922F35"/>
    <w:rsid w:val="00923541"/>
    <w:rsid w:val="00924403"/>
    <w:rsid w:val="00924560"/>
    <w:rsid w:val="00924D72"/>
    <w:rsid w:val="00924F0A"/>
    <w:rsid w:val="00925076"/>
    <w:rsid w:val="00927F84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3E9"/>
    <w:rsid w:val="009356BE"/>
    <w:rsid w:val="009359F0"/>
    <w:rsid w:val="00935DC9"/>
    <w:rsid w:val="00936527"/>
    <w:rsid w:val="00936941"/>
    <w:rsid w:val="009371AB"/>
    <w:rsid w:val="009373BB"/>
    <w:rsid w:val="009373CE"/>
    <w:rsid w:val="009379F0"/>
    <w:rsid w:val="00940B2B"/>
    <w:rsid w:val="009412C6"/>
    <w:rsid w:val="00941980"/>
    <w:rsid w:val="00941ED6"/>
    <w:rsid w:val="0094202B"/>
    <w:rsid w:val="009421AA"/>
    <w:rsid w:val="0094227D"/>
    <w:rsid w:val="00942CA4"/>
    <w:rsid w:val="00942E7B"/>
    <w:rsid w:val="009433A1"/>
    <w:rsid w:val="009448D5"/>
    <w:rsid w:val="0094561E"/>
    <w:rsid w:val="0094566D"/>
    <w:rsid w:val="00945C8D"/>
    <w:rsid w:val="00945E05"/>
    <w:rsid w:val="009466EB"/>
    <w:rsid w:val="009467A6"/>
    <w:rsid w:val="00946CC5"/>
    <w:rsid w:val="009472CD"/>
    <w:rsid w:val="00947C60"/>
    <w:rsid w:val="00950500"/>
    <w:rsid w:val="00950628"/>
    <w:rsid w:val="00951176"/>
    <w:rsid w:val="00951516"/>
    <w:rsid w:val="00951D1E"/>
    <w:rsid w:val="0095233D"/>
    <w:rsid w:val="0095256D"/>
    <w:rsid w:val="00952A34"/>
    <w:rsid w:val="0095325C"/>
    <w:rsid w:val="009536B7"/>
    <w:rsid w:val="009543AF"/>
    <w:rsid w:val="00954731"/>
    <w:rsid w:val="00954A7E"/>
    <w:rsid w:val="00954EC2"/>
    <w:rsid w:val="00955064"/>
    <w:rsid w:val="0095519F"/>
    <w:rsid w:val="0095596E"/>
    <w:rsid w:val="00955BF8"/>
    <w:rsid w:val="0095661A"/>
    <w:rsid w:val="00956F96"/>
    <w:rsid w:val="0095734E"/>
    <w:rsid w:val="00957953"/>
    <w:rsid w:val="00957F47"/>
    <w:rsid w:val="00957F4F"/>
    <w:rsid w:val="0096031B"/>
    <w:rsid w:val="00960860"/>
    <w:rsid w:val="0096095A"/>
    <w:rsid w:val="00960A91"/>
    <w:rsid w:val="00961048"/>
    <w:rsid w:val="0096125D"/>
    <w:rsid w:val="00961B06"/>
    <w:rsid w:val="00961DC1"/>
    <w:rsid w:val="009625DC"/>
    <w:rsid w:val="0096282B"/>
    <w:rsid w:val="0096289D"/>
    <w:rsid w:val="009630AA"/>
    <w:rsid w:val="00963C3C"/>
    <w:rsid w:val="009641E3"/>
    <w:rsid w:val="009645E2"/>
    <w:rsid w:val="009646AF"/>
    <w:rsid w:val="0096483C"/>
    <w:rsid w:val="009648A0"/>
    <w:rsid w:val="0096542F"/>
    <w:rsid w:val="00965732"/>
    <w:rsid w:val="009657B5"/>
    <w:rsid w:val="00965C8B"/>
    <w:rsid w:val="00965F8A"/>
    <w:rsid w:val="009660C7"/>
    <w:rsid w:val="00966FEC"/>
    <w:rsid w:val="00967DD6"/>
    <w:rsid w:val="00970875"/>
    <w:rsid w:val="00970D8F"/>
    <w:rsid w:val="00971087"/>
    <w:rsid w:val="00971E82"/>
    <w:rsid w:val="00971F87"/>
    <w:rsid w:val="00972084"/>
    <w:rsid w:val="009724E6"/>
    <w:rsid w:val="0097278C"/>
    <w:rsid w:val="00973D88"/>
    <w:rsid w:val="00974919"/>
    <w:rsid w:val="0097527A"/>
    <w:rsid w:val="0097528B"/>
    <w:rsid w:val="009757C3"/>
    <w:rsid w:val="0097729C"/>
    <w:rsid w:val="00977367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312D"/>
    <w:rsid w:val="00983540"/>
    <w:rsid w:val="00983F51"/>
    <w:rsid w:val="00984696"/>
    <w:rsid w:val="0098502E"/>
    <w:rsid w:val="009851A0"/>
    <w:rsid w:val="009852F2"/>
    <w:rsid w:val="00985A09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1B0"/>
    <w:rsid w:val="009906A8"/>
    <w:rsid w:val="009908D1"/>
    <w:rsid w:val="00990B76"/>
    <w:rsid w:val="00991860"/>
    <w:rsid w:val="00991FC0"/>
    <w:rsid w:val="009923D4"/>
    <w:rsid w:val="00993AAD"/>
    <w:rsid w:val="00994103"/>
    <w:rsid w:val="009942D6"/>
    <w:rsid w:val="00994A5D"/>
    <w:rsid w:val="009951A3"/>
    <w:rsid w:val="009952C1"/>
    <w:rsid w:val="009953F2"/>
    <w:rsid w:val="00995F26"/>
    <w:rsid w:val="009967E8"/>
    <w:rsid w:val="00996C7E"/>
    <w:rsid w:val="00997E7B"/>
    <w:rsid w:val="009A03BD"/>
    <w:rsid w:val="009A0409"/>
    <w:rsid w:val="009A0F59"/>
    <w:rsid w:val="009A1AEB"/>
    <w:rsid w:val="009A1C2E"/>
    <w:rsid w:val="009A230B"/>
    <w:rsid w:val="009A2CA9"/>
    <w:rsid w:val="009A3895"/>
    <w:rsid w:val="009A40D2"/>
    <w:rsid w:val="009A4112"/>
    <w:rsid w:val="009A4124"/>
    <w:rsid w:val="009A42E9"/>
    <w:rsid w:val="009A44F5"/>
    <w:rsid w:val="009A461D"/>
    <w:rsid w:val="009A4B3C"/>
    <w:rsid w:val="009A594D"/>
    <w:rsid w:val="009A5FAC"/>
    <w:rsid w:val="009A6568"/>
    <w:rsid w:val="009A6883"/>
    <w:rsid w:val="009A7BAA"/>
    <w:rsid w:val="009A7FF4"/>
    <w:rsid w:val="009B0619"/>
    <w:rsid w:val="009B0829"/>
    <w:rsid w:val="009B1934"/>
    <w:rsid w:val="009B19A8"/>
    <w:rsid w:val="009B1B13"/>
    <w:rsid w:val="009B1BB1"/>
    <w:rsid w:val="009B23A8"/>
    <w:rsid w:val="009B2DAC"/>
    <w:rsid w:val="009B32EF"/>
    <w:rsid w:val="009B3396"/>
    <w:rsid w:val="009B3499"/>
    <w:rsid w:val="009B4197"/>
    <w:rsid w:val="009B442C"/>
    <w:rsid w:val="009B4DF8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12C"/>
    <w:rsid w:val="009C537A"/>
    <w:rsid w:val="009C569A"/>
    <w:rsid w:val="009C6718"/>
    <w:rsid w:val="009C6936"/>
    <w:rsid w:val="009C72E7"/>
    <w:rsid w:val="009C7A9F"/>
    <w:rsid w:val="009D02DE"/>
    <w:rsid w:val="009D041A"/>
    <w:rsid w:val="009D0466"/>
    <w:rsid w:val="009D0913"/>
    <w:rsid w:val="009D17A3"/>
    <w:rsid w:val="009D2278"/>
    <w:rsid w:val="009D2324"/>
    <w:rsid w:val="009D2699"/>
    <w:rsid w:val="009D2941"/>
    <w:rsid w:val="009D328C"/>
    <w:rsid w:val="009D3882"/>
    <w:rsid w:val="009D410D"/>
    <w:rsid w:val="009D4A04"/>
    <w:rsid w:val="009D50ED"/>
    <w:rsid w:val="009D595D"/>
    <w:rsid w:val="009D59D8"/>
    <w:rsid w:val="009D5E1B"/>
    <w:rsid w:val="009D6837"/>
    <w:rsid w:val="009D691A"/>
    <w:rsid w:val="009D739F"/>
    <w:rsid w:val="009D7F76"/>
    <w:rsid w:val="009E02F6"/>
    <w:rsid w:val="009E0543"/>
    <w:rsid w:val="009E06D7"/>
    <w:rsid w:val="009E1269"/>
    <w:rsid w:val="009E1E79"/>
    <w:rsid w:val="009E1F94"/>
    <w:rsid w:val="009E2380"/>
    <w:rsid w:val="009E24DD"/>
    <w:rsid w:val="009E2729"/>
    <w:rsid w:val="009E2937"/>
    <w:rsid w:val="009E29D3"/>
    <w:rsid w:val="009E31A7"/>
    <w:rsid w:val="009E3991"/>
    <w:rsid w:val="009E4797"/>
    <w:rsid w:val="009E4A64"/>
    <w:rsid w:val="009E4ED0"/>
    <w:rsid w:val="009E5755"/>
    <w:rsid w:val="009E5968"/>
    <w:rsid w:val="009E5B7C"/>
    <w:rsid w:val="009E6B27"/>
    <w:rsid w:val="009E6F43"/>
    <w:rsid w:val="009F012F"/>
    <w:rsid w:val="009F03A5"/>
    <w:rsid w:val="009F0C3D"/>
    <w:rsid w:val="009F1161"/>
    <w:rsid w:val="009F1391"/>
    <w:rsid w:val="009F1408"/>
    <w:rsid w:val="009F1D48"/>
    <w:rsid w:val="009F1D7D"/>
    <w:rsid w:val="009F2402"/>
    <w:rsid w:val="009F28C3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264"/>
    <w:rsid w:val="00A00B85"/>
    <w:rsid w:val="00A00F0E"/>
    <w:rsid w:val="00A00FD9"/>
    <w:rsid w:val="00A01E3C"/>
    <w:rsid w:val="00A025D4"/>
    <w:rsid w:val="00A02654"/>
    <w:rsid w:val="00A02A16"/>
    <w:rsid w:val="00A02FB9"/>
    <w:rsid w:val="00A03379"/>
    <w:rsid w:val="00A0357B"/>
    <w:rsid w:val="00A0360E"/>
    <w:rsid w:val="00A042DC"/>
    <w:rsid w:val="00A043FB"/>
    <w:rsid w:val="00A04A0F"/>
    <w:rsid w:val="00A04ADE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20D0"/>
    <w:rsid w:val="00A1232E"/>
    <w:rsid w:val="00A129E1"/>
    <w:rsid w:val="00A12D3E"/>
    <w:rsid w:val="00A13060"/>
    <w:rsid w:val="00A1317A"/>
    <w:rsid w:val="00A13462"/>
    <w:rsid w:val="00A135B0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BD8"/>
    <w:rsid w:val="00A17C82"/>
    <w:rsid w:val="00A20703"/>
    <w:rsid w:val="00A20A93"/>
    <w:rsid w:val="00A21F19"/>
    <w:rsid w:val="00A2203A"/>
    <w:rsid w:val="00A223B7"/>
    <w:rsid w:val="00A225E4"/>
    <w:rsid w:val="00A22967"/>
    <w:rsid w:val="00A22A94"/>
    <w:rsid w:val="00A2300E"/>
    <w:rsid w:val="00A23348"/>
    <w:rsid w:val="00A23778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3048A"/>
    <w:rsid w:val="00A32A44"/>
    <w:rsid w:val="00A32D3C"/>
    <w:rsid w:val="00A3350E"/>
    <w:rsid w:val="00A3393C"/>
    <w:rsid w:val="00A3394E"/>
    <w:rsid w:val="00A33EB8"/>
    <w:rsid w:val="00A34A95"/>
    <w:rsid w:val="00A35EC3"/>
    <w:rsid w:val="00A369CB"/>
    <w:rsid w:val="00A36A82"/>
    <w:rsid w:val="00A37224"/>
    <w:rsid w:val="00A3789B"/>
    <w:rsid w:val="00A37A51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5014"/>
    <w:rsid w:val="00A45FBE"/>
    <w:rsid w:val="00A465B1"/>
    <w:rsid w:val="00A46F99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E53"/>
    <w:rsid w:val="00A55FB4"/>
    <w:rsid w:val="00A56040"/>
    <w:rsid w:val="00A572D2"/>
    <w:rsid w:val="00A57820"/>
    <w:rsid w:val="00A57AE1"/>
    <w:rsid w:val="00A600DA"/>
    <w:rsid w:val="00A6089E"/>
    <w:rsid w:val="00A61444"/>
    <w:rsid w:val="00A61470"/>
    <w:rsid w:val="00A6187F"/>
    <w:rsid w:val="00A619A0"/>
    <w:rsid w:val="00A6208A"/>
    <w:rsid w:val="00A6252E"/>
    <w:rsid w:val="00A629DB"/>
    <w:rsid w:val="00A637D5"/>
    <w:rsid w:val="00A63952"/>
    <w:rsid w:val="00A64139"/>
    <w:rsid w:val="00A64C9F"/>
    <w:rsid w:val="00A64DB2"/>
    <w:rsid w:val="00A655F0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3611"/>
    <w:rsid w:val="00A736F1"/>
    <w:rsid w:val="00A7386B"/>
    <w:rsid w:val="00A7390D"/>
    <w:rsid w:val="00A73BE6"/>
    <w:rsid w:val="00A7453A"/>
    <w:rsid w:val="00A74722"/>
    <w:rsid w:val="00A7565D"/>
    <w:rsid w:val="00A759C9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FA"/>
    <w:rsid w:val="00A81998"/>
    <w:rsid w:val="00A82BB8"/>
    <w:rsid w:val="00A82E80"/>
    <w:rsid w:val="00A8311C"/>
    <w:rsid w:val="00A83E45"/>
    <w:rsid w:val="00A83F34"/>
    <w:rsid w:val="00A84312"/>
    <w:rsid w:val="00A84C5A"/>
    <w:rsid w:val="00A8586E"/>
    <w:rsid w:val="00A85D5E"/>
    <w:rsid w:val="00A85DC4"/>
    <w:rsid w:val="00A85FAE"/>
    <w:rsid w:val="00A8622B"/>
    <w:rsid w:val="00A86C51"/>
    <w:rsid w:val="00A86ED5"/>
    <w:rsid w:val="00A87131"/>
    <w:rsid w:val="00A87AA8"/>
    <w:rsid w:val="00A87C21"/>
    <w:rsid w:val="00A87F57"/>
    <w:rsid w:val="00A9056D"/>
    <w:rsid w:val="00A907B8"/>
    <w:rsid w:val="00A908C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97FCD"/>
    <w:rsid w:val="00AA068C"/>
    <w:rsid w:val="00AA0AFE"/>
    <w:rsid w:val="00AA1872"/>
    <w:rsid w:val="00AA1DFC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0B95"/>
    <w:rsid w:val="00AB10E7"/>
    <w:rsid w:val="00AB1F93"/>
    <w:rsid w:val="00AB2928"/>
    <w:rsid w:val="00AB29BA"/>
    <w:rsid w:val="00AB2A8F"/>
    <w:rsid w:val="00AB2EBB"/>
    <w:rsid w:val="00AB2F8A"/>
    <w:rsid w:val="00AB30E3"/>
    <w:rsid w:val="00AB3C12"/>
    <w:rsid w:val="00AB4EB0"/>
    <w:rsid w:val="00AB4FEE"/>
    <w:rsid w:val="00AB58D2"/>
    <w:rsid w:val="00AB5CA9"/>
    <w:rsid w:val="00AB5EF1"/>
    <w:rsid w:val="00AC00A9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4B14"/>
    <w:rsid w:val="00AC5182"/>
    <w:rsid w:val="00AC6499"/>
    <w:rsid w:val="00AC66E2"/>
    <w:rsid w:val="00AC6D0C"/>
    <w:rsid w:val="00AC7137"/>
    <w:rsid w:val="00AC7504"/>
    <w:rsid w:val="00AC77B9"/>
    <w:rsid w:val="00AD04C4"/>
    <w:rsid w:val="00AD04F7"/>
    <w:rsid w:val="00AD070B"/>
    <w:rsid w:val="00AD0F9A"/>
    <w:rsid w:val="00AD1C8D"/>
    <w:rsid w:val="00AD1D99"/>
    <w:rsid w:val="00AD20C8"/>
    <w:rsid w:val="00AD2847"/>
    <w:rsid w:val="00AD325D"/>
    <w:rsid w:val="00AD34A2"/>
    <w:rsid w:val="00AD35AC"/>
    <w:rsid w:val="00AD39A7"/>
    <w:rsid w:val="00AD3E64"/>
    <w:rsid w:val="00AD3FAA"/>
    <w:rsid w:val="00AD429B"/>
    <w:rsid w:val="00AD5151"/>
    <w:rsid w:val="00AD52D7"/>
    <w:rsid w:val="00AD5D9C"/>
    <w:rsid w:val="00AD75DA"/>
    <w:rsid w:val="00AD7E0D"/>
    <w:rsid w:val="00AE0705"/>
    <w:rsid w:val="00AE0F18"/>
    <w:rsid w:val="00AE111E"/>
    <w:rsid w:val="00AE2179"/>
    <w:rsid w:val="00AE2BFE"/>
    <w:rsid w:val="00AE39A1"/>
    <w:rsid w:val="00AE4054"/>
    <w:rsid w:val="00AE4E22"/>
    <w:rsid w:val="00AE5C0C"/>
    <w:rsid w:val="00AE5CF2"/>
    <w:rsid w:val="00AE5FBA"/>
    <w:rsid w:val="00AE60D2"/>
    <w:rsid w:val="00AE6C5A"/>
    <w:rsid w:val="00AE6D10"/>
    <w:rsid w:val="00AE7142"/>
    <w:rsid w:val="00AE7466"/>
    <w:rsid w:val="00AE7D8D"/>
    <w:rsid w:val="00AF0390"/>
    <w:rsid w:val="00AF040D"/>
    <w:rsid w:val="00AF0940"/>
    <w:rsid w:val="00AF0A09"/>
    <w:rsid w:val="00AF0A85"/>
    <w:rsid w:val="00AF1B92"/>
    <w:rsid w:val="00AF200B"/>
    <w:rsid w:val="00AF2126"/>
    <w:rsid w:val="00AF2C60"/>
    <w:rsid w:val="00AF33FD"/>
    <w:rsid w:val="00AF383C"/>
    <w:rsid w:val="00AF38C0"/>
    <w:rsid w:val="00AF3D6D"/>
    <w:rsid w:val="00AF3E4D"/>
    <w:rsid w:val="00AF6A35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1DE"/>
    <w:rsid w:val="00B12E0C"/>
    <w:rsid w:val="00B13256"/>
    <w:rsid w:val="00B143A2"/>
    <w:rsid w:val="00B14425"/>
    <w:rsid w:val="00B144B0"/>
    <w:rsid w:val="00B1541E"/>
    <w:rsid w:val="00B15479"/>
    <w:rsid w:val="00B16CD4"/>
    <w:rsid w:val="00B172D8"/>
    <w:rsid w:val="00B173A4"/>
    <w:rsid w:val="00B1778A"/>
    <w:rsid w:val="00B17964"/>
    <w:rsid w:val="00B2059B"/>
    <w:rsid w:val="00B207EB"/>
    <w:rsid w:val="00B20870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B87"/>
    <w:rsid w:val="00B26CD9"/>
    <w:rsid w:val="00B276EE"/>
    <w:rsid w:val="00B27BDA"/>
    <w:rsid w:val="00B3093F"/>
    <w:rsid w:val="00B30D57"/>
    <w:rsid w:val="00B31430"/>
    <w:rsid w:val="00B31AB2"/>
    <w:rsid w:val="00B32A4F"/>
    <w:rsid w:val="00B333B1"/>
    <w:rsid w:val="00B3374E"/>
    <w:rsid w:val="00B33810"/>
    <w:rsid w:val="00B33AC9"/>
    <w:rsid w:val="00B33ECF"/>
    <w:rsid w:val="00B35192"/>
    <w:rsid w:val="00B35443"/>
    <w:rsid w:val="00B3586E"/>
    <w:rsid w:val="00B359F9"/>
    <w:rsid w:val="00B35A3C"/>
    <w:rsid w:val="00B377ED"/>
    <w:rsid w:val="00B379D7"/>
    <w:rsid w:val="00B40358"/>
    <w:rsid w:val="00B40398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50B"/>
    <w:rsid w:val="00B46DD6"/>
    <w:rsid w:val="00B473A6"/>
    <w:rsid w:val="00B47705"/>
    <w:rsid w:val="00B4770D"/>
    <w:rsid w:val="00B4796C"/>
    <w:rsid w:val="00B47A28"/>
    <w:rsid w:val="00B47B92"/>
    <w:rsid w:val="00B50102"/>
    <w:rsid w:val="00B5025E"/>
    <w:rsid w:val="00B50404"/>
    <w:rsid w:val="00B5061C"/>
    <w:rsid w:val="00B51078"/>
    <w:rsid w:val="00B5144C"/>
    <w:rsid w:val="00B52652"/>
    <w:rsid w:val="00B52E43"/>
    <w:rsid w:val="00B52FC2"/>
    <w:rsid w:val="00B52FDD"/>
    <w:rsid w:val="00B530BA"/>
    <w:rsid w:val="00B533B8"/>
    <w:rsid w:val="00B536FC"/>
    <w:rsid w:val="00B53A80"/>
    <w:rsid w:val="00B53F65"/>
    <w:rsid w:val="00B548A1"/>
    <w:rsid w:val="00B54C12"/>
    <w:rsid w:val="00B5539B"/>
    <w:rsid w:val="00B564C6"/>
    <w:rsid w:val="00B5663A"/>
    <w:rsid w:val="00B56C1A"/>
    <w:rsid w:val="00B57A40"/>
    <w:rsid w:val="00B57CB6"/>
    <w:rsid w:val="00B60E69"/>
    <w:rsid w:val="00B619D7"/>
    <w:rsid w:val="00B627AA"/>
    <w:rsid w:val="00B627FF"/>
    <w:rsid w:val="00B62F86"/>
    <w:rsid w:val="00B630A0"/>
    <w:rsid w:val="00B63515"/>
    <w:rsid w:val="00B6380B"/>
    <w:rsid w:val="00B63EEA"/>
    <w:rsid w:val="00B640AB"/>
    <w:rsid w:val="00B642E8"/>
    <w:rsid w:val="00B642FF"/>
    <w:rsid w:val="00B64395"/>
    <w:rsid w:val="00B64499"/>
    <w:rsid w:val="00B64BE1"/>
    <w:rsid w:val="00B654AB"/>
    <w:rsid w:val="00B66B4B"/>
    <w:rsid w:val="00B66D6B"/>
    <w:rsid w:val="00B675AD"/>
    <w:rsid w:val="00B67634"/>
    <w:rsid w:val="00B703D0"/>
    <w:rsid w:val="00B70859"/>
    <w:rsid w:val="00B709E8"/>
    <w:rsid w:val="00B717A1"/>
    <w:rsid w:val="00B71B76"/>
    <w:rsid w:val="00B71F34"/>
    <w:rsid w:val="00B722E9"/>
    <w:rsid w:val="00B726ED"/>
    <w:rsid w:val="00B7286B"/>
    <w:rsid w:val="00B72FF4"/>
    <w:rsid w:val="00B7316E"/>
    <w:rsid w:val="00B73AF0"/>
    <w:rsid w:val="00B7452E"/>
    <w:rsid w:val="00B7480A"/>
    <w:rsid w:val="00B74A85"/>
    <w:rsid w:val="00B74B7F"/>
    <w:rsid w:val="00B74E7E"/>
    <w:rsid w:val="00B753C6"/>
    <w:rsid w:val="00B75611"/>
    <w:rsid w:val="00B7619A"/>
    <w:rsid w:val="00B76BE1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D44"/>
    <w:rsid w:val="00B83DAA"/>
    <w:rsid w:val="00B84193"/>
    <w:rsid w:val="00B8456C"/>
    <w:rsid w:val="00B845BC"/>
    <w:rsid w:val="00B85563"/>
    <w:rsid w:val="00B857B3"/>
    <w:rsid w:val="00B8590E"/>
    <w:rsid w:val="00B85B63"/>
    <w:rsid w:val="00B865C5"/>
    <w:rsid w:val="00B87902"/>
    <w:rsid w:val="00B90ECC"/>
    <w:rsid w:val="00B918AA"/>
    <w:rsid w:val="00B91E2B"/>
    <w:rsid w:val="00B930BA"/>
    <w:rsid w:val="00B9323A"/>
    <w:rsid w:val="00B9330C"/>
    <w:rsid w:val="00B9381D"/>
    <w:rsid w:val="00B93DB0"/>
    <w:rsid w:val="00B943D0"/>
    <w:rsid w:val="00B9453D"/>
    <w:rsid w:val="00B94781"/>
    <w:rsid w:val="00B94F13"/>
    <w:rsid w:val="00B95462"/>
    <w:rsid w:val="00B955A6"/>
    <w:rsid w:val="00B9566F"/>
    <w:rsid w:val="00B95DF2"/>
    <w:rsid w:val="00B96A39"/>
    <w:rsid w:val="00B96AD7"/>
    <w:rsid w:val="00B97220"/>
    <w:rsid w:val="00B97906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311"/>
    <w:rsid w:val="00BA2AC9"/>
    <w:rsid w:val="00BA320E"/>
    <w:rsid w:val="00BA35B5"/>
    <w:rsid w:val="00BA38AA"/>
    <w:rsid w:val="00BA38D2"/>
    <w:rsid w:val="00BA3AF3"/>
    <w:rsid w:val="00BA3BC3"/>
    <w:rsid w:val="00BA45B0"/>
    <w:rsid w:val="00BA45F5"/>
    <w:rsid w:val="00BA5005"/>
    <w:rsid w:val="00BA520F"/>
    <w:rsid w:val="00BA527C"/>
    <w:rsid w:val="00BA56CA"/>
    <w:rsid w:val="00BA5774"/>
    <w:rsid w:val="00BA5928"/>
    <w:rsid w:val="00BA5DDB"/>
    <w:rsid w:val="00BA5ED8"/>
    <w:rsid w:val="00BA658B"/>
    <w:rsid w:val="00BA661B"/>
    <w:rsid w:val="00BA7BAF"/>
    <w:rsid w:val="00BB00F4"/>
    <w:rsid w:val="00BB0C30"/>
    <w:rsid w:val="00BB158D"/>
    <w:rsid w:val="00BB186E"/>
    <w:rsid w:val="00BB1A4A"/>
    <w:rsid w:val="00BB1C38"/>
    <w:rsid w:val="00BB225D"/>
    <w:rsid w:val="00BB2EFB"/>
    <w:rsid w:val="00BB31DF"/>
    <w:rsid w:val="00BB3300"/>
    <w:rsid w:val="00BB4703"/>
    <w:rsid w:val="00BB48A5"/>
    <w:rsid w:val="00BB4C77"/>
    <w:rsid w:val="00BB4D24"/>
    <w:rsid w:val="00BB4DE7"/>
    <w:rsid w:val="00BB5295"/>
    <w:rsid w:val="00BB5850"/>
    <w:rsid w:val="00BB5A9C"/>
    <w:rsid w:val="00BB5BDB"/>
    <w:rsid w:val="00BB5F3F"/>
    <w:rsid w:val="00BB66DD"/>
    <w:rsid w:val="00BB6756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C99"/>
    <w:rsid w:val="00BC62B4"/>
    <w:rsid w:val="00BC6589"/>
    <w:rsid w:val="00BC7910"/>
    <w:rsid w:val="00BC7ABB"/>
    <w:rsid w:val="00BD0802"/>
    <w:rsid w:val="00BD0E93"/>
    <w:rsid w:val="00BD1432"/>
    <w:rsid w:val="00BD14D8"/>
    <w:rsid w:val="00BD157B"/>
    <w:rsid w:val="00BD1828"/>
    <w:rsid w:val="00BD1829"/>
    <w:rsid w:val="00BD225D"/>
    <w:rsid w:val="00BD246C"/>
    <w:rsid w:val="00BD2647"/>
    <w:rsid w:val="00BD2975"/>
    <w:rsid w:val="00BD2994"/>
    <w:rsid w:val="00BD38A4"/>
    <w:rsid w:val="00BD41D8"/>
    <w:rsid w:val="00BD4E11"/>
    <w:rsid w:val="00BD5372"/>
    <w:rsid w:val="00BD5721"/>
    <w:rsid w:val="00BD5827"/>
    <w:rsid w:val="00BD65E3"/>
    <w:rsid w:val="00BD66F4"/>
    <w:rsid w:val="00BD6AD2"/>
    <w:rsid w:val="00BD6F95"/>
    <w:rsid w:val="00BD73F7"/>
    <w:rsid w:val="00BD7551"/>
    <w:rsid w:val="00BE0037"/>
    <w:rsid w:val="00BE0121"/>
    <w:rsid w:val="00BE03DE"/>
    <w:rsid w:val="00BE12B2"/>
    <w:rsid w:val="00BE1F5C"/>
    <w:rsid w:val="00BE2183"/>
    <w:rsid w:val="00BE2868"/>
    <w:rsid w:val="00BE2E37"/>
    <w:rsid w:val="00BE3241"/>
    <w:rsid w:val="00BE3320"/>
    <w:rsid w:val="00BE347D"/>
    <w:rsid w:val="00BE3A32"/>
    <w:rsid w:val="00BE3EE2"/>
    <w:rsid w:val="00BE4033"/>
    <w:rsid w:val="00BE4388"/>
    <w:rsid w:val="00BE4BEA"/>
    <w:rsid w:val="00BE5101"/>
    <w:rsid w:val="00BE5463"/>
    <w:rsid w:val="00BE5C5B"/>
    <w:rsid w:val="00BE6435"/>
    <w:rsid w:val="00BE6604"/>
    <w:rsid w:val="00BE668D"/>
    <w:rsid w:val="00BE7058"/>
    <w:rsid w:val="00BE7372"/>
    <w:rsid w:val="00BE7B0E"/>
    <w:rsid w:val="00BE7C3A"/>
    <w:rsid w:val="00BE7E05"/>
    <w:rsid w:val="00BE7EFA"/>
    <w:rsid w:val="00BF0668"/>
    <w:rsid w:val="00BF06E5"/>
    <w:rsid w:val="00BF0955"/>
    <w:rsid w:val="00BF0B2C"/>
    <w:rsid w:val="00BF0C27"/>
    <w:rsid w:val="00BF0F78"/>
    <w:rsid w:val="00BF14BF"/>
    <w:rsid w:val="00BF231A"/>
    <w:rsid w:val="00BF29BE"/>
    <w:rsid w:val="00BF2BA4"/>
    <w:rsid w:val="00BF2CC5"/>
    <w:rsid w:val="00BF3A75"/>
    <w:rsid w:val="00BF4F5F"/>
    <w:rsid w:val="00BF53EC"/>
    <w:rsid w:val="00BF5761"/>
    <w:rsid w:val="00BF5D8C"/>
    <w:rsid w:val="00BF6106"/>
    <w:rsid w:val="00BF6DCA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B09"/>
    <w:rsid w:val="00C11D83"/>
    <w:rsid w:val="00C13461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3F07"/>
    <w:rsid w:val="00C24BE6"/>
    <w:rsid w:val="00C24DDF"/>
    <w:rsid w:val="00C252FA"/>
    <w:rsid w:val="00C2554C"/>
    <w:rsid w:val="00C25A1F"/>
    <w:rsid w:val="00C27588"/>
    <w:rsid w:val="00C275D3"/>
    <w:rsid w:val="00C2786D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2236"/>
    <w:rsid w:val="00C33681"/>
    <w:rsid w:val="00C345DA"/>
    <w:rsid w:val="00C34CE9"/>
    <w:rsid w:val="00C34FD8"/>
    <w:rsid w:val="00C352D9"/>
    <w:rsid w:val="00C353CB"/>
    <w:rsid w:val="00C35FB4"/>
    <w:rsid w:val="00C363BE"/>
    <w:rsid w:val="00C375BF"/>
    <w:rsid w:val="00C3762F"/>
    <w:rsid w:val="00C40D87"/>
    <w:rsid w:val="00C41118"/>
    <w:rsid w:val="00C41331"/>
    <w:rsid w:val="00C41333"/>
    <w:rsid w:val="00C41491"/>
    <w:rsid w:val="00C41F7D"/>
    <w:rsid w:val="00C420C5"/>
    <w:rsid w:val="00C42DAF"/>
    <w:rsid w:val="00C431B2"/>
    <w:rsid w:val="00C4325C"/>
    <w:rsid w:val="00C4416C"/>
    <w:rsid w:val="00C4447F"/>
    <w:rsid w:val="00C45BE7"/>
    <w:rsid w:val="00C45C72"/>
    <w:rsid w:val="00C47A6F"/>
    <w:rsid w:val="00C47C80"/>
    <w:rsid w:val="00C50142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58"/>
    <w:rsid w:val="00C5427F"/>
    <w:rsid w:val="00C549A2"/>
    <w:rsid w:val="00C549FF"/>
    <w:rsid w:val="00C551DC"/>
    <w:rsid w:val="00C55CA9"/>
    <w:rsid w:val="00C5641F"/>
    <w:rsid w:val="00C569FD"/>
    <w:rsid w:val="00C571E1"/>
    <w:rsid w:val="00C57387"/>
    <w:rsid w:val="00C57699"/>
    <w:rsid w:val="00C57898"/>
    <w:rsid w:val="00C579FE"/>
    <w:rsid w:val="00C603B6"/>
    <w:rsid w:val="00C60589"/>
    <w:rsid w:val="00C60A86"/>
    <w:rsid w:val="00C60B7D"/>
    <w:rsid w:val="00C60FFE"/>
    <w:rsid w:val="00C613F6"/>
    <w:rsid w:val="00C61490"/>
    <w:rsid w:val="00C618E4"/>
    <w:rsid w:val="00C61BF1"/>
    <w:rsid w:val="00C61D6F"/>
    <w:rsid w:val="00C62D44"/>
    <w:rsid w:val="00C638B9"/>
    <w:rsid w:val="00C6398C"/>
    <w:rsid w:val="00C647FC"/>
    <w:rsid w:val="00C64C6B"/>
    <w:rsid w:val="00C65358"/>
    <w:rsid w:val="00C6596A"/>
    <w:rsid w:val="00C67051"/>
    <w:rsid w:val="00C670AE"/>
    <w:rsid w:val="00C67ABC"/>
    <w:rsid w:val="00C70114"/>
    <w:rsid w:val="00C705E5"/>
    <w:rsid w:val="00C709F4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1EAC"/>
    <w:rsid w:val="00C81F74"/>
    <w:rsid w:val="00C82020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60C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787"/>
    <w:rsid w:val="00C93BF1"/>
    <w:rsid w:val="00C93EBB"/>
    <w:rsid w:val="00C93F12"/>
    <w:rsid w:val="00C94231"/>
    <w:rsid w:val="00C94B93"/>
    <w:rsid w:val="00C9568A"/>
    <w:rsid w:val="00C965E9"/>
    <w:rsid w:val="00C970D8"/>
    <w:rsid w:val="00C972D3"/>
    <w:rsid w:val="00C973CF"/>
    <w:rsid w:val="00C9795A"/>
    <w:rsid w:val="00C97C3E"/>
    <w:rsid w:val="00C97E38"/>
    <w:rsid w:val="00CA002F"/>
    <w:rsid w:val="00CA0C92"/>
    <w:rsid w:val="00CA19C5"/>
    <w:rsid w:val="00CA1BCE"/>
    <w:rsid w:val="00CA30B5"/>
    <w:rsid w:val="00CA35F9"/>
    <w:rsid w:val="00CA3A9F"/>
    <w:rsid w:val="00CA3FAD"/>
    <w:rsid w:val="00CA43F6"/>
    <w:rsid w:val="00CA54E3"/>
    <w:rsid w:val="00CA5BF7"/>
    <w:rsid w:val="00CA60E4"/>
    <w:rsid w:val="00CA659B"/>
    <w:rsid w:val="00CA667F"/>
    <w:rsid w:val="00CA74E8"/>
    <w:rsid w:val="00CA7879"/>
    <w:rsid w:val="00CA78A5"/>
    <w:rsid w:val="00CA7B70"/>
    <w:rsid w:val="00CA7C88"/>
    <w:rsid w:val="00CA7CDE"/>
    <w:rsid w:val="00CA7DF1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4FDF"/>
    <w:rsid w:val="00CB5A78"/>
    <w:rsid w:val="00CB6B7F"/>
    <w:rsid w:val="00CB77AE"/>
    <w:rsid w:val="00CB7C2E"/>
    <w:rsid w:val="00CC0202"/>
    <w:rsid w:val="00CC06E0"/>
    <w:rsid w:val="00CC139D"/>
    <w:rsid w:val="00CC2750"/>
    <w:rsid w:val="00CC276E"/>
    <w:rsid w:val="00CC2A8F"/>
    <w:rsid w:val="00CC2C4B"/>
    <w:rsid w:val="00CC43A8"/>
    <w:rsid w:val="00CC4AAB"/>
    <w:rsid w:val="00CC4E0F"/>
    <w:rsid w:val="00CC4E1F"/>
    <w:rsid w:val="00CC5802"/>
    <w:rsid w:val="00CC5A4A"/>
    <w:rsid w:val="00CC627F"/>
    <w:rsid w:val="00CC67CB"/>
    <w:rsid w:val="00CC6A1F"/>
    <w:rsid w:val="00CC6E0F"/>
    <w:rsid w:val="00CC74AE"/>
    <w:rsid w:val="00CC74E4"/>
    <w:rsid w:val="00CC7516"/>
    <w:rsid w:val="00CC7632"/>
    <w:rsid w:val="00CC7F39"/>
    <w:rsid w:val="00CD08CB"/>
    <w:rsid w:val="00CD0B12"/>
    <w:rsid w:val="00CD0B77"/>
    <w:rsid w:val="00CD12BF"/>
    <w:rsid w:val="00CD1B1F"/>
    <w:rsid w:val="00CD1F40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5C4"/>
    <w:rsid w:val="00CD4AAC"/>
    <w:rsid w:val="00CD4FA8"/>
    <w:rsid w:val="00CD61F0"/>
    <w:rsid w:val="00CD68D0"/>
    <w:rsid w:val="00CD76B0"/>
    <w:rsid w:val="00CD7B99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41F2"/>
    <w:rsid w:val="00CE4CD6"/>
    <w:rsid w:val="00CE4CD7"/>
    <w:rsid w:val="00CE5B04"/>
    <w:rsid w:val="00CE5B9B"/>
    <w:rsid w:val="00CE5F05"/>
    <w:rsid w:val="00CE63C9"/>
    <w:rsid w:val="00CE6A1F"/>
    <w:rsid w:val="00CE6C8D"/>
    <w:rsid w:val="00CE7DC7"/>
    <w:rsid w:val="00CE7F74"/>
    <w:rsid w:val="00CF0A35"/>
    <w:rsid w:val="00CF0CEF"/>
    <w:rsid w:val="00CF0E3C"/>
    <w:rsid w:val="00CF1675"/>
    <w:rsid w:val="00CF19F8"/>
    <w:rsid w:val="00CF1BB2"/>
    <w:rsid w:val="00CF2079"/>
    <w:rsid w:val="00CF3104"/>
    <w:rsid w:val="00CF3307"/>
    <w:rsid w:val="00CF3EA5"/>
    <w:rsid w:val="00CF4470"/>
    <w:rsid w:val="00CF4BE6"/>
    <w:rsid w:val="00CF540E"/>
    <w:rsid w:val="00CF6643"/>
    <w:rsid w:val="00CF6750"/>
    <w:rsid w:val="00CF6C23"/>
    <w:rsid w:val="00CF6C45"/>
    <w:rsid w:val="00CF73BA"/>
    <w:rsid w:val="00CF7636"/>
    <w:rsid w:val="00CF7876"/>
    <w:rsid w:val="00CF7FAD"/>
    <w:rsid w:val="00D00296"/>
    <w:rsid w:val="00D005FB"/>
    <w:rsid w:val="00D00B05"/>
    <w:rsid w:val="00D00D28"/>
    <w:rsid w:val="00D01DEE"/>
    <w:rsid w:val="00D02A12"/>
    <w:rsid w:val="00D032CC"/>
    <w:rsid w:val="00D03B46"/>
    <w:rsid w:val="00D03D85"/>
    <w:rsid w:val="00D041B8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9C0"/>
    <w:rsid w:val="00D06DA8"/>
    <w:rsid w:val="00D07724"/>
    <w:rsid w:val="00D07EDB"/>
    <w:rsid w:val="00D10600"/>
    <w:rsid w:val="00D11109"/>
    <w:rsid w:val="00D114F5"/>
    <w:rsid w:val="00D1164A"/>
    <w:rsid w:val="00D1198D"/>
    <w:rsid w:val="00D11DCA"/>
    <w:rsid w:val="00D12F42"/>
    <w:rsid w:val="00D13266"/>
    <w:rsid w:val="00D13781"/>
    <w:rsid w:val="00D1391C"/>
    <w:rsid w:val="00D1391D"/>
    <w:rsid w:val="00D147A7"/>
    <w:rsid w:val="00D14B1F"/>
    <w:rsid w:val="00D15523"/>
    <w:rsid w:val="00D15AEE"/>
    <w:rsid w:val="00D15C0A"/>
    <w:rsid w:val="00D16098"/>
    <w:rsid w:val="00D16424"/>
    <w:rsid w:val="00D16CBD"/>
    <w:rsid w:val="00D174C9"/>
    <w:rsid w:val="00D174DA"/>
    <w:rsid w:val="00D20125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5F5E"/>
    <w:rsid w:val="00D26344"/>
    <w:rsid w:val="00D27239"/>
    <w:rsid w:val="00D27454"/>
    <w:rsid w:val="00D27A7E"/>
    <w:rsid w:val="00D302C8"/>
    <w:rsid w:val="00D305A4"/>
    <w:rsid w:val="00D30758"/>
    <w:rsid w:val="00D3081F"/>
    <w:rsid w:val="00D3099E"/>
    <w:rsid w:val="00D30C50"/>
    <w:rsid w:val="00D30DB6"/>
    <w:rsid w:val="00D310ED"/>
    <w:rsid w:val="00D3123E"/>
    <w:rsid w:val="00D31BA8"/>
    <w:rsid w:val="00D31E0F"/>
    <w:rsid w:val="00D31EF0"/>
    <w:rsid w:val="00D32230"/>
    <w:rsid w:val="00D33A9E"/>
    <w:rsid w:val="00D33DB3"/>
    <w:rsid w:val="00D3483A"/>
    <w:rsid w:val="00D349D8"/>
    <w:rsid w:val="00D360FE"/>
    <w:rsid w:val="00D36455"/>
    <w:rsid w:val="00D36ADC"/>
    <w:rsid w:val="00D36D12"/>
    <w:rsid w:val="00D36D18"/>
    <w:rsid w:val="00D3708E"/>
    <w:rsid w:val="00D370F7"/>
    <w:rsid w:val="00D372D3"/>
    <w:rsid w:val="00D3745F"/>
    <w:rsid w:val="00D412E9"/>
    <w:rsid w:val="00D4142C"/>
    <w:rsid w:val="00D41EBE"/>
    <w:rsid w:val="00D42133"/>
    <w:rsid w:val="00D429DB"/>
    <w:rsid w:val="00D42AFD"/>
    <w:rsid w:val="00D43090"/>
    <w:rsid w:val="00D430A7"/>
    <w:rsid w:val="00D432E3"/>
    <w:rsid w:val="00D4354F"/>
    <w:rsid w:val="00D43728"/>
    <w:rsid w:val="00D44419"/>
    <w:rsid w:val="00D44669"/>
    <w:rsid w:val="00D44A78"/>
    <w:rsid w:val="00D476D0"/>
    <w:rsid w:val="00D477AC"/>
    <w:rsid w:val="00D4798D"/>
    <w:rsid w:val="00D47D61"/>
    <w:rsid w:val="00D47EA7"/>
    <w:rsid w:val="00D50AC6"/>
    <w:rsid w:val="00D50F19"/>
    <w:rsid w:val="00D514BC"/>
    <w:rsid w:val="00D522CD"/>
    <w:rsid w:val="00D5343A"/>
    <w:rsid w:val="00D5386B"/>
    <w:rsid w:val="00D5396B"/>
    <w:rsid w:val="00D53B65"/>
    <w:rsid w:val="00D53E0D"/>
    <w:rsid w:val="00D541FB"/>
    <w:rsid w:val="00D544D9"/>
    <w:rsid w:val="00D54D08"/>
    <w:rsid w:val="00D5512B"/>
    <w:rsid w:val="00D55865"/>
    <w:rsid w:val="00D55975"/>
    <w:rsid w:val="00D559E3"/>
    <w:rsid w:val="00D5645B"/>
    <w:rsid w:val="00D5699E"/>
    <w:rsid w:val="00D56AD6"/>
    <w:rsid w:val="00D575C1"/>
    <w:rsid w:val="00D57A1B"/>
    <w:rsid w:val="00D6059C"/>
    <w:rsid w:val="00D60A94"/>
    <w:rsid w:val="00D60C54"/>
    <w:rsid w:val="00D60E79"/>
    <w:rsid w:val="00D610F8"/>
    <w:rsid w:val="00D63965"/>
    <w:rsid w:val="00D639FE"/>
    <w:rsid w:val="00D63DD5"/>
    <w:rsid w:val="00D63F95"/>
    <w:rsid w:val="00D64022"/>
    <w:rsid w:val="00D64FE3"/>
    <w:rsid w:val="00D6592A"/>
    <w:rsid w:val="00D65991"/>
    <w:rsid w:val="00D65D45"/>
    <w:rsid w:val="00D66201"/>
    <w:rsid w:val="00D66298"/>
    <w:rsid w:val="00D663B7"/>
    <w:rsid w:val="00D66B92"/>
    <w:rsid w:val="00D66DCF"/>
    <w:rsid w:val="00D67109"/>
    <w:rsid w:val="00D674B9"/>
    <w:rsid w:val="00D6791B"/>
    <w:rsid w:val="00D67ED5"/>
    <w:rsid w:val="00D70180"/>
    <w:rsid w:val="00D70840"/>
    <w:rsid w:val="00D70B9E"/>
    <w:rsid w:val="00D70BF5"/>
    <w:rsid w:val="00D70C74"/>
    <w:rsid w:val="00D70EA2"/>
    <w:rsid w:val="00D71636"/>
    <w:rsid w:val="00D71747"/>
    <w:rsid w:val="00D71D0D"/>
    <w:rsid w:val="00D72925"/>
    <w:rsid w:val="00D72B22"/>
    <w:rsid w:val="00D72EA8"/>
    <w:rsid w:val="00D7311D"/>
    <w:rsid w:val="00D7345D"/>
    <w:rsid w:val="00D7375D"/>
    <w:rsid w:val="00D73B3E"/>
    <w:rsid w:val="00D74010"/>
    <w:rsid w:val="00D7441B"/>
    <w:rsid w:val="00D745D6"/>
    <w:rsid w:val="00D74859"/>
    <w:rsid w:val="00D749C7"/>
    <w:rsid w:val="00D75231"/>
    <w:rsid w:val="00D755FE"/>
    <w:rsid w:val="00D75B85"/>
    <w:rsid w:val="00D75BB6"/>
    <w:rsid w:val="00D75DA4"/>
    <w:rsid w:val="00D76EF3"/>
    <w:rsid w:val="00D77133"/>
    <w:rsid w:val="00D771C4"/>
    <w:rsid w:val="00D7780C"/>
    <w:rsid w:val="00D77CC8"/>
    <w:rsid w:val="00D80087"/>
    <w:rsid w:val="00D802A7"/>
    <w:rsid w:val="00D808FD"/>
    <w:rsid w:val="00D80CAC"/>
    <w:rsid w:val="00D81FB7"/>
    <w:rsid w:val="00D835C2"/>
    <w:rsid w:val="00D835F4"/>
    <w:rsid w:val="00D843CA"/>
    <w:rsid w:val="00D84674"/>
    <w:rsid w:val="00D85C99"/>
    <w:rsid w:val="00D8665B"/>
    <w:rsid w:val="00D8698D"/>
    <w:rsid w:val="00D86C05"/>
    <w:rsid w:val="00D8734C"/>
    <w:rsid w:val="00D87EA8"/>
    <w:rsid w:val="00D900C4"/>
    <w:rsid w:val="00D9037E"/>
    <w:rsid w:val="00D90723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4A78"/>
    <w:rsid w:val="00D95AC5"/>
    <w:rsid w:val="00D95EA1"/>
    <w:rsid w:val="00D96195"/>
    <w:rsid w:val="00D963C0"/>
    <w:rsid w:val="00D969B5"/>
    <w:rsid w:val="00D97441"/>
    <w:rsid w:val="00D97488"/>
    <w:rsid w:val="00D97B7C"/>
    <w:rsid w:val="00DA08AD"/>
    <w:rsid w:val="00DA09E5"/>
    <w:rsid w:val="00DA1237"/>
    <w:rsid w:val="00DA171F"/>
    <w:rsid w:val="00DA1951"/>
    <w:rsid w:val="00DA1D43"/>
    <w:rsid w:val="00DA2012"/>
    <w:rsid w:val="00DA24A1"/>
    <w:rsid w:val="00DA2C55"/>
    <w:rsid w:val="00DA2EE3"/>
    <w:rsid w:val="00DA3A32"/>
    <w:rsid w:val="00DA3BCA"/>
    <w:rsid w:val="00DA40C5"/>
    <w:rsid w:val="00DA45AC"/>
    <w:rsid w:val="00DA48E3"/>
    <w:rsid w:val="00DA4DF2"/>
    <w:rsid w:val="00DA5AD2"/>
    <w:rsid w:val="00DA6529"/>
    <w:rsid w:val="00DA6636"/>
    <w:rsid w:val="00DA6643"/>
    <w:rsid w:val="00DA6645"/>
    <w:rsid w:val="00DA66D7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4FAB"/>
    <w:rsid w:val="00DB514E"/>
    <w:rsid w:val="00DB515C"/>
    <w:rsid w:val="00DB5266"/>
    <w:rsid w:val="00DB5513"/>
    <w:rsid w:val="00DB5925"/>
    <w:rsid w:val="00DB5F21"/>
    <w:rsid w:val="00DB7100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B2C"/>
    <w:rsid w:val="00DC3D2C"/>
    <w:rsid w:val="00DC4A5B"/>
    <w:rsid w:val="00DC4B11"/>
    <w:rsid w:val="00DC5883"/>
    <w:rsid w:val="00DC5A74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13F3"/>
    <w:rsid w:val="00DD20C8"/>
    <w:rsid w:val="00DD2AE4"/>
    <w:rsid w:val="00DD2FBC"/>
    <w:rsid w:val="00DD3157"/>
    <w:rsid w:val="00DD3561"/>
    <w:rsid w:val="00DD3D36"/>
    <w:rsid w:val="00DD53D5"/>
    <w:rsid w:val="00DD5A52"/>
    <w:rsid w:val="00DD60A9"/>
    <w:rsid w:val="00DD6736"/>
    <w:rsid w:val="00DD6CCE"/>
    <w:rsid w:val="00DD6DAE"/>
    <w:rsid w:val="00DD6FB4"/>
    <w:rsid w:val="00DD7C1A"/>
    <w:rsid w:val="00DE03B3"/>
    <w:rsid w:val="00DE05AF"/>
    <w:rsid w:val="00DE06BE"/>
    <w:rsid w:val="00DE07D2"/>
    <w:rsid w:val="00DE0A4C"/>
    <w:rsid w:val="00DE1706"/>
    <w:rsid w:val="00DE18C4"/>
    <w:rsid w:val="00DE1AEE"/>
    <w:rsid w:val="00DE1B44"/>
    <w:rsid w:val="00DE1CEF"/>
    <w:rsid w:val="00DE1DAB"/>
    <w:rsid w:val="00DE2A20"/>
    <w:rsid w:val="00DE5343"/>
    <w:rsid w:val="00DE55A6"/>
    <w:rsid w:val="00DE56B5"/>
    <w:rsid w:val="00DE5864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A7F"/>
    <w:rsid w:val="00DF339E"/>
    <w:rsid w:val="00DF33E9"/>
    <w:rsid w:val="00DF44F3"/>
    <w:rsid w:val="00DF46C8"/>
    <w:rsid w:val="00DF4E23"/>
    <w:rsid w:val="00DF5026"/>
    <w:rsid w:val="00DF5223"/>
    <w:rsid w:val="00DF5422"/>
    <w:rsid w:val="00DF5457"/>
    <w:rsid w:val="00DF54C4"/>
    <w:rsid w:val="00DF5825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045A"/>
    <w:rsid w:val="00E108E9"/>
    <w:rsid w:val="00E1101B"/>
    <w:rsid w:val="00E11819"/>
    <w:rsid w:val="00E1197E"/>
    <w:rsid w:val="00E11C69"/>
    <w:rsid w:val="00E137F5"/>
    <w:rsid w:val="00E13A16"/>
    <w:rsid w:val="00E1485F"/>
    <w:rsid w:val="00E14B60"/>
    <w:rsid w:val="00E14DA4"/>
    <w:rsid w:val="00E158E5"/>
    <w:rsid w:val="00E162F5"/>
    <w:rsid w:val="00E163B8"/>
    <w:rsid w:val="00E164DB"/>
    <w:rsid w:val="00E165C1"/>
    <w:rsid w:val="00E16FE2"/>
    <w:rsid w:val="00E17CD7"/>
    <w:rsid w:val="00E17E51"/>
    <w:rsid w:val="00E17F5C"/>
    <w:rsid w:val="00E203E4"/>
    <w:rsid w:val="00E20476"/>
    <w:rsid w:val="00E20621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1E72"/>
    <w:rsid w:val="00E221B5"/>
    <w:rsid w:val="00E2231E"/>
    <w:rsid w:val="00E22C9D"/>
    <w:rsid w:val="00E22D14"/>
    <w:rsid w:val="00E233D4"/>
    <w:rsid w:val="00E234A2"/>
    <w:rsid w:val="00E23DD3"/>
    <w:rsid w:val="00E23EF2"/>
    <w:rsid w:val="00E24013"/>
    <w:rsid w:val="00E2418F"/>
    <w:rsid w:val="00E241D8"/>
    <w:rsid w:val="00E254EB"/>
    <w:rsid w:val="00E2558E"/>
    <w:rsid w:val="00E25D08"/>
    <w:rsid w:val="00E25D9D"/>
    <w:rsid w:val="00E262B0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A88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8D2"/>
    <w:rsid w:val="00E35B70"/>
    <w:rsid w:val="00E35D1E"/>
    <w:rsid w:val="00E35E27"/>
    <w:rsid w:val="00E362EC"/>
    <w:rsid w:val="00E36406"/>
    <w:rsid w:val="00E36656"/>
    <w:rsid w:val="00E36F66"/>
    <w:rsid w:val="00E3718A"/>
    <w:rsid w:val="00E37290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789"/>
    <w:rsid w:val="00E45952"/>
    <w:rsid w:val="00E45E37"/>
    <w:rsid w:val="00E46A73"/>
    <w:rsid w:val="00E473E4"/>
    <w:rsid w:val="00E47589"/>
    <w:rsid w:val="00E476AB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0BE"/>
    <w:rsid w:val="00E55F6F"/>
    <w:rsid w:val="00E573F9"/>
    <w:rsid w:val="00E57BE9"/>
    <w:rsid w:val="00E60916"/>
    <w:rsid w:val="00E60967"/>
    <w:rsid w:val="00E60ACA"/>
    <w:rsid w:val="00E60E3C"/>
    <w:rsid w:val="00E614A1"/>
    <w:rsid w:val="00E620C3"/>
    <w:rsid w:val="00E621CE"/>
    <w:rsid w:val="00E624E1"/>
    <w:rsid w:val="00E62582"/>
    <w:rsid w:val="00E6274C"/>
    <w:rsid w:val="00E62ECC"/>
    <w:rsid w:val="00E63479"/>
    <w:rsid w:val="00E635B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668"/>
    <w:rsid w:val="00E66AE1"/>
    <w:rsid w:val="00E66AEE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4BFA"/>
    <w:rsid w:val="00E7526B"/>
    <w:rsid w:val="00E77793"/>
    <w:rsid w:val="00E8000A"/>
    <w:rsid w:val="00E80301"/>
    <w:rsid w:val="00E805B2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0F8"/>
    <w:rsid w:val="00E856FB"/>
    <w:rsid w:val="00E85A23"/>
    <w:rsid w:val="00E85EC8"/>
    <w:rsid w:val="00E861BC"/>
    <w:rsid w:val="00E864AB"/>
    <w:rsid w:val="00E8656D"/>
    <w:rsid w:val="00E8716F"/>
    <w:rsid w:val="00E87A83"/>
    <w:rsid w:val="00E90C04"/>
    <w:rsid w:val="00E91122"/>
    <w:rsid w:val="00E925DF"/>
    <w:rsid w:val="00E92940"/>
    <w:rsid w:val="00E92ECE"/>
    <w:rsid w:val="00E92F0C"/>
    <w:rsid w:val="00E932E5"/>
    <w:rsid w:val="00E9363A"/>
    <w:rsid w:val="00E9464E"/>
    <w:rsid w:val="00E94B9B"/>
    <w:rsid w:val="00E94C5B"/>
    <w:rsid w:val="00E95B54"/>
    <w:rsid w:val="00E95E46"/>
    <w:rsid w:val="00E96550"/>
    <w:rsid w:val="00E967FD"/>
    <w:rsid w:val="00E96E8A"/>
    <w:rsid w:val="00E970E0"/>
    <w:rsid w:val="00E97608"/>
    <w:rsid w:val="00E97FE9"/>
    <w:rsid w:val="00EA0A06"/>
    <w:rsid w:val="00EA0CE4"/>
    <w:rsid w:val="00EA1274"/>
    <w:rsid w:val="00EA1B9D"/>
    <w:rsid w:val="00EA1C88"/>
    <w:rsid w:val="00EA24DE"/>
    <w:rsid w:val="00EA26F8"/>
    <w:rsid w:val="00EA2D29"/>
    <w:rsid w:val="00EA36BB"/>
    <w:rsid w:val="00EA3D1A"/>
    <w:rsid w:val="00EA451F"/>
    <w:rsid w:val="00EA517E"/>
    <w:rsid w:val="00EA52D5"/>
    <w:rsid w:val="00EA55E6"/>
    <w:rsid w:val="00EA58AE"/>
    <w:rsid w:val="00EA5EE2"/>
    <w:rsid w:val="00EA6008"/>
    <w:rsid w:val="00EA6478"/>
    <w:rsid w:val="00EA688F"/>
    <w:rsid w:val="00EA6C35"/>
    <w:rsid w:val="00EA6CB9"/>
    <w:rsid w:val="00EA758E"/>
    <w:rsid w:val="00EA7676"/>
    <w:rsid w:val="00EA7941"/>
    <w:rsid w:val="00EA7C64"/>
    <w:rsid w:val="00EA7E42"/>
    <w:rsid w:val="00EA7F84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7C4"/>
    <w:rsid w:val="00EB5AE5"/>
    <w:rsid w:val="00EB5DBF"/>
    <w:rsid w:val="00EB6034"/>
    <w:rsid w:val="00EB64C8"/>
    <w:rsid w:val="00EB65DA"/>
    <w:rsid w:val="00EB6675"/>
    <w:rsid w:val="00EB73D5"/>
    <w:rsid w:val="00EB76AC"/>
    <w:rsid w:val="00EB7E8F"/>
    <w:rsid w:val="00EC00C6"/>
    <w:rsid w:val="00EC1DC9"/>
    <w:rsid w:val="00EC2362"/>
    <w:rsid w:val="00EC2452"/>
    <w:rsid w:val="00EC2C8C"/>
    <w:rsid w:val="00EC2EE0"/>
    <w:rsid w:val="00EC34DF"/>
    <w:rsid w:val="00EC41D1"/>
    <w:rsid w:val="00EC438F"/>
    <w:rsid w:val="00EC44E9"/>
    <w:rsid w:val="00EC4AB3"/>
    <w:rsid w:val="00EC5A81"/>
    <w:rsid w:val="00EC7341"/>
    <w:rsid w:val="00EC760C"/>
    <w:rsid w:val="00EC76A7"/>
    <w:rsid w:val="00EC7F33"/>
    <w:rsid w:val="00ED06B7"/>
    <w:rsid w:val="00ED07A4"/>
    <w:rsid w:val="00ED08E8"/>
    <w:rsid w:val="00ED0933"/>
    <w:rsid w:val="00ED0AB4"/>
    <w:rsid w:val="00ED0AD0"/>
    <w:rsid w:val="00ED0F9B"/>
    <w:rsid w:val="00ED178E"/>
    <w:rsid w:val="00ED1ED2"/>
    <w:rsid w:val="00ED274D"/>
    <w:rsid w:val="00ED3379"/>
    <w:rsid w:val="00ED390A"/>
    <w:rsid w:val="00ED3EE5"/>
    <w:rsid w:val="00ED3F51"/>
    <w:rsid w:val="00ED48C0"/>
    <w:rsid w:val="00ED4EF4"/>
    <w:rsid w:val="00ED539E"/>
    <w:rsid w:val="00ED559F"/>
    <w:rsid w:val="00ED5E6A"/>
    <w:rsid w:val="00ED711B"/>
    <w:rsid w:val="00EE012E"/>
    <w:rsid w:val="00EE0958"/>
    <w:rsid w:val="00EE135C"/>
    <w:rsid w:val="00EE1543"/>
    <w:rsid w:val="00EE15A9"/>
    <w:rsid w:val="00EE1E29"/>
    <w:rsid w:val="00EE1E66"/>
    <w:rsid w:val="00EE26F7"/>
    <w:rsid w:val="00EE2841"/>
    <w:rsid w:val="00EE2A63"/>
    <w:rsid w:val="00EE348F"/>
    <w:rsid w:val="00EE3527"/>
    <w:rsid w:val="00EE358E"/>
    <w:rsid w:val="00EE3B79"/>
    <w:rsid w:val="00EE4923"/>
    <w:rsid w:val="00EE4AEA"/>
    <w:rsid w:val="00EE4CF9"/>
    <w:rsid w:val="00EE55DF"/>
    <w:rsid w:val="00EE670C"/>
    <w:rsid w:val="00EE67ED"/>
    <w:rsid w:val="00EE69DF"/>
    <w:rsid w:val="00EE6A7B"/>
    <w:rsid w:val="00EE70A5"/>
    <w:rsid w:val="00EE7A89"/>
    <w:rsid w:val="00EE7CDB"/>
    <w:rsid w:val="00EF005D"/>
    <w:rsid w:val="00EF1A12"/>
    <w:rsid w:val="00EF1DEE"/>
    <w:rsid w:val="00EF1EDC"/>
    <w:rsid w:val="00EF2B5D"/>
    <w:rsid w:val="00EF2C52"/>
    <w:rsid w:val="00EF2D53"/>
    <w:rsid w:val="00EF2D6C"/>
    <w:rsid w:val="00EF3475"/>
    <w:rsid w:val="00EF3985"/>
    <w:rsid w:val="00EF402A"/>
    <w:rsid w:val="00EF411C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4311"/>
    <w:rsid w:val="00F04425"/>
    <w:rsid w:val="00F0454D"/>
    <w:rsid w:val="00F05374"/>
    <w:rsid w:val="00F05805"/>
    <w:rsid w:val="00F05E18"/>
    <w:rsid w:val="00F06533"/>
    <w:rsid w:val="00F06957"/>
    <w:rsid w:val="00F06F20"/>
    <w:rsid w:val="00F07718"/>
    <w:rsid w:val="00F07A86"/>
    <w:rsid w:val="00F07DED"/>
    <w:rsid w:val="00F10232"/>
    <w:rsid w:val="00F10444"/>
    <w:rsid w:val="00F105BC"/>
    <w:rsid w:val="00F107CA"/>
    <w:rsid w:val="00F108EE"/>
    <w:rsid w:val="00F10B96"/>
    <w:rsid w:val="00F10C25"/>
    <w:rsid w:val="00F10E69"/>
    <w:rsid w:val="00F1134E"/>
    <w:rsid w:val="00F118B2"/>
    <w:rsid w:val="00F13159"/>
    <w:rsid w:val="00F13EA9"/>
    <w:rsid w:val="00F1635E"/>
    <w:rsid w:val="00F16BAF"/>
    <w:rsid w:val="00F170BC"/>
    <w:rsid w:val="00F17374"/>
    <w:rsid w:val="00F1797B"/>
    <w:rsid w:val="00F17A2E"/>
    <w:rsid w:val="00F17F06"/>
    <w:rsid w:val="00F2001A"/>
    <w:rsid w:val="00F20367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941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87D"/>
    <w:rsid w:val="00F31A0B"/>
    <w:rsid w:val="00F31B05"/>
    <w:rsid w:val="00F31C26"/>
    <w:rsid w:val="00F31D1D"/>
    <w:rsid w:val="00F31F80"/>
    <w:rsid w:val="00F321AA"/>
    <w:rsid w:val="00F32380"/>
    <w:rsid w:val="00F326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30D"/>
    <w:rsid w:val="00F41486"/>
    <w:rsid w:val="00F41853"/>
    <w:rsid w:val="00F419EB"/>
    <w:rsid w:val="00F422DD"/>
    <w:rsid w:val="00F42867"/>
    <w:rsid w:val="00F42C6E"/>
    <w:rsid w:val="00F43805"/>
    <w:rsid w:val="00F438CA"/>
    <w:rsid w:val="00F43CB2"/>
    <w:rsid w:val="00F442B2"/>
    <w:rsid w:val="00F442B8"/>
    <w:rsid w:val="00F45075"/>
    <w:rsid w:val="00F45221"/>
    <w:rsid w:val="00F4576B"/>
    <w:rsid w:val="00F465C3"/>
    <w:rsid w:val="00F4689A"/>
    <w:rsid w:val="00F47038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4E6"/>
    <w:rsid w:val="00F531DD"/>
    <w:rsid w:val="00F532A3"/>
    <w:rsid w:val="00F548B3"/>
    <w:rsid w:val="00F54A55"/>
    <w:rsid w:val="00F54AD2"/>
    <w:rsid w:val="00F5517F"/>
    <w:rsid w:val="00F5519D"/>
    <w:rsid w:val="00F56A75"/>
    <w:rsid w:val="00F56A9E"/>
    <w:rsid w:val="00F56F8A"/>
    <w:rsid w:val="00F5718A"/>
    <w:rsid w:val="00F57308"/>
    <w:rsid w:val="00F57392"/>
    <w:rsid w:val="00F5751D"/>
    <w:rsid w:val="00F57B49"/>
    <w:rsid w:val="00F60DC7"/>
    <w:rsid w:val="00F613BD"/>
    <w:rsid w:val="00F61536"/>
    <w:rsid w:val="00F628CD"/>
    <w:rsid w:val="00F62B2F"/>
    <w:rsid w:val="00F62DBB"/>
    <w:rsid w:val="00F62F16"/>
    <w:rsid w:val="00F62F77"/>
    <w:rsid w:val="00F63213"/>
    <w:rsid w:val="00F639A2"/>
    <w:rsid w:val="00F63C5C"/>
    <w:rsid w:val="00F64D50"/>
    <w:rsid w:val="00F64FC3"/>
    <w:rsid w:val="00F65033"/>
    <w:rsid w:val="00F65756"/>
    <w:rsid w:val="00F65948"/>
    <w:rsid w:val="00F65F7D"/>
    <w:rsid w:val="00F66830"/>
    <w:rsid w:val="00F67DBD"/>
    <w:rsid w:val="00F67EF1"/>
    <w:rsid w:val="00F70449"/>
    <w:rsid w:val="00F708CC"/>
    <w:rsid w:val="00F70F5E"/>
    <w:rsid w:val="00F7169C"/>
    <w:rsid w:val="00F71852"/>
    <w:rsid w:val="00F71AFF"/>
    <w:rsid w:val="00F72006"/>
    <w:rsid w:val="00F72ABE"/>
    <w:rsid w:val="00F74117"/>
    <w:rsid w:val="00F75022"/>
    <w:rsid w:val="00F751A2"/>
    <w:rsid w:val="00F75253"/>
    <w:rsid w:val="00F75E0B"/>
    <w:rsid w:val="00F76E8D"/>
    <w:rsid w:val="00F77FF4"/>
    <w:rsid w:val="00F8091C"/>
    <w:rsid w:val="00F81581"/>
    <w:rsid w:val="00F8191A"/>
    <w:rsid w:val="00F81AF3"/>
    <w:rsid w:val="00F81E26"/>
    <w:rsid w:val="00F82639"/>
    <w:rsid w:val="00F82E92"/>
    <w:rsid w:val="00F835AF"/>
    <w:rsid w:val="00F83848"/>
    <w:rsid w:val="00F84394"/>
    <w:rsid w:val="00F847C5"/>
    <w:rsid w:val="00F85178"/>
    <w:rsid w:val="00F852C4"/>
    <w:rsid w:val="00F85496"/>
    <w:rsid w:val="00F85609"/>
    <w:rsid w:val="00F85CEF"/>
    <w:rsid w:val="00F874F1"/>
    <w:rsid w:val="00F87CBC"/>
    <w:rsid w:val="00F87F9B"/>
    <w:rsid w:val="00F87FE7"/>
    <w:rsid w:val="00F9017C"/>
    <w:rsid w:val="00F90A20"/>
    <w:rsid w:val="00F90D66"/>
    <w:rsid w:val="00F90DCB"/>
    <w:rsid w:val="00F91047"/>
    <w:rsid w:val="00F91CB8"/>
    <w:rsid w:val="00F92BBF"/>
    <w:rsid w:val="00F92FE8"/>
    <w:rsid w:val="00F9317F"/>
    <w:rsid w:val="00F9376A"/>
    <w:rsid w:val="00F94036"/>
    <w:rsid w:val="00F94752"/>
    <w:rsid w:val="00F953DB"/>
    <w:rsid w:val="00F9549A"/>
    <w:rsid w:val="00F95602"/>
    <w:rsid w:val="00F963E3"/>
    <w:rsid w:val="00F9651D"/>
    <w:rsid w:val="00F97671"/>
    <w:rsid w:val="00F977C9"/>
    <w:rsid w:val="00F97CA7"/>
    <w:rsid w:val="00F97EB7"/>
    <w:rsid w:val="00F97ED7"/>
    <w:rsid w:val="00F97F96"/>
    <w:rsid w:val="00FA039C"/>
    <w:rsid w:val="00FA1218"/>
    <w:rsid w:val="00FA1646"/>
    <w:rsid w:val="00FA2190"/>
    <w:rsid w:val="00FA24DF"/>
    <w:rsid w:val="00FA27EA"/>
    <w:rsid w:val="00FA302E"/>
    <w:rsid w:val="00FA316F"/>
    <w:rsid w:val="00FA3199"/>
    <w:rsid w:val="00FA35F7"/>
    <w:rsid w:val="00FA3E5A"/>
    <w:rsid w:val="00FA5161"/>
    <w:rsid w:val="00FA62FD"/>
    <w:rsid w:val="00FA6788"/>
    <w:rsid w:val="00FA68F5"/>
    <w:rsid w:val="00FA70AA"/>
    <w:rsid w:val="00FA7221"/>
    <w:rsid w:val="00FA723B"/>
    <w:rsid w:val="00FA7B85"/>
    <w:rsid w:val="00FA7FAD"/>
    <w:rsid w:val="00FB0316"/>
    <w:rsid w:val="00FB03F4"/>
    <w:rsid w:val="00FB0717"/>
    <w:rsid w:val="00FB085B"/>
    <w:rsid w:val="00FB1126"/>
    <w:rsid w:val="00FB143E"/>
    <w:rsid w:val="00FB165F"/>
    <w:rsid w:val="00FB1694"/>
    <w:rsid w:val="00FB18FF"/>
    <w:rsid w:val="00FB22DF"/>
    <w:rsid w:val="00FB23B4"/>
    <w:rsid w:val="00FB252E"/>
    <w:rsid w:val="00FB3279"/>
    <w:rsid w:val="00FB35C9"/>
    <w:rsid w:val="00FB41BC"/>
    <w:rsid w:val="00FB4657"/>
    <w:rsid w:val="00FB49C0"/>
    <w:rsid w:val="00FB4A33"/>
    <w:rsid w:val="00FB4E63"/>
    <w:rsid w:val="00FB5401"/>
    <w:rsid w:val="00FB67ED"/>
    <w:rsid w:val="00FB691C"/>
    <w:rsid w:val="00FB6A66"/>
    <w:rsid w:val="00FB6F8E"/>
    <w:rsid w:val="00FB746C"/>
    <w:rsid w:val="00FB7DC6"/>
    <w:rsid w:val="00FC01AB"/>
    <w:rsid w:val="00FC1897"/>
    <w:rsid w:val="00FC2420"/>
    <w:rsid w:val="00FC24BA"/>
    <w:rsid w:val="00FC2A5E"/>
    <w:rsid w:val="00FC2E96"/>
    <w:rsid w:val="00FC3635"/>
    <w:rsid w:val="00FC4101"/>
    <w:rsid w:val="00FC41C3"/>
    <w:rsid w:val="00FC49C8"/>
    <w:rsid w:val="00FC49FB"/>
    <w:rsid w:val="00FC513E"/>
    <w:rsid w:val="00FC5304"/>
    <w:rsid w:val="00FC5731"/>
    <w:rsid w:val="00FC5B77"/>
    <w:rsid w:val="00FC5F7C"/>
    <w:rsid w:val="00FC6058"/>
    <w:rsid w:val="00FC60A2"/>
    <w:rsid w:val="00FC6539"/>
    <w:rsid w:val="00FC6BC5"/>
    <w:rsid w:val="00FC70EA"/>
    <w:rsid w:val="00FC76FB"/>
    <w:rsid w:val="00FC7792"/>
    <w:rsid w:val="00FD064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2F63"/>
    <w:rsid w:val="00FD3668"/>
    <w:rsid w:val="00FD3903"/>
    <w:rsid w:val="00FD4484"/>
    <w:rsid w:val="00FD4BE8"/>
    <w:rsid w:val="00FD5B68"/>
    <w:rsid w:val="00FD5BE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9AD"/>
    <w:rsid w:val="00FE3BEC"/>
    <w:rsid w:val="00FE43AE"/>
    <w:rsid w:val="00FE452F"/>
    <w:rsid w:val="00FE4626"/>
    <w:rsid w:val="00FE50BB"/>
    <w:rsid w:val="00FE51C6"/>
    <w:rsid w:val="00FE5A85"/>
    <w:rsid w:val="00FE7717"/>
    <w:rsid w:val="00FE7AB4"/>
    <w:rsid w:val="00FE7E76"/>
    <w:rsid w:val="00FF029A"/>
    <w:rsid w:val="00FF079A"/>
    <w:rsid w:val="00FF09F7"/>
    <w:rsid w:val="00FF0ACA"/>
    <w:rsid w:val="00FF0E55"/>
    <w:rsid w:val="00FF0FCE"/>
    <w:rsid w:val="00FF27F0"/>
    <w:rsid w:val="00FF3B97"/>
    <w:rsid w:val="00FF3CC3"/>
    <w:rsid w:val="00FF4A36"/>
    <w:rsid w:val="00FF4B9F"/>
    <w:rsid w:val="00FF5089"/>
    <w:rsid w:val="00FF533F"/>
    <w:rsid w:val="00FF58D9"/>
    <w:rsid w:val="00FF5E55"/>
    <w:rsid w:val="00FF5FA7"/>
    <w:rsid w:val="00FF611B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8C0C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16</Pages>
  <Words>2227</Words>
  <Characters>12695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Klinsukon, Yendee</cp:lastModifiedBy>
  <cp:revision>2</cp:revision>
  <cp:lastPrinted>2023-08-04T08:09:00Z</cp:lastPrinted>
  <dcterms:created xsi:type="dcterms:W3CDTF">2023-08-15T03:03:00Z</dcterms:created>
  <dcterms:modified xsi:type="dcterms:W3CDTF">2023-08-15T03:03:00Z</dcterms:modified>
</cp:coreProperties>
</file>