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3CD8E03D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A455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0B4EBF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311B651E" w14:textId="77777777" w:rsidR="00B626F4" w:rsidRDefault="00B626F4">
      <w:pPr>
        <w:sectPr w:rsidR="00B626F4" w:rsidSect="009A60B9">
          <w:headerReference w:type="first" r:id="rId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52FB9010" w:rsidR="00DC6F9C" w:rsidRPr="00B366AC" w:rsidRDefault="00DC6F9C" w:rsidP="00BE2C8A">
      <w:pPr>
        <w:pStyle w:val="Default"/>
        <w:spacing w:before="24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A455C">
        <w:rPr>
          <w:rFonts w:ascii="Angsana New" w:hAnsi="Angsana New" w:cs="Angsana New"/>
          <w:sz w:val="32"/>
          <w:szCs w:val="32"/>
        </w:rPr>
        <w:t xml:space="preserve">30 </w:t>
      </w:r>
      <w:r w:rsidR="008A455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0B4EBF">
        <w:rPr>
          <w:rFonts w:ascii="Angsana New" w:hAnsi="Angsana New" w:cs="Angsana New"/>
          <w:sz w:val="32"/>
          <w:szCs w:val="32"/>
        </w:rPr>
        <w:t>2566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F0D9F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8A455C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 w:rsidR="00BE2C8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 w:rsidR="00FF0D9F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A23724D" w14:textId="77777777" w:rsidR="00C70E0D" w:rsidRPr="00B30BDD" w:rsidRDefault="00C70E0D" w:rsidP="00C70E0D">
      <w:pPr>
        <w:tabs>
          <w:tab w:val="left" w:pos="6480"/>
        </w:tabs>
        <w:spacing w:before="11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กิตติ เตชะเกษมบัณฑิตย์</w:t>
      </w:r>
    </w:p>
    <w:p w14:paraId="5337C307" w14:textId="2BA5319A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6494C">
        <w:rPr>
          <w:rFonts w:ascii="Angsana New" w:hAnsi="Angsana New"/>
          <w:spacing w:val="-4"/>
          <w:sz w:val="32"/>
          <w:szCs w:val="32"/>
        </w:rPr>
        <w:t>9151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47696515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9A60B9">
        <w:rPr>
          <w:rFonts w:ascii="Angsana New" w:hAnsi="Angsana New"/>
          <w:spacing w:val="-4"/>
          <w:sz w:val="32"/>
          <w:szCs w:val="32"/>
        </w:rPr>
        <w:t>11</w:t>
      </w:r>
      <w:r w:rsidR="00FF0D9F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0B4EBF">
        <w:rPr>
          <w:rFonts w:ascii="Angsana New" w:hAnsi="Angsana New"/>
          <w:spacing w:val="-4"/>
          <w:sz w:val="32"/>
          <w:szCs w:val="32"/>
        </w:rPr>
        <w:t>2566</w:t>
      </w:r>
    </w:p>
    <w:sectPr w:rsidR="00900CA2" w:rsidRPr="00C574FE" w:rsidSect="00C574FE">
      <w:footerReference w:type="default" r:id="rId7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75C05" w14:textId="77777777" w:rsidR="00517904" w:rsidRDefault="00517904" w:rsidP="0077481E">
      <w:r>
        <w:separator/>
      </w:r>
    </w:p>
  </w:endnote>
  <w:endnote w:type="continuationSeparator" w:id="0">
    <w:p w14:paraId="6658C02F" w14:textId="77777777" w:rsidR="00517904" w:rsidRDefault="0051790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0B6EC" w14:textId="50551A3C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CF88F" w14:textId="77777777" w:rsidR="00517904" w:rsidRDefault="00517904" w:rsidP="0077481E">
      <w:r>
        <w:separator/>
      </w:r>
    </w:p>
  </w:footnote>
  <w:footnote w:type="continuationSeparator" w:id="0">
    <w:p w14:paraId="392CFA80" w14:textId="77777777" w:rsidR="00517904" w:rsidRDefault="0051790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06D0A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4EBF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24C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1790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E7D08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5F7FE1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94C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5C"/>
    <w:rsid w:val="008A61B4"/>
    <w:rsid w:val="008A74CA"/>
    <w:rsid w:val="008A7BC0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60B9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2C8A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E0D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45DB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D9F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1" ma:contentTypeDescription="Create a new document." ma:contentTypeScope="" ma:versionID="115703ec272663c2ec9dc7d51831c3af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35740d8c025689e7987dda6a63ef55ea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2C1F4D-9A64-44B4-8447-C057CF5A1B47}"/>
</file>

<file path=customXml/itemProps2.xml><?xml version="1.0" encoding="utf-8"?>
<ds:datastoreItem xmlns:ds="http://schemas.openxmlformats.org/officeDocument/2006/customXml" ds:itemID="{B633D134-5D10-4037-B3E8-DC50FF9666AB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31459</vt:lpwstr>
  </property>
  <property fmtid="{D5CDD505-2E9C-101B-9397-08002B2CF9AE}" pid="4" name="OptimizationTime">
    <vt:lpwstr>20230810_0836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</TotalTime>
  <Pages>2</Pages>
  <Words>384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Kamolwan Theeravetch</cp:lastModifiedBy>
  <cp:revision>7</cp:revision>
  <cp:lastPrinted>2023-08-07T01:06:00Z</cp:lastPrinted>
  <dcterms:created xsi:type="dcterms:W3CDTF">2023-08-03T08:53:00Z</dcterms:created>
  <dcterms:modified xsi:type="dcterms:W3CDTF">2023-08-07T01:06:00Z</dcterms:modified>
</cp:coreProperties>
</file>