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E8562" w14:textId="047D1EB0" w:rsidR="00885825" w:rsidRPr="00DE5DE3" w:rsidRDefault="00885825" w:rsidP="00885825">
      <w:pPr>
        <w:spacing w:line="240" w:lineRule="auto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0E261D3C" w14:textId="673C309B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09AEBCD8" w:rsidR="00364E2E" w:rsidRPr="004976BC" w:rsidRDefault="00D90CA6" w:rsidP="00006358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</w:t>
      </w:r>
      <w:r w:rsidR="00A55E31" w:rsidRPr="004F0992">
        <w:rPr>
          <w:b/>
          <w:bCs/>
          <w:sz w:val="40"/>
          <w:szCs w:val="40"/>
        </w:rPr>
        <w:t xml:space="preserve">Public </w:t>
      </w:r>
      <w:r w:rsidR="005471B4" w:rsidRPr="004F0992">
        <w:rPr>
          <w:b/>
          <w:bCs/>
          <w:sz w:val="40"/>
          <w:szCs w:val="40"/>
        </w:rPr>
        <w:t xml:space="preserve">Company </w:t>
      </w:r>
      <w:r w:rsidR="00DC4133" w:rsidRPr="004F0992">
        <w:rPr>
          <w:b/>
          <w:bCs/>
          <w:sz w:val="40"/>
          <w:szCs w:val="40"/>
        </w:rPr>
        <w:t>Limited</w:t>
      </w:r>
      <w:r w:rsidR="005471B4" w:rsidRPr="004F0992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7E120A2A" w14:textId="77777777" w:rsidR="0088059B" w:rsidRPr="004F0992" w:rsidRDefault="0088059B" w:rsidP="0088059B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593FFB0A" w14:textId="77777777" w:rsidR="007C0526" w:rsidRPr="004F0992" w:rsidRDefault="007C0526" w:rsidP="007C0526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and six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1047AB35" w14:textId="28E97AFA" w:rsidR="0088059B" w:rsidRPr="004F0992" w:rsidRDefault="007C0526" w:rsidP="007C0526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4F0992">
        <w:rPr>
          <w:spacing w:val="-3"/>
          <w:szCs w:val="36"/>
        </w:rPr>
        <w:t>30 June</w:t>
      </w:r>
      <w:r w:rsidR="00DE5DE3">
        <w:rPr>
          <w:spacing w:val="-3"/>
          <w:szCs w:val="36"/>
        </w:rPr>
        <w:t xml:space="preserve"> 202</w:t>
      </w:r>
      <w:r w:rsidR="005E3625">
        <w:rPr>
          <w:spacing w:val="-3"/>
          <w:szCs w:val="36"/>
        </w:rPr>
        <w:t>3</w:t>
      </w:r>
    </w:p>
    <w:p w14:paraId="287FBB44" w14:textId="77777777" w:rsidR="0088059B" w:rsidRPr="004F0992" w:rsidRDefault="0088059B" w:rsidP="0088059B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473FDD38" w14:textId="77777777" w:rsidR="0088059B" w:rsidRPr="004F0992" w:rsidRDefault="0088059B" w:rsidP="0088059B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667ED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F94911F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4F0992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63209435" w14:textId="77777777" w:rsidR="00D90CA6" w:rsidRPr="004F0992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101CDCC9" w14:textId="0BCCB196" w:rsidR="007C0526" w:rsidRPr="004F0992" w:rsidRDefault="007C0526" w:rsidP="007C0526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 w:rsidRPr="004F0992">
        <w:rPr>
          <w:szCs w:val="22"/>
          <w:lang w:val="en-US" w:bidi="th-TH"/>
        </w:rPr>
        <w:t>30 June</w:t>
      </w:r>
      <w:r w:rsidRPr="004F0992">
        <w:rPr>
          <w:szCs w:val="22"/>
          <w:lang w:bidi="th-TH"/>
        </w:rPr>
        <w:t xml:space="preserve"> 202</w:t>
      </w:r>
      <w:r w:rsidR="002855C2">
        <w:rPr>
          <w:szCs w:val="22"/>
          <w:lang w:bidi="th-TH"/>
        </w:rPr>
        <w:t>3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and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periods ended 30 June 202</w:t>
      </w:r>
      <w:r w:rsidR="002855C2">
        <w:rPr>
          <w:rFonts w:cstheme="minorBidi"/>
          <w:szCs w:val="22"/>
          <w:lang w:bidi="th-TH"/>
        </w:rPr>
        <w:t>3</w:t>
      </w:r>
      <w:r w:rsidRPr="004F0992">
        <w:rPr>
          <w:szCs w:val="22"/>
          <w:lang w:bidi="th-TH"/>
        </w:rPr>
        <w:t>; the consolidated and separate statement</w:t>
      </w:r>
      <w:r w:rsidR="007F5BCB">
        <w:rPr>
          <w:szCs w:val="22"/>
          <w:lang w:bidi="th-TH"/>
        </w:rPr>
        <w:t>s</w:t>
      </w:r>
      <w:r w:rsidRPr="004F0992">
        <w:rPr>
          <w:szCs w:val="22"/>
          <w:lang w:bidi="th-TH"/>
        </w:rPr>
        <w:t xml:space="preserve"> of changes in equity and cash flows for the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 ended 30 June 202</w:t>
      </w:r>
      <w:r w:rsidR="002855C2">
        <w:rPr>
          <w:szCs w:val="22"/>
          <w:lang w:bidi="th-TH"/>
        </w:rPr>
        <w:t>3</w:t>
      </w:r>
      <w:r w:rsidRPr="004F0992">
        <w:rPr>
          <w:szCs w:val="22"/>
          <w:lang w:bidi="th-TH"/>
        </w:rPr>
        <w:t xml:space="preserve">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br/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3E4EB79A" w14:textId="77777777" w:rsidR="007C0526" w:rsidRPr="004F0992" w:rsidRDefault="007C0526" w:rsidP="007C0526">
      <w:pPr>
        <w:pStyle w:val="RNormal"/>
      </w:pPr>
    </w:p>
    <w:p w14:paraId="6CE66BB4" w14:textId="77777777" w:rsidR="007C0526" w:rsidRPr="004F0992" w:rsidRDefault="007C0526" w:rsidP="007C0526">
      <w:pPr>
        <w:jc w:val="both"/>
        <w:rPr>
          <w:i/>
        </w:rPr>
      </w:pPr>
      <w:r w:rsidRPr="004F0992">
        <w:rPr>
          <w:i/>
        </w:rPr>
        <w:t>Scope of Review</w:t>
      </w:r>
    </w:p>
    <w:p w14:paraId="5EBED3A5" w14:textId="77777777" w:rsidR="007C0526" w:rsidRPr="004F0992" w:rsidRDefault="007C0526" w:rsidP="007C0526">
      <w:pPr>
        <w:jc w:val="both"/>
      </w:pPr>
    </w:p>
    <w:p w14:paraId="59CA5980" w14:textId="5D30367E" w:rsidR="007C0526" w:rsidRPr="004F0992" w:rsidRDefault="007C0526" w:rsidP="007C0526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2D8674E" w14:textId="77777777" w:rsidR="007C0526" w:rsidRPr="004F0992" w:rsidRDefault="007C0526" w:rsidP="007C0526">
      <w:pPr>
        <w:jc w:val="both"/>
      </w:pPr>
    </w:p>
    <w:p w14:paraId="02FFF315" w14:textId="77777777" w:rsidR="007C0526" w:rsidRPr="004F0992" w:rsidRDefault="007C0526" w:rsidP="007C0526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301D14A4" w14:textId="77777777" w:rsidR="007C0526" w:rsidRPr="004F0992" w:rsidRDefault="007C0526" w:rsidP="007C0526">
      <w:pPr>
        <w:jc w:val="both"/>
      </w:pPr>
    </w:p>
    <w:p w14:paraId="66ADB145" w14:textId="77777777" w:rsidR="007C0526" w:rsidRPr="004F0992" w:rsidRDefault="007C0526" w:rsidP="007C0526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0767ECE" w14:textId="77777777" w:rsidR="007C0526" w:rsidRPr="004F0992" w:rsidRDefault="007C0526" w:rsidP="007C0526">
      <w:pPr>
        <w:pStyle w:val="RNormal"/>
      </w:pPr>
    </w:p>
    <w:p w14:paraId="4CEB7D67" w14:textId="77777777" w:rsidR="007C0526" w:rsidRPr="004F0992" w:rsidRDefault="007C0526" w:rsidP="007C0526">
      <w:pPr>
        <w:pStyle w:val="RNormal"/>
      </w:pPr>
    </w:p>
    <w:p w14:paraId="0136A6B9" w14:textId="77777777" w:rsidR="007C0526" w:rsidRPr="004F0992" w:rsidRDefault="007C0526" w:rsidP="007C0526">
      <w:pPr>
        <w:pStyle w:val="RNormal"/>
      </w:pPr>
    </w:p>
    <w:p w14:paraId="28A6B391" w14:textId="77777777" w:rsidR="007C0526" w:rsidRPr="004F0992" w:rsidRDefault="007C0526" w:rsidP="007C0526">
      <w:pPr>
        <w:pStyle w:val="RNormal"/>
      </w:pPr>
    </w:p>
    <w:p w14:paraId="1E438989" w14:textId="77777777" w:rsidR="007C0526" w:rsidRPr="004F0992" w:rsidRDefault="007C0526" w:rsidP="007C0526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2000132B" w14:textId="77777777" w:rsidR="007C0526" w:rsidRPr="004F0992" w:rsidRDefault="007C0526" w:rsidP="007C0526">
      <w:pPr>
        <w:pStyle w:val="RNormal"/>
      </w:pPr>
      <w:r w:rsidRPr="004F0992">
        <w:t>Certified Public Accountant</w:t>
      </w:r>
    </w:p>
    <w:p w14:paraId="3DEC11E7" w14:textId="77777777" w:rsidR="007C0526" w:rsidRPr="004F0992" w:rsidRDefault="007C0526" w:rsidP="007C0526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2477B2BC" w14:textId="77777777" w:rsidR="007C0526" w:rsidRPr="004F0992" w:rsidRDefault="007C0526" w:rsidP="007C0526">
      <w:pPr>
        <w:pStyle w:val="RNormal"/>
      </w:pPr>
    </w:p>
    <w:p w14:paraId="1F108FFE" w14:textId="77777777" w:rsidR="007C0526" w:rsidRPr="004F0992" w:rsidRDefault="007C0526" w:rsidP="007C0526">
      <w:pPr>
        <w:pStyle w:val="RNormal"/>
      </w:pPr>
    </w:p>
    <w:p w14:paraId="5970D7DE" w14:textId="77777777" w:rsidR="007C0526" w:rsidRPr="004F0992" w:rsidRDefault="007C0526" w:rsidP="007C0526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161E85C1" w14:textId="77777777" w:rsidR="00741EFB" w:rsidRDefault="007C0526" w:rsidP="007C0526">
      <w:pPr>
        <w:pStyle w:val="RNormal"/>
      </w:pPr>
      <w:r w:rsidRPr="004F0992">
        <w:t>Bangkok</w:t>
      </w:r>
    </w:p>
    <w:p w14:paraId="1A12D465" w14:textId="51C13F34" w:rsidR="00D90CA6" w:rsidRPr="00741EFB" w:rsidRDefault="009A3042" w:rsidP="007C0526">
      <w:pPr>
        <w:pStyle w:val="RNormal"/>
      </w:pPr>
      <w:r w:rsidRPr="00375A4D">
        <w:t>8 August 2023</w:t>
      </w:r>
    </w:p>
    <w:sectPr w:rsidR="00D90CA6" w:rsidRPr="00741EFB" w:rsidSect="00217C82">
      <w:headerReference w:type="default" r:id="rId13"/>
      <w:pgSz w:w="11907" w:h="16840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63FE6" w14:textId="77777777" w:rsidR="00E92790" w:rsidRDefault="00E92790">
      <w:r>
        <w:separator/>
      </w:r>
    </w:p>
  </w:endnote>
  <w:endnote w:type="continuationSeparator" w:id="0">
    <w:p w14:paraId="1A309C30" w14:textId="77777777" w:rsidR="00E92790" w:rsidRDefault="00E92790">
      <w:r>
        <w:continuationSeparator/>
      </w:r>
    </w:p>
  </w:endnote>
  <w:endnote w:type="continuationNotice" w:id="1">
    <w:p w14:paraId="40DF6168" w14:textId="77777777" w:rsidR="00E92790" w:rsidRDefault="00E927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137561" w:rsidRDefault="0013756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137561" w:rsidRDefault="0013756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17933755" w:rsidR="00137561" w:rsidRPr="00195119" w:rsidRDefault="00137561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1B55804A" w:rsidR="00137561" w:rsidRDefault="00137561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137561" w:rsidRPr="00D54B18" w:rsidRDefault="00137561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DC95B" w14:textId="77777777" w:rsidR="00E92790" w:rsidRDefault="00E92790">
      <w:r>
        <w:separator/>
      </w:r>
    </w:p>
  </w:footnote>
  <w:footnote w:type="continuationSeparator" w:id="0">
    <w:p w14:paraId="5EDAB52C" w14:textId="77777777" w:rsidR="00E92790" w:rsidRDefault="00E92790">
      <w:r>
        <w:continuationSeparator/>
      </w:r>
    </w:p>
  </w:footnote>
  <w:footnote w:type="continuationNotice" w:id="1">
    <w:p w14:paraId="5041BB7D" w14:textId="77777777" w:rsidR="00E92790" w:rsidRDefault="00E927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28D1" w14:textId="71530A1A" w:rsidR="00137561" w:rsidRPr="005471B4" w:rsidRDefault="0013756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36CC" w14:textId="0ACE861B" w:rsidR="00137561" w:rsidRDefault="00137561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137561" w:rsidRPr="005471B4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1C39" w14:textId="77777777" w:rsidR="00137561" w:rsidRPr="00DD5C27" w:rsidRDefault="00137561" w:rsidP="00E012AE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3CBB86E1" w14:textId="77777777" w:rsidR="00137561" w:rsidRPr="00DD5C27" w:rsidRDefault="00137561" w:rsidP="00E012AE">
    <w:pPr>
      <w:rPr>
        <w:bCs/>
        <w:szCs w:val="22"/>
      </w:rPr>
    </w:pPr>
    <w:r w:rsidRPr="00DD5C27">
      <w:rPr>
        <w:b/>
        <w:bCs/>
        <w:szCs w:val="22"/>
      </w:rPr>
      <w:t>Notes to the condensed interim financial statements</w:t>
    </w:r>
  </w:p>
  <w:p w14:paraId="01324D38" w14:textId="7CB2FCA9" w:rsidR="00137561" w:rsidRPr="00DD5C27" w:rsidRDefault="00137561" w:rsidP="00E012AE">
    <w:pPr>
      <w:rPr>
        <w:bCs/>
        <w:szCs w:val="22"/>
      </w:rPr>
    </w:pPr>
    <w:r w:rsidRPr="00DD5C27">
      <w:rPr>
        <w:b/>
        <w:bCs/>
        <w:szCs w:val="22"/>
      </w:rPr>
      <w:t>For the three</w:t>
    </w:r>
    <w:r w:rsidRPr="00DD5C27">
      <w:rPr>
        <w:rFonts w:cs="Angsana New"/>
        <w:b/>
        <w:bCs/>
        <w:szCs w:val="22"/>
        <w:cs/>
        <w:lang w:bidi="th-TH"/>
      </w:rPr>
      <w:t>-</w:t>
    </w:r>
    <w:r w:rsidRPr="00DD5C27">
      <w:rPr>
        <w:b/>
        <w:bCs/>
        <w:szCs w:val="22"/>
      </w:rPr>
      <w:t>month and six</w:t>
    </w:r>
    <w:r w:rsidRPr="00DD5C27">
      <w:rPr>
        <w:rFonts w:cs="Angsana New"/>
        <w:b/>
        <w:bCs/>
        <w:szCs w:val="22"/>
        <w:cs/>
        <w:lang w:bidi="th-TH"/>
      </w:rPr>
      <w:t>-</w:t>
    </w:r>
    <w:r w:rsidRPr="00DD5C27">
      <w:rPr>
        <w:b/>
        <w:bCs/>
        <w:szCs w:val="22"/>
      </w:rPr>
      <w:t>month periods ended 30 June 202</w:t>
    </w:r>
    <w:r w:rsidR="007F5BCB">
      <w:rPr>
        <w:b/>
        <w:bCs/>
        <w:szCs w:val="22"/>
      </w:rPr>
      <w:t>3</w:t>
    </w:r>
    <w:r w:rsidRPr="00DD5C27">
      <w:rPr>
        <w:rFonts w:cs="Angsana New"/>
        <w:b/>
        <w:bCs/>
        <w:szCs w:val="22"/>
        <w:cs/>
        <w:lang w:bidi="th-TH"/>
      </w:rPr>
      <w:t xml:space="preserve"> </w:t>
    </w:r>
    <w:r>
      <w:rPr>
        <w:rFonts w:cs="Angsana New"/>
        <w:b/>
        <w:bCs/>
        <w:szCs w:val="22"/>
        <w:lang w:bidi="th-TH"/>
      </w:rPr>
      <w:t>(</w:t>
    </w:r>
    <w:r w:rsidRPr="00DD5C27">
      <w:rPr>
        <w:b/>
        <w:bCs/>
        <w:szCs w:val="22"/>
      </w:rPr>
      <w:t>Unaudited</w:t>
    </w:r>
    <w:r>
      <w:rPr>
        <w:rFonts w:cs="Angsana New"/>
        <w:b/>
        <w:bCs/>
        <w:szCs w:val="22"/>
        <w:lang w:bidi="th-TH"/>
      </w:rPr>
      <w:t>)</w:t>
    </w:r>
  </w:p>
  <w:p w14:paraId="00B252E7" w14:textId="76A7171A" w:rsidR="00137561" w:rsidRDefault="00137561" w:rsidP="008C63F6">
    <w:pPr>
      <w:rPr>
        <w:b/>
        <w:bCs/>
        <w:sz w:val="24"/>
        <w:szCs w:val="24"/>
      </w:rPr>
    </w:pPr>
  </w:p>
  <w:p w14:paraId="032E4260" w14:textId="77777777" w:rsidR="00137561" w:rsidRPr="00303243" w:rsidRDefault="00137561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6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1"/>
  </w:num>
  <w:num w:numId="2" w16cid:durableId="966354087">
    <w:abstractNumId w:val="0"/>
  </w:num>
  <w:num w:numId="3" w16cid:durableId="724373028">
    <w:abstractNumId w:val="8"/>
  </w:num>
  <w:num w:numId="4" w16cid:durableId="481386302">
    <w:abstractNumId w:val="4"/>
  </w:num>
  <w:num w:numId="5" w16cid:durableId="705712104">
    <w:abstractNumId w:val="30"/>
  </w:num>
  <w:num w:numId="6" w16cid:durableId="1213812751">
    <w:abstractNumId w:val="7"/>
  </w:num>
  <w:num w:numId="7" w16cid:durableId="177037977">
    <w:abstractNumId w:val="32"/>
  </w:num>
  <w:num w:numId="8" w16cid:durableId="1358897011">
    <w:abstractNumId w:val="29"/>
  </w:num>
  <w:num w:numId="9" w16cid:durableId="1632907504">
    <w:abstractNumId w:val="26"/>
  </w:num>
  <w:num w:numId="10" w16cid:durableId="1139957731">
    <w:abstractNumId w:val="27"/>
  </w:num>
  <w:num w:numId="11" w16cid:durableId="872227327">
    <w:abstractNumId w:val="34"/>
  </w:num>
  <w:num w:numId="12" w16cid:durableId="893199466">
    <w:abstractNumId w:val="18"/>
  </w:num>
  <w:num w:numId="13" w16cid:durableId="1775904687">
    <w:abstractNumId w:val="20"/>
  </w:num>
  <w:num w:numId="14" w16cid:durableId="77991305">
    <w:abstractNumId w:val="4"/>
    <w:lvlOverride w:ilvl="0">
      <w:startOverride w:val="1"/>
    </w:lvlOverride>
  </w:num>
  <w:num w:numId="15" w16cid:durableId="1100758641">
    <w:abstractNumId w:val="3"/>
  </w:num>
  <w:num w:numId="16" w16cid:durableId="692389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35"/>
  </w:num>
  <w:num w:numId="21" w16cid:durableId="1226113129">
    <w:abstractNumId w:val="24"/>
  </w:num>
  <w:num w:numId="22" w16cid:durableId="1787000165">
    <w:abstractNumId w:val="10"/>
  </w:num>
  <w:num w:numId="23" w16cid:durableId="1965042431">
    <w:abstractNumId w:val="22"/>
  </w:num>
  <w:num w:numId="24" w16cid:durableId="2086292840">
    <w:abstractNumId w:val="9"/>
  </w:num>
  <w:num w:numId="25" w16cid:durableId="2047558558">
    <w:abstractNumId w:val="31"/>
  </w:num>
  <w:num w:numId="26" w16cid:durableId="1173764473">
    <w:abstractNumId w:val="16"/>
  </w:num>
  <w:num w:numId="27" w16cid:durableId="1492480874">
    <w:abstractNumId w:val="17"/>
  </w:num>
  <w:num w:numId="28" w16cid:durableId="1051223779">
    <w:abstractNumId w:val="21"/>
  </w:num>
  <w:num w:numId="29" w16cid:durableId="193080653">
    <w:abstractNumId w:val="2"/>
  </w:num>
  <w:num w:numId="30" w16cid:durableId="975835645">
    <w:abstractNumId w:val="33"/>
  </w:num>
  <w:num w:numId="31" w16cid:durableId="1045105604">
    <w:abstractNumId w:val="13"/>
  </w:num>
  <w:num w:numId="32" w16cid:durableId="1816138901">
    <w:abstractNumId w:val="6"/>
  </w:num>
  <w:num w:numId="33" w16cid:durableId="1678116384">
    <w:abstractNumId w:val="15"/>
  </w:num>
  <w:num w:numId="34" w16cid:durableId="99565918">
    <w:abstractNumId w:val="19"/>
  </w:num>
  <w:num w:numId="35" w16cid:durableId="1471826545">
    <w:abstractNumId w:val="12"/>
  </w:num>
  <w:num w:numId="36" w16cid:durableId="775830015">
    <w:abstractNumId w:val="4"/>
  </w:num>
  <w:num w:numId="37" w16cid:durableId="690034082">
    <w:abstractNumId w:val="26"/>
  </w:num>
  <w:num w:numId="38" w16cid:durableId="2145539440">
    <w:abstractNumId w:val="26"/>
  </w:num>
  <w:num w:numId="39" w16cid:durableId="924458627">
    <w:abstractNumId w:val="5"/>
  </w:num>
  <w:num w:numId="40" w16cid:durableId="1712416339">
    <w:abstractNumId w:val="28"/>
  </w:num>
  <w:num w:numId="41" w16cid:durableId="1251352480">
    <w:abstractNumId w:val="25"/>
  </w:num>
  <w:num w:numId="42" w16cid:durableId="961108940">
    <w:abstractNumId w:val="14"/>
  </w:num>
  <w:num w:numId="43" w16cid:durableId="1747797783">
    <w:abstractNumId w:val="11"/>
  </w:num>
  <w:num w:numId="44" w16cid:durableId="156771686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3F"/>
    <w:rsid w:val="00047A84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51E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EF2"/>
    <w:rsid w:val="00115F04"/>
    <w:rsid w:val="00116098"/>
    <w:rsid w:val="001161E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0F5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EC5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561"/>
    <w:rsid w:val="00137883"/>
    <w:rsid w:val="0013796D"/>
    <w:rsid w:val="0013796F"/>
    <w:rsid w:val="001379AB"/>
    <w:rsid w:val="00137A76"/>
    <w:rsid w:val="00137E25"/>
    <w:rsid w:val="0014023D"/>
    <w:rsid w:val="00140266"/>
    <w:rsid w:val="00140400"/>
    <w:rsid w:val="00140635"/>
    <w:rsid w:val="00140769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D06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0F05"/>
    <w:rsid w:val="001A1105"/>
    <w:rsid w:val="001A1364"/>
    <w:rsid w:val="001A1735"/>
    <w:rsid w:val="001A181E"/>
    <w:rsid w:val="001A18F7"/>
    <w:rsid w:val="001A1C67"/>
    <w:rsid w:val="001A1D4B"/>
    <w:rsid w:val="001A1E04"/>
    <w:rsid w:val="001A1EE5"/>
    <w:rsid w:val="001A2018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52A"/>
    <w:rsid w:val="001E5544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DF0"/>
    <w:rsid w:val="00213E9E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C82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A62"/>
    <w:rsid w:val="00230B1A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340"/>
    <w:rsid w:val="00242427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B9A"/>
    <w:rsid w:val="00254CA8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77"/>
    <w:rsid w:val="00266B81"/>
    <w:rsid w:val="00266C6A"/>
    <w:rsid w:val="00266D2F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0C85"/>
    <w:rsid w:val="00281149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3201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6E31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5"/>
    <w:rsid w:val="003511BB"/>
    <w:rsid w:val="00351309"/>
    <w:rsid w:val="0035143B"/>
    <w:rsid w:val="003514CF"/>
    <w:rsid w:val="003515A0"/>
    <w:rsid w:val="00351703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70AC"/>
    <w:rsid w:val="00387137"/>
    <w:rsid w:val="00387508"/>
    <w:rsid w:val="00387900"/>
    <w:rsid w:val="003879FC"/>
    <w:rsid w:val="00387A96"/>
    <w:rsid w:val="00387D41"/>
    <w:rsid w:val="00387F9A"/>
    <w:rsid w:val="003901FE"/>
    <w:rsid w:val="00390337"/>
    <w:rsid w:val="00390579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833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4D5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0E63"/>
    <w:rsid w:val="00491204"/>
    <w:rsid w:val="00491463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293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A9A"/>
    <w:rsid w:val="004F7C15"/>
    <w:rsid w:val="004F7CE6"/>
    <w:rsid w:val="004F7F82"/>
    <w:rsid w:val="00500220"/>
    <w:rsid w:val="0050059A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B93"/>
    <w:rsid w:val="00503C13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5EE2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81F"/>
    <w:rsid w:val="006A1946"/>
    <w:rsid w:val="006A1C30"/>
    <w:rsid w:val="006A1D57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DE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AE"/>
    <w:rsid w:val="006E781B"/>
    <w:rsid w:val="006E786A"/>
    <w:rsid w:val="006E7878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727"/>
    <w:rsid w:val="00720756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4F88"/>
    <w:rsid w:val="00725093"/>
    <w:rsid w:val="0072533D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7B0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BCB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58B"/>
    <w:rsid w:val="008056B1"/>
    <w:rsid w:val="00805770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D6E"/>
    <w:rsid w:val="0087400C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30E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CD8"/>
    <w:rsid w:val="00922DC1"/>
    <w:rsid w:val="00922F63"/>
    <w:rsid w:val="0092316B"/>
    <w:rsid w:val="00923295"/>
    <w:rsid w:val="00923446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ABB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3C0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5F3F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42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585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1CF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4DB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95F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634C"/>
    <w:rsid w:val="00D469AE"/>
    <w:rsid w:val="00D46BB4"/>
    <w:rsid w:val="00D46FCF"/>
    <w:rsid w:val="00D4741B"/>
    <w:rsid w:val="00D47441"/>
    <w:rsid w:val="00D477E3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27C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9D6"/>
    <w:rsid w:val="00DE6B92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13D"/>
    <w:rsid w:val="00E24493"/>
    <w:rsid w:val="00E245A0"/>
    <w:rsid w:val="00E24EEB"/>
    <w:rsid w:val="00E250C9"/>
    <w:rsid w:val="00E25398"/>
    <w:rsid w:val="00E25546"/>
    <w:rsid w:val="00E25850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0B2"/>
    <w:rsid w:val="00E54112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5A7"/>
    <w:rsid w:val="00E5663D"/>
    <w:rsid w:val="00E566C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7CE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790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5E8"/>
    <w:rsid w:val="00EB2673"/>
    <w:rsid w:val="00EB2A96"/>
    <w:rsid w:val="00EB2BCE"/>
    <w:rsid w:val="00EB2C6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945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56A"/>
    <w:rsid w:val="00EC4AC7"/>
    <w:rsid w:val="00EC4C9D"/>
    <w:rsid w:val="00EC4C9F"/>
    <w:rsid w:val="00EC4CF0"/>
    <w:rsid w:val="00EC4D33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53"/>
    <w:rsid w:val="00F248CB"/>
    <w:rsid w:val="00F24C5F"/>
    <w:rsid w:val="00F25047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8D5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8B"/>
    <w:rsid w:val="00F84149"/>
    <w:rsid w:val="00F8452F"/>
    <w:rsid w:val="00F848ED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B2E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BA3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743"/>
    <w:rsid w:val="00FE5882"/>
    <w:rsid w:val="00FE58AC"/>
    <w:rsid w:val="00FE5942"/>
    <w:rsid w:val="00FE5BE5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99FCC7D3-C278-4558-B5BF-D1CA32AF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C47472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C47472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Klinsukon, Yendee</cp:lastModifiedBy>
  <cp:revision>2</cp:revision>
  <cp:lastPrinted>2023-08-08T09:42:00Z</cp:lastPrinted>
  <dcterms:created xsi:type="dcterms:W3CDTF">2023-08-08T09:57:00Z</dcterms:created>
  <dcterms:modified xsi:type="dcterms:W3CDTF">2023-08-08T09:57:00Z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