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FBA0A7F" w14:textId="0CCAF1B0" w:rsidR="00907B78" w:rsidRPr="001A5299" w:rsidRDefault="00907B78" w:rsidP="00907B7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และข้อมูลทางการเงินระหว่างกาลเฉพาะกิจการของบริษัท 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งบแสดงฐานะการเงินรวมและเฉพาะ</w:t>
      </w:r>
      <w:r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Pr="004036D9">
        <w:rPr>
          <w:rFonts w:ascii="Cordia New" w:hAnsi="Cordia New" w:cs="Cordia New" w:hint="cs"/>
          <w:sz w:val="28"/>
          <w:szCs w:val="28"/>
          <w:cs/>
          <w:lang w:val="en-US" w:bidi="th-TH"/>
        </w:rPr>
        <w:t>มิถุนายน</w:t>
      </w:r>
      <w:r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>256</w:t>
      </w:r>
      <w:r>
        <w:rPr>
          <w:rFonts w:ascii="Cordia New" w:hAnsi="Cordia New" w:cs="Cordia New"/>
          <w:sz w:val="28"/>
          <w:szCs w:val="28"/>
          <w:lang w:val="en-US" w:bidi="th-TH"/>
        </w:rPr>
        <w:t>6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4036D9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งบกำไรขาดทุนเบ็ดเสร็จรวมและเฉพาะกิจการสำหรับงวดสามเดือนและหกเดือนสิ้นสุดวันเดียวกัน</w:t>
      </w:r>
      <w:r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</w:t>
      </w:r>
      <w:r w:rsidR="00A303EA">
        <w:rPr>
          <w:rFonts w:ascii="Cordia New" w:hAnsi="Cordia New" w:cs="Cordia New" w:hint="cs"/>
          <w:sz w:val="28"/>
          <w:szCs w:val="28"/>
          <w:cs/>
          <w:lang w:bidi="th-TH"/>
        </w:rPr>
        <w:t xml:space="preserve"> 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เงินสดรวมและเฉพาะ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หก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F16525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แบบย่อ ซึ่งผู้บริหารของ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นี้ตามมาตรฐานการบัญชีฉบับที่ 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46BCAC0B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A22BAF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49854527" w:rsidR="005A47A9" w:rsidRPr="00907B78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</w:t>
      </w:r>
      <w:r w:rsidR="00907B78">
        <w:rPr>
          <w:rFonts w:ascii="Cordia New" w:hAnsi="Cordia New" w:cs="Cordia New" w:hint="cs"/>
          <w:sz w:val="28"/>
          <w:szCs w:val="28"/>
          <w:cs/>
          <w:lang w:bidi="th-TH"/>
        </w:rPr>
        <w:t>จัดทำ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</w:t>
      </w:r>
      <w:r w:rsidR="008B3666" w:rsidRPr="00907B78">
        <w:rPr>
          <w:rFonts w:ascii="Cordia New" w:hAnsi="Cordia New" w:cs="Cordia New" w:hint="cs"/>
          <w:sz w:val="28"/>
          <w:szCs w:val="28"/>
          <w:cs/>
          <w:lang w:bidi="th-TH"/>
        </w:rPr>
        <w:t>ข้าพเจ้า</w:t>
      </w:r>
    </w:p>
    <w:p w14:paraId="7D1A1BA8" w14:textId="6DA3EEE5" w:rsidR="009440FF" w:rsidRDefault="009440F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BBAA8EA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3AA773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C21795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42BCDB10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22CDE89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E6212EC" w14:textId="14319D86" w:rsidR="00175110" w:rsidRDefault="006C02E7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การเงินรวมของ</w:t>
      </w:r>
      <w:r w:rsidR="00941950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175110" w:rsidRPr="00754EDD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DC7385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 w:rsidR="005D0FC1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และงบการเงิน</w:t>
      </w:r>
      <w:r w:rsidR="005D0FC1" w:rsidRPr="001A5299">
        <w:rPr>
          <w:rFonts w:ascii="Cordia New" w:hAnsi="Cordia New" w:cs="Cordia New"/>
          <w:sz w:val="28"/>
          <w:szCs w:val="28"/>
          <w:cs/>
          <w:lang w:bidi="th-TH"/>
        </w:rPr>
        <w:t>เฉพาะ</w:t>
      </w:r>
      <w:r w:rsidR="005D0FC1">
        <w:rPr>
          <w:rFonts w:ascii="Cordia New" w:hAnsi="Cordia New" w:cs="Cordia New" w:hint="cs"/>
          <w:sz w:val="28"/>
          <w:szCs w:val="28"/>
          <w:cs/>
          <w:lang w:bidi="th-TH"/>
        </w:rPr>
        <w:t>กิจการของ</w:t>
      </w:r>
      <w:r w:rsidR="00DF096F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DF096F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0D454D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="00941950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</w:t>
      </w:r>
      <w:r w:rsidR="000D454D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ค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ม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 w:rsidR="00C21795" w:rsidRPr="00754EDD">
        <w:rPr>
          <w:rFonts w:ascii="Cordia New" w:hAnsi="Cordia New" w:cs="Cordia New"/>
          <w:noProof/>
          <w:spacing w:val="-2"/>
          <w:sz w:val="28"/>
          <w:szCs w:val="28"/>
        </w:rPr>
        <w:t>5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DC0E22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ที่แสดง</w:t>
      </w:r>
      <w:r w:rsidR="000C08B9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เป็นข้อมูลเปรียบเทียบ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ตรวจสอบโดยผู้สอบบัญชีอื่น </w:t>
      </w:r>
      <w:r w:rsidR="006F4B40"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ในสำนักงานเดียวกันกับข้าพเจ้า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ซึ่งแสดงความเห็นอย่างไม่มีเงื่อนไข ตามรายงานลงวันที่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23 </w:t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>2566</w:t>
      </w:r>
    </w:p>
    <w:p w14:paraId="2CBD508D" w14:textId="77777777" w:rsidR="00607EB1" w:rsidRPr="001411D2" w:rsidRDefault="00607EB1" w:rsidP="00607EB1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5C7FE52" w14:textId="303F81A1" w:rsidR="00607EB1" w:rsidRDefault="00607EB1" w:rsidP="00607EB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C828AF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 w:rsidR="009B390E" w:rsidRPr="00FC28F0">
        <w:rPr>
          <w:rFonts w:ascii="Cordia New" w:eastAsia="Arial Unicode MS" w:hAnsi="Cordia New" w:cs="Cordia New"/>
          <w:sz w:val="28"/>
          <w:szCs w:val="28"/>
          <w:cs/>
        </w:rPr>
        <w:t>และ</w:t>
      </w:r>
      <w:r w:rsidR="009B390E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327892" w:rsidRPr="00327892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เฉพาะกิจการ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ของบริษัท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เอ็น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>.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ดี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.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รับเบอร์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จำกัด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(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มหาชน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>)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ที่</w:t>
      </w:r>
      <w:r w:rsidR="00604B7E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30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>256</w:t>
      </w:r>
      <w:r w:rsidR="00C033EE">
        <w:rPr>
          <w:rFonts w:ascii="Cordia New" w:eastAsia="Arial Unicode MS" w:hAnsi="Cordia New" w:cs="Cordia New"/>
          <w:sz w:val="28"/>
          <w:szCs w:val="28"/>
          <w:lang w:val="en-US" w:bidi="th-TH"/>
        </w:rPr>
        <w:t>5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  <w:lang w:bidi="th-TH"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เดียวกัน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อื่น</w:t>
      </w:r>
      <w:r w:rsidR="002D3D9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ในสำนักงานเดียวกันกับข้าพเจ้า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Pr="00E57E5A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13 </w:t>
      </w:r>
      <w:r w:rsidRPr="00E57E5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สิงหาคม</w:t>
      </w:r>
      <w:r w:rsidRPr="00E57E5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E57E5A">
        <w:rPr>
          <w:rFonts w:ascii="Cordia New" w:eastAsia="Arial Unicode MS" w:hAnsi="Cordia New" w:cs="Cordia New"/>
          <w:sz w:val="28"/>
          <w:szCs w:val="28"/>
          <w:lang w:val="en-US" w:bidi="th-TH"/>
        </w:rPr>
        <w:t>256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>5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375682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เรื่อง</w:t>
      </w:r>
      <w:r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การรายงานทางการเงินระหว่างกาล</w:t>
      </w:r>
    </w:p>
    <w:p w14:paraId="6306758D" w14:textId="77777777" w:rsidR="000D454D" w:rsidRDefault="000D454D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</w:p>
    <w:p w14:paraId="2AE783B3" w14:textId="77777777" w:rsidR="00704281" w:rsidRPr="00C93AAB" w:rsidRDefault="00704281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959F647" w14:textId="77777777" w:rsidR="00BD542D" w:rsidRPr="00C93AAB" w:rsidRDefault="00BD542D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6A8A6E0E" w14:textId="77777777" w:rsidR="00C93AAB" w:rsidRPr="00C93AAB" w:rsidRDefault="00C93AAB" w:rsidP="00C93AAB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C93AAB">
        <w:rPr>
          <w:rFonts w:ascii="Cordia New" w:hAnsi="Cordia New" w:cs="Cordia New"/>
          <w:sz w:val="28"/>
          <w:szCs w:val="28"/>
          <w:cs/>
        </w:rPr>
        <w:t>นางสาวอมรจิต เบ้าหล่อเพชร</w:t>
      </w:r>
    </w:p>
    <w:p w14:paraId="5BAD101C" w14:textId="77777777" w:rsidR="00C93AAB" w:rsidRPr="00C93AAB" w:rsidRDefault="00C93AAB" w:rsidP="00C93AAB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C93AAB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C93AAB">
        <w:rPr>
          <w:rFonts w:ascii="Cordia New" w:hAnsi="Cordia New" w:cs="Cordia New"/>
          <w:sz w:val="28"/>
          <w:szCs w:val="28"/>
        </w:rPr>
        <w:t>10853</w:t>
      </w:r>
    </w:p>
    <w:p w14:paraId="70F6135F" w14:textId="77777777" w:rsidR="00B306E8" w:rsidRPr="00C93AAB" w:rsidRDefault="00B306E8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C93AAB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CA96DAC" w14:textId="3F36BB71" w:rsidR="00D43847" w:rsidRPr="00F9293F" w:rsidRDefault="00F9293F" w:rsidP="00D15EA5">
      <w:pPr>
        <w:pStyle w:val="BodyText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</w:rPr>
        <w:t xml:space="preserve">10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สิงหาคม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2566</w:t>
      </w:r>
    </w:p>
    <w:sectPr w:rsidR="00D43847" w:rsidRPr="00F9293F" w:rsidSect="00C21795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55E79" w14:textId="77777777" w:rsidR="0074286F" w:rsidRDefault="0074286F">
      <w:r>
        <w:separator/>
      </w:r>
    </w:p>
  </w:endnote>
  <w:endnote w:type="continuationSeparator" w:id="0">
    <w:p w14:paraId="0AA10592" w14:textId="77777777" w:rsidR="0074286F" w:rsidRDefault="0074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4A3F393E" w:rsidR="00D20415" w:rsidRPr="00166C30" w:rsidRDefault="00D20415" w:rsidP="00166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A05E" w14:textId="77777777" w:rsidR="0074286F" w:rsidRDefault="0074286F">
      <w:bookmarkStart w:id="0" w:name="_Hlk482348182"/>
      <w:bookmarkEnd w:id="0"/>
      <w:r>
        <w:separator/>
      </w:r>
    </w:p>
  </w:footnote>
  <w:footnote w:type="continuationSeparator" w:id="0">
    <w:p w14:paraId="7C7951D0" w14:textId="77777777" w:rsidR="0074286F" w:rsidRDefault="0074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AD" w14:textId="0540234A" w:rsidR="0079035E" w:rsidRPr="00FE536C" w:rsidRDefault="0079035E" w:rsidP="00FE536C">
    <w:pPr>
      <w:pStyle w:val="Header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483" w14:textId="77777777" w:rsidR="00A74FF4" w:rsidRPr="00FE536C" w:rsidRDefault="00A74FF4" w:rsidP="00FE5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315"/>
    <w:rsid w:val="000F6E25"/>
    <w:rsid w:val="001011DF"/>
    <w:rsid w:val="00101C2D"/>
    <w:rsid w:val="00104C94"/>
    <w:rsid w:val="00112B69"/>
    <w:rsid w:val="00115BE7"/>
    <w:rsid w:val="00121284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6C30"/>
    <w:rsid w:val="00167017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4CCC"/>
    <w:rsid w:val="00247969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3D9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27892"/>
    <w:rsid w:val="00330137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36947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04B7E"/>
    <w:rsid w:val="00607EB1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286F"/>
    <w:rsid w:val="00746796"/>
    <w:rsid w:val="00746D91"/>
    <w:rsid w:val="00754EDD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430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07B78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390E"/>
    <w:rsid w:val="009B4573"/>
    <w:rsid w:val="009C002A"/>
    <w:rsid w:val="009C1DAA"/>
    <w:rsid w:val="009C4E0D"/>
    <w:rsid w:val="009D4DAA"/>
    <w:rsid w:val="009E278C"/>
    <w:rsid w:val="009E3F3A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2BAF"/>
    <w:rsid w:val="00A253C3"/>
    <w:rsid w:val="00A303EA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27A9"/>
    <w:rsid w:val="00A73750"/>
    <w:rsid w:val="00A74FF4"/>
    <w:rsid w:val="00A86026"/>
    <w:rsid w:val="00A918D1"/>
    <w:rsid w:val="00A93A9A"/>
    <w:rsid w:val="00A94181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33EE"/>
    <w:rsid w:val="00C06939"/>
    <w:rsid w:val="00C21795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28AF"/>
    <w:rsid w:val="00C855D9"/>
    <w:rsid w:val="00C86BB9"/>
    <w:rsid w:val="00C8772C"/>
    <w:rsid w:val="00C93AAB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3847"/>
    <w:rsid w:val="00D460E7"/>
    <w:rsid w:val="00D63ABC"/>
    <w:rsid w:val="00D675F1"/>
    <w:rsid w:val="00D73B96"/>
    <w:rsid w:val="00D74418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364C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755BC"/>
    <w:rsid w:val="00E86B53"/>
    <w:rsid w:val="00E9110B"/>
    <w:rsid w:val="00EA1B10"/>
    <w:rsid w:val="00EA2B6F"/>
    <w:rsid w:val="00EA7E23"/>
    <w:rsid w:val="00EB0781"/>
    <w:rsid w:val="00EB3478"/>
    <w:rsid w:val="00EB4B39"/>
    <w:rsid w:val="00EB6FE3"/>
    <w:rsid w:val="00EC44C4"/>
    <w:rsid w:val="00EE0F65"/>
    <w:rsid w:val="00EE6455"/>
    <w:rsid w:val="00F16525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86478"/>
    <w:rsid w:val="00F909CD"/>
    <w:rsid w:val="00F9293F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1499"/>
    <w:rsid w:val="00FE2187"/>
    <w:rsid w:val="00FE320C"/>
    <w:rsid w:val="00FE536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4" ma:contentTypeDescription="Create a new document." ma:contentTypeScope="" ma:versionID="8c7c7b8899cef7a2fb417fd126c19373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a1d8ce58a2619413e6c79da5de1a5707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62A7A-004E-4CC8-9A8F-A42823C85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Krittayawan Kungmarerng</cp:lastModifiedBy>
  <cp:revision>2</cp:revision>
  <cp:lastPrinted>2023-05-02T10:40:00Z</cp:lastPrinted>
  <dcterms:created xsi:type="dcterms:W3CDTF">2023-08-10T07:42:00Z</dcterms:created>
  <dcterms:modified xsi:type="dcterms:W3CDTF">2023-08-10T07:42:00Z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