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F504C0F" w14:textId="77777777" w:rsidTr="00A341BF">
        <w:trPr>
          <w:trHeight w:val="2865"/>
        </w:trPr>
        <w:tc>
          <w:tcPr>
            <w:tcW w:w="2268" w:type="dxa"/>
          </w:tcPr>
          <w:p w14:paraId="799D61DA" w14:textId="31314029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5BFED0C" w14:textId="77777777" w:rsidR="0045494C" w:rsidRDefault="0045494C" w:rsidP="004549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2652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บริษัทหลักทรัพย์ </w:t>
            </w:r>
            <w:r w:rsidR="00142CA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เอเซีย พลัส</w:t>
            </w:r>
            <w:r w:rsidRPr="00D2652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</w:p>
          <w:p w14:paraId="4EF59AC8" w14:textId="77777777" w:rsidR="0045494C" w:rsidRPr="00D26525" w:rsidRDefault="0045494C" w:rsidP="004549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</w:t>
            </w:r>
            <w:r w:rsidR="001461C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งบการเงิน</w:t>
            </w:r>
          </w:p>
          <w:p w14:paraId="3F3FD80D" w14:textId="2DA3275D" w:rsidR="006F04B3" w:rsidRPr="0077481E" w:rsidRDefault="00B65DAF" w:rsidP="00403561">
            <w:pPr>
              <w:ind w:left="14"/>
              <w:rPr>
                <w:rFonts w:cs="Times New Roman"/>
                <w:color w:val="7F7E82"/>
                <w:sz w:val="28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48294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งวดหกเดือน</w:t>
            </w:r>
            <w:r w:rsidR="00964F1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สิ้นสุดวันที่</w:t>
            </w:r>
            <w:r w:rsidR="00964F12">
              <w:rPr>
                <w:rFonts w:ascii="Angsana New" w:hAnsi="Angsana New"/>
                <w:color w:val="7E7F82"/>
                <w:sz w:val="36"/>
                <w:szCs w:val="36"/>
              </w:rPr>
              <w:t xml:space="preserve"> 3</w:t>
            </w:r>
            <w:r w:rsidR="00482942">
              <w:rPr>
                <w:rFonts w:ascii="Angsana New" w:hAnsi="Angsana New"/>
                <w:color w:val="7E7F82"/>
                <w:sz w:val="36"/>
                <w:szCs w:val="36"/>
              </w:rPr>
              <w:t>0</w:t>
            </w:r>
            <w:r w:rsidR="0048294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มิถุนายน</w:t>
            </w:r>
            <w:r w:rsidR="006079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607952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16828D0E" w14:textId="77777777" w:rsidR="00B626F4" w:rsidRDefault="00B626F4">
      <w:pPr>
        <w:sectPr w:rsidR="00B626F4" w:rsidSect="00C422D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96A0F01" w14:textId="77777777" w:rsidR="00471203" w:rsidRPr="001D4CED" w:rsidRDefault="00471203" w:rsidP="00D333BA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D4CE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4CE66B0" w14:textId="77777777" w:rsidR="00471203" w:rsidRDefault="00471203" w:rsidP="00D333BA">
      <w:pPr>
        <w:ind w:right="-43"/>
        <w:rPr>
          <w:rFonts w:ascii="Angsana New" w:hAnsi="Angsana New"/>
          <w:sz w:val="32"/>
          <w:szCs w:val="32"/>
        </w:rPr>
      </w:pPr>
      <w:r w:rsidRPr="001D4CE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เสนอต่อผู้ถือหุ้นของบริษัทหลักทรัพย์ </w:t>
      </w:r>
      <w:r w:rsidR="00142CAA">
        <w:rPr>
          <w:rFonts w:ascii="Angsana New" w:hAnsi="Angsana New" w:hint="cs"/>
          <w:sz w:val="32"/>
          <w:szCs w:val="32"/>
          <w:cs/>
        </w:rPr>
        <w:t>เอเซีย พลัส</w:t>
      </w:r>
      <w:r w:rsidRPr="001D4CE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D465929" w14:textId="77777777" w:rsidR="00D333BA" w:rsidRDefault="00D333BA" w:rsidP="00D333B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ED750F5" w14:textId="1B9B63F7" w:rsidR="00D333BA" w:rsidRPr="00696093" w:rsidRDefault="00D333BA" w:rsidP="00D333BA">
      <w:pPr>
        <w:spacing w:before="120" w:after="120"/>
        <w:rPr>
          <w:rFonts w:ascii="Angsana New" w:hAnsi="Angsana New"/>
          <w:sz w:val="32"/>
          <w:szCs w:val="32"/>
        </w:rPr>
      </w:pPr>
      <w:r w:rsidRPr="00696093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ข้าพเจ้าได้ตรวจสอบงบการเงินของบริษัทหลักทรัพย์ เอเซีย พลัส จำกัด </w:t>
      </w:r>
      <w:r w:rsidRPr="00696093">
        <w:rPr>
          <w:rFonts w:ascii="Angsana New" w:hAnsi="Angsana New"/>
          <w:sz w:val="32"/>
          <w:szCs w:val="32"/>
        </w:rPr>
        <w:t>(</w:t>
      </w:r>
      <w:r w:rsidRPr="00696093">
        <w:rPr>
          <w:rFonts w:ascii="Angsana New" w:hAnsi="Angsana New" w:hint="cs"/>
          <w:sz w:val="32"/>
          <w:szCs w:val="32"/>
          <w:cs/>
        </w:rPr>
        <w:t xml:space="preserve">บริษัทฯ) ซึ่งประกอบด้วยงบแสดงฐานะการเงิน ณ วันที่ </w:t>
      </w:r>
      <w:r w:rsidR="00964F12">
        <w:rPr>
          <w:rFonts w:ascii="Angsana New" w:hAnsi="Angsana New"/>
          <w:spacing w:val="6"/>
          <w:sz w:val="32"/>
          <w:szCs w:val="32"/>
        </w:rPr>
        <w:t>3</w:t>
      </w:r>
      <w:r w:rsidR="00607952">
        <w:rPr>
          <w:rFonts w:ascii="Angsana New" w:hAnsi="Angsana New"/>
          <w:spacing w:val="6"/>
          <w:sz w:val="32"/>
          <w:szCs w:val="32"/>
        </w:rPr>
        <w:t>0</w:t>
      </w:r>
      <w:r w:rsidR="00607952">
        <w:rPr>
          <w:rFonts w:ascii="Angsana New" w:hAnsi="Angsana New" w:hint="cs"/>
          <w:spacing w:val="6"/>
          <w:sz w:val="32"/>
          <w:szCs w:val="32"/>
          <w:cs/>
        </w:rPr>
        <w:t xml:space="preserve"> มิถุนายน </w:t>
      </w:r>
      <w:r w:rsidR="00607952">
        <w:rPr>
          <w:rFonts w:ascii="Angsana New" w:hAnsi="Angsana New"/>
          <w:spacing w:val="6"/>
          <w:sz w:val="32"/>
          <w:szCs w:val="32"/>
        </w:rPr>
        <w:t>2566</w:t>
      </w:r>
      <w:r w:rsidRPr="00696093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งบแสดงการเปลี่ยนแปลงส่วนของเจ้าของ และ</w:t>
      </w:r>
      <w:r w:rsidR="001D2542">
        <w:rPr>
          <w:rFonts w:ascii="Angsana New" w:hAnsi="Angsana New"/>
          <w:sz w:val="32"/>
          <w:szCs w:val="32"/>
        </w:rPr>
        <w:t xml:space="preserve">       </w:t>
      </w:r>
      <w:r w:rsidRPr="00696093">
        <w:rPr>
          <w:rFonts w:ascii="Angsana New" w:hAnsi="Angsana New" w:hint="cs"/>
          <w:sz w:val="32"/>
          <w:szCs w:val="32"/>
          <w:cs/>
        </w:rPr>
        <w:t>งบกระแสเงินสดสำหรับ</w:t>
      </w:r>
      <w:r w:rsidR="00A07E1F">
        <w:rPr>
          <w:rFonts w:ascii="Angsana New" w:hAnsi="Angsana New" w:hint="cs"/>
          <w:sz w:val="32"/>
          <w:szCs w:val="32"/>
          <w:cs/>
        </w:rPr>
        <w:t>งวดหกเดือน</w:t>
      </w:r>
      <w:r w:rsidRPr="00696093">
        <w:rPr>
          <w:rFonts w:ascii="Angsana New" w:hAnsi="Angsana New" w:hint="cs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B65DAF">
        <w:rPr>
          <w:rFonts w:ascii="Angsana New" w:hAnsi="Angsana New"/>
          <w:sz w:val="32"/>
          <w:szCs w:val="32"/>
        </w:rPr>
        <w:t xml:space="preserve"> </w:t>
      </w:r>
      <w:r w:rsidRPr="00696093">
        <w:rPr>
          <w:rFonts w:ascii="Angsana New" w:hAnsi="Angsana New" w:hint="cs"/>
          <w:sz w:val="32"/>
          <w:szCs w:val="32"/>
          <w:cs/>
        </w:rPr>
        <w:t>รวมถึงหมายเหตุ</w:t>
      </w:r>
      <w:r w:rsidR="00A07E1F">
        <w:rPr>
          <w:rFonts w:ascii="Angsana New" w:hAnsi="Angsana New" w:hint="cs"/>
          <w:sz w:val="32"/>
          <w:szCs w:val="32"/>
          <w:cs/>
        </w:rPr>
        <w:t xml:space="preserve">      </w:t>
      </w:r>
      <w:r w:rsidRPr="00696093">
        <w:rPr>
          <w:rFonts w:ascii="Angsana New" w:hAnsi="Angsana New" w:hint="cs"/>
          <w:sz w:val="32"/>
          <w:szCs w:val="32"/>
          <w:cs/>
        </w:rPr>
        <w:t xml:space="preserve">สรุปนโยบายการบัญชีที่สำคัญ </w:t>
      </w:r>
    </w:p>
    <w:p w14:paraId="5549C9C1" w14:textId="7D70E1A3" w:rsidR="00D333BA" w:rsidRPr="00696093" w:rsidRDefault="00D333BA" w:rsidP="00D333BA">
      <w:pPr>
        <w:spacing w:before="120" w:after="120"/>
        <w:rPr>
          <w:rFonts w:ascii="Angsana New" w:hAnsi="Angsana New"/>
          <w:sz w:val="32"/>
          <w:szCs w:val="32"/>
        </w:rPr>
      </w:pPr>
      <w:r w:rsidRPr="00696093">
        <w:rPr>
          <w:rFonts w:ascii="Angsana New" w:hAnsi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964F12">
        <w:rPr>
          <w:rFonts w:ascii="Angsana New" w:hAnsi="Angsana New"/>
          <w:spacing w:val="6"/>
          <w:sz w:val="32"/>
          <w:szCs w:val="32"/>
        </w:rPr>
        <w:t>3</w:t>
      </w:r>
      <w:r w:rsidR="00607952">
        <w:rPr>
          <w:rFonts w:ascii="Angsana New" w:hAnsi="Angsana New"/>
          <w:spacing w:val="6"/>
          <w:sz w:val="32"/>
          <w:szCs w:val="32"/>
        </w:rPr>
        <w:t>0</w:t>
      </w:r>
      <w:r w:rsidR="00607952">
        <w:rPr>
          <w:rFonts w:ascii="Angsana New" w:hAnsi="Angsana New" w:hint="cs"/>
          <w:spacing w:val="6"/>
          <w:sz w:val="32"/>
          <w:szCs w:val="32"/>
          <w:cs/>
        </w:rPr>
        <w:t xml:space="preserve"> มิถุนายน </w:t>
      </w:r>
      <w:r w:rsidR="00607952">
        <w:rPr>
          <w:rFonts w:ascii="Angsana New" w:hAnsi="Angsana New"/>
          <w:spacing w:val="6"/>
          <w:sz w:val="32"/>
          <w:szCs w:val="32"/>
        </w:rPr>
        <w:t>2566</w:t>
      </w:r>
      <w:r w:rsidR="00403561" w:rsidRPr="00696093">
        <w:rPr>
          <w:rFonts w:ascii="Angsana New" w:hAnsi="Angsana New" w:hint="cs"/>
          <w:sz w:val="32"/>
          <w:szCs w:val="32"/>
          <w:cs/>
        </w:rPr>
        <w:t xml:space="preserve"> </w:t>
      </w:r>
      <w:r w:rsidRPr="00696093">
        <w:rPr>
          <w:rFonts w:ascii="Angsana New" w:hAnsi="Angsana New" w:hint="cs"/>
          <w:sz w:val="32"/>
          <w:szCs w:val="32"/>
          <w:cs/>
        </w:rPr>
        <w:t>ผลการดำเนินงานและกระแส</w:t>
      </w:r>
      <w:r w:rsidR="001D2542">
        <w:rPr>
          <w:rFonts w:ascii="Angsana New" w:hAnsi="Angsana New"/>
          <w:sz w:val="32"/>
          <w:szCs w:val="32"/>
        </w:rPr>
        <w:t xml:space="preserve">    </w:t>
      </w:r>
      <w:r w:rsidRPr="00696093">
        <w:rPr>
          <w:rFonts w:ascii="Angsana New" w:hAnsi="Angsana New" w:hint="cs"/>
          <w:sz w:val="32"/>
          <w:szCs w:val="32"/>
          <w:cs/>
        </w:rPr>
        <w:t>เงินสดสำหรับ</w:t>
      </w:r>
      <w:r w:rsidR="00A07E1F">
        <w:rPr>
          <w:rFonts w:ascii="Angsana New" w:hAnsi="Angsana New" w:hint="cs"/>
          <w:sz w:val="32"/>
          <w:szCs w:val="32"/>
          <w:cs/>
        </w:rPr>
        <w:t>งวดหกเดือน</w:t>
      </w:r>
      <w:r w:rsidRPr="00696093">
        <w:rPr>
          <w:rFonts w:ascii="Angsana New" w:hAnsi="Angsana New" w:hint="cs"/>
          <w:sz w:val="32"/>
          <w:szCs w:val="32"/>
          <w:cs/>
        </w:rPr>
        <w:t>สิ้นสุดวันเดียวกันของบริษัทหลักทรัพย์ เอเซีย พลัส จำกัด โดยถูกต้องตามที่ควร</w:t>
      </w:r>
      <w:r w:rsidR="00A07E1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96093">
        <w:rPr>
          <w:rFonts w:ascii="Angsana New" w:hAnsi="Angsana New" w:hint="cs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14:paraId="0ACDC99B" w14:textId="77777777" w:rsidR="00D333BA" w:rsidRDefault="00D333BA" w:rsidP="00AD1E3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FD25562" w14:textId="4B8E8B41" w:rsidR="00077D6B" w:rsidRPr="00873BF1" w:rsidRDefault="00077D6B" w:rsidP="00077D6B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077D6B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77D6B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CF0614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</w:t>
      </w:r>
      <w:r w:rsidRPr="00077D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77D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Pr="00077D6B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077D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077D6B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077D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077D6B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077D6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077D6B">
        <w:rPr>
          <w:rFonts w:ascii="Angsana New" w:eastAsiaTheme="minorHAnsi" w:hAnsi="Angsana New" w:cs="Angsana New"/>
          <w:sz w:val="32"/>
          <w:szCs w:val="32"/>
          <w:cs/>
        </w:rPr>
        <w:t>ที่กำหนด</w:t>
      </w:r>
      <w:r w:rsidR="00997C4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077D6B">
        <w:rPr>
          <w:rFonts w:ascii="Angsana New" w:eastAsiaTheme="minorHAnsi" w:hAnsi="Angsana New" w:cs="Angsana New"/>
          <w:sz w:val="32"/>
          <w:szCs w:val="32"/>
          <w:cs/>
        </w:rPr>
        <w:t>โดยสภาวิชาชีพบัญชี</w:t>
      </w:r>
      <w:r w:rsidRPr="00077D6B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077D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997C4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</w:t>
      </w:r>
      <w:r w:rsidRPr="00077D6B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077D6B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077D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9B58C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077D6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9B58C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077D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077D6B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997C4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</w:t>
      </w:r>
      <w:r w:rsidRPr="00077D6B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077D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57986C" w14:textId="671A94F2" w:rsidR="00D333BA" w:rsidRDefault="00D333BA" w:rsidP="00D333B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696093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</w:t>
      </w:r>
      <w:r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5358AD93" w14:textId="77777777" w:rsidR="00D333BA" w:rsidRDefault="00D333BA" w:rsidP="000032D9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96093">
        <w:rPr>
          <w:rFonts w:ascii="Angsana New" w:eastAsiaTheme="minorHAnsi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696093">
        <w:rPr>
          <w:rFonts w:ascii="Angsana New" w:eastAsiaTheme="minorHAnsi" w:hAnsi="Angsana New" w:cs="Angsana New" w:hint="cs"/>
          <w:sz w:val="32"/>
          <w:szCs w:val="32"/>
          <w:cs/>
        </w:rPr>
        <w:t>มาตรฐานการรายงานทางการเงิน</w:t>
      </w:r>
      <w:r w:rsidRPr="00696093">
        <w:rPr>
          <w:rFonts w:ascii="Angsana New" w:eastAsiaTheme="minorHAnsi" w:hAnsi="Angsana New" w:cs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696093">
        <w:rPr>
          <w:rFonts w:ascii="Angsana New" w:eastAsiaTheme="minorHAnsi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78CAF6C" w14:textId="77777777" w:rsidR="002F7672" w:rsidRDefault="002F7672" w:rsidP="00D333B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  <w:sectPr w:rsidR="002F7672" w:rsidSect="001522EA">
          <w:footerReference w:type="first" r:id="rId16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2820974C" w14:textId="7D1A5DC8" w:rsidR="00D333BA" w:rsidRPr="00696093" w:rsidRDefault="000032D9" w:rsidP="00D333B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 w:hint="cs"/>
          <w:sz w:val="32"/>
          <w:szCs w:val="32"/>
          <w:cs/>
        </w:rPr>
        <w:lastRenderedPageBreak/>
        <w:t>ใ</w:t>
      </w:r>
      <w:r w:rsidR="00D333BA" w:rsidRPr="00696093">
        <w:rPr>
          <w:rFonts w:ascii="Angsana New" w:eastAsiaTheme="minorHAnsi" w:hAnsi="Angsana New" w:cs="Angsana New"/>
          <w:sz w:val="32"/>
          <w:szCs w:val="32"/>
          <w:cs/>
        </w:rPr>
        <w:t>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05590532" w14:textId="2D818361" w:rsidR="00D333BA" w:rsidRPr="00696093" w:rsidRDefault="00D333BA" w:rsidP="00D333B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96093">
        <w:rPr>
          <w:rFonts w:ascii="Angsana New" w:eastAsiaTheme="minorHAnsi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B33BC3">
        <w:rPr>
          <w:rFonts w:ascii="Angsana New" w:eastAsiaTheme="minorHAnsi" w:hAnsi="Angsana New" w:cs="Angsana New" w:hint="cs"/>
          <w:sz w:val="32"/>
          <w:szCs w:val="32"/>
          <w:cs/>
        </w:rPr>
        <w:t>กำกับ</w:t>
      </w:r>
      <w:r w:rsidRPr="00696093">
        <w:rPr>
          <w:rFonts w:ascii="Angsana New" w:eastAsiaTheme="minorHAnsi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432906B0" w14:textId="77777777" w:rsidR="00D333BA" w:rsidRDefault="00D333BA" w:rsidP="00D333B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7F25845" w14:textId="77777777" w:rsidR="00D333BA" w:rsidRPr="00696093" w:rsidRDefault="00D333BA" w:rsidP="00D333B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96093">
        <w:rPr>
          <w:rFonts w:ascii="Angsana New" w:eastAsiaTheme="minorHAnsi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B65DA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696093">
        <w:rPr>
          <w:rFonts w:ascii="Angsana New" w:eastAsiaTheme="minorHAnsi" w:hAnsi="Angsana New" w:cs="Angsana New"/>
          <w:sz w:val="32"/>
          <w:szCs w:val="32"/>
          <w:cs/>
        </w:rPr>
        <w:t>คือ</w:t>
      </w:r>
      <w:r w:rsidR="00B65DA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696093">
        <w:rPr>
          <w:rFonts w:ascii="Angsana New" w:eastAsiaTheme="minorHAnsi" w:hAnsi="Angsana New" w:cs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73109BC" w14:textId="5CCAAF63" w:rsidR="00D333BA" w:rsidRPr="00696093" w:rsidRDefault="00D333BA" w:rsidP="00D333B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96093">
        <w:rPr>
          <w:rFonts w:ascii="Angsana New" w:eastAsiaTheme="minorHAnsi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D2542">
        <w:rPr>
          <w:rFonts w:ascii="Angsana New" w:eastAsiaTheme="minorHAnsi" w:hAnsi="Angsana New" w:cs="Angsana New"/>
          <w:sz w:val="32"/>
          <w:szCs w:val="32"/>
        </w:rPr>
        <w:t xml:space="preserve">         </w:t>
      </w:r>
      <w:r w:rsidRPr="00696093">
        <w:rPr>
          <w:rFonts w:ascii="Angsana New" w:eastAsiaTheme="minorHAnsi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F4F53C1" w14:textId="46639276" w:rsidR="00D333BA" w:rsidRDefault="00D333BA" w:rsidP="00D333B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DA37AE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D2542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D2542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14CE083" w14:textId="77777777" w:rsidR="00D333BA" w:rsidRDefault="00D333BA" w:rsidP="00D333B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1D2542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1D2542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ความมีประสิทธิผลของการควบคุมภายในของบริษัทฯ</w:t>
      </w:r>
    </w:p>
    <w:p w14:paraId="5D4DF3C7" w14:textId="77777777" w:rsidR="00D333BA" w:rsidRDefault="00D333BA" w:rsidP="00D333B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D2542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28E129B" w14:textId="77777777" w:rsidR="00D333BA" w:rsidRDefault="00D333BA" w:rsidP="00D333B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6F6C7AB4" w14:textId="77777777" w:rsidR="00D333BA" w:rsidRDefault="00D333BA" w:rsidP="00D333B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FAC46A6" w14:textId="22C68544" w:rsidR="00FD1A08" w:rsidRPr="00765DAD" w:rsidRDefault="00FD1A08" w:rsidP="00FD1A08">
      <w:pPr>
        <w:spacing w:before="120" w:after="120" w:line="420" w:lineRule="exact"/>
        <w:rPr>
          <w:rFonts w:asciiTheme="majorBidi" w:eastAsia="Calibri" w:hAnsiTheme="majorBidi" w:cstheme="majorBidi"/>
          <w:sz w:val="32"/>
          <w:szCs w:val="32"/>
        </w:rPr>
      </w:pPr>
      <w:r w:rsidRPr="00765DAD">
        <w:rPr>
          <w:rFonts w:asciiTheme="majorBidi" w:eastAsia="Calibri" w:hAnsiTheme="majorBidi" w:cstheme="majorBidi"/>
          <w:sz w:val="32"/>
          <w:szCs w:val="32"/>
          <w:cs/>
        </w:rPr>
        <w:t>ข้าพเจ้าได้สื่อสารกับผู้</w:t>
      </w:r>
      <w:r w:rsidR="000032D9">
        <w:rPr>
          <w:rFonts w:asciiTheme="majorBidi" w:eastAsia="Calibri" w:hAnsiTheme="majorBidi" w:cstheme="majorBidi" w:hint="cs"/>
          <w:sz w:val="32"/>
          <w:szCs w:val="32"/>
          <w:cs/>
        </w:rPr>
        <w:t>มีหน้าที่กำกับดูแล</w:t>
      </w:r>
      <w:r w:rsidRPr="00765DAD">
        <w:rPr>
          <w:rFonts w:asciiTheme="majorBidi" w:eastAsia="Calibri" w:hAnsiTheme="majorBidi" w:cstheme="majorBidi"/>
          <w:sz w:val="32"/>
          <w:szCs w:val="32"/>
          <w:cs/>
        </w:rPr>
        <w:t>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F1F207F" w14:textId="197F2E0D" w:rsidR="00FD1A08" w:rsidRDefault="00FD1A08" w:rsidP="00FD1A08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F166E08" w14:textId="5A88036B" w:rsidR="00D22491" w:rsidRDefault="00D22491" w:rsidP="00FD1A08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2EF809E5" w14:textId="7CA070DA" w:rsidR="00D22491" w:rsidRDefault="00D22491" w:rsidP="00FD1A08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32165328" w14:textId="1D80F808" w:rsidR="00D22491" w:rsidRDefault="00D22491" w:rsidP="00FD1A08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77B7FDDB" w14:textId="77777777" w:rsidR="00D22491" w:rsidRDefault="00D22491" w:rsidP="00FD1A08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627B3213" w14:textId="6E88F7F4" w:rsidR="00471203" w:rsidRPr="003560CB" w:rsidRDefault="001006BC" w:rsidP="00D22491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2B3CF7A4" w14:textId="2601D5E7" w:rsidR="00471203" w:rsidRPr="00642D55" w:rsidRDefault="00471203" w:rsidP="00D333BA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3560CB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642D55" w:rsidRPr="003560CB">
        <w:rPr>
          <w:rFonts w:ascii="Angsana New" w:hAnsi="Angsana New"/>
          <w:sz w:val="32"/>
          <w:szCs w:val="32"/>
        </w:rPr>
        <w:t xml:space="preserve"> </w:t>
      </w:r>
      <w:r w:rsidR="001006BC">
        <w:rPr>
          <w:rFonts w:ascii="Angsana New" w:hAnsi="Angsana New"/>
          <w:sz w:val="32"/>
          <w:szCs w:val="32"/>
        </w:rPr>
        <w:t>6014</w:t>
      </w:r>
    </w:p>
    <w:p w14:paraId="5CF52844" w14:textId="77777777" w:rsidR="00471203" w:rsidRPr="001D4CED" w:rsidRDefault="00471203" w:rsidP="00D333BA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D4CE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D033CC">
        <w:rPr>
          <w:rFonts w:ascii="Angsana New" w:hAnsi="Angsana New" w:hint="cs"/>
          <w:sz w:val="32"/>
          <w:szCs w:val="32"/>
          <w:cs/>
        </w:rPr>
        <w:t>อีวาย</w:t>
      </w:r>
      <w:r w:rsidRPr="001D4CE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4416A2CD" w14:textId="410C72EC" w:rsidR="00900CA2" w:rsidRDefault="00471203" w:rsidP="00D333BA">
      <w:pPr>
        <w:ind w:right="-43"/>
      </w:pPr>
      <w:r w:rsidRPr="001D4CED">
        <w:rPr>
          <w:rFonts w:ascii="Angsana New" w:hAnsi="Angsana New"/>
          <w:sz w:val="32"/>
          <w:szCs w:val="32"/>
          <w:cs/>
        </w:rPr>
        <w:t>กรุงเทพฯ</w:t>
      </w:r>
      <w:r w:rsidRPr="001D4CED">
        <w:rPr>
          <w:rFonts w:ascii="Angsana New" w:hAnsi="Angsana New"/>
          <w:sz w:val="32"/>
          <w:szCs w:val="32"/>
        </w:rPr>
        <w:t xml:space="preserve">: </w:t>
      </w:r>
      <w:r w:rsidR="00B2325C">
        <w:rPr>
          <w:rFonts w:ascii="Angsana New" w:hAnsi="Angsana New"/>
          <w:sz w:val="32"/>
          <w:szCs w:val="32"/>
        </w:rPr>
        <w:t>15</w:t>
      </w:r>
      <w:r w:rsidR="00B2325C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B2325C">
        <w:rPr>
          <w:rFonts w:ascii="Angsana New" w:hAnsi="Angsana New"/>
          <w:sz w:val="32"/>
          <w:szCs w:val="32"/>
        </w:rPr>
        <w:t>2566</w:t>
      </w:r>
    </w:p>
    <w:sectPr w:rsidR="00900CA2" w:rsidSect="002F7672">
      <w:footerReference w:type="default" r:id="rId17"/>
      <w:footerReference w:type="first" r:id="rId18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AB068" w14:textId="77777777" w:rsidR="009B2DC2" w:rsidRDefault="009B2DC2" w:rsidP="0077481E">
      <w:r>
        <w:separator/>
      </w:r>
    </w:p>
  </w:endnote>
  <w:endnote w:type="continuationSeparator" w:id="0">
    <w:p w14:paraId="37B9BD97" w14:textId="77777777" w:rsidR="009B2DC2" w:rsidRDefault="009B2DC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25D5" w14:textId="77777777" w:rsidR="001522EA" w:rsidRDefault="00152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76745" w14:textId="77777777" w:rsidR="001522EA" w:rsidRDefault="00152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F59B5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7C214D77" w14:textId="77777777" w:rsidR="006E4BDD" w:rsidRDefault="006E4B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8709" w14:textId="1E1740B7" w:rsidR="00D22491" w:rsidRPr="00D333BA" w:rsidRDefault="00D22491" w:rsidP="00D333B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22108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0530383" w14:textId="02E3FE11" w:rsidR="002F7672" w:rsidRPr="002F7672" w:rsidRDefault="002F7672" w:rsidP="002F767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F7672">
          <w:rPr>
            <w:rFonts w:ascii="Angsana New" w:hAnsi="Angsana New"/>
            <w:sz w:val="32"/>
            <w:szCs w:val="32"/>
          </w:rPr>
          <w:fldChar w:fldCharType="begin"/>
        </w:r>
        <w:r w:rsidRPr="002F767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F7672">
          <w:rPr>
            <w:rFonts w:ascii="Angsana New" w:hAnsi="Angsana New"/>
            <w:sz w:val="32"/>
            <w:szCs w:val="32"/>
          </w:rPr>
          <w:fldChar w:fldCharType="separate"/>
        </w:r>
        <w:r w:rsidRPr="002F7672">
          <w:rPr>
            <w:rFonts w:ascii="Angsana New" w:hAnsi="Angsana New"/>
            <w:noProof/>
            <w:sz w:val="32"/>
            <w:szCs w:val="32"/>
          </w:rPr>
          <w:t>2</w:t>
        </w:r>
        <w:r w:rsidRPr="002F767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706693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06155E5" w14:textId="5AAC2061" w:rsidR="002F7672" w:rsidRPr="002F7672" w:rsidRDefault="002F7672" w:rsidP="00D333B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F7672">
          <w:rPr>
            <w:rFonts w:ascii="Angsana New" w:hAnsi="Angsana New"/>
            <w:sz w:val="32"/>
            <w:szCs w:val="32"/>
          </w:rPr>
          <w:fldChar w:fldCharType="begin"/>
        </w:r>
        <w:r w:rsidRPr="002F767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F7672">
          <w:rPr>
            <w:rFonts w:ascii="Angsana New" w:hAnsi="Angsana New"/>
            <w:sz w:val="32"/>
            <w:szCs w:val="32"/>
          </w:rPr>
          <w:fldChar w:fldCharType="separate"/>
        </w:r>
        <w:r w:rsidRPr="002F7672">
          <w:rPr>
            <w:rFonts w:ascii="Angsana New" w:hAnsi="Angsana New"/>
            <w:noProof/>
            <w:sz w:val="32"/>
            <w:szCs w:val="32"/>
          </w:rPr>
          <w:t>2</w:t>
        </w:r>
        <w:r w:rsidRPr="002F767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F81CF" w14:textId="77777777" w:rsidR="009B2DC2" w:rsidRDefault="009B2DC2" w:rsidP="0077481E">
      <w:r>
        <w:separator/>
      </w:r>
    </w:p>
  </w:footnote>
  <w:footnote w:type="continuationSeparator" w:id="0">
    <w:p w14:paraId="42AAB50B" w14:textId="77777777" w:rsidR="009B2DC2" w:rsidRDefault="009B2DC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52C1" w14:textId="77777777" w:rsidR="001522EA" w:rsidRDefault="001522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30031" w14:textId="77777777" w:rsidR="001522EA" w:rsidRDefault="001522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6009E" w14:textId="77777777" w:rsidR="0077481E" w:rsidRDefault="0077481E" w:rsidP="0077481E">
    <w:pPr>
      <w:pStyle w:val="Header"/>
      <w:spacing w:before="240"/>
    </w:pPr>
  </w:p>
  <w:p w14:paraId="4C228956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415977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32D9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77D6B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6BC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2CAA"/>
    <w:rsid w:val="001445D3"/>
    <w:rsid w:val="001461C5"/>
    <w:rsid w:val="00147CD5"/>
    <w:rsid w:val="00151A24"/>
    <w:rsid w:val="001522AC"/>
    <w:rsid w:val="001522EA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C5DE5"/>
    <w:rsid w:val="001D2542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5958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E6D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751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A4D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D70DC"/>
    <w:rsid w:val="002E0C9A"/>
    <w:rsid w:val="002E16EE"/>
    <w:rsid w:val="002E2D77"/>
    <w:rsid w:val="002E2E94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672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0CB"/>
    <w:rsid w:val="003565A5"/>
    <w:rsid w:val="00357565"/>
    <w:rsid w:val="0035791C"/>
    <w:rsid w:val="003579E4"/>
    <w:rsid w:val="0036203A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2C5F"/>
    <w:rsid w:val="00403153"/>
    <w:rsid w:val="00403561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1B0D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94C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1203"/>
    <w:rsid w:val="00473B25"/>
    <w:rsid w:val="00474A5E"/>
    <w:rsid w:val="00474DFD"/>
    <w:rsid w:val="004777E6"/>
    <w:rsid w:val="00481207"/>
    <w:rsid w:val="0048224C"/>
    <w:rsid w:val="00482942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5A81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68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316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952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2D55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526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5A33"/>
    <w:rsid w:val="006B6354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1"/>
    <w:rsid w:val="006D7055"/>
    <w:rsid w:val="006D750B"/>
    <w:rsid w:val="006E0A50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6A31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0E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117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714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FCD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4E2"/>
    <w:rsid w:val="00880DB3"/>
    <w:rsid w:val="00880F49"/>
    <w:rsid w:val="00882829"/>
    <w:rsid w:val="008846E0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6B38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12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573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97C47"/>
    <w:rsid w:val="009A0465"/>
    <w:rsid w:val="009A2C21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2DC2"/>
    <w:rsid w:val="009B4384"/>
    <w:rsid w:val="009B450C"/>
    <w:rsid w:val="009B5167"/>
    <w:rsid w:val="009B58CB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963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D86"/>
    <w:rsid w:val="00A07E1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8C0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A1F"/>
    <w:rsid w:val="00AC5DC7"/>
    <w:rsid w:val="00AC68BE"/>
    <w:rsid w:val="00AD0659"/>
    <w:rsid w:val="00AD1D7C"/>
    <w:rsid w:val="00AD1E39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325C"/>
    <w:rsid w:val="00B24010"/>
    <w:rsid w:val="00B24528"/>
    <w:rsid w:val="00B251F8"/>
    <w:rsid w:val="00B268A6"/>
    <w:rsid w:val="00B270E6"/>
    <w:rsid w:val="00B279F0"/>
    <w:rsid w:val="00B310DB"/>
    <w:rsid w:val="00B32CEA"/>
    <w:rsid w:val="00B33BC3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28E2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5DAF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AB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0771A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2D8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6A79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BE3"/>
    <w:rsid w:val="00CD1E38"/>
    <w:rsid w:val="00CD21A8"/>
    <w:rsid w:val="00CD4B32"/>
    <w:rsid w:val="00CD585B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614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3CC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491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3BA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1B5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37AE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1C49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2E70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B85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39F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1A08"/>
    <w:rsid w:val="00FD25E6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19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DC0031"/>
  <w15:docId w15:val="{D29864A1-2941-432D-918B-3C7417BAF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15" ma:contentTypeDescription="สร้างเอกสารใหม่" ma:contentTypeScope="" ma:versionID="26743ad8fce9f04a6e3129ce4c0049b0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0d7776eea16a7a86c0008558859b657c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7c62ec0-8229-4f21-86f6-06b2940c6029}" ma:internalName="TaxCatchAll" ma:showField="CatchAllData" ma:web="ad8f69e9-496e-4f97-97a5-7a381208e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f69e9-496e-4f97-97a5-7a381208e21e" xsi:nil="true"/>
    <lcf76f155ced4ddcb4097134ff3c332f xmlns="a52a2fff-c856-4afe-ba02-d840f1446b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80E6A2-2E51-4F6C-A0F9-B46AB46F9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493716-7236-43E2-A632-A21018C62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F5FCC0-5EA8-445B-AB72-46CC5B088126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48388</vt:lpwstr>
  </property>
  <property fmtid="{D5CDD505-2E9C-101B-9397-08002B2CF9AE}" pid="4" name="OptimizationTime">
    <vt:lpwstr>20230815_1621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</TotalTime>
  <Pages>4</Pages>
  <Words>1073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7</cp:revision>
  <cp:lastPrinted>2023-08-03T01:07:00Z</cp:lastPrinted>
  <dcterms:created xsi:type="dcterms:W3CDTF">2023-07-30T17:14:00Z</dcterms:created>
  <dcterms:modified xsi:type="dcterms:W3CDTF">2023-08-03T01:07:00Z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  <property fmtid="{D5CDD505-2E9C-101B-9397-08002B2CF9AE}" pid="3" name="MediaServiceImageTags">
    <vt:lpwstr/>
  </property>
</Properties>
</file>