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0385AA10" w:rsidR="00804175" w:rsidRPr="00B92AB0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B92AB0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B92AB0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B92AB0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B92AB0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45C69D12" w14:textId="4BD88A88" w:rsidR="009165CD" w:rsidRPr="00B92AB0" w:rsidRDefault="009165C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48D8B5A5" w14:textId="2FAE1E21" w:rsidR="00804175" w:rsidRPr="00B92AB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B92AB0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</w:p>
    <w:p w14:paraId="0556B0FF" w14:textId="4A6CEBF5" w:rsidR="00804175" w:rsidRPr="00B92AB0" w:rsidRDefault="00804175" w:rsidP="00D36ED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5D6004" w:rsidRPr="00B92AB0">
        <w:rPr>
          <w:rFonts w:asciiTheme="majorBidi" w:hAnsiTheme="majorBidi" w:cstheme="majorBidi"/>
          <w:sz w:val="28"/>
          <w:szCs w:val="28"/>
          <w:cs/>
          <w:lang w:bidi="th-TH"/>
        </w:rPr>
        <w:t>ซื้อ</w:t>
      </w:r>
      <w:r w:rsidR="004370F4" w:rsidRPr="00B92AB0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</w:t>
      </w:r>
      <w:r w:rsidR="00375E8F" w:rsidRPr="00B92AB0">
        <w:rPr>
          <w:rFonts w:asciiTheme="majorBidi" w:hAnsiTheme="majorBidi" w:cstheme="majorBidi"/>
          <w:sz w:val="28"/>
          <w:szCs w:val="28"/>
          <w:cs/>
          <w:lang w:bidi="th-TH"/>
        </w:rPr>
        <w:t>ย</w:t>
      </w:r>
      <w:r w:rsidR="00F8503B" w:rsidRPr="00B92AB0">
        <w:rPr>
          <w:rFonts w:asciiTheme="majorBidi" w:hAnsiTheme="majorBidi" w:cstheme="majorBidi"/>
          <w:sz w:val="28"/>
          <w:szCs w:val="28"/>
          <w:cs/>
          <w:lang w:bidi="th-TH"/>
        </w:rPr>
        <w:t>และส่วนได้เสียที่ไม่มีอำนาจควบคุม</w:t>
      </w:r>
    </w:p>
    <w:p w14:paraId="03B64113" w14:textId="4D8E6D7A" w:rsidR="00804175" w:rsidRPr="00B92AB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E496665" w14:textId="77777777" w:rsidR="00804175" w:rsidRPr="00B92AB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D75CE8" w:rsidRPr="00B92AB0">
        <w:rPr>
          <w:rFonts w:asciiTheme="majorBidi" w:hAnsiTheme="majorBidi" w:cstheme="majorBidi"/>
          <w:sz w:val="28"/>
          <w:szCs w:val="28"/>
          <w:cs/>
          <w:lang w:bidi="th-TH"/>
        </w:rPr>
        <w:t>บริษัทร่วมและการร่วมค้า</w:t>
      </w:r>
    </w:p>
    <w:p w14:paraId="2D170565" w14:textId="77777777" w:rsidR="0069033F" w:rsidRPr="00B92AB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A139E13" w14:textId="07A81A69" w:rsidR="00804175" w:rsidRPr="00B92AB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14BB60B4" w14:textId="148EA248" w:rsidR="00E63169" w:rsidRPr="00B92AB0" w:rsidRDefault="00E63169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3EF45B74" w14:textId="4B7A94D2" w:rsidR="001647E3" w:rsidRPr="002A11FA" w:rsidRDefault="001647E3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2A11FA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38AC16A7" w14:textId="64E195CA" w:rsidR="00B90827" w:rsidRPr="002A11FA" w:rsidRDefault="00B9082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2A11FA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2B329EA4" w14:textId="3BEFC557" w:rsidR="00804175" w:rsidRPr="002A11FA" w:rsidRDefault="00F82A3D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2A11FA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85C2F" w:rsidRPr="002A11FA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2EA3FFF0" w14:textId="34A9396B" w:rsidR="0096673C" w:rsidRPr="002A11FA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2A11FA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F9A7A62" w14:textId="56E25264" w:rsidR="00B51A41" w:rsidRPr="002A11FA" w:rsidRDefault="00804175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2A11FA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26447A5" w14:textId="6841F6F6" w:rsidR="00375E8F" w:rsidRPr="00B92AB0" w:rsidRDefault="00375E8F" w:rsidP="00B11F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การจัดประเภทรายการใหม่</w:t>
      </w:r>
    </w:p>
    <w:p w14:paraId="6007CD67" w14:textId="77777777" w:rsidR="00804175" w:rsidRPr="00B92AB0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32"/>
          <w:szCs w:val="32"/>
          <w:rtl/>
          <w:cs/>
        </w:rPr>
      </w:pPr>
      <w:r w:rsidRPr="00B92AB0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br w:type="page"/>
      </w:r>
    </w:p>
    <w:p w14:paraId="265FCFF9" w14:textId="7158B061" w:rsidR="00804175" w:rsidRPr="00B92AB0" w:rsidRDefault="00804175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B92AB0">
        <w:rPr>
          <w:rFonts w:asciiTheme="majorBidi" w:hAnsiTheme="majorBidi" w:cstheme="majorBidi"/>
          <w:sz w:val="28"/>
          <w:szCs w:val="28"/>
          <w:cs/>
        </w:rPr>
        <w:t>งบ</w:t>
      </w:r>
      <w:r w:rsidRPr="00B92AB0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B92AB0">
        <w:rPr>
          <w:rFonts w:asciiTheme="majorBidi" w:hAnsiTheme="majorBidi" w:cstheme="majorBidi"/>
          <w:sz w:val="28"/>
          <w:szCs w:val="28"/>
          <w:cs/>
        </w:rPr>
        <w:t>งบ</w:t>
      </w:r>
      <w:r w:rsidRPr="00B92AB0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B92AB0" w:rsidRDefault="00804175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00D8D29A" w:rsidR="00804175" w:rsidRPr="00B92AB0" w:rsidRDefault="00D25073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B92AB0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B92AB0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B92AB0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</w:t>
      </w:r>
      <w:r w:rsidR="00804175" w:rsidRPr="008B1143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A321DF" w:rsidRPr="008B114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78C8" w:rsidRPr="008B1143">
        <w:rPr>
          <w:rFonts w:asciiTheme="majorBidi" w:hAnsiTheme="majorBidi" w:cstheme="majorBidi"/>
          <w:sz w:val="28"/>
          <w:szCs w:val="28"/>
        </w:rPr>
        <w:t>1</w:t>
      </w:r>
      <w:r w:rsidR="007E3604">
        <w:rPr>
          <w:rFonts w:asciiTheme="majorBidi" w:hAnsiTheme="majorBidi" w:cstheme="majorBidi"/>
          <w:sz w:val="28"/>
          <w:szCs w:val="28"/>
        </w:rPr>
        <w:t>1</w:t>
      </w:r>
      <w:r w:rsidR="004478C8" w:rsidRPr="008B1143">
        <w:rPr>
          <w:rFonts w:asciiTheme="majorBidi" w:hAnsiTheme="majorBidi" w:cstheme="majorBidi" w:hint="cs"/>
          <w:sz w:val="28"/>
          <w:szCs w:val="28"/>
          <w:cs/>
        </w:rPr>
        <w:t xml:space="preserve"> สิงหาคม </w:t>
      </w:r>
      <w:r w:rsidR="004478C8" w:rsidRPr="008B1143">
        <w:rPr>
          <w:rFonts w:asciiTheme="majorBidi" w:hAnsiTheme="majorBidi" w:cstheme="majorBidi"/>
          <w:sz w:val="28"/>
          <w:szCs w:val="28"/>
        </w:rPr>
        <w:t>2566</w:t>
      </w:r>
    </w:p>
    <w:p w14:paraId="75C2EBFE" w14:textId="77777777" w:rsidR="00804175" w:rsidRPr="00B92AB0" w:rsidRDefault="00804175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63B66C6" w14:textId="04A391A8" w:rsidR="009165CD" w:rsidRPr="00B92AB0" w:rsidRDefault="009165CD" w:rsidP="00B92A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10B11FEE" w14:textId="59E059DD" w:rsidR="009165CD" w:rsidRPr="00B92AB0" w:rsidRDefault="009165CD" w:rsidP="00B92AB0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1217821F" w14:textId="3B2789B4" w:rsidR="009165CD" w:rsidRPr="00B92AB0" w:rsidRDefault="009165CD" w:rsidP="00B92AB0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3750E5" w:rsidRPr="00B92AB0">
        <w:rPr>
          <w:rFonts w:asciiTheme="majorBidi" w:hAnsiTheme="majorBidi" w:cstheme="majorBidi"/>
          <w:sz w:val="28"/>
          <w:szCs w:val="28"/>
        </w:rPr>
        <w:t>14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3750E5" w:rsidRPr="00B92AB0">
        <w:rPr>
          <w:rFonts w:asciiTheme="majorBidi" w:hAnsiTheme="majorBidi" w:cstheme="majorBidi"/>
          <w:sz w:val="28"/>
          <w:szCs w:val="28"/>
        </w:rPr>
        <w:t>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บริษัทได้เปลี่ยนชื่อจาก “บริษัท เจดับเบิ้ลยูดี อินโฟโลจิสติกส์ จำกัด (มหาชน)” เป็น</w:t>
      </w:r>
      <w:r w:rsidR="004B10AB">
        <w:rPr>
          <w:rFonts w:asciiTheme="majorBidi" w:hAnsiTheme="majorBidi" w:cstheme="majorBidi"/>
          <w:sz w:val="28"/>
          <w:szCs w:val="28"/>
        </w:rPr>
        <w:br/>
      </w:r>
      <w:r w:rsidRPr="00B92AB0">
        <w:rPr>
          <w:rFonts w:asciiTheme="majorBidi" w:hAnsiTheme="majorBidi" w:cstheme="majorBidi"/>
          <w:sz w:val="28"/>
          <w:szCs w:val="28"/>
          <w:cs/>
        </w:rPr>
        <w:t>“บริษัท เอสซีจี เจดับเบิ้ลยูดี โลจิสติกส์ จำกัด (มหาชน)”</w:t>
      </w:r>
    </w:p>
    <w:p w14:paraId="70003481" w14:textId="52EB1972" w:rsidR="009165CD" w:rsidRPr="00B92AB0" w:rsidRDefault="009165CD" w:rsidP="00B92AB0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6CDAC5" w14:textId="4206EA83" w:rsidR="009165CD" w:rsidRPr="00B92AB0" w:rsidRDefault="009165CD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ในเดือนกุมภาพันธ์ </w:t>
      </w:r>
      <w:r w:rsidR="003750E5" w:rsidRPr="00B92AB0">
        <w:rPr>
          <w:rFonts w:asciiTheme="majorBidi" w:hAnsiTheme="majorBidi" w:cstheme="majorBidi"/>
          <w:sz w:val="28"/>
          <w:szCs w:val="28"/>
        </w:rPr>
        <w:t>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บริษัทได้เข้าทำรายการแลกหุ้นสามัญ</w:t>
      </w:r>
      <w:r w:rsidR="003750E5" w:rsidRPr="00B92AB0">
        <w:rPr>
          <w:rFonts w:asciiTheme="majorBidi" w:hAnsiTheme="majorBidi" w:cstheme="majorBidi"/>
          <w:sz w:val="28"/>
          <w:szCs w:val="28"/>
          <w:cs/>
        </w:rPr>
        <w:t>กับ</w:t>
      </w:r>
      <w:r w:rsidR="00F151DB" w:rsidRPr="00B92AB0">
        <w:rPr>
          <w:rFonts w:asciiTheme="majorBidi" w:hAnsiTheme="majorBidi" w:cstheme="majorBidi"/>
          <w:sz w:val="28"/>
          <w:szCs w:val="28"/>
          <w:cs/>
        </w:rPr>
        <w:t>ผู้ถือหุ้นของ</w:t>
      </w:r>
      <w:r w:rsidR="003750E5" w:rsidRPr="00B92AB0">
        <w:rPr>
          <w:rFonts w:asciiTheme="majorBidi" w:hAnsiTheme="majorBidi" w:cstheme="majorBidi"/>
          <w:sz w:val="28"/>
          <w:szCs w:val="28"/>
          <w:cs/>
        </w:rPr>
        <w:t>บริษัท เอสซีจี โลจิสติกส์ จำกัด มีผลให้</w:t>
      </w:r>
      <w:r w:rsidR="00434481" w:rsidRPr="00B92AB0">
        <w:rPr>
          <w:rFonts w:asciiTheme="majorBidi" w:hAnsiTheme="majorBidi" w:cstheme="majorBidi"/>
          <w:sz w:val="28"/>
          <w:szCs w:val="28"/>
          <w:cs/>
        </w:rPr>
        <w:br/>
      </w:r>
      <w:r w:rsidRPr="00B92AB0">
        <w:rPr>
          <w:rFonts w:asciiTheme="majorBidi" w:hAnsiTheme="majorBidi" w:cstheme="majorBidi"/>
          <w:sz w:val="28"/>
          <w:szCs w:val="28"/>
          <w:cs/>
        </w:rPr>
        <w:t>ผู้ถือหุ้นรายใหญ่ของกลุ่มบริษัท</w:t>
      </w:r>
      <w:r w:rsidR="00434481" w:rsidRPr="00B92AB0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เป็นบริษัท </w:t>
      </w:r>
      <w:r w:rsidR="0091722C" w:rsidRPr="00B92AB0">
        <w:rPr>
          <w:rFonts w:asciiTheme="majorBidi" w:hAnsiTheme="majorBidi" w:cstheme="majorBidi"/>
          <w:sz w:val="28"/>
          <w:szCs w:val="28"/>
          <w:cs/>
        </w:rPr>
        <w:t>เอส</w:t>
      </w:r>
      <w:r w:rsidR="003750E5" w:rsidRPr="00B92AB0">
        <w:rPr>
          <w:rFonts w:asciiTheme="majorBidi" w:hAnsiTheme="majorBidi" w:cstheme="majorBidi"/>
          <w:sz w:val="28"/>
          <w:szCs w:val="28"/>
          <w:cs/>
        </w:rPr>
        <w:t>ซี</w:t>
      </w:r>
      <w:r w:rsidR="0091722C" w:rsidRPr="00B92AB0">
        <w:rPr>
          <w:rFonts w:asciiTheme="majorBidi" w:hAnsiTheme="majorBidi" w:cstheme="majorBidi"/>
          <w:sz w:val="28"/>
          <w:szCs w:val="28"/>
          <w:cs/>
        </w:rPr>
        <w:t>จี ซีเมนต์-ผลิตภัณฑ์ก่อสร้าง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  <w:r w:rsidR="007C208B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3750E5" w:rsidRPr="00B92AB0">
        <w:rPr>
          <w:rFonts w:asciiTheme="majorBidi" w:hAnsiTheme="majorBidi" w:cstheme="majorBidi"/>
          <w:sz w:val="28"/>
          <w:szCs w:val="28"/>
          <w:cs/>
        </w:rPr>
        <w:t xml:space="preserve">และบริษัท เอสซีจี </w:t>
      </w:r>
      <w:r w:rsidR="008B1143">
        <w:rPr>
          <w:rFonts w:asciiTheme="majorBidi" w:hAnsiTheme="majorBidi" w:cstheme="majorBidi"/>
          <w:sz w:val="28"/>
          <w:szCs w:val="28"/>
          <w:cs/>
        </w:rPr>
        <w:br/>
      </w:r>
      <w:r w:rsidR="003750E5" w:rsidRPr="00B92AB0">
        <w:rPr>
          <w:rFonts w:asciiTheme="majorBidi" w:hAnsiTheme="majorBidi" w:cstheme="majorBidi"/>
          <w:sz w:val="28"/>
          <w:szCs w:val="28"/>
          <w:cs/>
        </w:rPr>
        <w:t xml:space="preserve">ดิสทริบิวชั่น จำกัด </w:t>
      </w:r>
      <w:r w:rsidR="003750E5" w:rsidRPr="00B92AB0">
        <w:rPr>
          <w:rFonts w:asciiTheme="majorBidi" w:hAnsiTheme="majorBidi" w:cstheme="majorBidi"/>
          <w:sz w:val="28"/>
          <w:szCs w:val="28"/>
        </w:rPr>
        <w:t>(</w:t>
      </w:r>
      <w:r w:rsidR="003750E5" w:rsidRPr="00B92AB0">
        <w:rPr>
          <w:rFonts w:asciiTheme="majorBidi" w:hAnsiTheme="majorBidi" w:cstheme="majorBidi"/>
          <w:sz w:val="28"/>
          <w:szCs w:val="28"/>
          <w:cs/>
        </w:rPr>
        <w:t xml:space="preserve">ถือหุ้นร้อยละ </w:t>
      </w:r>
      <w:r w:rsidR="003750E5" w:rsidRPr="00B92AB0">
        <w:rPr>
          <w:rFonts w:asciiTheme="majorBidi" w:hAnsiTheme="majorBidi" w:cstheme="majorBidi"/>
          <w:sz w:val="28"/>
          <w:szCs w:val="28"/>
        </w:rPr>
        <w:t>42.89</w:t>
      </w:r>
      <w:r w:rsidR="003750E5" w:rsidRPr="00B92AB0">
        <w:rPr>
          <w:rFonts w:asciiTheme="majorBidi" w:hAnsiTheme="majorBidi" w:cstheme="majorBidi"/>
          <w:sz w:val="28"/>
          <w:szCs w:val="28"/>
          <w:cs/>
        </w:rPr>
        <w:t>)</w:t>
      </w:r>
      <w:r w:rsidR="00F151DB" w:rsidRPr="00B92AB0">
        <w:rPr>
          <w:rFonts w:asciiTheme="majorBidi" w:hAnsiTheme="majorBidi" w:cstheme="majorBidi"/>
          <w:sz w:val="28"/>
          <w:szCs w:val="28"/>
          <w:cs/>
        </w:rPr>
        <w:t xml:space="preserve"> (ดู</w:t>
      </w:r>
      <w:r w:rsidR="00D52DE4" w:rsidRPr="00B92AB0">
        <w:rPr>
          <w:rFonts w:asciiTheme="majorBidi" w:hAnsiTheme="majorBidi" w:cstheme="majorBidi"/>
          <w:sz w:val="28"/>
          <w:szCs w:val="28"/>
          <w:cs/>
        </w:rPr>
        <w:t>ห</w:t>
      </w:r>
      <w:r w:rsidR="00F151DB" w:rsidRPr="00B92AB0">
        <w:rPr>
          <w:rFonts w:asciiTheme="majorBidi" w:hAnsiTheme="majorBidi" w:cstheme="majorBidi"/>
          <w:sz w:val="28"/>
          <w:szCs w:val="28"/>
          <w:cs/>
        </w:rPr>
        <w:t xml:space="preserve">มายเหตุข้อ </w:t>
      </w:r>
      <w:r w:rsidR="00F151DB" w:rsidRPr="00B92AB0">
        <w:rPr>
          <w:rFonts w:asciiTheme="majorBidi" w:hAnsiTheme="majorBidi" w:cstheme="majorBidi"/>
          <w:sz w:val="28"/>
          <w:szCs w:val="28"/>
        </w:rPr>
        <w:t>3</w:t>
      </w:r>
      <w:r w:rsidR="00F151DB" w:rsidRPr="00B92AB0">
        <w:rPr>
          <w:rFonts w:asciiTheme="majorBidi" w:hAnsiTheme="majorBidi" w:cstheme="majorBidi"/>
          <w:sz w:val="28"/>
          <w:szCs w:val="28"/>
          <w:cs/>
        </w:rPr>
        <w:t>)</w:t>
      </w:r>
      <w:r w:rsidR="000F2322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0F2322" w:rsidRPr="00B92AB0">
        <w:rPr>
          <w:rFonts w:asciiTheme="majorBidi" w:hAnsiTheme="majorBidi" w:cstheme="majorBidi"/>
          <w:sz w:val="28"/>
          <w:szCs w:val="28"/>
          <w:cs/>
        </w:rPr>
        <w:t xml:space="preserve">และกลุ่มครอบครัวบัณฑิตกฤษดา </w:t>
      </w:r>
      <w:r w:rsidR="000F2322" w:rsidRPr="00B92AB0">
        <w:rPr>
          <w:rFonts w:asciiTheme="majorBidi" w:hAnsiTheme="majorBidi" w:cstheme="majorBidi"/>
          <w:sz w:val="28"/>
          <w:szCs w:val="28"/>
        </w:rPr>
        <w:t>(</w:t>
      </w:r>
      <w:r w:rsidR="000F2322" w:rsidRPr="00B92AB0">
        <w:rPr>
          <w:rFonts w:asciiTheme="majorBidi" w:hAnsiTheme="majorBidi" w:cstheme="majorBidi"/>
          <w:sz w:val="28"/>
          <w:szCs w:val="28"/>
          <w:cs/>
        </w:rPr>
        <w:t>ถือหุ้นร้อยละ</w:t>
      </w:r>
      <w:r w:rsidR="008375B6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375B6" w:rsidRPr="00B92AB0">
        <w:rPr>
          <w:rFonts w:asciiTheme="majorBidi" w:hAnsiTheme="majorBidi" w:cstheme="majorBidi"/>
          <w:sz w:val="28"/>
          <w:szCs w:val="28"/>
        </w:rPr>
        <w:t>23.44</w:t>
      </w:r>
      <w:r w:rsidR="000F2322" w:rsidRPr="00B92AB0">
        <w:rPr>
          <w:rFonts w:asciiTheme="majorBidi" w:hAnsiTheme="majorBidi" w:cstheme="majorBidi"/>
          <w:sz w:val="28"/>
          <w:szCs w:val="28"/>
          <w:cs/>
        </w:rPr>
        <w:t>)</w:t>
      </w:r>
    </w:p>
    <w:p w14:paraId="11FAC291" w14:textId="77777777" w:rsidR="009165CD" w:rsidRPr="00B92AB0" w:rsidRDefault="009165CD" w:rsidP="00B92AB0">
      <w:pPr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2009F4A" w14:textId="4D476004" w:rsidR="00C11916" w:rsidRPr="00B92AB0" w:rsidRDefault="00804175" w:rsidP="00B92A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B92AB0" w:rsidRDefault="000F4CA1" w:rsidP="00B92AB0">
      <w:pPr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6C456BA" w14:textId="59C976F1" w:rsidR="000F4CA1" w:rsidRPr="00B92AB0" w:rsidRDefault="000F4CA1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F2771" w:rsidRPr="00B92AB0">
        <w:rPr>
          <w:rFonts w:asciiTheme="majorBidi" w:hAnsiTheme="majorBidi" w:cstheme="majorBidi"/>
          <w:sz w:val="28"/>
          <w:szCs w:val="28"/>
        </w:rPr>
        <w:t>34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="0000190F" w:rsidRPr="00B92AB0">
        <w:rPr>
          <w:rFonts w:asciiTheme="majorBidi" w:hAnsiTheme="majorBidi" w:cstheme="majorBidi"/>
          <w:sz w:val="28"/>
          <w:szCs w:val="28"/>
        </w:rPr>
        <w:br/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8946EB" w:rsidRPr="00B92AB0">
        <w:rPr>
          <w:rFonts w:asciiTheme="majorBidi" w:hAnsiTheme="majorBidi" w:cstheme="majorBidi"/>
          <w:sz w:val="28"/>
          <w:szCs w:val="28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0B048B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048B" w:rsidRPr="00B92AB0">
        <w:rPr>
          <w:rFonts w:asciiTheme="majorBidi" w:hAnsiTheme="majorBidi" w:cstheme="majorBidi"/>
          <w:sz w:val="28"/>
          <w:szCs w:val="28"/>
        </w:rPr>
        <w:br/>
      </w:r>
      <w:r w:rsidR="008946EB" w:rsidRPr="00B92AB0">
        <w:rPr>
          <w:rFonts w:asciiTheme="majorBidi" w:hAnsiTheme="majorBidi" w:cstheme="majorBidi"/>
          <w:sz w:val="28"/>
          <w:szCs w:val="28"/>
        </w:rPr>
        <w:t xml:space="preserve">31 </w:t>
      </w:r>
      <w:r w:rsidR="008946EB" w:rsidRPr="00B92AB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8946EB" w:rsidRPr="00B92AB0">
        <w:rPr>
          <w:rFonts w:asciiTheme="majorBidi" w:hAnsiTheme="majorBidi" w:cstheme="majorBidi"/>
          <w:sz w:val="28"/>
          <w:szCs w:val="28"/>
        </w:rPr>
        <w:t xml:space="preserve"> 256</w:t>
      </w:r>
      <w:r w:rsidR="00B90827" w:rsidRPr="00B92AB0">
        <w:rPr>
          <w:rFonts w:asciiTheme="majorBidi" w:hAnsiTheme="majorBidi" w:cstheme="majorBidi"/>
          <w:sz w:val="28"/>
          <w:szCs w:val="28"/>
        </w:rPr>
        <w:t>5</w:t>
      </w:r>
    </w:p>
    <w:p w14:paraId="74197007" w14:textId="0EEBB841" w:rsidR="000F4CA1" w:rsidRPr="00B92AB0" w:rsidRDefault="000F4CA1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CC9C4" w14:textId="393C4663" w:rsidR="007A0AF1" w:rsidRPr="00B92AB0" w:rsidRDefault="00844784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B92AB0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B92AB0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B92AB0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B92AB0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B92AB0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B92AB0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B92AB0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B92AB0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B92AB0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1F2771" w:rsidRPr="00B92AB0">
        <w:rPr>
          <w:rFonts w:asciiTheme="majorBidi" w:hAnsiTheme="majorBidi" w:cstheme="majorBidi"/>
          <w:sz w:val="28"/>
          <w:szCs w:val="28"/>
        </w:rPr>
        <w:t>31</w:t>
      </w:r>
      <w:r w:rsidR="007A0AF1" w:rsidRPr="00B92AB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F2771" w:rsidRPr="00B92AB0">
        <w:rPr>
          <w:rFonts w:asciiTheme="majorBidi" w:hAnsiTheme="majorBidi" w:cstheme="majorBidi"/>
          <w:sz w:val="28"/>
          <w:szCs w:val="28"/>
        </w:rPr>
        <w:t>256</w:t>
      </w:r>
      <w:r w:rsidR="00B90827" w:rsidRPr="00B92AB0">
        <w:rPr>
          <w:rFonts w:asciiTheme="majorBidi" w:hAnsiTheme="majorBidi" w:cstheme="majorBidi"/>
          <w:sz w:val="28"/>
          <w:szCs w:val="28"/>
        </w:rPr>
        <w:t>5</w:t>
      </w:r>
    </w:p>
    <w:p w14:paraId="54C78515" w14:textId="77777777" w:rsidR="007B1DB6" w:rsidRPr="00B92AB0" w:rsidRDefault="007B1DB6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637A88B" w14:textId="77777777" w:rsidR="009165CD" w:rsidRPr="00B92AB0" w:rsidRDefault="009165CD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C8A7FCE" w14:textId="134C6E7F" w:rsidR="006051C7" w:rsidRPr="00B92AB0" w:rsidRDefault="00B218BD" w:rsidP="00B92A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การ</w:t>
      </w:r>
      <w:r w:rsidR="004E67CC"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ซื้อบริษัทย่อย</w:t>
      </w:r>
      <w:r w:rsidR="00F8503B"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และส่วนได้เสียที่ไม่มีอำนาจควมคุม</w:t>
      </w:r>
    </w:p>
    <w:p w14:paraId="3D2F0C43" w14:textId="77777777" w:rsidR="005148FE" w:rsidRPr="00B92AB0" w:rsidRDefault="005148FE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B9CB7A2" w14:textId="7CA9AFF3" w:rsidR="00A52441" w:rsidRPr="00B92AB0" w:rsidRDefault="005148FE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bookmarkStart w:id="0" w:name="_Hlk134290922"/>
      <w:r w:rsidR="00F8503B" w:rsidRPr="00B92AB0">
        <w:rPr>
          <w:rFonts w:asciiTheme="majorBidi" w:hAnsiTheme="majorBidi" w:cstheme="majorBidi"/>
          <w:i/>
          <w:iCs/>
          <w:sz w:val="28"/>
          <w:szCs w:val="28"/>
          <w:cs/>
        </w:rPr>
        <w:t>การซื้อบริษัทย่อย “บริษัท เอสซีจี โลจิสติกส์ แมเนจเม้นท์ จำกัด” โดยการแลกหุ้น</w:t>
      </w:r>
      <w:bookmarkEnd w:id="0"/>
    </w:p>
    <w:p w14:paraId="487B99BB" w14:textId="1BDB16FA" w:rsidR="00A52441" w:rsidRPr="00B92AB0" w:rsidRDefault="00A52441" w:rsidP="00B92AB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698D356" w14:textId="46D12C53" w:rsidR="00F8503B" w:rsidRPr="00B92AB0" w:rsidRDefault="00F8503B" w:rsidP="00B92AB0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B92AB0">
        <w:rPr>
          <w:rFonts w:asciiTheme="majorBidi" w:hAnsiTheme="majorBidi" w:cstheme="majorBidi"/>
          <w:sz w:val="28"/>
          <w:szCs w:val="28"/>
        </w:rPr>
        <w:t xml:space="preserve"> 14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B92AB0">
        <w:rPr>
          <w:rFonts w:asciiTheme="majorBidi" w:hAnsiTheme="majorBidi" w:cstheme="majorBidi"/>
          <w:sz w:val="28"/>
          <w:szCs w:val="28"/>
        </w:rPr>
        <w:t>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C4C21" w:rsidRPr="00B92AB0">
        <w:rPr>
          <w:rFonts w:asciiTheme="majorBidi" w:hAnsiTheme="majorBidi" w:cstheme="majorBidi"/>
          <w:sz w:val="28"/>
          <w:szCs w:val="28"/>
          <w:cs/>
        </w:rPr>
        <w:t>บริษัทได้เข้าทำธุรกรรม</w:t>
      </w:r>
      <w:r w:rsidRPr="00B92AB0">
        <w:rPr>
          <w:rFonts w:asciiTheme="majorBidi" w:hAnsiTheme="majorBidi" w:cstheme="majorBidi"/>
          <w:sz w:val="28"/>
          <w:szCs w:val="28"/>
          <w:cs/>
        </w:rPr>
        <w:t>ตามที่ประชุม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 xml:space="preserve">วิสามัญผู้ถือหุ้นครั้งที่ </w:t>
      </w:r>
      <w:r w:rsidR="00D72260" w:rsidRPr="00B92AB0">
        <w:rPr>
          <w:rFonts w:asciiTheme="majorBidi" w:hAnsiTheme="majorBidi" w:cstheme="majorBidi"/>
          <w:sz w:val="28"/>
          <w:szCs w:val="28"/>
        </w:rPr>
        <w:t>1/2565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 xml:space="preserve"> ของ</w:t>
      </w:r>
      <w:r w:rsidRPr="00B92AB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64426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D64426" w:rsidRPr="00B92AB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D64426" w:rsidRPr="00B92AB0">
        <w:rPr>
          <w:rFonts w:asciiTheme="majorBidi" w:hAnsiTheme="majorBidi" w:cstheme="majorBidi"/>
          <w:sz w:val="28"/>
          <w:szCs w:val="28"/>
        </w:rPr>
        <w:t xml:space="preserve">           8</w:t>
      </w:r>
      <w:r w:rsidR="00D64426" w:rsidRPr="00B92AB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64426" w:rsidRPr="00B92AB0">
        <w:rPr>
          <w:rFonts w:asciiTheme="majorBidi" w:hAnsiTheme="majorBidi" w:cstheme="majorBidi"/>
          <w:sz w:val="28"/>
          <w:szCs w:val="28"/>
        </w:rPr>
        <w:t xml:space="preserve">2565 </w:t>
      </w:r>
      <w:r w:rsidRPr="00B92AB0">
        <w:rPr>
          <w:rFonts w:asciiTheme="majorBidi" w:hAnsiTheme="majorBidi" w:cstheme="majorBidi"/>
          <w:sz w:val="28"/>
          <w:szCs w:val="28"/>
          <w:cs/>
        </w:rPr>
        <w:t>ได้มีมติอนุมัติการรวมกิจการ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>กับบริษัท เอสซีจี โลจิสติกส์ แมเนจเม้นท์ จำกัด</w:t>
      </w:r>
      <w:r w:rsidRPr="00B92AB0">
        <w:rPr>
          <w:rFonts w:asciiTheme="majorBidi" w:hAnsiTheme="majorBidi" w:cstheme="majorBidi"/>
          <w:sz w:val="28"/>
          <w:szCs w:val="28"/>
          <w:cs/>
        </w:rPr>
        <w:t>โดยการแลกหุ้นสามัญเพิ่มทุน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>ใน</w:t>
      </w:r>
      <w:r w:rsidRPr="00B92AB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>กับหุ้</w:t>
      </w:r>
      <w:r w:rsidRPr="00B92AB0">
        <w:rPr>
          <w:rFonts w:asciiTheme="majorBidi" w:hAnsiTheme="majorBidi" w:cstheme="majorBidi"/>
          <w:sz w:val="28"/>
          <w:szCs w:val="28"/>
          <w:cs/>
        </w:rPr>
        <w:t>นสามัญทั้งหมด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>ใน</w:t>
      </w:r>
      <w:r w:rsidRPr="00B92AB0">
        <w:rPr>
          <w:rFonts w:asciiTheme="majorBidi" w:hAnsiTheme="majorBidi" w:cstheme="majorBidi"/>
          <w:sz w:val="28"/>
          <w:szCs w:val="28"/>
          <w:cs/>
        </w:rPr>
        <w:t>บริษัท เอสซีจี</w:t>
      </w:r>
      <w:r w:rsidR="00316FA8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โลจิสติกส์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แมเนจเม้นท์ จำกัด</w:t>
      </w:r>
      <w:r w:rsidRPr="00B92AB0">
        <w:rPr>
          <w:rFonts w:asciiTheme="majorBidi" w:hAnsiTheme="majorBidi" w:cstheme="majorBidi"/>
          <w:sz w:val="28"/>
          <w:szCs w:val="28"/>
        </w:rPr>
        <w:t> </w:t>
      </w:r>
      <w:r w:rsidRPr="00B92AB0">
        <w:rPr>
          <w:rFonts w:asciiTheme="majorBidi" w:hAnsiTheme="majorBidi" w:cstheme="majorBidi"/>
          <w:sz w:val="28"/>
          <w:szCs w:val="28"/>
          <w:cs/>
        </w:rPr>
        <w:t>(“</w:t>
      </w:r>
      <w:r w:rsidRPr="00B92AB0">
        <w:rPr>
          <w:rFonts w:asciiTheme="majorBidi" w:hAnsiTheme="majorBidi" w:cstheme="majorBidi"/>
          <w:sz w:val="28"/>
          <w:szCs w:val="28"/>
        </w:rPr>
        <w:t>SCGL</w:t>
      </w:r>
      <w:r w:rsidRPr="00B92AB0">
        <w:rPr>
          <w:rFonts w:asciiTheme="majorBidi" w:hAnsiTheme="majorBidi" w:cstheme="majorBidi"/>
          <w:sz w:val="28"/>
          <w:szCs w:val="28"/>
          <w:cs/>
        </w:rPr>
        <w:t>”) จากกลุ่มผู้ถือหุ้นเดิม โดยบริษัทได้ดำเนินการจัดสรรหุ้นสามัญเพิ่มทุนจำนวนไม่เกิน</w:t>
      </w:r>
      <w:r w:rsidRPr="00B92AB0">
        <w:rPr>
          <w:rFonts w:asciiTheme="majorBidi" w:hAnsiTheme="majorBidi" w:cstheme="majorBidi"/>
          <w:sz w:val="28"/>
          <w:szCs w:val="28"/>
        </w:rPr>
        <w:t xml:space="preserve"> 791,020,363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หุ้น 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 xml:space="preserve">มูลค่าที่ตราไว้หุ้นละ </w:t>
      </w:r>
      <w:r w:rsidR="00D72260" w:rsidRPr="00B92AB0">
        <w:rPr>
          <w:rFonts w:asciiTheme="majorBidi" w:hAnsiTheme="majorBidi" w:cstheme="majorBidi"/>
          <w:sz w:val="28"/>
          <w:szCs w:val="28"/>
        </w:rPr>
        <w:t>0.5</w:t>
      </w:r>
      <w:r w:rsidR="00B9752A" w:rsidRPr="00B92AB0">
        <w:rPr>
          <w:rFonts w:asciiTheme="majorBidi" w:hAnsiTheme="majorBidi" w:cstheme="majorBidi"/>
          <w:sz w:val="28"/>
          <w:szCs w:val="28"/>
        </w:rPr>
        <w:t>0</w:t>
      </w:r>
      <w:r w:rsidR="00D72260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>บาท ในราคาเสนอขาย</w:t>
      </w:r>
      <w:r w:rsidRPr="00B92AB0">
        <w:rPr>
          <w:rFonts w:asciiTheme="majorBidi" w:hAnsiTheme="majorBidi" w:cstheme="majorBidi"/>
          <w:sz w:val="28"/>
          <w:szCs w:val="28"/>
          <w:cs/>
        </w:rPr>
        <w:t>หุ้นละ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24</w:t>
      </w:r>
      <w:r w:rsidRPr="00B92AB0">
        <w:rPr>
          <w:rFonts w:asciiTheme="majorBidi" w:hAnsiTheme="majorBidi" w:cstheme="majorBidi"/>
          <w:sz w:val="28"/>
          <w:szCs w:val="28"/>
          <w:cs/>
        </w:rPr>
        <w:t>.</w:t>
      </w:r>
      <w:r w:rsidRPr="00B92AB0">
        <w:rPr>
          <w:rFonts w:asciiTheme="majorBidi" w:hAnsiTheme="majorBidi" w:cstheme="majorBidi"/>
          <w:sz w:val="28"/>
          <w:szCs w:val="28"/>
        </w:rPr>
        <w:t>02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บาท เพื่อเป็นค่าตอบแทนสำหรับหุ้นของ </w:t>
      </w:r>
      <w:r w:rsidRPr="00B92AB0">
        <w:rPr>
          <w:rFonts w:asciiTheme="majorBidi" w:hAnsiTheme="majorBidi" w:cstheme="majorBidi"/>
          <w:sz w:val="28"/>
          <w:szCs w:val="28"/>
        </w:rPr>
        <w:t xml:space="preserve">SCGL </w:t>
      </w:r>
      <w:r w:rsidRPr="00B92AB0">
        <w:rPr>
          <w:rFonts w:asciiTheme="majorBidi" w:hAnsiTheme="majorBidi" w:cstheme="majorBidi"/>
          <w:sz w:val="28"/>
          <w:szCs w:val="28"/>
          <w:cs/>
        </w:rPr>
        <w:t>แทนการชำระด้วยเงินสดเสร็จสิ้นแล้ว</w:t>
      </w:r>
      <w:r w:rsidR="00D833C3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D833C3" w:rsidRPr="00B92AB0">
        <w:rPr>
          <w:rFonts w:asciiTheme="majorBidi" w:hAnsiTheme="majorBidi" w:cstheme="majorBidi"/>
          <w:sz w:val="28"/>
          <w:szCs w:val="28"/>
          <w:cs/>
        </w:rPr>
        <w:t>ซึ่งภายหลังจากธุรกรรม</w:t>
      </w:r>
      <w:r w:rsidR="00694B9B" w:rsidRPr="00B92AB0">
        <w:rPr>
          <w:rFonts w:asciiTheme="majorBidi" w:hAnsiTheme="majorBidi" w:cstheme="majorBidi"/>
          <w:sz w:val="28"/>
          <w:szCs w:val="28"/>
          <w:cs/>
        </w:rPr>
        <w:t xml:space="preserve">การรวมธุรกิจดังกล่าวบริษัทจะมีอำนาจการควบคุมใน </w:t>
      </w:r>
      <w:r w:rsidR="00694B9B" w:rsidRPr="00B92AB0">
        <w:rPr>
          <w:rFonts w:asciiTheme="majorBidi" w:hAnsiTheme="majorBidi" w:cstheme="majorBidi"/>
          <w:sz w:val="28"/>
          <w:szCs w:val="28"/>
        </w:rPr>
        <w:t>SCGL</w:t>
      </w:r>
      <w:r w:rsidR="00E736B0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E736B0" w:rsidRPr="00B92AB0">
        <w:rPr>
          <w:rFonts w:asciiTheme="majorBidi" w:hAnsiTheme="majorBidi" w:cstheme="majorBidi"/>
          <w:sz w:val="28"/>
          <w:szCs w:val="28"/>
          <w:cs/>
        </w:rPr>
        <w:t>ทั้งนี้ กลุ่มบริษัทมีต้นทุนที่เกี่ยวข้องก</w:t>
      </w:r>
      <w:r w:rsidR="00270E3F" w:rsidRPr="00B92AB0">
        <w:rPr>
          <w:rFonts w:asciiTheme="majorBidi" w:hAnsiTheme="majorBidi" w:cstheme="majorBidi"/>
          <w:sz w:val="28"/>
          <w:szCs w:val="28"/>
          <w:cs/>
        </w:rPr>
        <w:t>ับ</w:t>
      </w:r>
      <w:r w:rsidR="00E736B0" w:rsidRPr="00B92AB0">
        <w:rPr>
          <w:rFonts w:asciiTheme="majorBidi" w:hAnsiTheme="majorBidi" w:cstheme="majorBidi"/>
          <w:sz w:val="28"/>
          <w:szCs w:val="28"/>
          <w:cs/>
        </w:rPr>
        <w:t>การซื้อ</w:t>
      </w:r>
      <w:r w:rsidR="00270E3F" w:rsidRPr="00B92AB0">
        <w:rPr>
          <w:rFonts w:asciiTheme="majorBidi" w:hAnsiTheme="majorBidi" w:cstheme="majorBidi"/>
          <w:sz w:val="28"/>
          <w:szCs w:val="28"/>
          <w:cs/>
        </w:rPr>
        <w:t xml:space="preserve">รวมเป็นจำนวน </w:t>
      </w:r>
      <w:r w:rsidR="00270E3F" w:rsidRPr="00B92AB0">
        <w:rPr>
          <w:rFonts w:asciiTheme="majorBidi" w:hAnsiTheme="majorBidi" w:cstheme="majorBidi"/>
          <w:sz w:val="28"/>
          <w:szCs w:val="28"/>
        </w:rPr>
        <w:t xml:space="preserve">71.70 </w:t>
      </w:r>
      <w:r w:rsidR="00270E3F" w:rsidRPr="00B92AB0">
        <w:rPr>
          <w:rFonts w:asciiTheme="majorBidi" w:hAnsiTheme="majorBidi" w:cstheme="majorBidi"/>
          <w:sz w:val="28"/>
          <w:szCs w:val="28"/>
          <w:cs/>
        </w:rPr>
        <w:t>ล้านบาท โดยรวมอยู่ในค่าใช้จ่ายในการบริหาร</w:t>
      </w:r>
      <w:r w:rsidR="002C57C5" w:rsidRPr="00B92AB0">
        <w:rPr>
          <w:rFonts w:asciiTheme="majorBidi" w:hAnsiTheme="majorBidi" w:cstheme="majorBidi"/>
          <w:sz w:val="28"/>
          <w:szCs w:val="28"/>
          <w:cs/>
        </w:rPr>
        <w:t xml:space="preserve">สำหรับปี </w:t>
      </w:r>
      <w:r w:rsidR="002C57C5" w:rsidRPr="00B92AB0">
        <w:rPr>
          <w:rFonts w:asciiTheme="majorBidi" w:hAnsiTheme="majorBidi" w:cstheme="majorBidi"/>
          <w:sz w:val="28"/>
          <w:szCs w:val="28"/>
        </w:rPr>
        <w:t xml:space="preserve">2565 </w:t>
      </w:r>
      <w:r w:rsidR="002C57C5" w:rsidRPr="00B92AB0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2C57C5" w:rsidRPr="00B92AB0">
        <w:rPr>
          <w:rFonts w:asciiTheme="majorBidi" w:hAnsiTheme="majorBidi" w:cstheme="majorBidi"/>
          <w:sz w:val="28"/>
          <w:szCs w:val="28"/>
        </w:rPr>
        <w:t xml:space="preserve">36.70 </w:t>
      </w:r>
      <w:r w:rsidR="002C57C5" w:rsidRPr="00B92AB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2C57C5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2C57C5" w:rsidRPr="00B92AB0">
        <w:rPr>
          <w:rFonts w:asciiTheme="majorBidi" w:hAnsiTheme="majorBidi" w:cstheme="majorBidi"/>
          <w:sz w:val="28"/>
          <w:szCs w:val="28"/>
          <w:cs/>
        </w:rPr>
        <w:t>และรับรู้ในไตรมา</w:t>
      </w:r>
      <w:r w:rsidR="00F80262" w:rsidRPr="00B92AB0">
        <w:rPr>
          <w:rFonts w:asciiTheme="majorBidi" w:hAnsiTheme="majorBidi" w:cstheme="majorBidi"/>
          <w:sz w:val="28"/>
          <w:szCs w:val="28"/>
          <w:cs/>
        </w:rPr>
        <w:t xml:space="preserve">สที่ </w:t>
      </w:r>
      <w:r w:rsidR="00F80262" w:rsidRPr="00B92AB0">
        <w:rPr>
          <w:rFonts w:asciiTheme="majorBidi" w:hAnsiTheme="majorBidi" w:cstheme="majorBidi"/>
          <w:sz w:val="28"/>
          <w:szCs w:val="28"/>
        </w:rPr>
        <w:t xml:space="preserve">1 </w:t>
      </w:r>
      <w:r w:rsidR="00F80262" w:rsidRPr="00B92AB0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F80262" w:rsidRPr="00B92AB0">
        <w:rPr>
          <w:rFonts w:asciiTheme="majorBidi" w:hAnsiTheme="majorBidi" w:cstheme="majorBidi"/>
          <w:sz w:val="28"/>
          <w:szCs w:val="28"/>
        </w:rPr>
        <w:t xml:space="preserve">2566 </w:t>
      </w:r>
      <w:r w:rsidR="00F80262" w:rsidRPr="00B92AB0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F80262" w:rsidRPr="00B92AB0">
        <w:rPr>
          <w:rFonts w:asciiTheme="majorBidi" w:hAnsiTheme="majorBidi" w:cstheme="majorBidi"/>
          <w:sz w:val="28"/>
          <w:szCs w:val="28"/>
        </w:rPr>
        <w:t xml:space="preserve">35 </w:t>
      </w:r>
      <w:r w:rsidR="00F80262" w:rsidRPr="00B92AB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2F203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DA98835" w14:textId="77777777" w:rsidR="00F17B0B" w:rsidRPr="00B92AB0" w:rsidRDefault="00F17B0B" w:rsidP="00B92AB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12AFEA" w14:textId="77C4C483" w:rsidR="00F17B0B" w:rsidRPr="00B92AB0" w:rsidRDefault="00F17B0B" w:rsidP="00B92AB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การมีอำนาจควบคุมใน </w:t>
      </w:r>
      <w:r w:rsidR="006816E9" w:rsidRPr="00B92AB0">
        <w:rPr>
          <w:rFonts w:asciiTheme="majorBidi" w:hAnsiTheme="majorBidi" w:cstheme="majorBidi"/>
          <w:sz w:val="28"/>
          <w:szCs w:val="28"/>
        </w:rPr>
        <w:t>SCGL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จะทำให้กลุ่มบริษัท</w:t>
      </w:r>
      <w:r w:rsidR="006816E9" w:rsidRPr="00B92AB0">
        <w:rPr>
          <w:rFonts w:asciiTheme="majorBidi" w:hAnsiTheme="majorBidi" w:cstheme="majorBidi"/>
          <w:sz w:val="28"/>
          <w:szCs w:val="28"/>
          <w:cs/>
        </w:rPr>
        <w:t>พัฒนาการให้บริการโลจิสติกส์ครบวงจร เพื่อให้</w:t>
      </w:r>
      <w:r w:rsidR="00D72260" w:rsidRPr="00B92AB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6816E9" w:rsidRPr="00B92AB0">
        <w:rPr>
          <w:rFonts w:asciiTheme="majorBidi" w:hAnsiTheme="majorBidi" w:cstheme="majorBidi"/>
          <w:sz w:val="28"/>
          <w:szCs w:val="28"/>
          <w:cs/>
        </w:rPr>
        <w:t>ก้าวเข้าสู่การเป็นผู้นำและผู้เชี่ยวชาญด้านโลจิสติกส์และซัพพลายเชนระดับอาเซียน (</w:t>
      </w:r>
      <w:r w:rsidR="006816E9" w:rsidRPr="00B92AB0">
        <w:rPr>
          <w:rFonts w:asciiTheme="majorBidi" w:hAnsiTheme="majorBidi" w:cstheme="majorBidi"/>
          <w:sz w:val="28"/>
          <w:szCs w:val="28"/>
        </w:rPr>
        <w:t>ASEAN Leading Logistics and Supply Chain Provider)</w:t>
      </w:r>
    </w:p>
    <w:p w14:paraId="1DF377B5" w14:textId="77777777" w:rsidR="00F17B0B" w:rsidRPr="00B92AB0" w:rsidRDefault="00F17B0B" w:rsidP="00B92AB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AA82A3" w14:textId="283EE1A7" w:rsidR="00605468" w:rsidRPr="00B92AB0" w:rsidRDefault="00F17B0B" w:rsidP="00B92AB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ในระหว่างงวดนับตั้งแต่วันที่ซื้อกิจการจนถึงวันที่ </w:t>
      </w:r>
      <w:r w:rsidR="008B1143">
        <w:rPr>
          <w:rFonts w:asciiTheme="majorBidi" w:hAnsiTheme="majorBidi" w:cstheme="majorBidi"/>
          <w:sz w:val="28"/>
          <w:szCs w:val="28"/>
        </w:rPr>
        <w:t>30</w:t>
      </w:r>
      <w:r w:rsidR="008B1143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</w:rPr>
        <w:t xml:space="preserve">2566 </w:t>
      </w:r>
      <w:r w:rsidR="006816E9" w:rsidRPr="00B92AB0">
        <w:rPr>
          <w:rFonts w:asciiTheme="majorBidi" w:hAnsiTheme="majorBidi" w:cstheme="majorBidi"/>
          <w:sz w:val="28"/>
          <w:szCs w:val="28"/>
        </w:rPr>
        <w:t xml:space="preserve">SCGL </w:t>
      </w:r>
      <w:r w:rsidRPr="00B92AB0">
        <w:rPr>
          <w:rFonts w:asciiTheme="majorBidi" w:hAnsiTheme="majorBidi" w:cstheme="majorBidi"/>
          <w:sz w:val="28"/>
          <w:szCs w:val="28"/>
          <w:cs/>
        </w:rPr>
        <w:t>มีรายได้</w:t>
      </w:r>
      <w:r w:rsidR="006816E9" w:rsidRPr="00B92AB0">
        <w:rPr>
          <w:rFonts w:asciiTheme="majorBidi" w:hAnsiTheme="majorBidi" w:cstheme="majorBidi"/>
          <w:sz w:val="28"/>
          <w:szCs w:val="28"/>
          <w:cs/>
        </w:rPr>
        <w:t>รวม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="008B1143">
        <w:rPr>
          <w:rFonts w:asciiTheme="majorBidi" w:hAnsiTheme="majorBidi" w:cstheme="majorBidi"/>
          <w:sz w:val="28"/>
          <w:szCs w:val="28"/>
        </w:rPr>
        <w:t xml:space="preserve">8,127.37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 และกำไร</w:t>
      </w:r>
      <w:r w:rsidR="006816E9" w:rsidRPr="00B92AB0">
        <w:rPr>
          <w:rFonts w:asciiTheme="majorBidi" w:hAnsiTheme="majorBidi" w:cstheme="majorBidi"/>
          <w:sz w:val="28"/>
          <w:szCs w:val="28"/>
          <w:cs/>
        </w:rPr>
        <w:t>ส่วนของบริษัทเป็น</w:t>
      </w:r>
      <w:r w:rsidRPr="00B92AB0">
        <w:rPr>
          <w:rFonts w:asciiTheme="majorBidi" w:hAnsiTheme="majorBidi" w:cstheme="majorBidi"/>
          <w:sz w:val="28"/>
          <w:szCs w:val="28"/>
          <w:cs/>
        </w:rPr>
        <w:t>จำนวนเงิน</w:t>
      </w:r>
      <w:r w:rsidR="008B1143">
        <w:rPr>
          <w:rFonts w:asciiTheme="majorBidi" w:hAnsiTheme="majorBidi" w:cstheme="majorBidi"/>
          <w:sz w:val="28"/>
          <w:szCs w:val="28"/>
        </w:rPr>
        <w:t xml:space="preserve"> 169.77 </w:t>
      </w:r>
      <w:r w:rsidR="003B66D7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 ซึ่งรวมเป็นส่วนหนึ่งของผลการดำเนินงานของกลุ่มบริษัท</w:t>
      </w:r>
      <w:r w:rsidR="00BC1569" w:rsidRPr="00B92AB0">
        <w:rPr>
          <w:rFonts w:asciiTheme="majorBidi" w:hAnsiTheme="majorBidi" w:cstheme="majorBidi"/>
          <w:sz w:val="28"/>
          <w:szCs w:val="28"/>
        </w:rPr>
        <w:br/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B92AB0">
        <w:rPr>
          <w:rFonts w:asciiTheme="majorBidi" w:hAnsiTheme="majorBidi" w:cstheme="majorBidi"/>
          <w:sz w:val="28"/>
          <w:szCs w:val="28"/>
        </w:rPr>
        <w:t xml:space="preserve">1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B92AB0">
        <w:rPr>
          <w:rFonts w:asciiTheme="majorBidi" w:hAnsiTheme="majorBidi" w:cstheme="majorBidi"/>
          <w:sz w:val="28"/>
          <w:szCs w:val="28"/>
        </w:rPr>
        <w:t>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จะมีรายได้รวมเพิ่มขึ้นจำนวน </w:t>
      </w:r>
      <w:r w:rsidR="00FA4C2E" w:rsidRPr="00B92AB0">
        <w:rPr>
          <w:rFonts w:asciiTheme="majorBidi" w:hAnsiTheme="majorBidi" w:cstheme="majorBidi"/>
          <w:sz w:val="28"/>
          <w:szCs w:val="28"/>
        </w:rPr>
        <w:t>1,650.</w:t>
      </w:r>
      <w:r w:rsidR="00D543B5" w:rsidRPr="00B92AB0">
        <w:rPr>
          <w:rFonts w:asciiTheme="majorBidi" w:hAnsiTheme="majorBidi" w:cstheme="majorBidi"/>
          <w:sz w:val="28"/>
          <w:szCs w:val="28"/>
        </w:rPr>
        <w:t>88</w:t>
      </w:r>
      <w:r w:rsidR="00BC1569" w:rsidRPr="00B92AB0">
        <w:rPr>
          <w:rFonts w:asciiTheme="majorBidi" w:hAnsiTheme="majorBidi" w:cstheme="majorBidi"/>
          <w:sz w:val="28"/>
          <w:szCs w:val="28"/>
        </w:rPr>
        <w:br/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 และกำไรรวมสำหรับ</w:t>
      </w:r>
      <w:r w:rsidR="00C659E1" w:rsidRPr="00B92AB0">
        <w:rPr>
          <w:rFonts w:asciiTheme="majorBidi" w:hAnsiTheme="majorBidi" w:cstheme="majorBidi"/>
          <w:sz w:val="28"/>
          <w:szCs w:val="28"/>
          <w:cs/>
        </w:rPr>
        <w:t>งวด</w:t>
      </w:r>
      <w:r w:rsidR="00B92AB0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C659E1" w:rsidRPr="00B92AB0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B92AB0">
        <w:rPr>
          <w:rFonts w:asciiTheme="majorBidi" w:hAnsiTheme="majorBidi" w:cstheme="majorBidi"/>
          <w:sz w:val="28"/>
          <w:szCs w:val="28"/>
        </w:rPr>
        <w:t xml:space="preserve">30 </w:t>
      </w:r>
      <w:r w:rsidR="00B92AB0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C659E1" w:rsidRPr="00B92AB0">
        <w:rPr>
          <w:rFonts w:asciiTheme="majorBidi" w:hAnsiTheme="majorBidi" w:cstheme="majorBidi"/>
          <w:sz w:val="28"/>
          <w:szCs w:val="28"/>
        </w:rPr>
        <w:t xml:space="preserve">2566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เพิ่มขึ้นจำนวน </w:t>
      </w:r>
      <w:r w:rsidR="00390D0F" w:rsidRPr="00B92AB0">
        <w:rPr>
          <w:rFonts w:asciiTheme="majorBidi" w:hAnsiTheme="majorBidi" w:cstheme="majorBidi"/>
          <w:sz w:val="28"/>
          <w:szCs w:val="28"/>
        </w:rPr>
        <w:t>21.8</w:t>
      </w:r>
      <w:r w:rsidR="00D72260" w:rsidRPr="00B92AB0">
        <w:rPr>
          <w:rFonts w:asciiTheme="majorBidi" w:hAnsiTheme="majorBidi" w:cstheme="majorBidi"/>
          <w:sz w:val="28"/>
          <w:szCs w:val="28"/>
        </w:rPr>
        <w:t>2</w:t>
      </w:r>
      <w:r w:rsidR="00390D0F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B92AB0">
        <w:rPr>
          <w:rFonts w:asciiTheme="majorBidi" w:hAnsiTheme="majorBidi" w:cstheme="majorBidi"/>
          <w:sz w:val="28"/>
          <w:szCs w:val="28"/>
        </w:rPr>
        <w:t xml:space="preserve">1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B92AB0">
        <w:rPr>
          <w:rFonts w:asciiTheme="majorBidi" w:hAnsiTheme="majorBidi" w:cstheme="majorBidi"/>
          <w:sz w:val="28"/>
          <w:szCs w:val="28"/>
        </w:rPr>
        <w:t>256</w:t>
      </w:r>
      <w:r w:rsidR="00CF053D" w:rsidRPr="00B92AB0">
        <w:rPr>
          <w:rFonts w:asciiTheme="majorBidi" w:hAnsiTheme="majorBidi" w:cstheme="majorBidi"/>
          <w:sz w:val="28"/>
          <w:szCs w:val="28"/>
        </w:rPr>
        <w:t>6</w:t>
      </w:r>
    </w:p>
    <w:p w14:paraId="03CFBFAE" w14:textId="77777777" w:rsidR="0000418B" w:rsidRPr="00B92AB0" w:rsidRDefault="0000418B" w:rsidP="00B92AB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1CBE84" w14:textId="315E7039" w:rsidR="004F324A" w:rsidRPr="00B92AB0" w:rsidRDefault="004F324A" w:rsidP="00F17B0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92AB0">
        <w:rPr>
          <w:rFonts w:asciiTheme="majorBidi" w:hAnsiTheme="majorBidi" w:cstheme="majorBidi"/>
          <w:sz w:val="28"/>
          <w:szCs w:val="28"/>
        </w:rPr>
        <w:t>SCGL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94FBB" w:rsidRPr="00B92AB0">
        <w:rPr>
          <w:rFonts w:asciiTheme="majorBidi" w:hAnsiTheme="majorBidi" w:cstheme="majorBidi"/>
          <w:sz w:val="28"/>
          <w:szCs w:val="28"/>
          <w:cs/>
        </w:rPr>
        <w:t>ประกอบด้วยบริษัทย่อยดังต่อไปนี้</w:t>
      </w:r>
    </w:p>
    <w:p w14:paraId="38AE66A7" w14:textId="24C5432A" w:rsidR="00794FBB" w:rsidRPr="00B92AB0" w:rsidRDefault="00E541FC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บริษัท เอสซีจี สกิลส์ ดีเวลลอปเม้นท์ จำกัด</w:t>
      </w:r>
    </w:p>
    <w:p w14:paraId="23601CE5" w14:textId="49453011" w:rsidR="00794FBB" w:rsidRPr="00B92AB0" w:rsidRDefault="00E541FC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บริษัท จัมโบ้บาจส์ แอนด์ ทักส์ จำกัด</w:t>
      </w:r>
    </w:p>
    <w:p w14:paraId="73D5F4D6" w14:textId="5526B34E" w:rsidR="00FD018A" w:rsidRPr="00B92AB0" w:rsidRDefault="00987AB0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</w:rPr>
        <w:t>SCG Logistics Management (Cambodia) Co., Ltd.</w:t>
      </w:r>
    </w:p>
    <w:p w14:paraId="637876EF" w14:textId="7C4BB940" w:rsidR="00570FAC" w:rsidRPr="00B92AB0" w:rsidRDefault="00570FAC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</w:rPr>
        <w:t>SCG-</w:t>
      </w:r>
      <w:proofErr w:type="spellStart"/>
      <w:r w:rsidRPr="00B92AB0">
        <w:rPr>
          <w:rFonts w:asciiTheme="majorBidi" w:hAnsiTheme="majorBidi" w:cstheme="majorBidi"/>
          <w:sz w:val="28"/>
          <w:szCs w:val="28"/>
        </w:rPr>
        <w:t>Shwe</w:t>
      </w:r>
      <w:proofErr w:type="spellEnd"/>
      <w:r w:rsidRPr="00B92AB0">
        <w:rPr>
          <w:rFonts w:asciiTheme="majorBidi" w:hAnsiTheme="majorBidi" w:cstheme="majorBidi"/>
          <w:sz w:val="28"/>
          <w:szCs w:val="28"/>
        </w:rPr>
        <w:t xml:space="preserve"> Me Logistics (Myanmar) Co., Ltd.</w:t>
      </w:r>
    </w:p>
    <w:p w14:paraId="2EC6B7F8" w14:textId="48C57707" w:rsidR="00B33B99" w:rsidRPr="00B92AB0" w:rsidRDefault="00B33B99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</w:rPr>
        <w:t>SCG Logistics Lao Co., Ltd.</w:t>
      </w:r>
    </w:p>
    <w:p w14:paraId="3A11A8A7" w14:textId="51BEDDFB" w:rsidR="00B33B99" w:rsidRPr="00B92AB0" w:rsidRDefault="002E6E89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</w:rPr>
        <w:t>PT SCG Barito Logistics</w:t>
      </w:r>
    </w:p>
    <w:p w14:paraId="464E59A4" w14:textId="7FD7FDAA" w:rsidR="002E6E89" w:rsidRPr="00B92AB0" w:rsidRDefault="007A6563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บริษัท เอสซีจี</w:t>
      </w:r>
      <w:r w:rsidRPr="00B92AB0">
        <w:rPr>
          <w:rFonts w:asciiTheme="majorBidi" w:hAnsiTheme="majorBidi" w:cstheme="majorBidi"/>
          <w:sz w:val="28"/>
          <w:szCs w:val="28"/>
        </w:rPr>
        <w:t>-</w:t>
      </w:r>
      <w:r w:rsidRPr="00B92AB0">
        <w:rPr>
          <w:rFonts w:asciiTheme="majorBidi" w:hAnsiTheme="majorBidi" w:cstheme="majorBidi"/>
          <w:sz w:val="28"/>
          <w:szCs w:val="28"/>
          <w:cs/>
        </w:rPr>
        <w:t>พีเอสเอ โฮลดิ้งส์ จำกัด</w:t>
      </w:r>
    </w:p>
    <w:p w14:paraId="1B00E716" w14:textId="227A7298" w:rsidR="00BC1569" w:rsidRPr="00B92AB0" w:rsidRDefault="001F7922" w:rsidP="00BC1569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</w:rPr>
        <w:t>SCG Logistics Philippines, Inc.</w:t>
      </w:r>
    </w:p>
    <w:p w14:paraId="4E8AFE05" w14:textId="77777777" w:rsidR="00BC1569" w:rsidRPr="00B92AB0" w:rsidRDefault="00B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</w:rPr>
        <w:br w:type="page"/>
      </w:r>
    </w:p>
    <w:p w14:paraId="7515CEE3" w14:textId="762B693F" w:rsidR="008C3F66" w:rsidRPr="00B92AB0" w:rsidRDefault="008C3F66" w:rsidP="008C3F6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</w:t>
      </w:r>
      <w:r w:rsidR="00F17B0B" w:rsidRPr="00B92AB0">
        <w:rPr>
          <w:rFonts w:asciiTheme="majorBidi" w:hAnsiTheme="majorBidi" w:cstheme="majorBidi"/>
          <w:sz w:val="28"/>
          <w:szCs w:val="28"/>
          <w:cs/>
        </w:rPr>
        <w:t>ง</w:t>
      </w:r>
      <w:r w:rsidRPr="00B92AB0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50101E52" w14:textId="77777777" w:rsidR="007C208B" w:rsidRPr="00B92AB0" w:rsidRDefault="007C208B" w:rsidP="008C3F6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8" w:type="dxa"/>
        <w:tblInd w:w="450" w:type="dxa"/>
        <w:tblLook w:val="01E0" w:firstRow="1" w:lastRow="1" w:firstColumn="1" w:lastColumn="1" w:noHBand="0" w:noVBand="0"/>
      </w:tblPr>
      <w:tblGrid>
        <w:gridCol w:w="6750"/>
        <w:gridCol w:w="1029"/>
        <w:gridCol w:w="1389"/>
      </w:tblGrid>
      <w:tr w:rsidR="009165CD" w:rsidRPr="00B92AB0" w14:paraId="05436CF6" w14:textId="77777777" w:rsidTr="008F4A3B">
        <w:trPr>
          <w:tblHeader/>
        </w:trPr>
        <w:tc>
          <w:tcPr>
            <w:tcW w:w="6750" w:type="dxa"/>
          </w:tcPr>
          <w:p w14:paraId="26BDBBF3" w14:textId="16A50575" w:rsidR="009165CD" w:rsidRPr="00B92AB0" w:rsidRDefault="007125E1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สิ่งตอบแทนที่โอนให้</w:t>
            </w:r>
            <w:r w:rsidR="009165CD"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29" w:type="dxa"/>
          </w:tcPr>
          <w:p w14:paraId="6828FFF0" w14:textId="77777777" w:rsidR="009165CD" w:rsidRPr="00B92AB0" w:rsidRDefault="009165CD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90F913C" w14:textId="60E26426" w:rsidR="009165CD" w:rsidRPr="00B92AB0" w:rsidRDefault="009165CD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165CD" w:rsidRPr="00B92AB0" w14:paraId="6A413B5A" w14:textId="77777777" w:rsidTr="008F4A3B">
        <w:trPr>
          <w:tblHeader/>
        </w:trPr>
        <w:tc>
          <w:tcPr>
            <w:tcW w:w="6750" w:type="dxa"/>
          </w:tcPr>
          <w:p w14:paraId="06B7DBC2" w14:textId="77777777" w:rsidR="009165CD" w:rsidRPr="00B92AB0" w:rsidRDefault="009165CD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8B03D4E" w14:textId="738A6113" w:rsidR="009165CD" w:rsidRPr="00B92AB0" w:rsidRDefault="009165CD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89" w:type="dxa"/>
          </w:tcPr>
          <w:p w14:paraId="7DD4DD78" w14:textId="07EF76E1" w:rsidR="009165CD" w:rsidRPr="00B92AB0" w:rsidRDefault="009165CD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65CD" w:rsidRPr="00B92AB0" w14:paraId="04443208" w14:textId="77777777" w:rsidTr="008F4A3B">
        <w:trPr>
          <w:trHeight w:val="80"/>
          <w:tblHeader/>
        </w:trPr>
        <w:tc>
          <w:tcPr>
            <w:tcW w:w="6750" w:type="dxa"/>
          </w:tcPr>
          <w:p w14:paraId="1A506F94" w14:textId="79D18A7B" w:rsidR="009165CD" w:rsidRPr="00B92AB0" w:rsidRDefault="009165CD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ตราสารทุนที่ออกให้ (</w:t>
            </w:r>
            <w:r w:rsidR="00FB1204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72A6E" w:rsidRPr="00B92AB0">
              <w:rPr>
                <w:rFonts w:asciiTheme="majorBidi" w:hAnsiTheme="majorBidi" w:cstheme="majorBidi"/>
                <w:sz w:val="28"/>
                <w:szCs w:val="28"/>
              </w:rPr>
              <w:t>791,020,363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หุ้น) </w:t>
            </w:r>
          </w:p>
        </w:tc>
        <w:tc>
          <w:tcPr>
            <w:tcW w:w="1029" w:type="dxa"/>
          </w:tcPr>
          <w:p w14:paraId="0398DF72" w14:textId="6E1759F0" w:rsidR="009165CD" w:rsidRPr="00B92AB0" w:rsidRDefault="009165CD" w:rsidP="0091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AD54EFE" w14:textId="450CCBDC" w:rsidR="009165CD" w:rsidRPr="00B92AB0" w:rsidRDefault="00920993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19,000,309</w:t>
            </w:r>
          </w:p>
        </w:tc>
      </w:tr>
      <w:tr w:rsidR="009165CD" w:rsidRPr="008F4A3B" w14:paraId="7EAF12C7" w14:textId="77777777" w:rsidTr="008F4A3B">
        <w:trPr>
          <w:trHeight w:val="80"/>
          <w:tblHeader/>
        </w:trPr>
        <w:tc>
          <w:tcPr>
            <w:tcW w:w="6750" w:type="dxa"/>
          </w:tcPr>
          <w:p w14:paraId="33F5F542" w14:textId="77777777" w:rsidR="009165CD" w:rsidRPr="008F4A3B" w:rsidRDefault="009165CD" w:rsidP="00124630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29" w:type="dxa"/>
          </w:tcPr>
          <w:p w14:paraId="32CF268A" w14:textId="77777777" w:rsidR="009165CD" w:rsidRPr="008F4A3B" w:rsidRDefault="009165CD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389" w:type="dxa"/>
          </w:tcPr>
          <w:p w14:paraId="7DCEB97E" w14:textId="3F5A675B" w:rsidR="009165CD" w:rsidRPr="008F4A3B" w:rsidRDefault="009165CD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20993" w:rsidRPr="00B92AB0" w14:paraId="048D7961" w14:textId="77777777" w:rsidTr="008F4A3B">
        <w:trPr>
          <w:trHeight w:val="80"/>
          <w:tblHeader/>
        </w:trPr>
        <w:tc>
          <w:tcPr>
            <w:tcW w:w="6750" w:type="dxa"/>
          </w:tcPr>
          <w:p w14:paraId="638EE826" w14:textId="77777777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1029" w:type="dxa"/>
          </w:tcPr>
          <w:p w14:paraId="1D314DBC" w14:textId="77777777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D453EF8" w14:textId="32576C43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366,294</w:t>
            </w:r>
          </w:p>
        </w:tc>
      </w:tr>
      <w:tr w:rsidR="00920993" w:rsidRPr="00B92AB0" w14:paraId="4C9B0ABA" w14:textId="77777777" w:rsidTr="008F4A3B">
        <w:trPr>
          <w:tblHeader/>
        </w:trPr>
        <w:tc>
          <w:tcPr>
            <w:tcW w:w="6750" w:type="dxa"/>
          </w:tcPr>
          <w:p w14:paraId="42763B15" w14:textId="79CB09DC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29" w:type="dxa"/>
          </w:tcPr>
          <w:p w14:paraId="5340C0D6" w14:textId="77777777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BCAF39" w14:textId="7B6EAF78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FE3D61">
              <w:rPr>
                <w:rFonts w:asciiTheme="majorBidi" w:hAnsiTheme="majorBidi" w:cstheme="majorBidi"/>
                <w:sz w:val="28"/>
                <w:szCs w:val="28"/>
              </w:rPr>
              <w:t>,344,754</w:t>
            </w:r>
          </w:p>
        </w:tc>
      </w:tr>
      <w:tr w:rsidR="00920993" w:rsidRPr="00B92AB0" w14:paraId="576F95CD" w14:textId="77777777" w:rsidTr="008F4A3B">
        <w:trPr>
          <w:tblHeader/>
        </w:trPr>
        <w:tc>
          <w:tcPr>
            <w:tcW w:w="6750" w:type="dxa"/>
          </w:tcPr>
          <w:p w14:paraId="2A5FC54A" w14:textId="1CE7B3A3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29" w:type="dxa"/>
          </w:tcPr>
          <w:p w14:paraId="37206AA5" w14:textId="77777777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1A80FB5" w14:textId="3FCC053D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D61"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920993" w:rsidRPr="00B92AB0" w14:paraId="0B8B1DCF" w14:textId="77777777" w:rsidTr="008F4A3B">
        <w:trPr>
          <w:tblHeader/>
        </w:trPr>
        <w:tc>
          <w:tcPr>
            <w:tcW w:w="6750" w:type="dxa"/>
          </w:tcPr>
          <w:p w14:paraId="50488F4A" w14:textId="35ABE9D6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29" w:type="dxa"/>
          </w:tcPr>
          <w:p w14:paraId="0AADED8B" w14:textId="77777777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D7E90F0" w14:textId="10F1C08B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10,007</w:t>
            </w:r>
          </w:p>
        </w:tc>
      </w:tr>
      <w:tr w:rsidR="00920993" w:rsidRPr="00B92AB0" w14:paraId="1670C495" w14:textId="77777777" w:rsidTr="008F4A3B">
        <w:trPr>
          <w:tblHeader/>
        </w:trPr>
        <w:tc>
          <w:tcPr>
            <w:tcW w:w="6750" w:type="dxa"/>
          </w:tcPr>
          <w:p w14:paraId="734AFC4D" w14:textId="222261D3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29" w:type="dxa"/>
          </w:tcPr>
          <w:p w14:paraId="1EBE1D5F" w14:textId="6C82A7B1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7E7981AD" w14:textId="25743DA2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79,803</w:t>
            </w:r>
          </w:p>
        </w:tc>
      </w:tr>
      <w:tr w:rsidR="00920993" w:rsidRPr="00B92AB0" w14:paraId="3EF6BCFB" w14:textId="77777777" w:rsidTr="008F4A3B">
        <w:trPr>
          <w:tblHeader/>
        </w:trPr>
        <w:tc>
          <w:tcPr>
            <w:tcW w:w="6750" w:type="dxa"/>
          </w:tcPr>
          <w:p w14:paraId="7FA9EE88" w14:textId="09F5C4C3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029" w:type="dxa"/>
          </w:tcPr>
          <w:p w14:paraId="3530DB35" w14:textId="1C12330E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2E564736" w14:textId="776D3EF9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424,601</w:t>
            </w:r>
          </w:p>
        </w:tc>
      </w:tr>
      <w:tr w:rsidR="00920993" w:rsidRPr="00B92AB0" w14:paraId="1C43B1E2" w14:textId="77777777" w:rsidTr="008F4A3B">
        <w:trPr>
          <w:tblHeader/>
        </w:trPr>
        <w:tc>
          <w:tcPr>
            <w:tcW w:w="6750" w:type="dxa"/>
          </w:tcPr>
          <w:p w14:paraId="268C9539" w14:textId="77777777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29" w:type="dxa"/>
          </w:tcPr>
          <w:p w14:paraId="3177AE23" w14:textId="71F80F2C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89" w:type="dxa"/>
          </w:tcPr>
          <w:p w14:paraId="4D6E51C4" w14:textId="3515CF78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3,159,060</w:t>
            </w:r>
          </w:p>
        </w:tc>
      </w:tr>
      <w:tr w:rsidR="00920993" w:rsidRPr="00B92AB0" w14:paraId="06D64465" w14:textId="77777777" w:rsidTr="008F4A3B">
        <w:trPr>
          <w:tblHeader/>
        </w:trPr>
        <w:tc>
          <w:tcPr>
            <w:tcW w:w="6750" w:type="dxa"/>
          </w:tcPr>
          <w:p w14:paraId="739D9603" w14:textId="6C47D937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29" w:type="dxa"/>
          </w:tcPr>
          <w:p w14:paraId="7F90E899" w14:textId="77777777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75382AFE" w14:textId="20C4EF8F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18,60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20993" w:rsidRPr="00B92AB0" w14:paraId="672917ED" w14:textId="77777777" w:rsidTr="008F4A3B">
        <w:trPr>
          <w:tblHeader/>
        </w:trPr>
        <w:tc>
          <w:tcPr>
            <w:tcW w:w="6750" w:type="dxa"/>
          </w:tcPr>
          <w:p w14:paraId="6C0BF13B" w14:textId="77777777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1029" w:type="dxa"/>
          </w:tcPr>
          <w:p w14:paraId="254DA847" w14:textId="77777777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9CA764B" w14:textId="3E2706EF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1,443,461</w:t>
            </w:r>
          </w:p>
        </w:tc>
      </w:tr>
      <w:tr w:rsidR="00920993" w:rsidRPr="00B92AB0" w14:paraId="7313DF37" w14:textId="77777777" w:rsidTr="008F4A3B">
        <w:trPr>
          <w:tblHeader/>
        </w:trPr>
        <w:tc>
          <w:tcPr>
            <w:tcW w:w="6750" w:type="dxa"/>
          </w:tcPr>
          <w:p w14:paraId="2E87C287" w14:textId="444165C1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029" w:type="dxa"/>
          </w:tcPr>
          <w:p w14:paraId="61909F52" w14:textId="77777777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EF689DE" w14:textId="7A41CB53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608,112</w:t>
            </w:r>
          </w:p>
        </w:tc>
      </w:tr>
      <w:tr w:rsidR="00920993" w:rsidRPr="00B92AB0" w14:paraId="7C8CDE2A" w14:textId="77777777" w:rsidTr="008F4A3B">
        <w:trPr>
          <w:tblHeader/>
        </w:trPr>
        <w:tc>
          <w:tcPr>
            <w:tcW w:w="6750" w:type="dxa"/>
          </w:tcPr>
          <w:p w14:paraId="5C672B74" w14:textId="77777777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029" w:type="dxa"/>
          </w:tcPr>
          <w:p w14:paraId="334B136A" w14:textId="77777777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252C643" w14:textId="49221A73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744,805</w:t>
            </w:r>
          </w:p>
        </w:tc>
      </w:tr>
      <w:tr w:rsidR="00920993" w:rsidRPr="00B92AB0" w14:paraId="1478B631" w14:textId="77777777" w:rsidTr="008F4A3B">
        <w:trPr>
          <w:tblHeader/>
        </w:trPr>
        <w:tc>
          <w:tcPr>
            <w:tcW w:w="6750" w:type="dxa"/>
          </w:tcPr>
          <w:p w14:paraId="4333EBB1" w14:textId="47D25142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29" w:type="dxa"/>
          </w:tcPr>
          <w:p w14:paraId="1762EAE8" w14:textId="77777777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5DAC306" w14:textId="3C5D8BD0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(2,146,993)</w:t>
            </w:r>
          </w:p>
        </w:tc>
      </w:tr>
      <w:tr w:rsidR="00920993" w:rsidRPr="00B92AB0" w14:paraId="5B7511A2" w14:textId="77777777" w:rsidTr="008F4A3B">
        <w:trPr>
          <w:tblHeader/>
        </w:trPr>
        <w:tc>
          <w:tcPr>
            <w:tcW w:w="6750" w:type="dxa"/>
          </w:tcPr>
          <w:p w14:paraId="57752DAD" w14:textId="779A8444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29" w:type="dxa"/>
          </w:tcPr>
          <w:p w14:paraId="456634BE" w14:textId="77777777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024745" w14:textId="6BC982D3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E3D61">
              <w:rPr>
                <w:rFonts w:asciiTheme="majorBidi" w:hAnsiTheme="majorBidi" w:cstheme="majorBidi"/>
                <w:sz w:val="28"/>
                <w:szCs w:val="28"/>
              </w:rPr>
              <w:t>566,742)</w:t>
            </w:r>
          </w:p>
        </w:tc>
      </w:tr>
      <w:tr w:rsidR="00920993" w:rsidRPr="00B92AB0" w14:paraId="1CEB6845" w14:textId="77777777" w:rsidTr="008F4A3B">
        <w:trPr>
          <w:tblHeader/>
        </w:trPr>
        <w:tc>
          <w:tcPr>
            <w:tcW w:w="6750" w:type="dxa"/>
          </w:tcPr>
          <w:p w14:paraId="75F236B0" w14:textId="77777777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029" w:type="dxa"/>
          </w:tcPr>
          <w:p w14:paraId="7FC021AE" w14:textId="77777777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EC0939A" w14:textId="2CACD7CF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Pr="00FE3D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Pr="00FE3D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20993" w:rsidRPr="00B92AB0" w14:paraId="09413E92" w14:textId="77777777" w:rsidTr="008F4A3B">
        <w:trPr>
          <w:tblHeader/>
        </w:trPr>
        <w:tc>
          <w:tcPr>
            <w:tcW w:w="6750" w:type="dxa"/>
          </w:tcPr>
          <w:p w14:paraId="0789C074" w14:textId="62AD8665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29" w:type="dxa"/>
          </w:tcPr>
          <w:p w14:paraId="4AA8CFB2" w14:textId="77777777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934CA49" w14:textId="7DDFDD1D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(272,773)</w:t>
            </w:r>
          </w:p>
        </w:tc>
      </w:tr>
      <w:tr w:rsidR="00920993" w:rsidRPr="00B92AB0" w14:paraId="1C2FF44C" w14:textId="77777777" w:rsidTr="008F4A3B">
        <w:trPr>
          <w:tblHeader/>
        </w:trPr>
        <w:tc>
          <w:tcPr>
            <w:tcW w:w="6750" w:type="dxa"/>
          </w:tcPr>
          <w:p w14:paraId="66493C96" w14:textId="77777777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29" w:type="dxa"/>
          </w:tcPr>
          <w:p w14:paraId="08CE4FAD" w14:textId="77777777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1A61993" w14:textId="1032953A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(1,443,187)</w:t>
            </w:r>
          </w:p>
        </w:tc>
      </w:tr>
      <w:tr w:rsidR="00920993" w:rsidRPr="00B92AB0" w14:paraId="1082FA44" w14:textId="77777777" w:rsidTr="008F4A3B">
        <w:trPr>
          <w:tblHeader/>
        </w:trPr>
        <w:tc>
          <w:tcPr>
            <w:tcW w:w="6750" w:type="dxa"/>
          </w:tcPr>
          <w:p w14:paraId="4D25351A" w14:textId="0734B96E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9" w:type="dxa"/>
          </w:tcPr>
          <w:p w14:paraId="2773115F" w14:textId="77777777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46E24B6" w14:textId="7F9396ED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(8,438)</w:t>
            </w:r>
          </w:p>
        </w:tc>
      </w:tr>
      <w:tr w:rsidR="004E6B95" w:rsidRPr="00B92AB0" w14:paraId="09F7FCA7" w14:textId="77777777" w:rsidTr="008F4A3B">
        <w:trPr>
          <w:tblHeader/>
        </w:trPr>
        <w:tc>
          <w:tcPr>
            <w:tcW w:w="6750" w:type="dxa"/>
          </w:tcPr>
          <w:p w14:paraId="09C256A4" w14:textId="6421C00A" w:rsidR="004E6B95" w:rsidRPr="00B92AB0" w:rsidRDefault="004E6B95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29" w:type="dxa"/>
          </w:tcPr>
          <w:p w14:paraId="7F829037" w14:textId="77777777" w:rsidR="004E6B95" w:rsidRPr="00B92AB0" w:rsidRDefault="004E6B95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EE3887D" w14:textId="5AC057F3" w:rsidR="004E6B95" w:rsidRPr="00FE3D61" w:rsidRDefault="004E6B95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(300,563)</w:t>
            </w:r>
          </w:p>
        </w:tc>
      </w:tr>
      <w:tr w:rsidR="00920993" w:rsidRPr="00B92AB0" w14:paraId="3DFB4090" w14:textId="77777777" w:rsidTr="008F4A3B">
        <w:trPr>
          <w:tblHeader/>
        </w:trPr>
        <w:tc>
          <w:tcPr>
            <w:tcW w:w="6750" w:type="dxa"/>
          </w:tcPr>
          <w:p w14:paraId="76BBBD8E" w14:textId="4B9761A2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029" w:type="dxa"/>
          </w:tcPr>
          <w:p w14:paraId="5F054AC3" w14:textId="77777777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EA012BA" w14:textId="4AFB038A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E6B95">
              <w:rPr>
                <w:rFonts w:asciiTheme="majorBidi" w:hAnsiTheme="majorBidi" w:cstheme="majorBidi"/>
                <w:sz w:val="28"/>
                <w:szCs w:val="28"/>
              </w:rPr>
              <w:t>384</w:t>
            </w:r>
            <w:r w:rsidRPr="00FE3D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20993" w:rsidRPr="00B92AB0" w14:paraId="3E2D21B9" w14:textId="77777777" w:rsidTr="008F4A3B">
        <w:trPr>
          <w:tblHeader/>
        </w:trPr>
        <w:tc>
          <w:tcPr>
            <w:tcW w:w="6750" w:type="dxa"/>
          </w:tcPr>
          <w:p w14:paraId="6AE8A9BA" w14:textId="4C55DFDA" w:rsidR="00920993" w:rsidRPr="00B92AB0" w:rsidRDefault="00920993" w:rsidP="0092099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29" w:type="dxa"/>
          </w:tcPr>
          <w:p w14:paraId="583E2B2A" w14:textId="77777777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3D487" w14:textId="3984BA95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4,455,802</w:t>
            </w:r>
          </w:p>
        </w:tc>
      </w:tr>
      <w:tr w:rsidR="00920993" w:rsidRPr="00B92AB0" w14:paraId="5FFEE28B" w14:textId="77777777" w:rsidTr="008F4A3B">
        <w:trPr>
          <w:trHeight w:val="215"/>
          <w:tblHeader/>
        </w:trPr>
        <w:tc>
          <w:tcPr>
            <w:tcW w:w="6750" w:type="dxa"/>
          </w:tcPr>
          <w:p w14:paraId="6BF89172" w14:textId="77777777" w:rsidR="00920993" w:rsidRPr="00B92AB0" w:rsidRDefault="00920993" w:rsidP="0092099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29" w:type="dxa"/>
          </w:tcPr>
          <w:p w14:paraId="0D67D55E" w14:textId="77777777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5FB5E429" w14:textId="436EAA50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20993" w:rsidRPr="00B92AB0" w14:paraId="609416B3" w14:textId="77777777" w:rsidTr="008F4A3B">
        <w:trPr>
          <w:tblHeader/>
        </w:trPr>
        <w:tc>
          <w:tcPr>
            <w:tcW w:w="6750" w:type="dxa"/>
          </w:tcPr>
          <w:p w14:paraId="41442EDB" w14:textId="62FD3868" w:rsidR="00920993" w:rsidRPr="00B92AB0" w:rsidRDefault="00920993" w:rsidP="0092099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029" w:type="dxa"/>
          </w:tcPr>
          <w:p w14:paraId="531F5C4E" w14:textId="223316F1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89" w:type="dxa"/>
            <w:tcBorders>
              <w:bottom w:val="double" w:sz="4" w:space="0" w:color="auto"/>
            </w:tcBorders>
            <w:shd w:val="clear" w:color="auto" w:fill="auto"/>
          </w:tcPr>
          <w:p w14:paraId="3FA964FD" w14:textId="0E85A2E1" w:rsidR="00920993" w:rsidRPr="00B92AB0" w:rsidRDefault="00920993" w:rsidP="0092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D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14,544,</w:t>
            </w:r>
            <w:r w:rsidRPr="00FE3D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507</w:t>
            </w:r>
          </w:p>
        </w:tc>
      </w:tr>
    </w:tbl>
    <w:p w14:paraId="1C014489" w14:textId="77777777" w:rsidR="00F17B0B" w:rsidRPr="00B92AB0" w:rsidRDefault="00F17B0B" w:rsidP="00F17B0B">
      <w:pPr>
        <w:pStyle w:val="BodyText2"/>
        <w:tabs>
          <w:tab w:val="left" w:pos="540"/>
        </w:tabs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49F73D9" w14:textId="1CF19CB7" w:rsidR="00F17B0B" w:rsidRPr="00B92AB0" w:rsidRDefault="00F17B0B" w:rsidP="00A070CE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 นับจากวันที่มีการซื้อธุรกิจ 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4CDC9832" w14:textId="033B1659" w:rsidR="00984E6A" w:rsidRDefault="00186DE9" w:rsidP="00F5288D">
      <w:pPr>
        <w:pStyle w:val="ListParagraph"/>
        <w:spacing w:line="240" w:lineRule="auto"/>
        <w:ind w:left="518"/>
        <w:jc w:val="thaiDistribute"/>
        <w:rPr>
          <w:rFonts w:asciiTheme="majorBidi" w:hAnsiTheme="majorBidi"/>
          <w:sz w:val="28"/>
          <w:szCs w:val="28"/>
        </w:rPr>
      </w:pPr>
      <w:r w:rsidRPr="00186DE9">
        <w:rPr>
          <w:rFonts w:asciiTheme="majorBidi" w:hAnsiTheme="majorBidi" w:hint="cs"/>
          <w:sz w:val="28"/>
          <w:szCs w:val="28"/>
          <w:cs/>
        </w:rPr>
        <w:lastRenderedPageBreak/>
        <w:t>ลูกหนี้การค้าประกอบด้วยมูลค่าลูกหนี้ตามสัญญาที่ครบกำหนดชำระจำนวนเงิน</w:t>
      </w:r>
      <w:r w:rsidRPr="00186DE9">
        <w:rPr>
          <w:rFonts w:asciiTheme="majorBidi" w:hAnsiTheme="majorBidi"/>
          <w:sz w:val="28"/>
          <w:szCs w:val="28"/>
          <w:cs/>
        </w:rPr>
        <w:t xml:space="preserve"> 1</w:t>
      </w:r>
      <w:r w:rsidRPr="00186DE9">
        <w:rPr>
          <w:rFonts w:asciiTheme="majorBidi" w:hAnsiTheme="majorBidi" w:cstheme="majorBidi"/>
          <w:sz w:val="28"/>
          <w:szCs w:val="28"/>
        </w:rPr>
        <w:t>,</w:t>
      </w:r>
      <w:r w:rsidRPr="00186DE9">
        <w:rPr>
          <w:rFonts w:asciiTheme="majorBidi" w:hAnsiTheme="majorBidi"/>
          <w:sz w:val="28"/>
          <w:szCs w:val="28"/>
          <w:cs/>
        </w:rPr>
        <w:t xml:space="preserve">879 </w:t>
      </w:r>
      <w:r w:rsidRPr="00186DE9">
        <w:rPr>
          <w:rFonts w:asciiTheme="majorBidi" w:hAnsiTheme="majorBidi" w:hint="cs"/>
          <w:sz w:val="28"/>
          <w:szCs w:val="28"/>
          <w:cs/>
        </w:rPr>
        <w:t>ล้านบาท</w:t>
      </w:r>
      <w:r w:rsidRPr="00186DE9">
        <w:rPr>
          <w:rFonts w:asciiTheme="majorBidi" w:hAnsiTheme="majorBidi"/>
          <w:sz w:val="28"/>
          <w:szCs w:val="28"/>
          <w:cs/>
        </w:rPr>
        <w:t xml:space="preserve"> </w:t>
      </w:r>
      <w:r w:rsidRPr="00186DE9">
        <w:rPr>
          <w:rFonts w:asciiTheme="majorBidi" w:hAnsiTheme="majorBidi" w:hint="cs"/>
          <w:sz w:val="28"/>
          <w:szCs w:val="28"/>
          <w:cs/>
        </w:rPr>
        <w:t>ซึ่งมีจำนวน</w:t>
      </w:r>
      <w:r w:rsidRPr="00186DE9">
        <w:rPr>
          <w:rFonts w:asciiTheme="majorBidi" w:hAnsiTheme="majorBidi"/>
          <w:sz w:val="28"/>
          <w:szCs w:val="28"/>
          <w:cs/>
        </w:rPr>
        <w:t xml:space="preserve"> 6.40 </w:t>
      </w:r>
      <w:r w:rsidRPr="00186DE9">
        <w:rPr>
          <w:rFonts w:asciiTheme="majorBidi" w:hAnsiTheme="majorBidi" w:hint="cs"/>
          <w:sz w:val="28"/>
          <w:szCs w:val="28"/>
          <w:cs/>
        </w:rPr>
        <w:t>ล้านบาท</w:t>
      </w:r>
      <w:r w:rsidRPr="00186DE9">
        <w:rPr>
          <w:rFonts w:asciiTheme="majorBidi" w:hAnsiTheme="majorBidi"/>
          <w:sz w:val="28"/>
          <w:szCs w:val="28"/>
          <w:cs/>
        </w:rPr>
        <w:t xml:space="preserve">  </w:t>
      </w:r>
      <w:r w:rsidRPr="00186DE9">
        <w:rPr>
          <w:rFonts w:asciiTheme="majorBidi" w:hAnsiTheme="majorBidi" w:hint="cs"/>
          <w:sz w:val="28"/>
          <w:szCs w:val="28"/>
          <w:cs/>
        </w:rPr>
        <w:t>คาดว่าจะเรียกเก็บไม่ได้</w:t>
      </w:r>
      <w:r w:rsidR="000D0180">
        <w:rPr>
          <w:rFonts w:asciiTheme="majorBidi" w:hAnsiTheme="majorBidi" w:hint="cs"/>
          <w:sz w:val="28"/>
          <w:szCs w:val="28"/>
          <w:cs/>
        </w:rPr>
        <w:t>และมีการ</w:t>
      </w:r>
      <w:r w:rsidRPr="00186DE9">
        <w:rPr>
          <w:rFonts w:asciiTheme="majorBidi" w:hAnsiTheme="majorBidi" w:hint="cs"/>
          <w:sz w:val="28"/>
          <w:szCs w:val="28"/>
          <w:cs/>
        </w:rPr>
        <w:t>ตั้งสำรอ</w:t>
      </w:r>
      <w:r w:rsidR="000D0180">
        <w:rPr>
          <w:rFonts w:asciiTheme="majorBidi" w:hAnsiTheme="majorBidi" w:hint="cs"/>
          <w:sz w:val="28"/>
          <w:szCs w:val="28"/>
          <w:cs/>
        </w:rPr>
        <w:t>งดังกล่าว</w:t>
      </w:r>
      <w:r w:rsidRPr="00186DE9">
        <w:rPr>
          <w:rFonts w:asciiTheme="majorBidi" w:hAnsiTheme="majorBidi"/>
          <w:sz w:val="28"/>
          <w:szCs w:val="28"/>
          <w:cs/>
        </w:rPr>
        <w:t xml:space="preserve"> </w:t>
      </w:r>
      <w:r w:rsidRPr="00186DE9">
        <w:rPr>
          <w:rFonts w:asciiTheme="majorBidi" w:hAnsiTheme="majorBidi" w:hint="cs"/>
          <w:sz w:val="28"/>
          <w:szCs w:val="28"/>
          <w:cs/>
        </w:rPr>
        <w:t>ณ</w:t>
      </w:r>
      <w:r w:rsidRPr="00186DE9">
        <w:rPr>
          <w:rFonts w:asciiTheme="majorBidi" w:hAnsiTheme="majorBidi"/>
          <w:sz w:val="28"/>
          <w:szCs w:val="28"/>
          <w:cs/>
        </w:rPr>
        <w:t xml:space="preserve"> </w:t>
      </w:r>
      <w:r w:rsidRPr="00186DE9">
        <w:rPr>
          <w:rFonts w:asciiTheme="majorBidi" w:hAnsiTheme="majorBidi" w:hint="cs"/>
          <w:sz w:val="28"/>
          <w:szCs w:val="28"/>
          <w:cs/>
        </w:rPr>
        <w:t>วันที่ซื้อธุรกิจ</w:t>
      </w:r>
    </w:p>
    <w:p w14:paraId="35B20AA0" w14:textId="77777777" w:rsidR="00186DE9" w:rsidRPr="00B92AB0" w:rsidRDefault="00186DE9" w:rsidP="00F5288D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A054876" w14:textId="0F8BA419" w:rsidR="00F17B0B" w:rsidRPr="00B92AB0" w:rsidRDefault="00F17B0B" w:rsidP="00F17B0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ค่าความนิยม </w:t>
      </w:r>
    </w:p>
    <w:p w14:paraId="6E8E6132" w14:textId="77777777" w:rsidR="00F17B0B" w:rsidRPr="00B92AB0" w:rsidRDefault="00F17B0B" w:rsidP="00F17B0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DA8612B" w14:textId="763E67CD" w:rsidR="00916F05" w:rsidRPr="00B92AB0" w:rsidRDefault="00F17B0B" w:rsidP="00F17B0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ค่าความนิยมส่วนใหญ่เนื่องมาจากทักษะ</w:t>
      </w:r>
      <w:r w:rsidR="00031762" w:rsidRPr="00B92AB0">
        <w:rPr>
          <w:rFonts w:asciiTheme="majorBidi" w:hAnsiTheme="majorBidi" w:cstheme="majorBidi"/>
          <w:sz w:val="28"/>
          <w:szCs w:val="28"/>
          <w:cs/>
        </w:rPr>
        <w:t xml:space="preserve">ความเชี่ยวชาญ </w:t>
      </w:r>
      <w:r w:rsidRPr="00B92AB0">
        <w:rPr>
          <w:rFonts w:asciiTheme="majorBidi" w:hAnsiTheme="majorBidi" w:cstheme="majorBidi"/>
          <w:sz w:val="28"/>
          <w:szCs w:val="28"/>
          <w:cs/>
        </w:rPr>
        <w:t>และความ</w:t>
      </w:r>
      <w:r w:rsidR="00031762" w:rsidRPr="00B92AB0">
        <w:rPr>
          <w:rFonts w:asciiTheme="majorBidi" w:hAnsiTheme="majorBidi" w:cstheme="majorBidi"/>
          <w:sz w:val="28"/>
          <w:szCs w:val="28"/>
          <w:cs/>
        </w:rPr>
        <w:t>สัมพันธ์ของลูกค้าใ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นการทำงานของ </w:t>
      </w:r>
      <w:r w:rsidR="00031762" w:rsidRPr="00B92AB0">
        <w:rPr>
          <w:rFonts w:asciiTheme="majorBidi" w:hAnsiTheme="majorBidi" w:cstheme="majorBidi"/>
          <w:sz w:val="28"/>
          <w:szCs w:val="28"/>
        </w:rPr>
        <w:t>SCGL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การร่วมมือกันซึ่งคาดว่าจะสำเร็จ จากการรวมบริษัท</w:t>
      </w:r>
      <w:r w:rsidR="00031762" w:rsidRPr="00B92AB0">
        <w:rPr>
          <w:rFonts w:asciiTheme="majorBidi" w:hAnsiTheme="majorBidi" w:cstheme="majorBidi"/>
          <w:sz w:val="28"/>
          <w:szCs w:val="28"/>
          <w:cs/>
        </w:rPr>
        <w:t xml:space="preserve">มีพัฒนาการให้บริการโลจิสติกส์ครบวงจร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ทั้งนี้ไม่มีค่าความนิยมที่คาดว่าจะนำมาหักเป็นค่าใช้จ่ายทางภาษีเงินได้ </w:t>
      </w:r>
    </w:p>
    <w:p w14:paraId="42B6E437" w14:textId="77777777" w:rsidR="00F17B0B" w:rsidRPr="00B92AB0" w:rsidRDefault="00F17B0B" w:rsidP="00F17B0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B957CDB" w14:textId="6933899C" w:rsidR="00F8503B" w:rsidRPr="00B92AB0" w:rsidRDefault="00F8503B" w:rsidP="00F85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(ข)</w:t>
      </w:r>
      <w:r w:rsidRPr="00B92AB0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การได้มาซึ่งส่วนได้เสียในบริษัทย่อยโดยอำนาจการควบคุมไม่เปลี่ยนแปลง</w:t>
      </w:r>
    </w:p>
    <w:p w14:paraId="10E3C9E8" w14:textId="77777777" w:rsidR="00F8503B" w:rsidRPr="00B92AB0" w:rsidRDefault="00F8503B" w:rsidP="00F8503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30558329" w14:textId="0AB70C2F" w:rsidR="00F8503B" w:rsidRDefault="004B6C3E" w:rsidP="004B6C3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ในระหว่างไตรมาสที่</w:t>
      </w:r>
      <w:r w:rsidRPr="00B92AB0">
        <w:rPr>
          <w:rFonts w:asciiTheme="majorBidi" w:hAnsiTheme="majorBidi" w:cstheme="majorBidi"/>
          <w:sz w:val="28"/>
          <w:szCs w:val="28"/>
        </w:rPr>
        <w:t xml:space="preserve"> 1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Pr="00B92AB0">
        <w:rPr>
          <w:rFonts w:asciiTheme="majorBidi" w:hAnsiTheme="majorBidi" w:cstheme="majorBidi"/>
          <w:sz w:val="28"/>
          <w:szCs w:val="28"/>
        </w:rPr>
        <w:t xml:space="preserve"> 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บริษัทได้ซื้อส่วนได้เสียในบริษัท เจดับเบิ้ลยูดี ทรานสปอร์ต (ประเทศไทย) จำกัด เพิ่มเติมร้อยละ </w:t>
      </w:r>
      <w:r w:rsidRPr="00B92AB0">
        <w:rPr>
          <w:rFonts w:asciiTheme="majorBidi" w:hAnsiTheme="majorBidi" w:cstheme="majorBidi"/>
          <w:sz w:val="28"/>
          <w:szCs w:val="28"/>
        </w:rPr>
        <w:t>17.18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เป็นเงินสดจำนวน</w:t>
      </w:r>
      <w:r w:rsidRPr="00B92AB0">
        <w:rPr>
          <w:rFonts w:asciiTheme="majorBidi" w:hAnsiTheme="majorBidi" w:cstheme="majorBidi"/>
          <w:sz w:val="28"/>
          <w:szCs w:val="28"/>
        </w:rPr>
        <w:t xml:space="preserve"> 425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 ทำให้สัดส่วนความเป็นเจ้าของเพิ่มขึ้นจากร้อยละ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82.82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Pr="00B92AB0">
        <w:rPr>
          <w:rFonts w:asciiTheme="majorBidi" w:hAnsiTheme="majorBidi" w:cstheme="majorBidi"/>
          <w:sz w:val="28"/>
          <w:szCs w:val="28"/>
        </w:rPr>
        <w:t xml:space="preserve">100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มูลค่าตามบัญชีของสินทรัพย์สุทธิของบริษัท เจดับเบิ้ลยูดี ทรานสปอร์ต (ประเทศไทย) จำกัด ในงบการเงินของกลุ่มบริษัท ณ วันที่ซื้อเป็นเงินจำนวน </w:t>
      </w:r>
      <w:r w:rsidRPr="00B92AB0">
        <w:rPr>
          <w:rFonts w:asciiTheme="majorBidi" w:hAnsiTheme="majorBidi" w:cstheme="majorBidi"/>
          <w:sz w:val="28"/>
          <w:szCs w:val="28"/>
        </w:rPr>
        <w:t xml:space="preserve">197.18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 กลุ่มบริษัทรับรู้ส่วนได้เสียที่ไม่มีอำนาจควบคุมลดลงเป็นจำนวน</w:t>
      </w:r>
      <w:r w:rsidRPr="00B92AB0">
        <w:rPr>
          <w:rFonts w:asciiTheme="majorBidi" w:hAnsiTheme="majorBidi" w:cstheme="majorBidi"/>
          <w:sz w:val="28"/>
          <w:szCs w:val="28"/>
        </w:rPr>
        <w:t xml:space="preserve"> 33.89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 ซึ่งเกิดจากการเปลี่ยนแปลงส่วนของเจ้าของในบริษัท เจดับเบิ้ลยูดี ทรานสปอร์ต (ประเทศไทย) จำกัด เป็นผลทำให้สัดส่วนในบริษัทย่อยทางอ้อม ได้แก่ บริษัท แปซิฟิค โลจิสติกส์ โปร จำกัด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เอ็กซ์เพรส จำกัด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B92AB0">
        <w:rPr>
          <w:rFonts w:asciiTheme="majorBidi" w:hAnsiTheme="majorBidi" w:cstheme="majorBidi"/>
          <w:sz w:val="28"/>
          <w:szCs w:val="28"/>
          <w:cs/>
        </w:rPr>
        <w:br/>
        <w:t>วีเอ็นเอส ทรานสปอร์ต จำกัด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เพิ่มขึ้นร้อยละ </w:t>
      </w:r>
      <w:r w:rsidRPr="00B92AB0">
        <w:rPr>
          <w:rFonts w:asciiTheme="majorBidi" w:hAnsiTheme="majorBidi" w:cstheme="majorBidi"/>
          <w:sz w:val="28"/>
          <w:szCs w:val="28"/>
        </w:rPr>
        <w:t>17.18</w:t>
      </w:r>
    </w:p>
    <w:p w14:paraId="329AECAF" w14:textId="77777777" w:rsidR="009F47C1" w:rsidRPr="004B10AB" w:rsidRDefault="009F47C1" w:rsidP="004B10AB">
      <w:pPr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</w:p>
    <w:p w14:paraId="19F5545E" w14:textId="4BDA79BB" w:rsidR="005E6853" w:rsidRPr="00B92AB0" w:rsidRDefault="005E6853" w:rsidP="005E685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73B25BB5" w14:textId="58DA7B21" w:rsidR="005E6853" w:rsidRPr="00B92AB0" w:rsidRDefault="005E6853" w:rsidP="005E685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062CD45" w14:textId="08E7DB39" w:rsidR="005724E4" w:rsidRPr="00B92AB0" w:rsidRDefault="009165CD" w:rsidP="005720A8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92AB0">
        <w:rPr>
          <w:rFonts w:asciiTheme="majorBidi" w:hAnsiTheme="majorBidi" w:cstheme="majorBidi"/>
          <w:b/>
          <w:sz w:val="28"/>
          <w:szCs w:val="28"/>
          <w:cs/>
        </w:rPr>
        <w:t>ค</w:t>
      </w:r>
      <w:r w:rsidR="00A8737A" w:rsidRPr="00B92AB0">
        <w:rPr>
          <w:rFonts w:asciiTheme="majorBidi" w:hAnsiTheme="majorBidi" w:cstheme="majorBidi"/>
          <w:b/>
          <w:sz w:val="28"/>
          <w:szCs w:val="28"/>
          <w:cs/>
        </w:rPr>
        <w:t>วามสัมพันธ์ที่มีกับ</w:t>
      </w:r>
      <w:r w:rsidR="009A513F" w:rsidRPr="00B92AB0">
        <w:rPr>
          <w:rFonts w:asciiTheme="majorBidi" w:hAnsiTheme="majorBidi" w:cstheme="majorBidi"/>
          <w:b/>
          <w:sz w:val="28"/>
          <w:szCs w:val="28"/>
          <w:cs/>
        </w:rPr>
        <w:t>บริษัทร่วม</w:t>
      </w:r>
      <w:r w:rsidR="008C2E94" w:rsidRPr="00B92AB0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9A513F" w:rsidRPr="00B92AB0">
        <w:rPr>
          <w:rFonts w:asciiTheme="majorBidi" w:hAnsiTheme="majorBidi" w:cstheme="majorBidi"/>
          <w:b/>
          <w:sz w:val="28"/>
          <w:szCs w:val="28"/>
          <w:cs/>
        </w:rPr>
        <w:t>การร่วมค้า</w:t>
      </w:r>
      <w:r w:rsidR="008C2E94" w:rsidRPr="00B92AB0">
        <w:rPr>
          <w:rFonts w:asciiTheme="majorBidi" w:hAnsiTheme="majorBidi" w:cstheme="majorBidi"/>
          <w:b/>
          <w:sz w:val="28"/>
          <w:szCs w:val="28"/>
          <w:cs/>
        </w:rPr>
        <w:t>และบริษัทย่อย</w:t>
      </w:r>
      <w:r w:rsidR="00A8737A" w:rsidRPr="00B92AB0">
        <w:rPr>
          <w:rFonts w:asciiTheme="majorBidi" w:hAnsiTheme="majorBidi" w:cstheme="majorBidi"/>
          <w:b/>
          <w:sz w:val="28"/>
          <w:szCs w:val="28"/>
          <w:cs/>
        </w:rPr>
        <w:t>ได้เปิดเผยในหมายเหตุข้อ</w:t>
      </w:r>
      <w:r w:rsidR="00A8737A" w:rsidRPr="00B92AB0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FB1204" w:rsidRPr="00B92AB0">
        <w:rPr>
          <w:rFonts w:asciiTheme="majorBidi" w:hAnsiTheme="majorBidi" w:cstheme="majorBidi"/>
          <w:bCs/>
          <w:sz w:val="28"/>
          <w:szCs w:val="28"/>
        </w:rPr>
        <w:t>5</w:t>
      </w:r>
      <w:r w:rsidR="00A8737A" w:rsidRPr="00B92AB0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A8737A" w:rsidRPr="00B92AB0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A8737A" w:rsidRPr="00B92AB0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FB1204" w:rsidRPr="00B92AB0">
        <w:rPr>
          <w:rFonts w:asciiTheme="majorBidi" w:hAnsiTheme="majorBidi" w:cstheme="majorBidi"/>
          <w:bCs/>
          <w:sz w:val="28"/>
          <w:szCs w:val="28"/>
        </w:rPr>
        <w:t>6</w:t>
      </w:r>
      <w:r w:rsidR="00A8737A" w:rsidRPr="00B92AB0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9537F9" w:rsidRPr="00B92AB0">
        <w:rPr>
          <w:rFonts w:asciiTheme="majorBidi" w:hAnsiTheme="majorBidi" w:cstheme="majorBidi"/>
          <w:b/>
          <w:sz w:val="28"/>
          <w:szCs w:val="28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</w:t>
      </w:r>
      <w:r w:rsidR="005720A8" w:rsidRPr="00B92AB0">
        <w:rPr>
          <w:rFonts w:asciiTheme="majorBidi" w:hAnsiTheme="majorBidi" w:cstheme="majorBidi"/>
          <w:b/>
          <w:sz w:val="28"/>
          <w:szCs w:val="28"/>
          <w:cs/>
        </w:rPr>
        <w:t>งวด</w:t>
      </w:r>
      <w:r w:rsidR="009537F9" w:rsidRPr="00B92AB0">
        <w:rPr>
          <w:rFonts w:asciiTheme="majorBidi" w:hAnsiTheme="majorBidi" w:cstheme="majorBidi"/>
          <w:b/>
          <w:sz w:val="28"/>
          <w:szCs w:val="28"/>
          <w:cs/>
        </w:rPr>
        <w:t>มีดังต่อไป</w:t>
      </w:r>
      <w:r w:rsidR="00C670F6" w:rsidRPr="00B92AB0">
        <w:rPr>
          <w:rFonts w:asciiTheme="majorBidi" w:hAnsiTheme="majorBidi" w:cstheme="majorBidi"/>
          <w:b/>
          <w:sz w:val="28"/>
          <w:szCs w:val="28"/>
          <w:cs/>
        </w:rPr>
        <w:t>นี้</w:t>
      </w:r>
    </w:p>
    <w:p w14:paraId="6DAE1792" w14:textId="77777777" w:rsidR="00A21F5D" w:rsidRPr="00B92AB0" w:rsidRDefault="00A21F5D" w:rsidP="005724E4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tbl>
      <w:tblPr>
        <w:tblW w:w="105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5346"/>
      </w:tblGrid>
      <w:tr w:rsidR="005724E4" w:rsidRPr="00B92AB0" w14:paraId="679070C7" w14:textId="77777777" w:rsidTr="004A1AB1">
        <w:trPr>
          <w:trHeight w:val="20"/>
          <w:tblHeader/>
        </w:trPr>
        <w:tc>
          <w:tcPr>
            <w:tcW w:w="4050" w:type="dxa"/>
          </w:tcPr>
          <w:p w14:paraId="7969AB40" w14:textId="77777777" w:rsidR="005724E4" w:rsidRPr="00B92AB0" w:rsidRDefault="005724E4" w:rsidP="00DC0783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170" w:type="dxa"/>
          </w:tcPr>
          <w:p w14:paraId="65DBB8A0" w14:textId="77777777" w:rsidR="005724E4" w:rsidRPr="00B92AB0" w:rsidRDefault="005724E4" w:rsidP="00DC07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5346" w:type="dxa"/>
          </w:tcPr>
          <w:p w14:paraId="3946AE10" w14:textId="77777777" w:rsidR="005724E4" w:rsidRPr="00B92AB0" w:rsidRDefault="005724E4" w:rsidP="007438F7">
            <w:pPr>
              <w:tabs>
                <w:tab w:val="clear" w:pos="227"/>
                <w:tab w:val="left" w:pos="258"/>
              </w:tabs>
              <w:spacing w:line="240" w:lineRule="auto"/>
              <w:ind w:left="252" w:right="-18" w:firstLine="4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1786C" w:rsidRPr="00B92AB0" w14:paraId="0BD0CEF3" w14:textId="77777777">
        <w:trPr>
          <w:trHeight w:val="20"/>
        </w:trPr>
        <w:tc>
          <w:tcPr>
            <w:tcW w:w="4050" w:type="dxa"/>
            <w:vAlign w:val="bottom"/>
          </w:tcPr>
          <w:p w14:paraId="07CF605C" w14:textId="74D7FD84" w:rsidR="0091786C" w:rsidRPr="00B92AB0" w:rsidRDefault="0091786C" w:rsidP="0091786C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 ซิเมนต์-ผลิตภัณฑ์ก่อสร้าง จำกัด</w:t>
            </w:r>
          </w:p>
        </w:tc>
        <w:tc>
          <w:tcPr>
            <w:tcW w:w="1170" w:type="dxa"/>
          </w:tcPr>
          <w:p w14:paraId="39B05E9F" w14:textId="1D25B32E" w:rsidR="0091786C" w:rsidRPr="00B92AB0" w:rsidRDefault="0091786C" w:rsidP="0091786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3E2AD241" w14:textId="1BD397E7" w:rsidR="0091786C" w:rsidRPr="00B92AB0" w:rsidRDefault="0091786C" w:rsidP="0091786C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เป็นผู้ถือหุ้นรายใหญ่ของบริษัท</w:t>
            </w:r>
          </w:p>
        </w:tc>
      </w:tr>
      <w:tr w:rsidR="0091786C" w:rsidRPr="00B92AB0" w14:paraId="33E23E43" w14:textId="77777777">
        <w:trPr>
          <w:trHeight w:val="20"/>
        </w:trPr>
        <w:tc>
          <w:tcPr>
            <w:tcW w:w="4050" w:type="dxa"/>
          </w:tcPr>
          <w:p w14:paraId="649FF0C1" w14:textId="22821812" w:rsidR="0091786C" w:rsidRPr="00B92AB0" w:rsidRDefault="0091786C" w:rsidP="0091786C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ดิสทริบิวชั่น จำกัด</w:t>
            </w:r>
          </w:p>
        </w:tc>
        <w:tc>
          <w:tcPr>
            <w:tcW w:w="1170" w:type="dxa"/>
          </w:tcPr>
          <w:p w14:paraId="66E409F5" w14:textId="73E23AA2" w:rsidR="0091786C" w:rsidRPr="00B92AB0" w:rsidRDefault="0091786C" w:rsidP="0091786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vAlign w:val="bottom"/>
          </w:tcPr>
          <w:p w14:paraId="555EE0C8" w14:textId="27AD162D" w:rsidR="0091786C" w:rsidRPr="00B92AB0" w:rsidRDefault="0091786C" w:rsidP="0091786C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เป็นผู้ถือหุ้นรายใหญ่ของบริษัท</w:t>
            </w:r>
          </w:p>
        </w:tc>
      </w:tr>
      <w:tr w:rsidR="0079622E" w:rsidRPr="00B92AB0" w14:paraId="4E23DE0D" w14:textId="77777777" w:rsidTr="004A1AB1">
        <w:trPr>
          <w:trHeight w:val="20"/>
        </w:trPr>
        <w:tc>
          <w:tcPr>
            <w:tcW w:w="4050" w:type="dxa"/>
            <w:vAlign w:val="bottom"/>
          </w:tcPr>
          <w:p w14:paraId="2B4381BF" w14:textId="01A8CAD3" w:rsidR="0079622E" w:rsidRPr="00B92AB0" w:rsidRDefault="0079622E" w:rsidP="00B529EB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093270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เอ.ไอ.เทคโนโลยี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7D5551A" w14:textId="4154E19C" w:rsidR="0079622E" w:rsidRPr="00B92AB0" w:rsidRDefault="00E71F8E" w:rsidP="00AE687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vAlign w:val="bottom"/>
          </w:tcPr>
          <w:p w14:paraId="2E2EA2AF" w14:textId="30FC2793" w:rsidR="0079622E" w:rsidRPr="00B92AB0" w:rsidRDefault="0079622E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</w:t>
            </w:r>
            <w:r w:rsidR="00465AE5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E71F8E" w:rsidRPr="00B92AB0" w14:paraId="63A25197" w14:textId="77777777" w:rsidTr="004A1AB1">
        <w:trPr>
          <w:trHeight w:val="20"/>
        </w:trPr>
        <w:tc>
          <w:tcPr>
            <w:tcW w:w="4050" w:type="dxa"/>
            <w:vAlign w:val="bottom"/>
          </w:tcPr>
          <w:p w14:paraId="510A87B1" w14:textId="65CF558E" w:rsidR="00E71F8E" w:rsidRPr="00B92AB0" w:rsidRDefault="00E71F8E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093270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เอสซีไอ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อีโค่ เซอร์วิสเซส จำกัด</w:t>
            </w:r>
          </w:p>
        </w:tc>
        <w:tc>
          <w:tcPr>
            <w:tcW w:w="1170" w:type="dxa"/>
          </w:tcPr>
          <w:p w14:paraId="1C046B84" w14:textId="3D1D8EC0" w:rsidR="00E71F8E" w:rsidRPr="00B92AB0" w:rsidRDefault="00E71F8E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vAlign w:val="bottom"/>
          </w:tcPr>
          <w:p w14:paraId="709D751A" w14:textId="3C985EE2" w:rsidR="00E71F8E" w:rsidRPr="00B92AB0" w:rsidRDefault="00E71F8E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</w:t>
            </w:r>
            <w:r w:rsidR="00465AE5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E71F8E" w:rsidRPr="00B92AB0" w14:paraId="47031FF0" w14:textId="77777777" w:rsidTr="004A1AB1">
        <w:trPr>
          <w:trHeight w:val="20"/>
        </w:trPr>
        <w:tc>
          <w:tcPr>
            <w:tcW w:w="4050" w:type="dxa"/>
            <w:vAlign w:val="bottom"/>
          </w:tcPr>
          <w:p w14:paraId="65210477" w14:textId="659E4F41" w:rsidR="00E71F8E" w:rsidRPr="00B92AB0" w:rsidRDefault="00E71F8E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093270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เอสซีจี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เซรามิกส์ จำกัด (มหาชน)</w:t>
            </w:r>
          </w:p>
        </w:tc>
        <w:tc>
          <w:tcPr>
            <w:tcW w:w="1170" w:type="dxa"/>
          </w:tcPr>
          <w:p w14:paraId="3EB537AD" w14:textId="6770AD51" w:rsidR="00E71F8E" w:rsidRPr="00B92AB0" w:rsidRDefault="00E71F8E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vAlign w:val="bottom"/>
          </w:tcPr>
          <w:p w14:paraId="4925B7A5" w14:textId="1F2FC325" w:rsidR="00E71F8E" w:rsidRPr="00B92AB0" w:rsidRDefault="00E71F8E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</w:t>
            </w:r>
            <w:r w:rsidR="00465AE5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E71F8E" w:rsidRPr="00B92AB0" w14:paraId="71783D9B" w14:textId="77777777" w:rsidTr="004A1AB1">
        <w:trPr>
          <w:trHeight w:val="20"/>
        </w:trPr>
        <w:tc>
          <w:tcPr>
            <w:tcW w:w="4050" w:type="dxa"/>
            <w:vAlign w:val="bottom"/>
          </w:tcPr>
          <w:p w14:paraId="6D5988DD" w14:textId="21C10D99" w:rsidR="00E71F8E" w:rsidRPr="00B92AB0" w:rsidRDefault="00E71F8E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093270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เอสซีจี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เอ็กซ์เพรส จำกัด</w:t>
            </w:r>
          </w:p>
        </w:tc>
        <w:tc>
          <w:tcPr>
            <w:tcW w:w="1170" w:type="dxa"/>
          </w:tcPr>
          <w:p w14:paraId="1EE483F1" w14:textId="27B24949" w:rsidR="00E71F8E" w:rsidRPr="00B92AB0" w:rsidRDefault="00E71F8E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vAlign w:val="bottom"/>
          </w:tcPr>
          <w:p w14:paraId="3FA67F8E" w14:textId="653BEA5B" w:rsidR="00E71F8E" w:rsidRPr="00B92AB0" w:rsidRDefault="00E71F8E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</w:t>
            </w:r>
            <w:r w:rsidR="00465AE5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B92AB0" w14:paraId="135DD588" w14:textId="7777777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1FBE1A2" w14:textId="1149B455" w:rsidR="0091786C" w:rsidRPr="00B92AB0" w:rsidRDefault="0091786C" w:rsidP="00FF45CD">
            <w:pPr>
              <w:tabs>
                <w:tab w:val="left" w:pos="16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รูฟฟิ่ง จำกัด</w:t>
            </w:r>
          </w:p>
        </w:tc>
        <w:tc>
          <w:tcPr>
            <w:tcW w:w="1170" w:type="dxa"/>
            <w:shd w:val="clear" w:color="auto" w:fill="auto"/>
          </w:tcPr>
          <w:p w14:paraId="270BD035" w14:textId="45753D15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0B3F3841" w14:textId="67717133" w:rsidR="0091786C" w:rsidRPr="00B92AB0" w:rsidRDefault="0091786C" w:rsidP="0091786C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AB7EAA" w:rsidRPr="00B92AB0" w14:paraId="66CAE06D" w14:textId="7777777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5F05FD7" w14:textId="77777777" w:rsidR="00AB7EAA" w:rsidRPr="00B92AB0" w:rsidRDefault="00AB7EAA" w:rsidP="00FF45CD">
            <w:pPr>
              <w:tabs>
                <w:tab w:val="left" w:pos="16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99A428" w14:textId="77777777" w:rsidR="00AB7EAA" w:rsidRPr="00B92AB0" w:rsidRDefault="00AB7EAA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46" w:type="dxa"/>
            <w:shd w:val="clear" w:color="auto" w:fill="auto"/>
            <w:vAlign w:val="bottom"/>
          </w:tcPr>
          <w:p w14:paraId="1E3B5F7C" w14:textId="77777777" w:rsidR="00AB7EAA" w:rsidRPr="00B92AB0" w:rsidRDefault="00AB7EAA" w:rsidP="0091786C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786C" w:rsidRPr="00B92AB0" w14:paraId="408CB6E2" w14:textId="7777777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1CAE79A" w14:textId="7474D551" w:rsidR="0091786C" w:rsidRPr="00B92AB0" w:rsidRDefault="0091786C" w:rsidP="005064ED">
            <w:pPr>
              <w:tabs>
                <w:tab w:val="left" w:pos="1692"/>
              </w:tabs>
              <w:spacing w:line="240" w:lineRule="auto"/>
              <w:ind w:left="164" w:right="-108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 เอสซีจี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อินเตอร์เนชั่นแนล คอร์ปอเรชั่น จำกัด</w:t>
            </w:r>
          </w:p>
        </w:tc>
        <w:tc>
          <w:tcPr>
            <w:tcW w:w="1170" w:type="dxa"/>
            <w:shd w:val="clear" w:color="auto" w:fill="auto"/>
          </w:tcPr>
          <w:p w14:paraId="3023C4C8" w14:textId="6B12184E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</w:tcPr>
          <w:p w14:paraId="6740EB38" w14:textId="700F9FEE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4E7962BA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1D57390" w14:textId="571DE918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โสสุโก้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เซรามิค จำกัด</w:t>
            </w:r>
          </w:p>
        </w:tc>
        <w:tc>
          <w:tcPr>
            <w:tcW w:w="1170" w:type="dxa"/>
            <w:shd w:val="clear" w:color="auto" w:fill="auto"/>
          </w:tcPr>
          <w:p w14:paraId="44BF14C8" w14:textId="29414F89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718D22B5" w14:textId="74C3732E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37D72E2A" w14:textId="7777777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340F961" w14:textId="07F86A75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ไทยเคนเปเปอร์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3EABC68B" w14:textId="61032512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5EECA733" w14:textId="59210F16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6C0778B4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0919326" w14:textId="24424D4A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ไทยโพลิเอททีลีน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BC6F066" w14:textId="2974D7BE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0A01397F" w14:textId="5416A5FB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553E0F80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B5D1203" w14:textId="511BF262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ไทยคอนเทนเนอร์ขอนแก่น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C88B0B7" w14:textId="3867F5E3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02F03C18" w14:textId="4094330C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40C4959E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6BD30DD" w14:textId="569B7F78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ไทยคอนเทนเนอร์ระยอง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30857F1" w14:textId="6E06ED85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4222813B" w14:textId="2BAF1842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2690E0A0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3D5304F" w14:textId="708482B1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กลุ่มสยามบรรจุภัณฑ์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4AAEF9D" w14:textId="3B8AA5EB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4CB71441" w14:textId="5239C042" w:rsidR="0091786C" w:rsidRPr="00B92AB0" w:rsidRDefault="0091786C" w:rsidP="007438F7">
            <w:pPr>
              <w:tabs>
                <w:tab w:val="clear" w:pos="227"/>
                <w:tab w:val="clear" w:pos="454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76C45F01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9D4ED53" w14:textId="2636E0AA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ตะวันนาบรรจุภัณฑ์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8A14877" w14:textId="14531DF5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0E65E9BB" w14:textId="47E3B70F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5ED96453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3ACE8C4" w14:textId="5DC8E244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นวพลาสติกอุตสาหกรรม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B6A8CBB" w14:textId="25EAA017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51A5C091" w14:textId="34CE37CF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44F916A5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E26ACA5" w14:textId="09FD9686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ปูนซิเมนต์ไทย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แก่งคอย) จำกัด</w:t>
            </w:r>
          </w:p>
        </w:tc>
        <w:tc>
          <w:tcPr>
            <w:tcW w:w="1170" w:type="dxa"/>
            <w:shd w:val="clear" w:color="auto" w:fill="auto"/>
          </w:tcPr>
          <w:p w14:paraId="1CB9FB67" w14:textId="2D7BFB1B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25EE6082" w14:textId="738C9164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61277D06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2408997" w14:textId="438815C7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ปูนซิเมนต์ไทย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ท่าหลวง) จำกัด</w:t>
            </w:r>
          </w:p>
        </w:tc>
        <w:tc>
          <w:tcPr>
            <w:tcW w:w="1170" w:type="dxa"/>
            <w:shd w:val="clear" w:color="auto" w:fill="auto"/>
          </w:tcPr>
          <w:p w14:paraId="00EB09FA" w14:textId="1F1FDC48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53EA5E10" w14:textId="0CE40CE6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734E0657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83517B8" w14:textId="212703C6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ปูนซิเมนต์ไทย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ทุ่งสง) จำกัด</w:t>
            </w:r>
          </w:p>
        </w:tc>
        <w:tc>
          <w:tcPr>
            <w:tcW w:w="1170" w:type="dxa"/>
            <w:shd w:val="clear" w:color="auto" w:fill="auto"/>
          </w:tcPr>
          <w:p w14:paraId="27DBD95E" w14:textId="4788FCE1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382EB7CD" w14:textId="33983AAC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5484C78F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5318A92" w14:textId="743AA91C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ปูนซิเมนต์ไทย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ลำปาง) จำกัด</w:t>
            </w:r>
          </w:p>
        </w:tc>
        <w:tc>
          <w:tcPr>
            <w:tcW w:w="1170" w:type="dxa"/>
            <w:shd w:val="clear" w:color="auto" w:fill="auto"/>
          </w:tcPr>
          <w:p w14:paraId="789DDC47" w14:textId="19137D6B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5B187672" w14:textId="10394B4C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05C0AA41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4B3BFC8" w14:textId="2C820A0F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ผลิตภัณฑ์กระดาษไทย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ED1228A" w14:textId="6294A3FB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7826DB86" w14:textId="3E5ACCCF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3F28D93C" w14:textId="7777777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733C774" w14:textId="59056E8A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ฟินิคซ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พัลพ แอนด์ เพเพอร์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2877931F" w14:textId="716D133C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</w:tcPr>
          <w:p w14:paraId="0E53C7E8" w14:textId="7818865D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636DED77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94F47FC" w14:textId="5D9E620C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สยามไฟเบอร์ซีเมนต์กรุ๊ป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1894FCF" w14:textId="3F242F28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6BC79A0E" w14:textId="16E05B8B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39FC62CC" w14:textId="7777777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08AABF4" w14:textId="1CB09FC6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สยามคราฟท์อุตสาหกรรม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2F398EB" w14:textId="0BA79D58" w:rsidR="0091786C" w:rsidRPr="00B92AB0" w:rsidRDefault="0091786C" w:rsidP="00587C0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263E2ACB" w14:textId="525ED2BC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1EF272F2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29A58F6" w14:textId="3A592B46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สยามซานิทารีแวร์อินดัสทรี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6538279" w14:textId="2C6FF304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7CC14EA1" w14:textId="4348B8B7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3FC33CB9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3929F56" w14:textId="0386B9B0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สยามอุตสาหกรรมวัสดุทนไฟ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AF76050" w14:textId="066048FD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0F36AE23" w14:textId="4C627199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32E07424" w14:textId="77777777">
        <w:trPr>
          <w:trHeight w:val="20"/>
        </w:trPr>
        <w:tc>
          <w:tcPr>
            <w:tcW w:w="4050" w:type="dxa"/>
            <w:shd w:val="clear" w:color="auto" w:fill="auto"/>
          </w:tcPr>
          <w:p w14:paraId="21362286" w14:textId="3AC2F767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China ASEAN Supply Chain Management Co., Ltd.</w:t>
            </w:r>
          </w:p>
        </w:tc>
        <w:tc>
          <w:tcPr>
            <w:tcW w:w="1170" w:type="dxa"/>
            <w:shd w:val="clear" w:color="auto" w:fill="auto"/>
          </w:tcPr>
          <w:p w14:paraId="34D741C7" w14:textId="7FE7D495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จีน</w:t>
            </w:r>
          </w:p>
        </w:tc>
        <w:tc>
          <w:tcPr>
            <w:tcW w:w="5346" w:type="dxa"/>
            <w:shd w:val="clear" w:color="auto" w:fill="auto"/>
          </w:tcPr>
          <w:p w14:paraId="73F0DDA5" w14:textId="77777777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</w:t>
            </w:r>
          </w:p>
          <w:p w14:paraId="410333A1" w14:textId="7A73E804" w:rsidR="0091786C" w:rsidRPr="00B92AB0" w:rsidRDefault="0091786C" w:rsidP="0091786C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หนึ่งในบริษัทย่อยทางอ้อม</w:t>
            </w:r>
          </w:p>
        </w:tc>
      </w:tr>
      <w:tr w:rsidR="0091786C" w:rsidRPr="00B92AB0" w14:paraId="31686BF4" w14:textId="7777777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B57ED1B" w14:textId="43497973" w:rsidR="0091786C" w:rsidRPr="00B92AB0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CPAC Cambodia Co., Ltd.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2FCE2B" w14:textId="4790F16C" w:rsidR="0091786C" w:rsidRPr="00B92AB0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10052BA7" w14:textId="45A0A917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70F44AB5" w14:textId="7777777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879F7BB" w14:textId="571F7EFE" w:rsidR="0091786C" w:rsidRPr="00B92AB0" w:rsidRDefault="00D21885" w:rsidP="005064ED">
            <w:pPr>
              <w:tabs>
                <w:tab w:val="left" w:pos="1692"/>
              </w:tabs>
              <w:spacing w:line="240" w:lineRule="auto"/>
              <w:ind w:left="164" w:right="-108" w:hanging="164"/>
              <w:rPr>
                <w:rFonts w:asciiTheme="majorBidi" w:hAnsiTheme="majorBidi" w:cstheme="majorBidi"/>
                <w:sz w:val="28"/>
                <w:szCs w:val="28"/>
              </w:rPr>
            </w:pPr>
            <w:r w:rsidRPr="00D2188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D218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2188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จัมโบ้อินเตอร์เนชั่นแนล</w:t>
            </w:r>
            <w:r w:rsidRPr="00D218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2188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21B8AC" w14:textId="1C2FCCF9" w:rsidR="0091786C" w:rsidRPr="00B92AB0" w:rsidRDefault="0091786C" w:rsidP="00B529E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6AB65C00" w14:textId="07DFA647" w:rsidR="0091786C" w:rsidRPr="00B92AB0" w:rsidRDefault="0091786C" w:rsidP="00D21885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มีผู้ถือหุ้นร่วมกันกับบริษัท</w:t>
            </w:r>
          </w:p>
        </w:tc>
      </w:tr>
      <w:tr w:rsidR="0091786C" w:rsidRPr="00B92AB0" w14:paraId="028E065A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9A3F5D0" w14:textId="0D86B20E" w:rsidR="0091786C" w:rsidRPr="00B92AB0" w:rsidRDefault="0091786C" w:rsidP="00B529EB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B92AB0">
              <w:rPr>
                <w:rFonts w:asciiTheme="majorBidi" w:hAnsiTheme="majorBidi" w:cstheme="majorBidi"/>
                <w:sz w:val="28"/>
                <w:szCs w:val="28"/>
              </w:rPr>
              <w:t>Kampot</w:t>
            </w:r>
            <w:proofErr w:type="spellEnd"/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Cement Co., Ltd.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19FA56" w14:textId="010477D5" w:rsidR="0091786C" w:rsidRPr="00B92AB0" w:rsidRDefault="0091786C" w:rsidP="00587C0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19A5A3EA" w14:textId="37058BC3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4A82515B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E0550B7" w14:textId="363645C9" w:rsidR="0091786C" w:rsidRPr="00B92AB0" w:rsidRDefault="0091786C" w:rsidP="00B529EB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B92AB0">
              <w:rPr>
                <w:rFonts w:asciiTheme="majorBidi" w:hAnsiTheme="majorBidi" w:cstheme="majorBidi"/>
                <w:sz w:val="28"/>
                <w:szCs w:val="28"/>
              </w:rPr>
              <w:t>Khammouane</w:t>
            </w:r>
            <w:proofErr w:type="spellEnd"/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Cement Co., Ltd.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F62F59" w14:textId="749A8BF3" w:rsidR="0091786C" w:rsidRPr="00B92AB0" w:rsidRDefault="0091786C" w:rsidP="00B529E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ลาว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0B83633A" w14:textId="05DB5ED8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704B7DF5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EA8B1AB" w14:textId="7AAA25B1" w:rsidR="0091786C" w:rsidRPr="00B92AB0" w:rsidRDefault="0091786C" w:rsidP="00B529EB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PT Semen </w:t>
            </w:r>
            <w:proofErr w:type="spellStart"/>
            <w:r w:rsidRPr="00B92AB0">
              <w:rPr>
                <w:rFonts w:asciiTheme="majorBidi" w:hAnsiTheme="majorBidi" w:cstheme="majorBidi"/>
                <w:sz w:val="28"/>
                <w:szCs w:val="28"/>
              </w:rPr>
              <w:t>Jawa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</w:tcPr>
          <w:p w14:paraId="18B4C444" w14:textId="5EF739A5" w:rsidR="0091786C" w:rsidRPr="00B92AB0" w:rsidRDefault="0091786C" w:rsidP="00B529E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69DA21B1" w14:textId="2A57D55C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91786C" w:rsidRPr="00B92AB0" w14:paraId="5B986DC6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3BBA8B7" w14:textId="78FEA1E8" w:rsidR="0091786C" w:rsidRPr="00B92AB0" w:rsidRDefault="00D21885" w:rsidP="00B529EB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188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D218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2188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เอสเอสทีแอล</w:t>
            </w:r>
            <w:r w:rsidRPr="00D218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2188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44354A" w14:textId="6C8BC134" w:rsidR="0091786C" w:rsidRPr="00B92AB0" w:rsidRDefault="0091786C" w:rsidP="00B529E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60BD5CA7" w14:textId="68EA2CA9" w:rsidR="0091786C" w:rsidRPr="00B92AB0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มีผู้ถือหุ้นร่วมกันกับบริษัท</w:t>
            </w:r>
          </w:p>
        </w:tc>
      </w:tr>
    </w:tbl>
    <w:p w14:paraId="28DAB9A4" w14:textId="299D027E" w:rsidR="0079622E" w:rsidRPr="00B92AB0" w:rsidRDefault="0079622E" w:rsidP="00D64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1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4"/>
        <w:gridCol w:w="278"/>
        <w:gridCol w:w="1115"/>
        <w:gridCol w:w="258"/>
        <w:gridCol w:w="11"/>
        <w:gridCol w:w="1080"/>
        <w:gridCol w:w="271"/>
        <w:gridCol w:w="7"/>
        <w:gridCol w:w="1077"/>
      </w:tblGrid>
      <w:tr w:rsidR="009D7D66" w:rsidRPr="00B92AB0" w14:paraId="7D85885D" w14:textId="77777777" w:rsidTr="00697C08">
        <w:trPr>
          <w:tblHeader/>
        </w:trPr>
        <w:tc>
          <w:tcPr>
            <w:tcW w:w="2166" w:type="pct"/>
            <w:shd w:val="clear" w:color="auto" w:fill="auto"/>
          </w:tcPr>
          <w:p w14:paraId="2B3F05B8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pct"/>
            <w:gridSpan w:val="3"/>
          </w:tcPr>
          <w:p w14:paraId="2BCB2C14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gridSpan w:val="2"/>
          </w:tcPr>
          <w:p w14:paraId="2C66B2A4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pct"/>
            <w:gridSpan w:val="4"/>
          </w:tcPr>
          <w:p w14:paraId="7ADFF9F8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D7D66" w:rsidRPr="00B92AB0" w14:paraId="12E87D09" w14:textId="77777777" w:rsidTr="00697C08">
        <w:trPr>
          <w:tblHeader/>
        </w:trPr>
        <w:tc>
          <w:tcPr>
            <w:tcW w:w="2166" w:type="pct"/>
          </w:tcPr>
          <w:p w14:paraId="06CD5FEF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สำหรับงวดหกดือนสิ้นสุดวันที่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93" w:type="pct"/>
          </w:tcPr>
          <w:p w14:paraId="0FE608F4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2" w:type="pct"/>
          </w:tcPr>
          <w:p w14:paraId="06F223CE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12543AEE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  <w:gridSpan w:val="2"/>
          </w:tcPr>
          <w:p w14:paraId="44656C91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0202C1AF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" w:type="pct"/>
          </w:tcPr>
          <w:p w14:paraId="3ECD033B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5A01D22A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D7D66" w:rsidRPr="00B92AB0" w14:paraId="6E9034E0" w14:textId="77777777" w:rsidTr="00697C08">
        <w:trPr>
          <w:tblHeader/>
        </w:trPr>
        <w:tc>
          <w:tcPr>
            <w:tcW w:w="2166" w:type="pct"/>
          </w:tcPr>
          <w:p w14:paraId="7C118BB2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4" w:type="pct"/>
            <w:gridSpan w:val="9"/>
          </w:tcPr>
          <w:p w14:paraId="48292C2A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D7D66" w:rsidRPr="00B92AB0" w14:paraId="362FEA6C" w14:textId="77777777" w:rsidTr="00C13D73">
        <w:tc>
          <w:tcPr>
            <w:tcW w:w="2166" w:type="pct"/>
          </w:tcPr>
          <w:p w14:paraId="2D496B9D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74B231C9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52" w:type="pct"/>
          </w:tcPr>
          <w:p w14:paraId="732CDE5B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10" w:type="pct"/>
          </w:tcPr>
          <w:p w14:paraId="1B5B5075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1" w:type="pct"/>
          </w:tcPr>
          <w:p w14:paraId="192A54AD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7" w:type="pct"/>
            <w:gridSpan w:val="2"/>
          </w:tcPr>
          <w:p w14:paraId="07FF1EDB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8" w:type="pct"/>
          </w:tcPr>
          <w:p w14:paraId="614F7F43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3" w:type="pct"/>
            <w:gridSpan w:val="2"/>
          </w:tcPr>
          <w:p w14:paraId="41D22706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9D7D66" w:rsidRPr="00B92AB0" w14:paraId="606E1434" w14:textId="77777777" w:rsidTr="00C13D73">
        <w:tc>
          <w:tcPr>
            <w:tcW w:w="2166" w:type="pct"/>
          </w:tcPr>
          <w:p w14:paraId="6740F185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93" w:type="pct"/>
          </w:tcPr>
          <w:p w14:paraId="417E75AD" w14:textId="4CD19DCA" w:rsidR="009D7D66" w:rsidRPr="0019610D" w:rsidRDefault="006401BE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2B753914" w14:textId="77777777" w:rsidR="009D7D66" w:rsidRPr="0019610D" w:rsidRDefault="009D7D66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4B1B75D4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7841D61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22680A80" w14:textId="3EFF6BD3" w:rsidR="009D7D66" w:rsidRPr="0019610D" w:rsidRDefault="00A31C5E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6401BE" w:rsidRPr="001961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610D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D8188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8" w:type="pct"/>
          </w:tcPr>
          <w:p w14:paraId="0C679882" w14:textId="77777777" w:rsidR="009D7D66" w:rsidRPr="00A31C5E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593" w:type="pct"/>
            <w:gridSpan w:val="2"/>
          </w:tcPr>
          <w:p w14:paraId="7D527C0E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087</w:t>
            </w:r>
          </w:p>
        </w:tc>
      </w:tr>
      <w:tr w:rsidR="009D7D66" w:rsidRPr="00B92AB0" w14:paraId="2383DDCD" w14:textId="77777777" w:rsidTr="00C13D73">
        <w:tc>
          <w:tcPr>
            <w:tcW w:w="2166" w:type="pct"/>
            <w:vAlign w:val="bottom"/>
          </w:tcPr>
          <w:p w14:paraId="7A09F71D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6B5A06C6" w14:textId="3DAE393B" w:rsidR="009D7D66" w:rsidRPr="0019610D" w:rsidRDefault="003D5448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77C2C1DA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593C601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11FC6F1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0B1FD655" w14:textId="51D2C60F" w:rsidR="009D7D66" w:rsidRPr="0019610D" w:rsidRDefault="00325E89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48,358</w:t>
            </w:r>
          </w:p>
        </w:tc>
        <w:tc>
          <w:tcPr>
            <w:tcW w:w="148" w:type="pct"/>
          </w:tcPr>
          <w:p w14:paraId="5F6E38FE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228D585E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52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D7D66" w:rsidRPr="00B92AB0" w14:paraId="151F328F" w14:textId="77777777" w:rsidTr="00C13D73">
        <w:tc>
          <w:tcPr>
            <w:tcW w:w="2166" w:type="pct"/>
            <w:vAlign w:val="bottom"/>
          </w:tcPr>
          <w:p w14:paraId="14E0B82C" w14:textId="15CC9044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เงินปันผล</w:t>
            </w:r>
            <w:r w:rsidR="00D21885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593" w:type="pct"/>
          </w:tcPr>
          <w:p w14:paraId="0C063A64" w14:textId="5FD66BAA" w:rsidR="009D7D66" w:rsidRPr="0019610D" w:rsidRDefault="003D5448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65FACFF7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2091510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179FAF4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0F9D2AF3" w14:textId="11EF69A1" w:rsidR="009D7D66" w:rsidRPr="0019610D" w:rsidRDefault="001D6B07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0CD1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1961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30CD1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48" w:type="pct"/>
          </w:tcPr>
          <w:p w14:paraId="1B856A9F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68580E08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032</w:t>
            </w:r>
          </w:p>
        </w:tc>
      </w:tr>
      <w:tr w:rsidR="009D7D66" w:rsidRPr="00B92AB0" w14:paraId="6C911F8F" w14:textId="77777777" w:rsidTr="00C13D73">
        <w:tc>
          <w:tcPr>
            <w:tcW w:w="2166" w:type="pct"/>
            <w:vAlign w:val="bottom"/>
          </w:tcPr>
          <w:p w14:paraId="68E34FC5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73781EC4" w14:textId="3FED53CA" w:rsidR="009D7D66" w:rsidRPr="0019610D" w:rsidRDefault="003D5448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62413C1D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BAC0890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1D168F6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29B46788" w14:textId="3068A83F" w:rsidR="009D7D66" w:rsidRPr="0019610D" w:rsidRDefault="008D5763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1D6B07" w:rsidRPr="001961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48" w:type="pct"/>
          </w:tcPr>
          <w:p w14:paraId="08F48ECC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2916D90A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911</w:t>
            </w:r>
          </w:p>
        </w:tc>
      </w:tr>
      <w:tr w:rsidR="009D7D66" w:rsidRPr="00B92AB0" w14:paraId="1AC09814" w14:textId="77777777" w:rsidTr="00C13D73">
        <w:tc>
          <w:tcPr>
            <w:tcW w:w="2166" w:type="pct"/>
            <w:vAlign w:val="bottom"/>
          </w:tcPr>
          <w:p w14:paraId="1674A35E" w14:textId="6D6BDDF4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593" w:type="pct"/>
          </w:tcPr>
          <w:p w14:paraId="13AC0EB7" w14:textId="0EB44FF7" w:rsidR="009D7D66" w:rsidRPr="0019610D" w:rsidRDefault="003D5448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4ABD337C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576CEDF1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8F124D9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261F5AB2" w14:textId="39892749" w:rsidR="009D7D66" w:rsidRPr="0019610D" w:rsidRDefault="001D6B07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91,47</w:t>
            </w:r>
            <w:r w:rsidR="00D146B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8" w:type="pct"/>
          </w:tcPr>
          <w:p w14:paraId="1BE72B8B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0E7E34E9" w14:textId="2CEC3EEA" w:rsidR="009D7D66" w:rsidRPr="00B92AB0" w:rsidRDefault="00FC0397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9D7D66" w:rsidRPr="00B92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</w:tr>
      <w:tr w:rsidR="009D7D66" w:rsidRPr="00B92AB0" w14:paraId="2B864D1C" w14:textId="77777777" w:rsidTr="00C13D73">
        <w:tc>
          <w:tcPr>
            <w:tcW w:w="2166" w:type="pct"/>
            <w:vAlign w:val="bottom"/>
          </w:tcPr>
          <w:p w14:paraId="6996EB0A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93" w:type="pct"/>
          </w:tcPr>
          <w:p w14:paraId="5DC3CC2D" w14:textId="55848D5A" w:rsidR="009D7D66" w:rsidRPr="0019610D" w:rsidRDefault="003D5448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3B7CC99E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3D4F821F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E3FC34B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5F33DA87" w14:textId="2F2720A2" w:rsidR="009D7D66" w:rsidRPr="0019610D" w:rsidRDefault="00675BFF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1D6B07" w:rsidRPr="001961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48" w:type="pct"/>
          </w:tcPr>
          <w:p w14:paraId="6353556B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0F00C4B0" w14:textId="0C6082C7" w:rsidR="009D7D66" w:rsidRPr="00B92AB0" w:rsidRDefault="00FC0397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9D7D66" w:rsidRPr="00B92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9D7D66" w:rsidRPr="00B92AB0" w14:paraId="0964D792" w14:textId="77777777" w:rsidTr="00C13D73">
        <w:tc>
          <w:tcPr>
            <w:tcW w:w="2166" w:type="pct"/>
            <w:vAlign w:val="bottom"/>
          </w:tcPr>
          <w:p w14:paraId="5A48F559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3BF950CB" w14:textId="592F9BAC" w:rsidR="009D7D66" w:rsidRPr="0019610D" w:rsidRDefault="003D5448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669D4014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39B03248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3785C707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22312D57" w14:textId="03A56CE0" w:rsidR="009D7D66" w:rsidRPr="0019610D" w:rsidRDefault="00A31C5E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3A51542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7F2D56B8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94</w:t>
            </w:r>
          </w:p>
        </w:tc>
      </w:tr>
      <w:tr w:rsidR="00675BFF" w:rsidRPr="00B92AB0" w14:paraId="173CCED3" w14:textId="77777777" w:rsidTr="00C13D73">
        <w:tc>
          <w:tcPr>
            <w:tcW w:w="2166" w:type="pct"/>
            <w:vAlign w:val="bottom"/>
          </w:tcPr>
          <w:p w14:paraId="29A18C31" w14:textId="1D06B732" w:rsidR="00675BFF" w:rsidRPr="00B92AB0" w:rsidRDefault="00675BFF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</w:tcPr>
          <w:p w14:paraId="358BF0A5" w14:textId="77777777" w:rsidR="00675BFF" w:rsidRPr="0019610D" w:rsidRDefault="00675BFF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549BB04C" w14:textId="77777777" w:rsidR="00675BFF" w:rsidRPr="0019610D" w:rsidRDefault="00675BFF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3C742F3" w14:textId="77777777" w:rsidR="00675BFF" w:rsidRPr="0019610D" w:rsidRDefault="00675BFF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3E606155" w14:textId="77777777" w:rsidR="00675BFF" w:rsidRPr="0019610D" w:rsidRDefault="00675BFF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1282D9DD" w14:textId="05D8A960" w:rsidR="00675BFF" w:rsidRPr="0019610D" w:rsidRDefault="00EE5467" w:rsidP="00EE5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16,760</w:t>
            </w:r>
          </w:p>
        </w:tc>
        <w:tc>
          <w:tcPr>
            <w:tcW w:w="148" w:type="pct"/>
          </w:tcPr>
          <w:p w14:paraId="40ECC0E9" w14:textId="77777777" w:rsidR="00675BFF" w:rsidRPr="00B92AB0" w:rsidRDefault="00675BFF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55B18B60" w14:textId="46CE7D29" w:rsidR="00675BFF" w:rsidRPr="00B92AB0" w:rsidRDefault="00FC0397" w:rsidP="00FC0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15,558</w:t>
            </w:r>
          </w:p>
        </w:tc>
      </w:tr>
      <w:tr w:rsidR="009D7D66" w:rsidRPr="00B92AB0" w14:paraId="679150CC" w14:textId="77777777" w:rsidTr="00C13D73">
        <w:tc>
          <w:tcPr>
            <w:tcW w:w="2166" w:type="pct"/>
            <w:vAlign w:val="bottom"/>
          </w:tcPr>
          <w:p w14:paraId="7CAE9FED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93" w:type="pct"/>
          </w:tcPr>
          <w:p w14:paraId="523A4786" w14:textId="1273F77E" w:rsidR="009D7D66" w:rsidRPr="0019610D" w:rsidRDefault="003D5448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20D6C669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A865EBE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3FED8C7E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1733A614" w14:textId="15599E78" w:rsidR="009D7D66" w:rsidRPr="0019610D" w:rsidRDefault="00F37490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1D6B07" w:rsidRPr="0019610D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1961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8" w:type="pct"/>
          </w:tcPr>
          <w:p w14:paraId="3376FAC0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767E550A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,974</w:t>
            </w:r>
          </w:p>
        </w:tc>
      </w:tr>
      <w:tr w:rsidR="009D7D66" w:rsidRPr="00697C08" w14:paraId="2D2D53F8" w14:textId="77777777" w:rsidTr="00C13D73">
        <w:tc>
          <w:tcPr>
            <w:tcW w:w="2166" w:type="pct"/>
            <w:vAlign w:val="bottom"/>
          </w:tcPr>
          <w:p w14:paraId="4CD59F2A" w14:textId="77777777" w:rsidR="009D7D66" w:rsidRPr="00697C08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3" w:type="pct"/>
          </w:tcPr>
          <w:p w14:paraId="3A47EE2B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" w:type="pct"/>
          </w:tcPr>
          <w:p w14:paraId="7488AE47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0" w:type="pct"/>
          </w:tcPr>
          <w:p w14:paraId="3A92BEA6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14:paraId="2AA8ACAA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7" w:type="pct"/>
            <w:gridSpan w:val="2"/>
          </w:tcPr>
          <w:p w14:paraId="23F4BEBD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7F462F59" w14:textId="77777777" w:rsidR="009D7D66" w:rsidRPr="00697C08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3" w:type="pct"/>
            <w:gridSpan w:val="2"/>
          </w:tcPr>
          <w:p w14:paraId="42936F9B" w14:textId="77777777" w:rsidR="009D7D66" w:rsidRPr="00697C08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7D66" w:rsidRPr="00B92AB0" w14:paraId="17DDC887" w14:textId="77777777" w:rsidTr="00C13D73">
        <w:tc>
          <w:tcPr>
            <w:tcW w:w="2166" w:type="pct"/>
            <w:vAlign w:val="bottom"/>
          </w:tcPr>
          <w:p w14:paraId="3EFB0F96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4091B3B3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30A7BB6F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2DCE7043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63B57322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430ED36A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AD17136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3FF0E714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7D66" w:rsidRPr="00B92AB0" w14:paraId="4D348E30" w14:textId="77777777" w:rsidTr="00C13D73">
        <w:tc>
          <w:tcPr>
            <w:tcW w:w="2166" w:type="pct"/>
          </w:tcPr>
          <w:p w14:paraId="3262A9DA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93" w:type="pct"/>
          </w:tcPr>
          <w:p w14:paraId="0E1ADCA0" w14:textId="577EE738" w:rsidR="009D7D66" w:rsidRPr="0019610D" w:rsidRDefault="00F37490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  <w:r w:rsidR="009D1611" w:rsidRPr="001961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6401BE" w:rsidRPr="001961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9D1611" w:rsidRPr="001961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676</w:t>
            </w:r>
          </w:p>
        </w:tc>
        <w:tc>
          <w:tcPr>
            <w:tcW w:w="152" w:type="pct"/>
          </w:tcPr>
          <w:p w14:paraId="378EA417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639E882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3,691</w:t>
            </w:r>
          </w:p>
        </w:tc>
        <w:tc>
          <w:tcPr>
            <w:tcW w:w="141" w:type="pct"/>
          </w:tcPr>
          <w:p w14:paraId="2699C17C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73A06811" w14:textId="25D5B22F" w:rsidR="009D7D66" w:rsidRPr="0019610D" w:rsidRDefault="00BF5DDB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6401BE" w:rsidRPr="001961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610D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AA0A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8" w:type="pct"/>
          </w:tcPr>
          <w:p w14:paraId="6BC552F4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0C0C415F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874</w:t>
            </w:r>
          </w:p>
        </w:tc>
      </w:tr>
      <w:tr w:rsidR="009D7D66" w:rsidRPr="00B92AB0" w14:paraId="4B7D9FA0" w14:textId="77777777" w:rsidTr="00C13D73">
        <w:tc>
          <w:tcPr>
            <w:tcW w:w="2166" w:type="pct"/>
          </w:tcPr>
          <w:p w14:paraId="743F9583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4657A6C5" w14:textId="39F199B9" w:rsidR="009D7D66" w:rsidRPr="0019610D" w:rsidRDefault="00AA0AE7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3,657</w:t>
            </w:r>
          </w:p>
        </w:tc>
        <w:tc>
          <w:tcPr>
            <w:tcW w:w="152" w:type="pct"/>
          </w:tcPr>
          <w:p w14:paraId="2BA5A7DD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D258A07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4,030</w:t>
            </w:r>
          </w:p>
        </w:tc>
        <w:tc>
          <w:tcPr>
            <w:tcW w:w="141" w:type="pct"/>
          </w:tcPr>
          <w:p w14:paraId="742CDF9E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788BAFA0" w14:textId="3CD959D8" w:rsidR="009D7D66" w:rsidRPr="0019610D" w:rsidRDefault="009D1611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1DD7773" w14:textId="77777777" w:rsidR="009D7D66" w:rsidRPr="00F3749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593" w:type="pct"/>
            <w:gridSpan w:val="2"/>
          </w:tcPr>
          <w:p w14:paraId="483C4706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7D66" w:rsidRPr="00B92AB0" w14:paraId="740CB4B9" w14:textId="77777777" w:rsidTr="00C13D73">
        <w:tc>
          <w:tcPr>
            <w:tcW w:w="2166" w:type="pct"/>
          </w:tcPr>
          <w:p w14:paraId="2D618CED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126824BC" w14:textId="54924F4A" w:rsidR="009D7D66" w:rsidRPr="0019610D" w:rsidRDefault="00AA0AE7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3,599</w:t>
            </w:r>
          </w:p>
        </w:tc>
        <w:tc>
          <w:tcPr>
            <w:tcW w:w="152" w:type="pct"/>
          </w:tcPr>
          <w:p w14:paraId="40560275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3EA92B41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12,768</w:t>
            </w:r>
          </w:p>
        </w:tc>
        <w:tc>
          <w:tcPr>
            <w:tcW w:w="141" w:type="pct"/>
          </w:tcPr>
          <w:p w14:paraId="7AED33E7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78ED1635" w14:textId="251836DD" w:rsidR="009D7D66" w:rsidRPr="0019610D" w:rsidRDefault="001D6B07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48" w:type="pct"/>
          </w:tcPr>
          <w:p w14:paraId="3A79E1AC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70D3450B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7D66" w:rsidRPr="00B92AB0" w14:paraId="61FF2D68" w14:textId="77777777" w:rsidTr="00C13D73">
        <w:tc>
          <w:tcPr>
            <w:tcW w:w="2166" w:type="pct"/>
            <w:vAlign w:val="bottom"/>
          </w:tcPr>
          <w:p w14:paraId="267E159E" w14:textId="2E68C6A3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593" w:type="pct"/>
          </w:tcPr>
          <w:p w14:paraId="4E102457" w14:textId="06AF28EA" w:rsidR="009D7D66" w:rsidRPr="0019610D" w:rsidRDefault="00BF5DDB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AA0AE7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52" w:type="pct"/>
          </w:tcPr>
          <w:p w14:paraId="5C4F048E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5E6EAB74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56B4623F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6129F44F" w14:textId="5250E652" w:rsidR="009D7D66" w:rsidRPr="0019610D" w:rsidRDefault="003D5448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18E6A58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6F927E2B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7D66" w:rsidRPr="003D5448" w14:paraId="57DDB87E" w14:textId="77777777" w:rsidTr="00C13D73">
        <w:tc>
          <w:tcPr>
            <w:tcW w:w="2166" w:type="pct"/>
            <w:vAlign w:val="bottom"/>
          </w:tcPr>
          <w:p w14:paraId="157DDD4E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593" w:type="pct"/>
          </w:tcPr>
          <w:p w14:paraId="189FA9BE" w14:textId="3E469F3A" w:rsidR="009D7D66" w:rsidRPr="0019610D" w:rsidRDefault="0019610D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403F9E89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3B1D6AB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  <w:cs/>
              </w:rPr>
              <w:t>46,488</w:t>
            </w:r>
          </w:p>
        </w:tc>
        <w:tc>
          <w:tcPr>
            <w:tcW w:w="141" w:type="pct"/>
          </w:tcPr>
          <w:p w14:paraId="3885435A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6B759661" w14:textId="2765F5A6" w:rsidR="009D7D66" w:rsidRPr="0019610D" w:rsidRDefault="003D5448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916FA68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2191224D" w14:textId="77777777" w:rsidR="009D7D66" w:rsidRPr="00B92AB0" w:rsidRDefault="009D7D66" w:rsidP="003D5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610D" w:rsidRPr="003D5448" w14:paraId="3BD4CF2D" w14:textId="77777777" w:rsidTr="00C13D73">
        <w:tc>
          <w:tcPr>
            <w:tcW w:w="2166" w:type="pct"/>
            <w:vAlign w:val="bottom"/>
          </w:tcPr>
          <w:p w14:paraId="5FF91CC8" w14:textId="53BEE38C" w:rsidR="0019610D" w:rsidRPr="00B92AB0" w:rsidRDefault="0019610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72D21652" w14:textId="3E110C0E" w:rsidR="0019610D" w:rsidRPr="0019610D" w:rsidRDefault="0019610D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52" w:type="pct"/>
          </w:tcPr>
          <w:p w14:paraId="00AF36B0" w14:textId="77777777" w:rsidR="0019610D" w:rsidRPr="0019610D" w:rsidRDefault="0019610D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5CD1AAD1" w14:textId="2F085718" w:rsidR="0019610D" w:rsidRPr="0019610D" w:rsidRDefault="0019610D" w:rsidP="00196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2930C8F" w14:textId="77777777" w:rsidR="0019610D" w:rsidRPr="0019610D" w:rsidRDefault="0019610D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0E55C030" w14:textId="6E01FDAC" w:rsidR="0019610D" w:rsidRPr="0019610D" w:rsidRDefault="0019610D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ABABD32" w14:textId="77777777" w:rsidR="0019610D" w:rsidRPr="00B92AB0" w:rsidRDefault="0019610D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38F8CCC7" w14:textId="5D6D9409" w:rsidR="0019610D" w:rsidRPr="00B92AB0" w:rsidRDefault="0019610D" w:rsidP="003D5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7D66" w:rsidRPr="00697C08" w14:paraId="163B4DF2" w14:textId="77777777" w:rsidTr="00C13D73">
        <w:tc>
          <w:tcPr>
            <w:tcW w:w="2166" w:type="pct"/>
            <w:vAlign w:val="bottom"/>
          </w:tcPr>
          <w:p w14:paraId="6FFB8F6A" w14:textId="77777777" w:rsidR="009D7D66" w:rsidRPr="00697C08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3" w:type="pct"/>
          </w:tcPr>
          <w:p w14:paraId="20B9C6F4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2" w:type="pct"/>
          </w:tcPr>
          <w:p w14:paraId="1212326B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0" w:type="pct"/>
          </w:tcPr>
          <w:p w14:paraId="5F24FA0D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14:paraId="2899B3FE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7" w:type="pct"/>
            <w:gridSpan w:val="2"/>
          </w:tcPr>
          <w:p w14:paraId="2B9AE700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709CA8AA" w14:textId="77777777" w:rsidR="009D7D66" w:rsidRPr="00697C08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3" w:type="pct"/>
            <w:gridSpan w:val="2"/>
          </w:tcPr>
          <w:p w14:paraId="44FF6E67" w14:textId="77777777" w:rsidR="009D7D66" w:rsidRPr="003D5448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9D7D66" w:rsidRPr="00B92AB0" w14:paraId="49B4F825" w14:textId="77777777" w:rsidTr="00C13D73">
        <w:tc>
          <w:tcPr>
            <w:tcW w:w="2166" w:type="pct"/>
          </w:tcPr>
          <w:p w14:paraId="7C29FF4C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72340443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50946FB5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98E45D9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121A8088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1DC1AE0F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2A3F4852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58C64795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7D66" w:rsidRPr="00B92AB0" w14:paraId="39855C8A" w14:textId="77777777" w:rsidTr="00C13D73">
        <w:tc>
          <w:tcPr>
            <w:tcW w:w="2166" w:type="pct"/>
            <w:vAlign w:val="bottom"/>
          </w:tcPr>
          <w:p w14:paraId="3EA07530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93" w:type="pct"/>
          </w:tcPr>
          <w:p w14:paraId="2CBC92CC" w14:textId="7ED2D51B" w:rsidR="009D7D66" w:rsidRPr="0019610D" w:rsidRDefault="006401BE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0AE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961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A0AE7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152" w:type="pct"/>
          </w:tcPr>
          <w:p w14:paraId="59586636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2F56181C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24,148</w:t>
            </w:r>
          </w:p>
        </w:tc>
        <w:tc>
          <w:tcPr>
            <w:tcW w:w="141" w:type="pct"/>
          </w:tcPr>
          <w:p w14:paraId="14E7B2A1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17BC96C5" w14:textId="57889D86" w:rsidR="009D7D66" w:rsidRPr="0019610D" w:rsidRDefault="009D1611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19610D" w:rsidRPr="001961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8" w:type="pct"/>
          </w:tcPr>
          <w:p w14:paraId="38F0B399" w14:textId="77777777" w:rsidR="009D7D66" w:rsidRPr="009D1611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593" w:type="pct"/>
            <w:gridSpan w:val="2"/>
          </w:tcPr>
          <w:p w14:paraId="0526B89F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524</w:t>
            </w:r>
          </w:p>
        </w:tc>
      </w:tr>
      <w:tr w:rsidR="009D7D66" w:rsidRPr="00B92AB0" w14:paraId="04404C5A" w14:textId="77777777" w:rsidTr="00C13D73">
        <w:tc>
          <w:tcPr>
            <w:tcW w:w="2166" w:type="pct"/>
            <w:vAlign w:val="bottom"/>
          </w:tcPr>
          <w:p w14:paraId="4C3BFD7D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347878B5" w14:textId="5B24D1FD" w:rsidR="009D7D66" w:rsidRPr="0019610D" w:rsidRDefault="00382228" w:rsidP="00382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52" w:type="pct"/>
          </w:tcPr>
          <w:p w14:paraId="0CBB787F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F0A5138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41" w:type="pct"/>
          </w:tcPr>
          <w:p w14:paraId="19DA83D9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6F00DFA4" w14:textId="2F1004EF" w:rsidR="009D7D66" w:rsidRPr="0019610D" w:rsidRDefault="009D1611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48" w:type="pct"/>
          </w:tcPr>
          <w:p w14:paraId="0F907F2E" w14:textId="77777777" w:rsidR="009D7D66" w:rsidRPr="009D1611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593" w:type="pct"/>
            <w:gridSpan w:val="2"/>
          </w:tcPr>
          <w:p w14:paraId="356BD111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9D7D66" w:rsidRPr="00B92AB0" w14:paraId="36DF7785" w14:textId="77777777" w:rsidTr="00C13D73">
        <w:tc>
          <w:tcPr>
            <w:tcW w:w="2166" w:type="pct"/>
            <w:vAlign w:val="bottom"/>
          </w:tcPr>
          <w:p w14:paraId="31BDBDA3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  <w:r w:rsidRPr="00B92AB0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3" w:type="pct"/>
          </w:tcPr>
          <w:p w14:paraId="5720DEBF" w14:textId="0CD6DCC6" w:rsidR="009D7D66" w:rsidRPr="0019610D" w:rsidRDefault="0019610D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52" w:type="pct"/>
          </w:tcPr>
          <w:p w14:paraId="230E18A2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ED3D11F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41" w:type="pct"/>
          </w:tcPr>
          <w:p w14:paraId="4F0A7D09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606B95F6" w14:textId="0E7A0CD6" w:rsidR="009D7D66" w:rsidRPr="0019610D" w:rsidRDefault="003D5448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A64FA73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2EE8DFD3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7D66" w:rsidRPr="00B92AB0" w14:paraId="2D7D4A41" w14:textId="77777777" w:rsidTr="00C13D73">
        <w:tc>
          <w:tcPr>
            <w:tcW w:w="2166" w:type="pct"/>
            <w:vAlign w:val="bottom"/>
          </w:tcPr>
          <w:p w14:paraId="35F9094D" w14:textId="70D5DC86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593" w:type="pct"/>
          </w:tcPr>
          <w:p w14:paraId="2DE69C9A" w14:textId="1C354B26" w:rsidR="009D7D66" w:rsidRPr="0019610D" w:rsidRDefault="00382228" w:rsidP="00382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3,693</w:t>
            </w:r>
          </w:p>
        </w:tc>
        <w:tc>
          <w:tcPr>
            <w:tcW w:w="152" w:type="pct"/>
          </w:tcPr>
          <w:p w14:paraId="03127A52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6EB3C01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3969F69D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3126C65E" w14:textId="7B4B2795" w:rsidR="009D7D66" w:rsidRPr="0019610D" w:rsidRDefault="003D5448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794DC1D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64CD27D0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7D66" w:rsidRPr="00B92AB0" w14:paraId="6031BEEE" w14:textId="77777777" w:rsidTr="00C13D73">
        <w:tc>
          <w:tcPr>
            <w:tcW w:w="2166" w:type="pct"/>
            <w:vAlign w:val="bottom"/>
          </w:tcPr>
          <w:p w14:paraId="3A966479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</w:tcPr>
          <w:p w14:paraId="36994D06" w14:textId="29E05E70" w:rsidR="009D7D66" w:rsidRPr="0019610D" w:rsidRDefault="0019610D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" w:type="pct"/>
          </w:tcPr>
          <w:p w14:paraId="322CBB91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9248217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41" w:type="pct"/>
          </w:tcPr>
          <w:p w14:paraId="089F9316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6CDA67AA" w14:textId="73921FBA" w:rsidR="009D7D66" w:rsidRPr="0019610D" w:rsidRDefault="0019610D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8" w:type="pct"/>
          </w:tcPr>
          <w:p w14:paraId="11C7D933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3AE4377E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7D66" w:rsidRPr="00697C08" w14:paraId="7A9E601A" w14:textId="77777777" w:rsidTr="00C13D73">
        <w:tc>
          <w:tcPr>
            <w:tcW w:w="2166" w:type="pct"/>
            <w:vAlign w:val="bottom"/>
          </w:tcPr>
          <w:p w14:paraId="6F768859" w14:textId="77777777" w:rsidR="009D7D66" w:rsidRPr="00697C08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3" w:type="pct"/>
          </w:tcPr>
          <w:p w14:paraId="3159C102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" w:type="pct"/>
          </w:tcPr>
          <w:p w14:paraId="5B4E3B2C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0" w:type="pct"/>
          </w:tcPr>
          <w:p w14:paraId="6340F1D5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14:paraId="4D8A52F7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1" w:type="pct"/>
          </w:tcPr>
          <w:p w14:paraId="4E9DBEB9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14AA95C1" w14:textId="77777777" w:rsidR="009D7D66" w:rsidRPr="00697C08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3" w:type="pct"/>
            <w:gridSpan w:val="2"/>
          </w:tcPr>
          <w:p w14:paraId="6F3FB8B8" w14:textId="77777777" w:rsidR="009D7D66" w:rsidRPr="00697C08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7D66" w:rsidRPr="00B92AB0" w14:paraId="1B9DAED9" w14:textId="77777777" w:rsidTr="00C13D73">
        <w:tc>
          <w:tcPr>
            <w:tcW w:w="2166" w:type="pct"/>
            <w:vAlign w:val="bottom"/>
          </w:tcPr>
          <w:p w14:paraId="28D9CFFD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</w:t>
            </w:r>
            <w:r w:rsidRPr="00B92AB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</w:tcPr>
          <w:p w14:paraId="470CF134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568E3EFE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2A136DB7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4664DE58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26B2C025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2820DAE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42539591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7D66" w:rsidRPr="00B92AB0" w14:paraId="2A283FD2" w14:textId="77777777" w:rsidTr="00C13D73">
        <w:tc>
          <w:tcPr>
            <w:tcW w:w="2166" w:type="pct"/>
            <w:vAlign w:val="bottom"/>
          </w:tcPr>
          <w:p w14:paraId="0B498623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93" w:type="pct"/>
          </w:tcPr>
          <w:p w14:paraId="1EABB53F" w14:textId="626E649F" w:rsidR="009D7D66" w:rsidRPr="0019610D" w:rsidRDefault="0019610D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1,110</w:t>
            </w:r>
          </w:p>
        </w:tc>
        <w:tc>
          <w:tcPr>
            <w:tcW w:w="152" w:type="pct"/>
          </w:tcPr>
          <w:p w14:paraId="3C550522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24B2BBA0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47" w:type="pct"/>
            <w:gridSpan w:val="2"/>
          </w:tcPr>
          <w:p w14:paraId="77D4AD88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5123464" w14:textId="0A1A22CE" w:rsidR="009D7D66" w:rsidRPr="0019610D" w:rsidRDefault="003D5448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670AF15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7BF9686E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60EF" w:rsidRPr="00B92AB0" w14:paraId="503CD215" w14:textId="77777777" w:rsidTr="00C13D73">
        <w:tc>
          <w:tcPr>
            <w:tcW w:w="2166" w:type="pct"/>
            <w:vAlign w:val="bottom"/>
          </w:tcPr>
          <w:p w14:paraId="2BB7AB97" w14:textId="7225A2A3" w:rsidR="00F960EF" w:rsidRPr="00B92AB0" w:rsidRDefault="00D82E08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</w:tcPr>
          <w:p w14:paraId="403E9A98" w14:textId="30B415FF" w:rsidR="00F960EF" w:rsidRPr="0019610D" w:rsidRDefault="00D82E08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24,262</w:t>
            </w:r>
          </w:p>
        </w:tc>
        <w:tc>
          <w:tcPr>
            <w:tcW w:w="152" w:type="pct"/>
          </w:tcPr>
          <w:p w14:paraId="3CBD91C9" w14:textId="77777777" w:rsidR="00F960EF" w:rsidRPr="0019610D" w:rsidRDefault="00F960EF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4F8E9A52" w14:textId="07BC9D66" w:rsidR="00F960EF" w:rsidRPr="0019610D" w:rsidRDefault="00D82E08" w:rsidP="00D8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2"/>
          </w:tcPr>
          <w:p w14:paraId="2CC30E83" w14:textId="77777777" w:rsidR="00F960EF" w:rsidRPr="0019610D" w:rsidRDefault="00F960EF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52107F72" w14:textId="452E4AE5" w:rsidR="00F960EF" w:rsidRPr="0019610D" w:rsidRDefault="00D82E08" w:rsidP="00D8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17,037</w:t>
            </w:r>
          </w:p>
        </w:tc>
        <w:tc>
          <w:tcPr>
            <w:tcW w:w="148" w:type="pct"/>
          </w:tcPr>
          <w:p w14:paraId="5DF619AB" w14:textId="77777777" w:rsidR="00F960EF" w:rsidRPr="00B92AB0" w:rsidRDefault="00F960EF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4543AC7B" w14:textId="12521CF8" w:rsidR="00F960EF" w:rsidRPr="00B92AB0" w:rsidRDefault="00D82E08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585C" w:rsidRPr="00B92AB0" w14:paraId="7B1967AA" w14:textId="77777777" w:rsidTr="00C13D73">
        <w:tc>
          <w:tcPr>
            <w:tcW w:w="2166" w:type="pct"/>
            <w:vAlign w:val="bottom"/>
          </w:tcPr>
          <w:p w14:paraId="5D96A295" w14:textId="77777777" w:rsidR="00B7585C" w:rsidRPr="00B92AB0" w:rsidRDefault="00B7585C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76E8281C" w14:textId="77777777" w:rsidR="00B7585C" w:rsidRDefault="00B7585C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4357AF49" w14:textId="77777777" w:rsidR="00B7585C" w:rsidRPr="0019610D" w:rsidRDefault="00B7585C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15EC59C4" w14:textId="77777777" w:rsidR="00B7585C" w:rsidRDefault="00B7585C" w:rsidP="00D8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273C6A4E" w14:textId="77777777" w:rsidR="00B7585C" w:rsidRPr="0019610D" w:rsidRDefault="00B7585C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53C6EB5B" w14:textId="77777777" w:rsidR="00B7585C" w:rsidRDefault="00B7585C" w:rsidP="00D8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13FE4AB" w14:textId="77777777" w:rsidR="00B7585C" w:rsidRPr="00B92AB0" w:rsidRDefault="00B7585C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5B342918" w14:textId="77777777" w:rsidR="00B7585C" w:rsidRDefault="00B7585C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85C" w:rsidRPr="00B92AB0" w14:paraId="36486F24" w14:textId="77777777" w:rsidTr="00C13D73">
        <w:tc>
          <w:tcPr>
            <w:tcW w:w="2166" w:type="pct"/>
            <w:vAlign w:val="bottom"/>
          </w:tcPr>
          <w:p w14:paraId="7DED76C8" w14:textId="77777777" w:rsidR="00B7585C" w:rsidRPr="00B92AB0" w:rsidRDefault="00B7585C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19F2C5C7" w14:textId="77777777" w:rsidR="00B7585C" w:rsidRDefault="00B7585C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119A2528" w14:textId="77777777" w:rsidR="00B7585C" w:rsidRPr="0019610D" w:rsidRDefault="00B7585C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1903C68" w14:textId="77777777" w:rsidR="00B7585C" w:rsidRDefault="00B7585C" w:rsidP="00D8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756A498E" w14:textId="77777777" w:rsidR="00B7585C" w:rsidRPr="0019610D" w:rsidRDefault="00B7585C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0994BC62" w14:textId="77777777" w:rsidR="00B7585C" w:rsidRDefault="00B7585C" w:rsidP="00D8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A0BAF61" w14:textId="77777777" w:rsidR="00B7585C" w:rsidRPr="00B92AB0" w:rsidRDefault="00B7585C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1D53E36C" w14:textId="77777777" w:rsidR="00B7585C" w:rsidRDefault="00B7585C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85C" w:rsidRPr="00B92AB0" w14:paraId="2C60C1E9" w14:textId="77777777" w:rsidTr="00C13D73">
        <w:tc>
          <w:tcPr>
            <w:tcW w:w="2166" w:type="pct"/>
            <w:vAlign w:val="bottom"/>
          </w:tcPr>
          <w:p w14:paraId="6BB27044" w14:textId="77777777" w:rsidR="00B7585C" w:rsidRPr="00B92AB0" w:rsidRDefault="00B7585C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3789DECF" w14:textId="77777777" w:rsidR="00B7585C" w:rsidRDefault="00B7585C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3F3579A6" w14:textId="77777777" w:rsidR="00B7585C" w:rsidRPr="0019610D" w:rsidRDefault="00B7585C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188B5F7" w14:textId="77777777" w:rsidR="00B7585C" w:rsidRDefault="00B7585C" w:rsidP="00D8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74B98457" w14:textId="77777777" w:rsidR="00B7585C" w:rsidRPr="0019610D" w:rsidRDefault="00B7585C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0C1705FB" w14:textId="77777777" w:rsidR="00B7585C" w:rsidRDefault="00B7585C" w:rsidP="00D8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A4D1D50" w14:textId="77777777" w:rsidR="00B7585C" w:rsidRPr="00B92AB0" w:rsidRDefault="00B7585C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2B6A6992" w14:textId="77777777" w:rsidR="00B7585C" w:rsidRDefault="00B7585C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7D66" w:rsidRPr="00B92AB0" w14:paraId="1960CE26" w14:textId="77777777" w:rsidTr="00C13D73">
        <w:tc>
          <w:tcPr>
            <w:tcW w:w="2166" w:type="pct"/>
            <w:vAlign w:val="bottom"/>
          </w:tcPr>
          <w:p w14:paraId="65251881" w14:textId="055C2F54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593" w:type="pct"/>
          </w:tcPr>
          <w:p w14:paraId="5B29F610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73D19E8C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4BBC5FCA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14B396D6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48AE4A09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15B213F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00174FE6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7D66" w:rsidRPr="00B92AB0" w14:paraId="6DB8B4EF" w14:textId="77777777" w:rsidTr="00C13D73">
        <w:tc>
          <w:tcPr>
            <w:tcW w:w="2166" w:type="pct"/>
            <w:vAlign w:val="bottom"/>
          </w:tcPr>
          <w:p w14:paraId="31D145FF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9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3" w:type="pct"/>
          </w:tcPr>
          <w:p w14:paraId="447725FD" w14:textId="316F90EA" w:rsidR="009D7D66" w:rsidRPr="001D6980" w:rsidRDefault="0019610D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D6980">
              <w:rPr>
                <w:rFonts w:asciiTheme="majorBidi" w:eastAsia="Cordia New" w:hAnsiTheme="majorBidi" w:cstheme="majorBidi"/>
                <w:sz w:val="28"/>
                <w:szCs w:val="28"/>
              </w:rPr>
              <w:t>26,204</w:t>
            </w:r>
          </w:p>
        </w:tc>
        <w:tc>
          <w:tcPr>
            <w:tcW w:w="152" w:type="pct"/>
          </w:tcPr>
          <w:p w14:paraId="29F9472F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5B2C9B9B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24,800</w:t>
            </w:r>
          </w:p>
        </w:tc>
        <w:tc>
          <w:tcPr>
            <w:tcW w:w="147" w:type="pct"/>
            <w:gridSpan w:val="2"/>
          </w:tcPr>
          <w:p w14:paraId="595A78BA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7ED6553A" w14:textId="48DEBFBF" w:rsidR="009D7D66" w:rsidRPr="0019610D" w:rsidRDefault="0019610D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16,741</w:t>
            </w:r>
          </w:p>
        </w:tc>
        <w:tc>
          <w:tcPr>
            <w:tcW w:w="148" w:type="pct"/>
          </w:tcPr>
          <w:p w14:paraId="7F909438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689315D0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15,660</w:t>
            </w:r>
          </w:p>
        </w:tc>
      </w:tr>
      <w:tr w:rsidR="009D7D66" w:rsidRPr="00B92AB0" w14:paraId="7352B132" w14:textId="77777777" w:rsidTr="00C13D73">
        <w:tc>
          <w:tcPr>
            <w:tcW w:w="2166" w:type="pct"/>
            <w:vAlign w:val="bottom"/>
          </w:tcPr>
          <w:p w14:paraId="62023600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9DE7D8A" w14:textId="6B1E24A1" w:rsidR="009D7D66" w:rsidRPr="001D6980" w:rsidRDefault="0019610D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6980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52" w:type="pct"/>
          </w:tcPr>
          <w:p w14:paraId="3782BAF3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2D4ACF60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9610D">
              <w:rPr>
                <w:rFonts w:asciiTheme="majorBidi" w:hAnsiTheme="majorBidi" w:cstheme="majorBidi"/>
                <w:sz w:val="28"/>
                <w:szCs w:val="28"/>
                <w:cs/>
              </w:rPr>
              <w:t>578</w:t>
            </w:r>
          </w:p>
        </w:tc>
        <w:tc>
          <w:tcPr>
            <w:tcW w:w="147" w:type="pct"/>
            <w:gridSpan w:val="2"/>
          </w:tcPr>
          <w:p w14:paraId="2A025A36" w14:textId="77777777" w:rsidR="009D7D66" w:rsidRPr="0019610D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74B9645" w14:textId="6F05AEF1" w:rsidR="009D7D66" w:rsidRPr="0019610D" w:rsidRDefault="0019610D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148" w:type="pct"/>
          </w:tcPr>
          <w:p w14:paraId="69D0A7EF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04C777FC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  <w:tr w:rsidR="009D7D66" w:rsidRPr="00B92AB0" w14:paraId="5892B54C" w14:textId="77777777" w:rsidTr="00C13D73">
        <w:tc>
          <w:tcPr>
            <w:tcW w:w="2166" w:type="pct"/>
            <w:vAlign w:val="bottom"/>
          </w:tcPr>
          <w:p w14:paraId="4664C346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  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2A434DD" w14:textId="28504650" w:rsidR="009D7D66" w:rsidRPr="00B92AB0" w:rsidRDefault="0019610D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26,782</w:t>
            </w:r>
          </w:p>
        </w:tc>
        <w:tc>
          <w:tcPr>
            <w:tcW w:w="152" w:type="pct"/>
          </w:tcPr>
          <w:p w14:paraId="108CD35C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595386F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25,378</w:t>
            </w:r>
          </w:p>
        </w:tc>
        <w:tc>
          <w:tcPr>
            <w:tcW w:w="147" w:type="pct"/>
            <w:gridSpan w:val="2"/>
          </w:tcPr>
          <w:p w14:paraId="48A29CCB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165E081" w14:textId="3C2E08B0" w:rsidR="009D7D66" w:rsidRPr="00B92AB0" w:rsidRDefault="001D6980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17,037</w:t>
            </w:r>
          </w:p>
        </w:tc>
        <w:tc>
          <w:tcPr>
            <w:tcW w:w="148" w:type="pct"/>
          </w:tcPr>
          <w:p w14:paraId="5C6276A6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6EAA93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,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956</w:t>
            </w:r>
          </w:p>
        </w:tc>
      </w:tr>
      <w:tr w:rsidR="009D7D66" w:rsidRPr="00B92AB0" w14:paraId="49265B2C" w14:textId="77777777" w:rsidTr="00C13D73">
        <w:tc>
          <w:tcPr>
            <w:tcW w:w="2166" w:type="pct"/>
            <w:shd w:val="clear" w:color="auto" w:fill="auto"/>
            <w:vAlign w:val="bottom"/>
          </w:tcPr>
          <w:p w14:paraId="0F421408" w14:textId="77777777" w:rsidR="009D7D66" w:rsidRPr="00B92AB0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93" w:type="pct"/>
          </w:tcPr>
          <w:p w14:paraId="75072E33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2F845CAE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3E44652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676A79B9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7ACCA869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2"/>
          </w:tcPr>
          <w:p w14:paraId="1865CE2A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14A2EB37" w14:textId="77777777" w:rsidR="009D7D66" w:rsidRPr="00B92AB0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1885" w:rsidRPr="00B92AB0" w14:paraId="5B4A5AA0" w14:textId="77777777" w:rsidTr="00C13D73">
        <w:tc>
          <w:tcPr>
            <w:tcW w:w="2166" w:type="pct"/>
            <w:shd w:val="clear" w:color="auto" w:fill="auto"/>
            <w:vAlign w:val="bottom"/>
          </w:tcPr>
          <w:p w14:paraId="55423A80" w14:textId="1D77EEE8" w:rsidR="00D21885" w:rsidRPr="00B92AB0" w:rsidRDefault="00D2188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</w:tcPr>
          <w:p w14:paraId="68CB2CC5" w14:textId="77777777" w:rsidR="00D21885" w:rsidRPr="00B92AB0" w:rsidRDefault="00D21885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55816D76" w14:textId="77777777" w:rsidR="00D21885" w:rsidRPr="00B92AB0" w:rsidRDefault="00D21885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1513749" w14:textId="77777777" w:rsidR="00D21885" w:rsidRPr="00B92AB0" w:rsidRDefault="00D21885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03C2C92F" w14:textId="77777777" w:rsidR="00D21885" w:rsidRPr="00B92AB0" w:rsidRDefault="00D21885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62ACC57F" w14:textId="77777777" w:rsidR="00D21885" w:rsidRPr="00B92AB0" w:rsidRDefault="00D21885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2"/>
          </w:tcPr>
          <w:p w14:paraId="19218689" w14:textId="77777777" w:rsidR="00D21885" w:rsidRPr="00B92AB0" w:rsidRDefault="00D21885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3632F0BD" w14:textId="77777777" w:rsidR="00D21885" w:rsidRPr="00B92AB0" w:rsidRDefault="00D21885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1885" w:rsidRPr="00B92AB0" w14:paraId="4F8D90B2" w14:textId="77777777" w:rsidTr="00C13D73">
        <w:tc>
          <w:tcPr>
            <w:tcW w:w="2166" w:type="pct"/>
            <w:shd w:val="clear" w:color="auto" w:fill="auto"/>
            <w:vAlign w:val="bottom"/>
          </w:tcPr>
          <w:p w14:paraId="5F8477AE" w14:textId="4AFFAE76" w:rsidR="00D21885" w:rsidRPr="00B92AB0" w:rsidRDefault="00D2188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593" w:type="pct"/>
          </w:tcPr>
          <w:p w14:paraId="77F04019" w14:textId="4DD4C6B9" w:rsidR="00D21885" w:rsidRPr="00B92AB0" w:rsidRDefault="00D21885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6,281,109</w:t>
            </w:r>
          </w:p>
        </w:tc>
        <w:tc>
          <w:tcPr>
            <w:tcW w:w="152" w:type="pct"/>
          </w:tcPr>
          <w:p w14:paraId="56D802E1" w14:textId="77777777" w:rsidR="00D21885" w:rsidRPr="00B92AB0" w:rsidRDefault="00D21885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37F35F0F" w14:textId="76D88996" w:rsidR="00D21885" w:rsidRPr="00B92AB0" w:rsidRDefault="00D21885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Pr="00B92AB0">
              <w:rPr>
                <w:rFonts w:asciiTheme="majorBidi" w:eastAsia="Cordia New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147" w:type="pct"/>
            <w:gridSpan w:val="2"/>
          </w:tcPr>
          <w:p w14:paraId="0E929CD1" w14:textId="77777777" w:rsidR="00D21885" w:rsidRPr="00B92AB0" w:rsidRDefault="00D21885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2996B3A7" w14:textId="6C232C49" w:rsidR="00D21885" w:rsidRPr="00B92AB0" w:rsidRDefault="00D21885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A4314">
              <w:rPr>
                <w:rFonts w:asciiTheme="majorBidi" w:hAnsiTheme="majorBidi" w:cstheme="majorBidi"/>
                <w:sz w:val="28"/>
                <w:szCs w:val="28"/>
              </w:rPr>
              <w:t>2,282</w:t>
            </w:r>
          </w:p>
        </w:tc>
        <w:tc>
          <w:tcPr>
            <w:tcW w:w="152" w:type="pct"/>
            <w:gridSpan w:val="2"/>
          </w:tcPr>
          <w:p w14:paraId="1576CA37" w14:textId="77777777" w:rsidR="00D21885" w:rsidRPr="00B92AB0" w:rsidRDefault="00D21885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09384A78" w14:textId="1C66E2D5" w:rsidR="00D21885" w:rsidRPr="00B92AB0" w:rsidRDefault="00D21885" w:rsidP="003F1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1885" w:rsidRPr="00B92AB0" w14:paraId="6C5BDC16" w14:textId="77777777" w:rsidTr="00C13D73">
        <w:tc>
          <w:tcPr>
            <w:tcW w:w="2166" w:type="pct"/>
            <w:shd w:val="clear" w:color="auto" w:fill="auto"/>
            <w:vAlign w:val="bottom"/>
          </w:tcPr>
          <w:p w14:paraId="04F4D1DD" w14:textId="7E24456D" w:rsidR="00D21885" w:rsidRPr="00B92AB0" w:rsidRDefault="00D21885" w:rsidP="0064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3F23AC8E" w14:textId="5022D5EA" w:rsidR="00D21885" w:rsidRPr="00B92AB0" w:rsidRDefault="00D21885" w:rsidP="0064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6D2BD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" w:type="pct"/>
          </w:tcPr>
          <w:p w14:paraId="569F8FF0" w14:textId="77777777" w:rsidR="00D21885" w:rsidRPr="00B92AB0" w:rsidRDefault="00D21885" w:rsidP="0064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4261C78C" w14:textId="3A4D0EB9" w:rsidR="00D21885" w:rsidRPr="00B92AB0" w:rsidRDefault="00D21885" w:rsidP="0064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147" w:type="pct"/>
            <w:gridSpan w:val="2"/>
          </w:tcPr>
          <w:p w14:paraId="3C312C23" w14:textId="77777777" w:rsidR="00D21885" w:rsidRPr="00B92AB0" w:rsidRDefault="00D21885" w:rsidP="0064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4577123B" w14:textId="179CC3C1" w:rsidR="00D21885" w:rsidRPr="00FA4314" w:rsidRDefault="00D21885" w:rsidP="0064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52" w:type="pct"/>
            <w:gridSpan w:val="2"/>
          </w:tcPr>
          <w:p w14:paraId="04034145" w14:textId="77777777" w:rsidR="00D21885" w:rsidRPr="00B92AB0" w:rsidRDefault="00D21885" w:rsidP="0064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BEBB3C2" w14:textId="6ADCA588" w:rsidR="00D21885" w:rsidRPr="00B92AB0" w:rsidRDefault="00D21885" w:rsidP="003F1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</w:tr>
      <w:tr w:rsidR="00D21885" w:rsidRPr="00B92AB0" w14:paraId="7B50E82C" w14:textId="77777777" w:rsidTr="00C13D73">
        <w:tc>
          <w:tcPr>
            <w:tcW w:w="2166" w:type="pct"/>
            <w:shd w:val="clear" w:color="auto" w:fill="auto"/>
            <w:vAlign w:val="bottom"/>
          </w:tcPr>
          <w:p w14:paraId="57D80A7B" w14:textId="17E86244" w:rsidR="00D21885" w:rsidRPr="00B92AB0" w:rsidRDefault="00D21885" w:rsidP="0064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1617080C" w14:textId="349C35C4" w:rsidR="00D21885" w:rsidRDefault="00551ACB" w:rsidP="0064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D218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152" w:type="pct"/>
          </w:tcPr>
          <w:p w14:paraId="0C9C7567" w14:textId="77777777" w:rsidR="00D21885" w:rsidRPr="00B92AB0" w:rsidRDefault="00D21885" w:rsidP="0064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9509701" w14:textId="29FE889F" w:rsidR="00D21885" w:rsidRPr="00B92AB0" w:rsidRDefault="00D21885" w:rsidP="003F1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2,846</w:t>
            </w:r>
          </w:p>
        </w:tc>
        <w:tc>
          <w:tcPr>
            <w:tcW w:w="147" w:type="pct"/>
            <w:gridSpan w:val="2"/>
          </w:tcPr>
          <w:p w14:paraId="53BDF01B" w14:textId="77777777" w:rsidR="00D21885" w:rsidRPr="00B92AB0" w:rsidRDefault="00D21885" w:rsidP="0064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8B1277B" w14:textId="40CDB000" w:rsidR="00D21885" w:rsidRPr="00B92AB0" w:rsidRDefault="00D21885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A4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7F447432" w14:textId="77777777" w:rsidR="00D21885" w:rsidRPr="00B92AB0" w:rsidRDefault="00D21885" w:rsidP="0064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002A8C31" w14:textId="6593B6B9" w:rsidR="00D21885" w:rsidRPr="00B92AB0" w:rsidRDefault="00D21885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1885" w:rsidRPr="00B92AB0" w14:paraId="56A01B1F" w14:textId="77777777" w:rsidTr="00C13D73">
        <w:tc>
          <w:tcPr>
            <w:tcW w:w="2166" w:type="pct"/>
            <w:shd w:val="clear" w:color="auto" w:fill="auto"/>
            <w:vAlign w:val="bottom"/>
          </w:tcPr>
          <w:p w14:paraId="0086825D" w14:textId="17016A84" w:rsidR="00D21885" w:rsidRPr="00B92AB0" w:rsidRDefault="00D21885" w:rsidP="0064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93" w:type="pct"/>
          </w:tcPr>
          <w:p w14:paraId="4343D013" w14:textId="7CC61162" w:rsidR="00D21885" w:rsidRPr="00B92AB0" w:rsidRDefault="00D21885" w:rsidP="0064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10,381</w:t>
            </w:r>
          </w:p>
        </w:tc>
        <w:tc>
          <w:tcPr>
            <w:tcW w:w="152" w:type="pct"/>
          </w:tcPr>
          <w:p w14:paraId="1B923BC7" w14:textId="77777777" w:rsidR="00D21885" w:rsidRPr="00B92AB0" w:rsidRDefault="00D21885" w:rsidP="0064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540BFC30" w14:textId="718F5938" w:rsidR="00D21885" w:rsidRPr="00B92AB0" w:rsidRDefault="00D21885" w:rsidP="003F1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2"/>
          </w:tcPr>
          <w:p w14:paraId="6AD68E6F" w14:textId="77777777" w:rsidR="00D21885" w:rsidRPr="00B92AB0" w:rsidRDefault="00D21885" w:rsidP="0064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44231FBA" w14:textId="006C0ACA" w:rsidR="00D21885" w:rsidRPr="00B92AB0" w:rsidRDefault="00D21885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A4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1284EF86" w14:textId="77777777" w:rsidR="00D21885" w:rsidRPr="00B92AB0" w:rsidRDefault="00D21885" w:rsidP="0064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0E5B010" w14:textId="6A484AA7" w:rsidR="00D21885" w:rsidRPr="00B92AB0" w:rsidRDefault="00D21885" w:rsidP="00640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1885" w:rsidRPr="00B92AB0" w14:paraId="7F28CF11" w14:textId="77777777" w:rsidTr="00C13D73">
        <w:tc>
          <w:tcPr>
            <w:tcW w:w="2166" w:type="pct"/>
            <w:shd w:val="clear" w:color="auto" w:fill="auto"/>
            <w:vAlign w:val="bottom"/>
          </w:tcPr>
          <w:p w14:paraId="2C1167DB" w14:textId="27EAE71E" w:rsidR="00D21885" w:rsidRPr="00B92AB0" w:rsidRDefault="00D21885" w:rsidP="00F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593" w:type="pct"/>
          </w:tcPr>
          <w:p w14:paraId="32C9F9ED" w14:textId="2735EFFE" w:rsidR="00D21885" w:rsidRPr="00FA4314" w:rsidRDefault="00D21885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B52EF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52EFD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152" w:type="pct"/>
          </w:tcPr>
          <w:p w14:paraId="0985C9E0" w14:textId="77777777" w:rsidR="00D21885" w:rsidRPr="00B92AB0" w:rsidRDefault="00D21885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C9E4281" w14:textId="5431F679" w:rsidR="00D21885" w:rsidRPr="00B92AB0" w:rsidRDefault="00D21885" w:rsidP="003F1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47" w:type="pct"/>
            <w:gridSpan w:val="2"/>
          </w:tcPr>
          <w:p w14:paraId="0E6A4E8B" w14:textId="77777777" w:rsidR="00D21885" w:rsidRPr="00B92AB0" w:rsidRDefault="00D21885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1F53F1C1" w14:textId="19FC10F4" w:rsidR="00D21885" w:rsidRPr="00B92AB0" w:rsidRDefault="00D21885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A4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726E48FC" w14:textId="77777777" w:rsidR="00D21885" w:rsidRPr="00B92AB0" w:rsidRDefault="00D21885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BF2DD84" w14:textId="3A37DB0A" w:rsidR="00D21885" w:rsidRPr="00B92AB0" w:rsidRDefault="00D21885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1468" w:rsidRPr="00B92AB0" w14:paraId="774D2883" w14:textId="77777777" w:rsidTr="00C13D73">
        <w:tc>
          <w:tcPr>
            <w:tcW w:w="2166" w:type="pct"/>
            <w:shd w:val="clear" w:color="auto" w:fill="auto"/>
            <w:vAlign w:val="bottom"/>
          </w:tcPr>
          <w:p w14:paraId="5BC95016" w14:textId="682D67A8" w:rsidR="00331468" w:rsidRPr="00B92AB0" w:rsidRDefault="00331468" w:rsidP="00F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93" w:type="pct"/>
          </w:tcPr>
          <w:p w14:paraId="5512523A" w14:textId="6F784FE0" w:rsidR="00331468" w:rsidRDefault="003F1EF4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2,733</w:t>
            </w:r>
          </w:p>
        </w:tc>
        <w:tc>
          <w:tcPr>
            <w:tcW w:w="152" w:type="pct"/>
          </w:tcPr>
          <w:p w14:paraId="3AE96D09" w14:textId="77777777" w:rsidR="00331468" w:rsidRPr="00B92AB0" w:rsidRDefault="00331468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2808D6AD" w14:textId="759D2E79" w:rsidR="00331468" w:rsidRPr="00B92AB0" w:rsidRDefault="003F1EF4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2"/>
          </w:tcPr>
          <w:p w14:paraId="76206D9B" w14:textId="77777777" w:rsidR="00331468" w:rsidRPr="00B92AB0" w:rsidRDefault="00331468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5519CD71" w14:textId="2A0CC761" w:rsidR="00331468" w:rsidRPr="00FA4314" w:rsidRDefault="003F1EF4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59EB44E3" w14:textId="77777777" w:rsidR="00331468" w:rsidRPr="00B92AB0" w:rsidRDefault="00331468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1BE9454" w14:textId="47498B9C" w:rsidR="00331468" w:rsidRPr="00B92AB0" w:rsidRDefault="003F1EF4" w:rsidP="00FA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1468" w:rsidRPr="00B92AB0" w14:paraId="669281DB" w14:textId="77777777" w:rsidTr="00C13D73">
        <w:tc>
          <w:tcPr>
            <w:tcW w:w="2166" w:type="pct"/>
            <w:shd w:val="clear" w:color="auto" w:fill="auto"/>
            <w:vAlign w:val="bottom"/>
          </w:tcPr>
          <w:p w14:paraId="254F36EB" w14:textId="583547DB" w:rsidR="00331468" w:rsidRPr="00B92AB0" w:rsidRDefault="00331468" w:rsidP="0033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</w:tcPr>
          <w:p w14:paraId="6AFA9342" w14:textId="0F12799F" w:rsidR="00331468" w:rsidRDefault="00331468" w:rsidP="00331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137,211</w:t>
            </w:r>
          </w:p>
        </w:tc>
        <w:tc>
          <w:tcPr>
            <w:tcW w:w="152" w:type="pct"/>
          </w:tcPr>
          <w:p w14:paraId="29F04C87" w14:textId="77777777" w:rsidR="00331468" w:rsidRPr="00B92AB0" w:rsidRDefault="00331468" w:rsidP="00331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2B4B322" w14:textId="52D0932A" w:rsidR="00331468" w:rsidRPr="00B92AB0" w:rsidRDefault="00331468" w:rsidP="00331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2"/>
          </w:tcPr>
          <w:p w14:paraId="6948DBE4" w14:textId="77777777" w:rsidR="00331468" w:rsidRPr="00B92AB0" w:rsidRDefault="00331468" w:rsidP="00331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2B28B10B" w14:textId="26AA9A43" w:rsidR="00331468" w:rsidRPr="00FA4314" w:rsidRDefault="00331468" w:rsidP="00331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A4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531CBD19" w14:textId="77777777" w:rsidR="00331468" w:rsidRPr="00B92AB0" w:rsidRDefault="00331468" w:rsidP="00331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08F5A93" w14:textId="79ECB44F" w:rsidR="00331468" w:rsidRPr="00B92AB0" w:rsidRDefault="00331468" w:rsidP="00331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1468" w:rsidRPr="00B92AB0" w14:paraId="08F57C77" w14:textId="77777777" w:rsidTr="00C13D73">
        <w:tc>
          <w:tcPr>
            <w:tcW w:w="2166" w:type="pct"/>
            <w:shd w:val="clear" w:color="auto" w:fill="auto"/>
            <w:vAlign w:val="bottom"/>
          </w:tcPr>
          <w:p w14:paraId="389BA4D4" w14:textId="2517A7C7" w:rsidR="00331468" w:rsidRPr="00B92AB0" w:rsidRDefault="00331468" w:rsidP="00331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97C0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460F1C4D" w14:textId="7A6B2DE3" w:rsidR="00331468" w:rsidRPr="00FA4314" w:rsidRDefault="00331468" w:rsidP="00331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16,302</w:t>
            </w:r>
          </w:p>
        </w:tc>
        <w:tc>
          <w:tcPr>
            <w:tcW w:w="152" w:type="pct"/>
          </w:tcPr>
          <w:p w14:paraId="4CBD9428" w14:textId="77777777" w:rsidR="00331468" w:rsidRPr="00B92AB0" w:rsidRDefault="00331468" w:rsidP="00331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1FE9A8BC" w14:textId="46D07F44" w:rsidR="00331468" w:rsidRPr="00B92AB0" w:rsidRDefault="00331468" w:rsidP="003F1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97C08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47" w:type="pct"/>
            <w:gridSpan w:val="2"/>
          </w:tcPr>
          <w:p w14:paraId="61FB04D8" w14:textId="77777777" w:rsidR="00331468" w:rsidRPr="00B92AB0" w:rsidRDefault="00331468" w:rsidP="00331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75F5B66C" w14:textId="25704ACF" w:rsidR="00331468" w:rsidRPr="00B92AB0" w:rsidRDefault="00331468" w:rsidP="00331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A4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6E6432E9" w14:textId="77777777" w:rsidR="00331468" w:rsidRPr="00B92AB0" w:rsidRDefault="00331468" w:rsidP="00331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5020138" w14:textId="7CEA8510" w:rsidR="00331468" w:rsidRPr="00B92AB0" w:rsidRDefault="00331468" w:rsidP="00331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97C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BBF6AE8" w14:textId="430D0F05" w:rsidR="00AC6EC5" w:rsidRPr="00697C08" w:rsidRDefault="00AC6EC5">
      <w:pPr>
        <w:rPr>
          <w:rFonts w:asciiTheme="majorBidi" w:hAnsiTheme="majorBidi" w:cstheme="majorBidi"/>
          <w:sz w:val="28"/>
          <w:szCs w:val="28"/>
        </w:rPr>
      </w:pPr>
    </w:p>
    <w:p w14:paraId="654C5ED1" w14:textId="2E515594" w:rsidR="00A8737A" w:rsidRPr="00697C08" w:rsidRDefault="00A8737A" w:rsidP="00AA6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540"/>
        <w:rPr>
          <w:rFonts w:asciiTheme="majorBidi" w:hAnsiTheme="majorBidi" w:cstheme="majorBidi"/>
          <w:sz w:val="28"/>
          <w:szCs w:val="28"/>
        </w:rPr>
      </w:pPr>
      <w:r w:rsidRPr="00697C08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9437DC" w:rsidRPr="00697C08">
        <w:rPr>
          <w:rFonts w:asciiTheme="majorBidi" w:hAnsiTheme="majorBidi" w:cstheme="majorBidi"/>
          <w:sz w:val="28"/>
          <w:szCs w:val="28"/>
        </w:rPr>
        <w:t>3</w:t>
      </w:r>
      <w:r w:rsidR="009D7D66" w:rsidRPr="00697C08">
        <w:rPr>
          <w:rFonts w:asciiTheme="majorBidi" w:hAnsiTheme="majorBidi" w:cstheme="majorBidi"/>
          <w:sz w:val="28"/>
          <w:szCs w:val="28"/>
        </w:rPr>
        <w:t xml:space="preserve">0 </w:t>
      </w:r>
      <w:r w:rsidR="009D7D66" w:rsidRPr="00697C08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1F2771" w:rsidRPr="00697C08">
        <w:rPr>
          <w:rFonts w:asciiTheme="majorBidi" w:hAnsiTheme="majorBidi" w:cstheme="majorBidi"/>
          <w:sz w:val="28"/>
          <w:szCs w:val="28"/>
        </w:rPr>
        <w:t>256</w:t>
      </w:r>
      <w:r w:rsidR="009C65B5" w:rsidRPr="00697C08">
        <w:rPr>
          <w:rFonts w:asciiTheme="majorBidi" w:hAnsiTheme="majorBidi" w:cstheme="majorBidi"/>
          <w:sz w:val="28"/>
          <w:szCs w:val="28"/>
        </w:rPr>
        <w:t>6</w:t>
      </w:r>
      <w:r w:rsidRPr="00697C08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1F2771" w:rsidRPr="00697C08">
        <w:rPr>
          <w:rFonts w:asciiTheme="majorBidi" w:hAnsiTheme="majorBidi" w:cstheme="majorBidi"/>
          <w:sz w:val="28"/>
          <w:szCs w:val="28"/>
        </w:rPr>
        <w:t>31</w:t>
      </w:r>
      <w:r w:rsidRPr="00697C0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F2771" w:rsidRPr="00697C08">
        <w:rPr>
          <w:rFonts w:asciiTheme="majorBidi" w:hAnsiTheme="majorBidi" w:cstheme="majorBidi"/>
          <w:sz w:val="28"/>
          <w:szCs w:val="28"/>
        </w:rPr>
        <w:t>256</w:t>
      </w:r>
      <w:r w:rsidR="009C65B5" w:rsidRPr="00697C08">
        <w:rPr>
          <w:rFonts w:asciiTheme="majorBidi" w:hAnsiTheme="majorBidi" w:cstheme="majorBidi"/>
          <w:sz w:val="28"/>
          <w:szCs w:val="28"/>
        </w:rPr>
        <w:t>5</w:t>
      </w:r>
      <w:r w:rsidRPr="00697C08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C2BD928" w14:textId="0AF17ECE" w:rsidR="003D47C9" w:rsidRPr="00697C08" w:rsidRDefault="003D47C9" w:rsidP="00AA6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64"/>
        <w:gridCol w:w="237"/>
        <w:gridCol w:w="1069"/>
        <w:gridCol w:w="251"/>
        <w:gridCol w:w="9"/>
        <w:gridCol w:w="1079"/>
      </w:tblGrid>
      <w:tr w:rsidR="00E6056C" w:rsidRPr="00B92AB0" w14:paraId="619E84A3" w14:textId="77777777" w:rsidTr="00DC5D4F">
        <w:trPr>
          <w:tblHeader/>
        </w:trPr>
        <w:tc>
          <w:tcPr>
            <w:tcW w:w="2223" w:type="pct"/>
            <w:shd w:val="clear" w:color="auto" w:fill="auto"/>
          </w:tcPr>
          <w:p w14:paraId="41A13053" w14:textId="40860854" w:rsidR="00E6056C" w:rsidRPr="00B92AB0" w:rsidRDefault="00E6056C" w:rsidP="00AF2FE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14:paraId="5FC7B6B1" w14:textId="77777777" w:rsidR="00E6056C" w:rsidRPr="00B92AB0" w:rsidRDefault="00E6056C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0BB89CA4" w14:textId="77777777" w:rsidR="00E6056C" w:rsidRPr="00B92AB0" w:rsidRDefault="00E6056C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4"/>
            <w:shd w:val="clear" w:color="auto" w:fill="auto"/>
          </w:tcPr>
          <w:p w14:paraId="445DE81D" w14:textId="77777777" w:rsidR="00E6056C" w:rsidRPr="00B92AB0" w:rsidRDefault="00E6056C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7D66" w:rsidRPr="00B92AB0" w14:paraId="6876569C" w14:textId="77777777" w:rsidTr="00464B1F">
        <w:trPr>
          <w:tblHeader/>
        </w:trPr>
        <w:tc>
          <w:tcPr>
            <w:tcW w:w="2223" w:type="pct"/>
            <w:shd w:val="clear" w:color="auto" w:fill="auto"/>
          </w:tcPr>
          <w:p w14:paraId="195354D5" w14:textId="70FA48B1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2CEA2D45" w14:textId="19B54F19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ED78B41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E0618A1" w14:textId="72170DA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pct"/>
            <w:shd w:val="clear" w:color="auto" w:fill="auto"/>
          </w:tcPr>
          <w:p w14:paraId="6AEB8E0F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9B5D0C7" w14:textId="26E57649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7F1761E4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3F1374D8" w14:textId="77ADDDDD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D7D66" w:rsidRPr="00B92AB0" w14:paraId="32A97B90" w14:textId="77777777" w:rsidTr="00464B1F">
        <w:trPr>
          <w:tblHeader/>
        </w:trPr>
        <w:tc>
          <w:tcPr>
            <w:tcW w:w="2223" w:type="pct"/>
            <w:shd w:val="clear" w:color="auto" w:fill="auto"/>
          </w:tcPr>
          <w:p w14:paraId="436461FB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D0FBDE9" w14:textId="30CD309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FF58AC7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9D9ED4D" w14:textId="57586FBD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68718A39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6D09215" w14:textId="64256144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A81269D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77B33FF4" w14:textId="091162D2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</w:tr>
      <w:tr w:rsidR="009D7D66" w:rsidRPr="00B92AB0" w14:paraId="270FF1BC" w14:textId="77777777" w:rsidTr="00DC5D4F">
        <w:trPr>
          <w:tblHeader/>
        </w:trPr>
        <w:tc>
          <w:tcPr>
            <w:tcW w:w="2223" w:type="pct"/>
            <w:shd w:val="clear" w:color="auto" w:fill="auto"/>
          </w:tcPr>
          <w:p w14:paraId="1EE59E34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77" w:type="pct"/>
            <w:gridSpan w:val="8"/>
            <w:shd w:val="clear" w:color="auto" w:fill="auto"/>
          </w:tcPr>
          <w:p w14:paraId="69F2EA35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D7D66" w:rsidRPr="00B92AB0" w14:paraId="69443038" w14:textId="77777777" w:rsidTr="00DC5D4F">
        <w:tc>
          <w:tcPr>
            <w:tcW w:w="2223" w:type="pct"/>
            <w:shd w:val="clear" w:color="auto" w:fill="auto"/>
          </w:tcPr>
          <w:p w14:paraId="29B98427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77" w:type="pct"/>
            <w:gridSpan w:val="8"/>
            <w:shd w:val="clear" w:color="auto" w:fill="auto"/>
          </w:tcPr>
          <w:p w14:paraId="4D0F9140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D7D66" w:rsidRPr="00B92AB0" w14:paraId="2C773834" w14:textId="77777777" w:rsidTr="00464B1F">
        <w:tc>
          <w:tcPr>
            <w:tcW w:w="2223" w:type="pct"/>
            <w:shd w:val="clear" w:color="auto" w:fill="auto"/>
          </w:tcPr>
          <w:p w14:paraId="77FACABA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6B404178" w14:textId="35284BC7" w:rsidR="009D7D66" w:rsidRPr="008E3DAF" w:rsidRDefault="004E433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3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B1C9B32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37A97B8" w14:textId="40A070B0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11B3D6C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D1007F8" w14:textId="2555D5C5" w:rsidR="009D7D66" w:rsidRPr="00B92AB0" w:rsidRDefault="00FA4314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19,843</w:t>
            </w:r>
          </w:p>
        </w:tc>
        <w:tc>
          <w:tcPr>
            <w:tcW w:w="138" w:type="pct"/>
            <w:shd w:val="clear" w:color="auto" w:fill="auto"/>
          </w:tcPr>
          <w:p w14:paraId="3B0E5D42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311C79BE" w14:textId="28CDC4A5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9,856</w:t>
            </w:r>
          </w:p>
        </w:tc>
      </w:tr>
      <w:tr w:rsidR="009D7D66" w:rsidRPr="00B92AB0" w14:paraId="21D4B43A" w14:textId="77777777" w:rsidTr="00464B1F">
        <w:tc>
          <w:tcPr>
            <w:tcW w:w="2223" w:type="pct"/>
            <w:shd w:val="clear" w:color="auto" w:fill="auto"/>
          </w:tcPr>
          <w:p w14:paraId="74B3F5FC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3" w:type="pct"/>
            <w:shd w:val="clear" w:color="auto" w:fill="auto"/>
          </w:tcPr>
          <w:p w14:paraId="36F0AF3F" w14:textId="72BC3497" w:rsidR="009D7D66" w:rsidRPr="008E3DAF" w:rsidRDefault="00FA4314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3DAF">
              <w:rPr>
                <w:rFonts w:asciiTheme="majorBidi" w:eastAsia="Calibri" w:hAnsiTheme="majorBidi" w:cstheme="majorBidi"/>
                <w:sz w:val="28"/>
                <w:szCs w:val="28"/>
              </w:rPr>
              <w:t>44,084</w:t>
            </w:r>
          </w:p>
        </w:tc>
        <w:tc>
          <w:tcPr>
            <w:tcW w:w="148" w:type="pct"/>
            <w:shd w:val="clear" w:color="auto" w:fill="auto"/>
          </w:tcPr>
          <w:p w14:paraId="4A7FD08A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24701101" w14:textId="0C9C3C8E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59,</w:t>
            </w:r>
            <w:r w:rsidRPr="00B92AB0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753</w:t>
            </w:r>
          </w:p>
        </w:tc>
        <w:tc>
          <w:tcPr>
            <w:tcW w:w="130" w:type="pct"/>
            <w:shd w:val="clear" w:color="auto" w:fill="auto"/>
          </w:tcPr>
          <w:p w14:paraId="7A492927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3BCBC8B" w14:textId="2706557E" w:rsidR="009D7D66" w:rsidRPr="00B92AB0" w:rsidRDefault="00FA4314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13,022</w:t>
            </w:r>
          </w:p>
        </w:tc>
        <w:tc>
          <w:tcPr>
            <w:tcW w:w="138" w:type="pct"/>
            <w:shd w:val="clear" w:color="auto" w:fill="auto"/>
          </w:tcPr>
          <w:p w14:paraId="5A9A189B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64AED2AA" w14:textId="37F4F736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20,137</w:t>
            </w:r>
          </w:p>
        </w:tc>
      </w:tr>
      <w:tr w:rsidR="009D7D66" w:rsidRPr="00B92AB0" w14:paraId="331557AC" w14:textId="77777777" w:rsidTr="00464B1F">
        <w:tc>
          <w:tcPr>
            <w:tcW w:w="2223" w:type="pct"/>
            <w:shd w:val="clear" w:color="auto" w:fill="auto"/>
          </w:tcPr>
          <w:p w14:paraId="108BADBE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shd w:val="clear" w:color="auto" w:fill="auto"/>
          </w:tcPr>
          <w:p w14:paraId="5994FBFB" w14:textId="7618A21C" w:rsidR="009D7D66" w:rsidRPr="008E3DAF" w:rsidRDefault="00FA4314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3DAF">
              <w:rPr>
                <w:rFonts w:asciiTheme="majorBidi" w:eastAsia="Calibri" w:hAnsiTheme="majorBidi" w:cstheme="majorBidi"/>
                <w:sz w:val="28"/>
                <w:szCs w:val="28"/>
              </w:rPr>
              <w:t>1,307,527</w:t>
            </w:r>
          </w:p>
        </w:tc>
        <w:tc>
          <w:tcPr>
            <w:tcW w:w="148" w:type="pct"/>
            <w:shd w:val="clear" w:color="auto" w:fill="auto"/>
          </w:tcPr>
          <w:p w14:paraId="4393C199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1676D643" w14:textId="1C609D42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8,646</w:t>
            </w:r>
          </w:p>
        </w:tc>
        <w:tc>
          <w:tcPr>
            <w:tcW w:w="130" w:type="pct"/>
            <w:shd w:val="clear" w:color="auto" w:fill="auto"/>
          </w:tcPr>
          <w:p w14:paraId="68068D59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E697455" w14:textId="4BC86766" w:rsidR="009D7D66" w:rsidRPr="00B92AB0" w:rsidRDefault="00FA4314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138" w:type="pct"/>
            <w:shd w:val="clear" w:color="auto" w:fill="auto"/>
          </w:tcPr>
          <w:p w14:paraId="0EA0DB64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4C0D3E21" w14:textId="384C4FAD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423</w:t>
            </w:r>
          </w:p>
        </w:tc>
      </w:tr>
      <w:tr w:rsidR="009D7D66" w:rsidRPr="00B92AB0" w14:paraId="63969C7D" w14:textId="77777777" w:rsidTr="00464B1F">
        <w:tc>
          <w:tcPr>
            <w:tcW w:w="2223" w:type="pct"/>
            <w:shd w:val="clear" w:color="auto" w:fill="auto"/>
          </w:tcPr>
          <w:p w14:paraId="54D13999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B93CC" w14:textId="2B7D62AB" w:rsidR="009D7D66" w:rsidRPr="00B92AB0" w:rsidRDefault="00FA4314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1,351,611</w:t>
            </w:r>
          </w:p>
        </w:tc>
        <w:tc>
          <w:tcPr>
            <w:tcW w:w="148" w:type="pct"/>
            <w:shd w:val="clear" w:color="auto" w:fill="auto"/>
          </w:tcPr>
          <w:p w14:paraId="6081E48E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A07B4" w14:textId="0E3614A6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68,399</w:t>
            </w:r>
          </w:p>
        </w:tc>
        <w:tc>
          <w:tcPr>
            <w:tcW w:w="130" w:type="pct"/>
            <w:shd w:val="clear" w:color="auto" w:fill="auto"/>
          </w:tcPr>
          <w:p w14:paraId="517688B7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7A5ED" w14:textId="12AA56B3" w:rsidR="009D7D66" w:rsidRPr="00B92AB0" w:rsidRDefault="00FA4314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33,110</w:t>
            </w:r>
          </w:p>
        </w:tc>
        <w:tc>
          <w:tcPr>
            <w:tcW w:w="138" w:type="pct"/>
            <w:shd w:val="clear" w:color="auto" w:fill="auto"/>
          </w:tcPr>
          <w:p w14:paraId="62555FF2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EA182" w14:textId="315D4EF6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30,416</w:t>
            </w:r>
          </w:p>
        </w:tc>
      </w:tr>
      <w:tr w:rsidR="009D7D66" w:rsidRPr="00B92AB0" w14:paraId="253BDB47" w14:textId="77777777" w:rsidTr="00464B1F">
        <w:tc>
          <w:tcPr>
            <w:tcW w:w="2223" w:type="pct"/>
            <w:shd w:val="clear" w:color="auto" w:fill="auto"/>
          </w:tcPr>
          <w:p w14:paraId="23FE6452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715B57C8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Calibr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5843841F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1308BD4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"/>
              <w:jc w:val="right"/>
              <w:rPr>
                <w:rFonts w:asciiTheme="majorBidi" w:eastAsia="Calibr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2E711371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43039E35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7CD92E04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59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2C75CB2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eastAsia="Calibri" w:hAnsiTheme="majorBidi" w:cstheme="majorBidi"/>
                <w:b/>
                <w:bCs/>
                <w:sz w:val="2"/>
                <w:szCs w:val="2"/>
                <w:cs/>
              </w:rPr>
            </w:pPr>
          </w:p>
        </w:tc>
      </w:tr>
      <w:tr w:rsidR="009D7D66" w:rsidRPr="00B92AB0" w14:paraId="0D81BA5D" w14:textId="77777777" w:rsidTr="00464B1F">
        <w:tc>
          <w:tcPr>
            <w:tcW w:w="2223" w:type="pct"/>
            <w:shd w:val="clear" w:color="auto" w:fill="auto"/>
          </w:tcPr>
          <w:p w14:paraId="0457F8A1" w14:textId="181FCB6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3DE9F70E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53B7A143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6B264A0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44CB2D6F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19AD6F6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6C357AD3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5AB5DA3A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8126D" w:rsidRPr="00B92AB0" w14:paraId="55D8473C" w14:textId="77777777" w:rsidTr="00464B1F">
        <w:tc>
          <w:tcPr>
            <w:tcW w:w="2223" w:type="pct"/>
            <w:shd w:val="clear" w:color="auto" w:fill="auto"/>
          </w:tcPr>
          <w:p w14:paraId="34C81994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7B8A0466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8D7C1C0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0830D6F8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54B39114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7D193D2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0E2093D1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12D37911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8126D" w:rsidRPr="00B92AB0" w14:paraId="165A2BBE" w14:textId="77777777" w:rsidTr="00464B1F">
        <w:tc>
          <w:tcPr>
            <w:tcW w:w="2223" w:type="pct"/>
            <w:shd w:val="clear" w:color="auto" w:fill="auto"/>
          </w:tcPr>
          <w:p w14:paraId="1294B204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6D7DF222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13BEE26A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1D00AAE4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3DA8B103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B9BA52C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6D1C3DBB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6F792A57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8126D" w:rsidRPr="00B92AB0" w14:paraId="0A2D1D30" w14:textId="77777777" w:rsidTr="00464B1F">
        <w:tc>
          <w:tcPr>
            <w:tcW w:w="2223" w:type="pct"/>
            <w:shd w:val="clear" w:color="auto" w:fill="auto"/>
          </w:tcPr>
          <w:p w14:paraId="377EA421" w14:textId="6C50B9F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593" w:type="pct"/>
            <w:shd w:val="clear" w:color="auto" w:fill="auto"/>
          </w:tcPr>
          <w:p w14:paraId="106B6839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038A0B35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61DCA214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6842D173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66A101A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0DF8A1CC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1663B540" w14:textId="77777777" w:rsidR="00C8126D" w:rsidRPr="00B92AB0" w:rsidRDefault="00C8126D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D7D66" w:rsidRPr="00B92AB0" w14:paraId="3933C248" w14:textId="77777777" w:rsidTr="00464B1F">
        <w:tc>
          <w:tcPr>
            <w:tcW w:w="2223" w:type="pct"/>
            <w:shd w:val="clear" w:color="auto" w:fill="auto"/>
          </w:tcPr>
          <w:p w14:paraId="44D74CB7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12A6D489" w14:textId="65EFD15B" w:rsidR="009D7D66" w:rsidRPr="008E3DAF" w:rsidRDefault="004E433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3D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5344D42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6284AD5F" w14:textId="0D6F7EBC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6FC11E5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F4745BF" w14:textId="0F7A9CD9" w:rsidR="009D7D66" w:rsidRPr="00B92AB0" w:rsidRDefault="00FA4314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8E3DAF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8E3DAF">
              <w:rPr>
                <w:rFonts w:asciiTheme="majorBidi" w:eastAsia="Calibr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138" w:type="pct"/>
            <w:shd w:val="clear" w:color="auto" w:fill="auto"/>
          </w:tcPr>
          <w:p w14:paraId="4C4B9C22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0BB1A5D6" w14:textId="314C5CC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13,514</w:t>
            </w:r>
          </w:p>
        </w:tc>
      </w:tr>
      <w:tr w:rsidR="009D7D66" w:rsidRPr="00B92AB0" w14:paraId="57853681" w14:textId="77777777" w:rsidTr="00464B1F">
        <w:tc>
          <w:tcPr>
            <w:tcW w:w="2223" w:type="pct"/>
            <w:shd w:val="clear" w:color="auto" w:fill="auto"/>
          </w:tcPr>
          <w:p w14:paraId="11B11F33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3" w:type="pct"/>
            <w:shd w:val="clear" w:color="auto" w:fill="auto"/>
          </w:tcPr>
          <w:p w14:paraId="53068F3D" w14:textId="03586B8E" w:rsidR="009D7D66" w:rsidRPr="008E3DAF" w:rsidRDefault="00FA4314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3DAF">
              <w:rPr>
                <w:rFonts w:asciiTheme="majorBidi" w:eastAsia="Calibri" w:hAnsiTheme="majorBidi" w:cstheme="majorBidi"/>
                <w:sz w:val="28"/>
                <w:szCs w:val="28"/>
              </w:rPr>
              <w:t>15,527</w:t>
            </w:r>
          </w:p>
        </w:tc>
        <w:tc>
          <w:tcPr>
            <w:tcW w:w="148" w:type="pct"/>
            <w:shd w:val="clear" w:color="auto" w:fill="auto"/>
          </w:tcPr>
          <w:p w14:paraId="3DB1FB57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70040CD2" w14:textId="6B9BACD8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8,842</w:t>
            </w:r>
          </w:p>
        </w:tc>
        <w:tc>
          <w:tcPr>
            <w:tcW w:w="130" w:type="pct"/>
            <w:shd w:val="clear" w:color="auto" w:fill="auto"/>
          </w:tcPr>
          <w:p w14:paraId="666CDAC9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9122CA7" w14:textId="2E51A615" w:rsidR="009D7D66" w:rsidRPr="00B92AB0" w:rsidRDefault="00FA4314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38" w:type="pct"/>
            <w:shd w:val="clear" w:color="auto" w:fill="auto"/>
          </w:tcPr>
          <w:p w14:paraId="4948087D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6B7A8D22" w14:textId="03CD5223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106</w:t>
            </w:r>
          </w:p>
        </w:tc>
      </w:tr>
      <w:tr w:rsidR="009D7D66" w:rsidRPr="00B92AB0" w14:paraId="7C03EAFB" w14:textId="77777777" w:rsidTr="00464B1F">
        <w:tc>
          <w:tcPr>
            <w:tcW w:w="2223" w:type="pct"/>
            <w:shd w:val="clear" w:color="auto" w:fill="auto"/>
          </w:tcPr>
          <w:p w14:paraId="2C88D519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1863D895" w14:textId="3A271F27" w:rsidR="009D7D66" w:rsidRPr="008E3DAF" w:rsidRDefault="00FA4314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3DAF">
              <w:rPr>
                <w:rFonts w:asciiTheme="majorBidi" w:eastAsia="Calibri" w:hAnsiTheme="majorBidi" w:cstheme="majorBidi"/>
                <w:sz w:val="28"/>
                <w:szCs w:val="28"/>
              </w:rPr>
              <w:t>186</w:t>
            </w:r>
            <w:r w:rsidR="008E3DAF" w:rsidRPr="008E3DAF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8E3DAF">
              <w:rPr>
                <w:rFonts w:asciiTheme="majorBidi" w:eastAsia="Calibri" w:hAnsiTheme="majorBidi" w:cstheme="majorBidi"/>
                <w:sz w:val="28"/>
                <w:szCs w:val="28"/>
              </w:rPr>
              <w:t>04</w:t>
            </w:r>
            <w:r w:rsidR="008E3DAF" w:rsidRPr="008E3DAF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14:paraId="49787DF5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2E84F1D4" w14:textId="7583ED89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1,987</w:t>
            </w:r>
          </w:p>
        </w:tc>
        <w:tc>
          <w:tcPr>
            <w:tcW w:w="130" w:type="pct"/>
            <w:shd w:val="clear" w:color="auto" w:fill="auto"/>
          </w:tcPr>
          <w:p w14:paraId="3D3E12FB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16AED2B" w14:textId="4C7DC847" w:rsidR="009D7D66" w:rsidRPr="00B92AB0" w:rsidRDefault="00FA4314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E19571F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302B8F" w14:textId="59F9B8D5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446</w:t>
            </w:r>
          </w:p>
        </w:tc>
      </w:tr>
      <w:tr w:rsidR="009D7D66" w:rsidRPr="00B92AB0" w14:paraId="777009DA" w14:textId="77777777" w:rsidTr="00464B1F">
        <w:tc>
          <w:tcPr>
            <w:tcW w:w="2223" w:type="pct"/>
            <w:shd w:val="clear" w:color="auto" w:fill="auto"/>
          </w:tcPr>
          <w:p w14:paraId="3D5A9DD0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50D80" w14:textId="442FC147" w:rsidR="009D7D66" w:rsidRPr="00B92AB0" w:rsidRDefault="008E3DAF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201,567</w:t>
            </w:r>
          </w:p>
        </w:tc>
        <w:tc>
          <w:tcPr>
            <w:tcW w:w="148" w:type="pct"/>
            <w:shd w:val="clear" w:color="auto" w:fill="auto"/>
          </w:tcPr>
          <w:p w14:paraId="37C3D8A4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AF00E" w14:textId="6E2EDFD2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10,829</w:t>
            </w:r>
          </w:p>
        </w:tc>
        <w:tc>
          <w:tcPr>
            <w:tcW w:w="130" w:type="pct"/>
            <w:shd w:val="clear" w:color="auto" w:fill="auto"/>
          </w:tcPr>
          <w:p w14:paraId="0EB8392F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6695C" w14:textId="32BB210B" w:rsidR="009D7D66" w:rsidRPr="00B92AB0" w:rsidRDefault="008E3DAF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39,331</w:t>
            </w:r>
          </w:p>
        </w:tc>
        <w:tc>
          <w:tcPr>
            <w:tcW w:w="138" w:type="pct"/>
            <w:shd w:val="clear" w:color="auto" w:fill="auto"/>
          </w:tcPr>
          <w:p w14:paraId="75B4CB7B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F1E74" w14:textId="6DFE0B48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14,066</w:t>
            </w:r>
          </w:p>
        </w:tc>
      </w:tr>
      <w:tr w:rsidR="009D7D66" w:rsidRPr="00B92AB0" w14:paraId="3ED8FFCA" w14:textId="77777777" w:rsidTr="00464B1F">
        <w:tc>
          <w:tcPr>
            <w:tcW w:w="2223" w:type="pct"/>
            <w:shd w:val="clear" w:color="auto" w:fill="auto"/>
          </w:tcPr>
          <w:p w14:paraId="186ACC44" w14:textId="7398E246" w:rsidR="00D21885" w:rsidRPr="00B92AB0" w:rsidRDefault="00D21885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542B1263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136D36F6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5FE22A6C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02824DC6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BEE64EB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63A269DB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68C3E946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D7D66" w:rsidRPr="00B92AB0" w14:paraId="0B7E081F" w14:textId="77777777" w:rsidTr="00464B1F">
        <w:tc>
          <w:tcPr>
            <w:tcW w:w="2223" w:type="pct"/>
            <w:shd w:val="clear" w:color="auto" w:fill="auto"/>
          </w:tcPr>
          <w:p w14:paraId="72A95927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93" w:type="pct"/>
            <w:shd w:val="clear" w:color="auto" w:fill="auto"/>
          </w:tcPr>
          <w:p w14:paraId="65CE1C36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F1D24F3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0C1F563F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36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293C6BCE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E008B2A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" w:type="pct"/>
            <w:shd w:val="clear" w:color="auto" w:fill="auto"/>
          </w:tcPr>
          <w:p w14:paraId="45E78F1E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5F6A48F7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D7D66" w:rsidRPr="00B92AB0" w14:paraId="4901A548" w14:textId="77777777" w:rsidTr="00464B1F">
        <w:tc>
          <w:tcPr>
            <w:tcW w:w="2223" w:type="pct"/>
            <w:shd w:val="clear" w:color="auto" w:fill="auto"/>
          </w:tcPr>
          <w:p w14:paraId="7D0A3F4F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0D2BC6CB" w14:textId="3C3F7583" w:rsidR="009D7D66" w:rsidRPr="00B92AB0" w:rsidRDefault="004E433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464B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3760E6B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314134F" w14:textId="7963B619" w:rsidR="009D7D66" w:rsidRPr="00B92AB0" w:rsidRDefault="009D7D66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435A1E0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89008F5" w14:textId="558C08CD" w:rsidR="009D7D66" w:rsidRPr="00B92AB0" w:rsidRDefault="00464B1F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530,440</w:t>
            </w:r>
          </w:p>
        </w:tc>
        <w:tc>
          <w:tcPr>
            <w:tcW w:w="138" w:type="pct"/>
            <w:shd w:val="clear" w:color="auto" w:fill="auto"/>
          </w:tcPr>
          <w:p w14:paraId="58B47F23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1F7E3D48" w14:textId="4423A3D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628,440</w:t>
            </w:r>
          </w:p>
        </w:tc>
      </w:tr>
      <w:tr w:rsidR="009D7D66" w:rsidRPr="00B92AB0" w14:paraId="6C24EB1C" w14:textId="77777777" w:rsidTr="00464B1F">
        <w:tc>
          <w:tcPr>
            <w:tcW w:w="2223" w:type="pct"/>
            <w:shd w:val="clear" w:color="auto" w:fill="auto"/>
          </w:tcPr>
          <w:p w14:paraId="5F2EA8DA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3" w:type="pct"/>
            <w:shd w:val="clear" w:color="auto" w:fill="auto"/>
          </w:tcPr>
          <w:p w14:paraId="1C108A0A" w14:textId="2A4F2296" w:rsidR="009D7D66" w:rsidRPr="00B92AB0" w:rsidRDefault="008E3DAF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210,584</w:t>
            </w:r>
          </w:p>
        </w:tc>
        <w:tc>
          <w:tcPr>
            <w:tcW w:w="148" w:type="pct"/>
            <w:shd w:val="clear" w:color="auto" w:fill="auto"/>
          </w:tcPr>
          <w:p w14:paraId="418C691D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2A96250" w14:textId="20EA6564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207,084</w:t>
            </w:r>
          </w:p>
        </w:tc>
        <w:tc>
          <w:tcPr>
            <w:tcW w:w="130" w:type="pct"/>
            <w:shd w:val="clear" w:color="auto" w:fill="auto"/>
          </w:tcPr>
          <w:p w14:paraId="772D7CAA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27146B4A" w14:textId="543D8262" w:rsidR="009D7D66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3,500</w:t>
            </w:r>
          </w:p>
        </w:tc>
        <w:tc>
          <w:tcPr>
            <w:tcW w:w="138" w:type="pct"/>
            <w:shd w:val="clear" w:color="auto" w:fill="auto"/>
          </w:tcPr>
          <w:p w14:paraId="5564AE27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1279F7D2" w14:textId="14C1DC1C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D7D66" w:rsidRPr="00B92AB0" w14:paraId="372C3BC4" w14:textId="77777777" w:rsidTr="00464B1F">
        <w:tc>
          <w:tcPr>
            <w:tcW w:w="2223" w:type="pct"/>
            <w:shd w:val="clear" w:color="auto" w:fill="auto"/>
          </w:tcPr>
          <w:p w14:paraId="5F5C775F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C6E6B" w14:textId="1830315E" w:rsidR="009D7D66" w:rsidRPr="00B92AB0" w:rsidRDefault="008E3DAF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210,584</w:t>
            </w:r>
          </w:p>
        </w:tc>
        <w:tc>
          <w:tcPr>
            <w:tcW w:w="148" w:type="pct"/>
            <w:shd w:val="clear" w:color="auto" w:fill="auto"/>
          </w:tcPr>
          <w:p w14:paraId="6A050930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E5C43" w14:textId="54CDC275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207,084</w:t>
            </w:r>
          </w:p>
        </w:tc>
        <w:tc>
          <w:tcPr>
            <w:tcW w:w="130" w:type="pct"/>
            <w:shd w:val="clear" w:color="auto" w:fill="auto"/>
          </w:tcPr>
          <w:p w14:paraId="196670C6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12E21" w14:textId="038FBBA8" w:rsidR="009D7D66" w:rsidRPr="00B92AB0" w:rsidRDefault="00464B1F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533,940</w:t>
            </w:r>
          </w:p>
        </w:tc>
        <w:tc>
          <w:tcPr>
            <w:tcW w:w="138" w:type="pct"/>
            <w:shd w:val="clear" w:color="auto" w:fill="auto"/>
          </w:tcPr>
          <w:p w14:paraId="6A53656D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704B4" w14:textId="03DCC87A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628,440</w:t>
            </w:r>
          </w:p>
        </w:tc>
      </w:tr>
      <w:tr w:rsidR="00DC5D4F" w:rsidRPr="00DC5D4F" w14:paraId="25799AD3" w14:textId="77777777" w:rsidTr="00464B1F">
        <w:tc>
          <w:tcPr>
            <w:tcW w:w="2223" w:type="pct"/>
            <w:shd w:val="clear" w:color="auto" w:fill="auto"/>
          </w:tcPr>
          <w:p w14:paraId="1097D0F6" w14:textId="77777777" w:rsidR="00DC5D4F" w:rsidRPr="00DC5D4F" w:rsidRDefault="00DC5D4F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2B382CD5" w14:textId="77777777" w:rsidR="00DC5D4F" w:rsidRPr="00DC5D4F" w:rsidRDefault="00DC5D4F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  <w:shd w:val="clear" w:color="auto" w:fill="auto"/>
          </w:tcPr>
          <w:p w14:paraId="251CBB73" w14:textId="77777777" w:rsidR="00DC5D4F" w:rsidRPr="00DC5D4F" w:rsidRDefault="00DC5D4F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</w:tcPr>
          <w:p w14:paraId="5A4FFCF9" w14:textId="77777777" w:rsidR="00DC5D4F" w:rsidRPr="00DC5D4F" w:rsidRDefault="00DC5D4F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49A8C043" w14:textId="77777777" w:rsidR="00DC5D4F" w:rsidRPr="00DC5D4F" w:rsidRDefault="00DC5D4F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shd w:val="clear" w:color="auto" w:fill="auto"/>
          </w:tcPr>
          <w:p w14:paraId="69E4A214" w14:textId="77777777" w:rsidR="00DC5D4F" w:rsidRPr="00DC5D4F" w:rsidRDefault="00DC5D4F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  <w:shd w:val="clear" w:color="auto" w:fill="auto"/>
          </w:tcPr>
          <w:p w14:paraId="032ACE02" w14:textId="77777777" w:rsidR="00DC5D4F" w:rsidRPr="00DC5D4F" w:rsidRDefault="00DC5D4F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1C2DD60E" w14:textId="77777777" w:rsidR="00DC5D4F" w:rsidRPr="00DC5D4F" w:rsidRDefault="00DC5D4F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9D7D66" w:rsidRPr="00B92AB0" w14:paraId="5FE23731" w14:textId="77777777" w:rsidTr="00464B1F">
        <w:tc>
          <w:tcPr>
            <w:tcW w:w="2223" w:type="pct"/>
            <w:shd w:val="clear" w:color="auto" w:fill="auto"/>
          </w:tcPr>
          <w:p w14:paraId="39B6A6AA" w14:textId="05FCB24F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93" w:type="pct"/>
            <w:shd w:val="clear" w:color="auto" w:fill="auto"/>
          </w:tcPr>
          <w:p w14:paraId="2F24AC17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2CEAAA26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18E4BB2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0AFAC7FB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1D69344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FDC828D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398935D0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464B1F" w:rsidRPr="00B92AB0" w14:paraId="28462307" w14:textId="77777777" w:rsidTr="00464B1F">
        <w:tc>
          <w:tcPr>
            <w:tcW w:w="2223" w:type="pct"/>
            <w:shd w:val="clear" w:color="auto" w:fill="auto"/>
          </w:tcPr>
          <w:p w14:paraId="451775D1" w14:textId="77777777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300FB502" w14:textId="3A099D83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4B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59FDEA6" w14:textId="77777777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12D66BD" w14:textId="77777777" w:rsidR="00464B1F" w:rsidRPr="00B92AB0" w:rsidRDefault="00464B1F" w:rsidP="00362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5CB31BD" w14:textId="77777777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F3FC14D" w14:textId="3990B5B0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1,535,989</w:t>
            </w:r>
          </w:p>
        </w:tc>
        <w:tc>
          <w:tcPr>
            <w:tcW w:w="138" w:type="pct"/>
            <w:shd w:val="clear" w:color="auto" w:fill="auto"/>
          </w:tcPr>
          <w:p w14:paraId="2BE7962B" w14:textId="77777777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6E78B860" w14:textId="77777777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1,463,153</w:t>
            </w:r>
          </w:p>
        </w:tc>
      </w:tr>
      <w:tr w:rsidR="00464B1F" w:rsidRPr="00B92AB0" w14:paraId="0B18FB48" w14:textId="77777777" w:rsidTr="00464B1F">
        <w:tc>
          <w:tcPr>
            <w:tcW w:w="2223" w:type="pct"/>
            <w:shd w:val="clear" w:color="auto" w:fill="auto"/>
          </w:tcPr>
          <w:p w14:paraId="25BA899A" w14:textId="77777777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3" w:type="pct"/>
            <w:shd w:val="clear" w:color="auto" w:fill="auto"/>
          </w:tcPr>
          <w:p w14:paraId="003DAC6B" w14:textId="5AB0BDCE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32,5</w:t>
            </w:r>
            <w:r w:rsidR="00F211FA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14:paraId="590C45AF" w14:textId="77777777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6DA28FC" w14:textId="77777777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30,546</w:t>
            </w:r>
          </w:p>
        </w:tc>
        <w:tc>
          <w:tcPr>
            <w:tcW w:w="130" w:type="pct"/>
            <w:shd w:val="clear" w:color="auto" w:fill="auto"/>
          </w:tcPr>
          <w:p w14:paraId="3A632EAD" w14:textId="77777777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A02889B" w14:textId="788F1851" w:rsidR="00464B1F" w:rsidRPr="00B92AB0" w:rsidRDefault="00464B1F" w:rsidP="00464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762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E3F490D" w14:textId="77777777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7CE227AC" w14:textId="77777777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64B1F" w:rsidRPr="00B92AB0" w14:paraId="459FFA44" w14:textId="77777777" w:rsidTr="00464B1F">
        <w:tc>
          <w:tcPr>
            <w:tcW w:w="2223" w:type="pct"/>
            <w:shd w:val="clear" w:color="auto" w:fill="auto"/>
          </w:tcPr>
          <w:p w14:paraId="586CAE21" w14:textId="77777777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shd w:val="clear" w:color="auto" w:fill="auto"/>
          </w:tcPr>
          <w:p w14:paraId="5C6111EF" w14:textId="1D0CC2F5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2F9F7E3" w14:textId="77777777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1AA76ED2" w14:textId="77777777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12,164</w:t>
            </w:r>
          </w:p>
        </w:tc>
        <w:tc>
          <w:tcPr>
            <w:tcW w:w="130" w:type="pct"/>
            <w:shd w:val="clear" w:color="auto" w:fill="auto"/>
          </w:tcPr>
          <w:p w14:paraId="24534056" w14:textId="77777777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28D7F91D" w14:textId="24A4D770" w:rsidR="00464B1F" w:rsidRPr="00B92AB0" w:rsidRDefault="00464B1F" w:rsidP="00464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762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07C8729" w14:textId="77777777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4459D728" w14:textId="77777777" w:rsidR="00464B1F" w:rsidRPr="00B92AB0" w:rsidRDefault="00464B1F" w:rsidP="0046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12</w:t>
            </w:r>
            <w:r w:rsidRPr="00B92AB0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,</w:t>
            </w: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164</w:t>
            </w:r>
          </w:p>
        </w:tc>
      </w:tr>
      <w:tr w:rsidR="009D7D66" w:rsidRPr="00B92AB0" w14:paraId="3B9064DE" w14:textId="77777777" w:rsidTr="00464B1F">
        <w:tc>
          <w:tcPr>
            <w:tcW w:w="2223" w:type="pct"/>
            <w:shd w:val="clear" w:color="auto" w:fill="auto"/>
          </w:tcPr>
          <w:p w14:paraId="2550D4C0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E9F9F" w14:textId="2B89114E" w:rsidR="009D7D66" w:rsidRPr="00B92AB0" w:rsidRDefault="00464B1F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32,5</w:t>
            </w:r>
            <w:r w:rsidR="00F211F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14:paraId="4B3E5062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E8D3B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42,710</w:t>
            </w:r>
          </w:p>
        </w:tc>
        <w:tc>
          <w:tcPr>
            <w:tcW w:w="130" w:type="pct"/>
            <w:shd w:val="clear" w:color="auto" w:fill="auto"/>
          </w:tcPr>
          <w:p w14:paraId="4D9CCACD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D076C" w14:textId="0FCF8F00" w:rsidR="009D7D66" w:rsidRPr="00464B1F" w:rsidRDefault="00464B1F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64B1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1,535,989</w:t>
            </w:r>
          </w:p>
        </w:tc>
        <w:tc>
          <w:tcPr>
            <w:tcW w:w="138" w:type="pct"/>
            <w:shd w:val="clear" w:color="auto" w:fill="auto"/>
          </w:tcPr>
          <w:p w14:paraId="5BB271C1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2E9CE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1,475,317</w:t>
            </w:r>
          </w:p>
        </w:tc>
      </w:tr>
      <w:tr w:rsidR="009D7D66" w:rsidRPr="00DC5D4F" w14:paraId="799F0DF4" w14:textId="77777777" w:rsidTr="00464B1F">
        <w:tc>
          <w:tcPr>
            <w:tcW w:w="2223" w:type="pct"/>
            <w:shd w:val="clear" w:color="auto" w:fill="auto"/>
          </w:tcPr>
          <w:p w14:paraId="068F904E" w14:textId="0A88D587" w:rsidR="009D7D66" w:rsidRPr="00DC5D4F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4C9FBA08" w14:textId="77777777" w:rsidR="009D7D66" w:rsidRPr="00DC5D4F" w:rsidRDefault="009D7D66" w:rsidP="00AF2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6B09981" w14:textId="77777777" w:rsidR="009D7D66" w:rsidRPr="00DC5D4F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</w:tcPr>
          <w:p w14:paraId="5FFDA01C" w14:textId="77777777" w:rsidR="009D7D66" w:rsidRPr="00DC5D4F" w:rsidRDefault="009D7D66" w:rsidP="00AF2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1FF43F7F" w14:textId="77777777" w:rsidR="009D7D66" w:rsidRPr="00DC5D4F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shd w:val="clear" w:color="auto" w:fill="auto"/>
          </w:tcPr>
          <w:p w14:paraId="78349F22" w14:textId="77777777" w:rsidR="009D7D66" w:rsidRPr="00DC5D4F" w:rsidRDefault="009D7D66" w:rsidP="00AF2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5C9DDCE" w14:textId="77777777" w:rsidR="009D7D66" w:rsidRPr="00DC5D4F" w:rsidRDefault="009D7D66" w:rsidP="00AF2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shd w:val="clear" w:color="auto" w:fill="auto"/>
          </w:tcPr>
          <w:p w14:paraId="7C4EE473" w14:textId="77777777" w:rsidR="009D7D66" w:rsidRPr="00DC5D4F" w:rsidRDefault="009D7D66" w:rsidP="00AF2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9D7D66" w:rsidRPr="00B92AB0" w14:paraId="2730AA03" w14:textId="77777777" w:rsidTr="00464B1F">
        <w:tc>
          <w:tcPr>
            <w:tcW w:w="2223" w:type="pct"/>
            <w:shd w:val="clear" w:color="auto" w:fill="auto"/>
          </w:tcPr>
          <w:p w14:paraId="3CE3DE3C" w14:textId="3E744DDF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593" w:type="pct"/>
            <w:shd w:val="clear" w:color="auto" w:fill="auto"/>
          </w:tcPr>
          <w:p w14:paraId="0CD18249" w14:textId="77777777" w:rsidR="009D7D66" w:rsidRPr="00B92AB0" w:rsidRDefault="009D7D66" w:rsidP="00AF2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5C7FDFDE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0BC2E14" w14:textId="77777777" w:rsidR="009D7D66" w:rsidRPr="00B92AB0" w:rsidRDefault="009D7D66" w:rsidP="00AF2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3E40745B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9BC9EA6" w14:textId="77777777" w:rsidR="009D7D66" w:rsidRPr="00B92AB0" w:rsidRDefault="009D7D66" w:rsidP="00AF2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41F2D1B" w14:textId="77777777" w:rsidR="009D7D66" w:rsidRPr="00B92AB0" w:rsidRDefault="009D7D66" w:rsidP="00AF2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B1246BE" w14:textId="77777777" w:rsidR="009D7D66" w:rsidRPr="00B92AB0" w:rsidRDefault="009D7D66" w:rsidP="00AF2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D7D66" w:rsidRPr="00B92AB0" w14:paraId="3DD044D0" w14:textId="77777777" w:rsidTr="00464B1F">
        <w:tc>
          <w:tcPr>
            <w:tcW w:w="2223" w:type="pct"/>
            <w:shd w:val="clear" w:color="auto" w:fill="auto"/>
          </w:tcPr>
          <w:p w14:paraId="131BADA0" w14:textId="77777777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27E0966A" w14:textId="1DEC8C86" w:rsidR="009D7D66" w:rsidRPr="00464B1F" w:rsidRDefault="004E4336" w:rsidP="00AF2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4B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DF71854" w14:textId="77777777" w:rsidR="009D7D66" w:rsidRPr="00464B1F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B6D34B8" w14:textId="77777777" w:rsidR="009D7D66" w:rsidRPr="00464B1F" w:rsidRDefault="009D7D66" w:rsidP="00AF2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4B1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78C4764" w14:textId="77777777" w:rsidR="009D7D66" w:rsidRPr="00464B1F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B9BAB49" w14:textId="45B9E898" w:rsidR="009D7D66" w:rsidRPr="00464B1F" w:rsidRDefault="0054595C" w:rsidP="00AF2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E06CED5" w14:textId="77777777" w:rsidR="009D7D66" w:rsidRPr="00B92AB0" w:rsidRDefault="009D7D66" w:rsidP="00AF2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639ADE1" w14:textId="7F3C23FA" w:rsidR="009D7D66" w:rsidRPr="00B92AB0" w:rsidRDefault="009D7D66" w:rsidP="00AF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4595C" w:rsidRPr="00B92AB0" w14:paraId="468A14E8" w14:textId="77777777" w:rsidTr="00464B1F">
        <w:tc>
          <w:tcPr>
            <w:tcW w:w="2223" w:type="pct"/>
            <w:shd w:val="clear" w:color="auto" w:fill="auto"/>
          </w:tcPr>
          <w:p w14:paraId="67EAB67A" w14:textId="38E883DC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shd w:val="clear" w:color="auto" w:fill="auto"/>
          </w:tcPr>
          <w:p w14:paraId="32675F68" w14:textId="14676609" w:rsidR="0054595C" w:rsidRPr="00464B1F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595C">
              <w:rPr>
                <w:rFonts w:asciiTheme="majorBidi" w:eastAsia="Calibr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,852</w:t>
            </w:r>
          </w:p>
        </w:tc>
        <w:tc>
          <w:tcPr>
            <w:tcW w:w="148" w:type="pct"/>
            <w:shd w:val="clear" w:color="auto" w:fill="auto"/>
          </w:tcPr>
          <w:p w14:paraId="42C3E0A3" w14:textId="77777777" w:rsidR="0054595C" w:rsidRPr="00464B1F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6F8DAE78" w14:textId="78EE7E84" w:rsidR="0054595C" w:rsidRPr="00464B1F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4B1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96B28F5" w14:textId="77777777" w:rsidR="0054595C" w:rsidRPr="00464B1F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F0F001F" w14:textId="5AAAB505" w:rsidR="0054595C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4B1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D8452D1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86A068C" w14:textId="7078859C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4595C" w:rsidRPr="00B92AB0" w14:paraId="0979AE31" w14:textId="77777777" w:rsidTr="00464B1F">
        <w:tc>
          <w:tcPr>
            <w:tcW w:w="2223" w:type="pct"/>
            <w:shd w:val="clear" w:color="auto" w:fill="auto"/>
          </w:tcPr>
          <w:p w14:paraId="3E21EF71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BA495" w14:textId="187E7611" w:rsidR="0054595C" w:rsidRPr="00C93319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331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60</w:t>
            </w:r>
            <w:r w:rsidRPr="00C933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9331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852</w:t>
            </w:r>
          </w:p>
        </w:tc>
        <w:tc>
          <w:tcPr>
            <w:tcW w:w="148" w:type="pct"/>
            <w:shd w:val="clear" w:color="auto" w:fill="auto"/>
          </w:tcPr>
          <w:p w14:paraId="0915BC80" w14:textId="77777777" w:rsidR="0054595C" w:rsidRPr="00C93319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D4235" w14:textId="27098030" w:rsidR="0054595C" w:rsidRPr="00C93319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331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611BE93" w14:textId="77777777" w:rsidR="0054595C" w:rsidRPr="00C93319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8E6A5" w14:textId="641B0900" w:rsidR="0054595C" w:rsidRPr="00C93319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33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345083A" w14:textId="77777777" w:rsidR="0054595C" w:rsidRPr="00C93319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9936D" w14:textId="61696161" w:rsidR="0054595C" w:rsidRPr="00C93319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1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4595C" w:rsidRPr="00DC5D4F" w14:paraId="11097032" w14:textId="77777777" w:rsidTr="00464B1F">
        <w:tc>
          <w:tcPr>
            <w:tcW w:w="2223" w:type="pct"/>
            <w:shd w:val="clear" w:color="auto" w:fill="auto"/>
          </w:tcPr>
          <w:p w14:paraId="51D4919F" w14:textId="77777777" w:rsidR="0054595C" w:rsidRPr="00DC5D4F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62E35787" w14:textId="77777777" w:rsidR="0054595C" w:rsidRPr="00DC5D4F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46A1BCEB" w14:textId="77777777" w:rsidR="0054595C" w:rsidRPr="00DC5D4F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</w:tcPr>
          <w:p w14:paraId="45D96C45" w14:textId="77777777" w:rsidR="0054595C" w:rsidRPr="00DC5D4F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411B784B" w14:textId="77777777" w:rsidR="0054595C" w:rsidRPr="00DC5D4F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shd w:val="clear" w:color="auto" w:fill="auto"/>
          </w:tcPr>
          <w:p w14:paraId="55E2BE4B" w14:textId="77777777" w:rsidR="0054595C" w:rsidRPr="00DC5D4F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76AB3668" w14:textId="77777777" w:rsidR="0054595C" w:rsidRPr="00DC5D4F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shd w:val="clear" w:color="auto" w:fill="auto"/>
          </w:tcPr>
          <w:p w14:paraId="21533AF4" w14:textId="77777777" w:rsidR="0054595C" w:rsidRPr="00DC5D4F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4595C" w:rsidRPr="00B92AB0" w14:paraId="1D5B5F63" w14:textId="77777777" w:rsidTr="00464B1F">
        <w:tc>
          <w:tcPr>
            <w:tcW w:w="2223" w:type="pct"/>
            <w:shd w:val="clear" w:color="auto" w:fill="auto"/>
          </w:tcPr>
          <w:p w14:paraId="51822A3B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593" w:type="pct"/>
            <w:shd w:val="clear" w:color="auto" w:fill="auto"/>
          </w:tcPr>
          <w:p w14:paraId="099B0C87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1C3C4A85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5003A1FD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366A404D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25319833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7AA8A847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34C9E22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27BD" w:rsidRPr="00B92AB0" w14:paraId="10FE019D" w14:textId="77777777" w:rsidTr="00464B1F">
        <w:tc>
          <w:tcPr>
            <w:tcW w:w="2223" w:type="pct"/>
            <w:shd w:val="clear" w:color="auto" w:fill="auto"/>
          </w:tcPr>
          <w:p w14:paraId="5567150E" w14:textId="77777777" w:rsidR="007227BD" w:rsidRPr="00B92AB0" w:rsidRDefault="007227BD" w:rsidP="0072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6E9FADD9" w14:textId="77777777" w:rsidR="007227BD" w:rsidRPr="00464B1F" w:rsidRDefault="007227BD" w:rsidP="00722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4B1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EDD5005" w14:textId="77777777" w:rsidR="007227BD" w:rsidRPr="00B92AB0" w:rsidRDefault="007227BD" w:rsidP="0072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0B53C921" w14:textId="77777777" w:rsidR="007227BD" w:rsidRPr="00B92AB0" w:rsidRDefault="007227BD" w:rsidP="00722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857AD77" w14:textId="77777777" w:rsidR="007227BD" w:rsidRPr="00B92AB0" w:rsidRDefault="007227BD" w:rsidP="0072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6A663BB" w14:textId="23A5C499" w:rsidR="007227BD" w:rsidRPr="00B92AB0" w:rsidRDefault="007227BD" w:rsidP="00722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38,988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84CCAEE" w14:textId="77777777" w:rsidR="007227BD" w:rsidRPr="00B92AB0" w:rsidRDefault="007227BD" w:rsidP="00722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5121009" w14:textId="77777777" w:rsidR="007227BD" w:rsidRPr="00B92AB0" w:rsidRDefault="007227BD" w:rsidP="00722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38,988</w:t>
            </w:r>
          </w:p>
        </w:tc>
      </w:tr>
      <w:tr w:rsidR="007227BD" w:rsidRPr="00B92AB0" w14:paraId="49E300FF" w14:textId="77777777" w:rsidTr="00464B1F">
        <w:tc>
          <w:tcPr>
            <w:tcW w:w="2223" w:type="pct"/>
            <w:shd w:val="clear" w:color="auto" w:fill="auto"/>
          </w:tcPr>
          <w:p w14:paraId="1869C611" w14:textId="2DD08CC4" w:rsidR="007227BD" w:rsidRPr="00B92AB0" w:rsidRDefault="007227BD" w:rsidP="0072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shd w:val="clear" w:color="auto" w:fill="auto"/>
          </w:tcPr>
          <w:p w14:paraId="2CE02722" w14:textId="0901CFD9" w:rsidR="007227BD" w:rsidRPr="007227BD" w:rsidRDefault="00011A91" w:rsidP="00011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1,277</w:t>
            </w:r>
          </w:p>
        </w:tc>
        <w:tc>
          <w:tcPr>
            <w:tcW w:w="148" w:type="pct"/>
            <w:shd w:val="clear" w:color="auto" w:fill="auto"/>
          </w:tcPr>
          <w:p w14:paraId="2E4A1C98" w14:textId="77777777" w:rsidR="007227BD" w:rsidRPr="00B92AB0" w:rsidRDefault="007227BD" w:rsidP="0072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6C37B381" w14:textId="28D889D8" w:rsidR="007227BD" w:rsidRPr="00B92AB0" w:rsidRDefault="007227BD" w:rsidP="00722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FEE5639" w14:textId="77777777" w:rsidR="007227BD" w:rsidRPr="00B92AB0" w:rsidRDefault="007227BD" w:rsidP="0072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56E9402" w14:textId="162CDA78" w:rsidR="007227BD" w:rsidRPr="007227BD" w:rsidRDefault="007227BD" w:rsidP="00722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E30FF9E" w14:textId="77777777" w:rsidR="007227BD" w:rsidRPr="007227BD" w:rsidRDefault="007227BD" w:rsidP="00722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8CB4A03" w14:textId="51C5ED82" w:rsidR="007227BD" w:rsidRPr="007227BD" w:rsidRDefault="007227BD" w:rsidP="00722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227BD" w:rsidRPr="00B92AB0" w14:paraId="5932A4D2" w14:textId="77777777" w:rsidTr="00464B1F">
        <w:tc>
          <w:tcPr>
            <w:tcW w:w="2223" w:type="pct"/>
            <w:shd w:val="clear" w:color="auto" w:fill="auto"/>
          </w:tcPr>
          <w:p w14:paraId="6114720E" w14:textId="77777777" w:rsidR="007227BD" w:rsidRPr="00B92AB0" w:rsidRDefault="007227BD" w:rsidP="0072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87340" w14:textId="062AB98B" w:rsidR="007227BD" w:rsidRPr="00C93319" w:rsidRDefault="00011A91" w:rsidP="00011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1,277</w:t>
            </w:r>
          </w:p>
        </w:tc>
        <w:tc>
          <w:tcPr>
            <w:tcW w:w="148" w:type="pct"/>
            <w:shd w:val="clear" w:color="auto" w:fill="auto"/>
          </w:tcPr>
          <w:p w14:paraId="0A1A5B3C" w14:textId="77777777" w:rsidR="007227BD" w:rsidRPr="00C93319" w:rsidRDefault="007227BD" w:rsidP="00722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ABF60" w14:textId="77777777" w:rsidR="007227BD" w:rsidRPr="00C93319" w:rsidRDefault="007227BD" w:rsidP="00722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331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2FC90A7" w14:textId="77777777" w:rsidR="007227BD" w:rsidRPr="00C93319" w:rsidRDefault="007227BD" w:rsidP="0072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63B25" w14:textId="5D67FF1C" w:rsidR="007227BD" w:rsidRPr="00C93319" w:rsidRDefault="007227BD" w:rsidP="00722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33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38,988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757EA9C" w14:textId="77777777" w:rsidR="007227BD" w:rsidRPr="00C93319" w:rsidRDefault="007227BD" w:rsidP="00722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0394B" w14:textId="77777777" w:rsidR="007227BD" w:rsidRPr="00C93319" w:rsidRDefault="007227BD" w:rsidP="00722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33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38,988</w:t>
            </w:r>
          </w:p>
        </w:tc>
      </w:tr>
      <w:tr w:rsidR="0054595C" w:rsidRPr="00DC5D4F" w14:paraId="5BA94D32" w14:textId="77777777" w:rsidTr="00464B1F">
        <w:tc>
          <w:tcPr>
            <w:tcW w:w="2223" w:type="pct"/>
            <w:shd w:val="clear" w:color="auto" w:fill="auto"/>
          </w:tcPr>
          <w:p w14:paraId="16D22751" w14:textId="77777777" w:rsidR="0054595C" w:rsidRPr="00DC5D4F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173AFF35" w14:textId="77777777" w:rsidR="0054595C" w:rsidRPr="00DC5D4F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  <w:shd w:val="clear" w:color="auto" w:fill="auto"/>
          </w:tcPr>
          <w:p w14:paraId="4D5D513F" w14:textId="77777777" w:rsidR="0054595C" w:rsidRPr="00DC5D4F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</w:tcPr>
          <w:p w14:paraId="1002B22F" w14:textId="77777777" w:rsidR="0054595C" w:rsidRPr="00DC5D4F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527A75D0" w14:textId="77777777" w:rsidR="0054595C" w:rsidRPr="00DC5D4F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shd w:val="clear" w:color="auto" w:fill="auto"/>
          </w:tcPr>
          <w:p w14:paraId="3F068401" w14:textId="77777777" w:rsidR="0054595C" w:rsidRPr="00DC5D4F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7802F33A" w14:textId="77777777" w:rsidR="0054595C" w:rsidRPr="00DC5D4F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shd w:val="clear" w:color="auto" w:fill="auto"/>
          </w:tcPr>
          <w:p w14:paraId="2439E23F" w14:textId="77777777" w:rsidR="0054595C" w:rsidRPr="00DC5D4F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4595C" w:rsidRPr="00B92AB0" w14:paraId="3F900A39" w14:textId="77777777" w:rsidTr="00464B1F">
        <w:tc>
          <w:tcPr>
            <w:tcW w:w="2223" w:type="pct"/>
            <w:shd w:val="clear" w:color="auto" w:fill="auto"/>
          </w:tcPr>
          <w:p w14:paraId="47FBC72C" w14:textId="78EFDBC4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2114C405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34B0AFE9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79594B0B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71A0D72F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26C1F62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8FCCF70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5AED78D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74AE" w:rsidRPr="00B92AB0" w14:paraId="1DADE434" w14:textId="77777777" w:rsidTr="00464B1F">
        <w:tc>
          <w:tcPr>
            <w:tcW w:w="2223" w:type="pct"/>
            <w:shd w:val="clear" w:color="auto" w:fill="auto"/>
          </w:tcPr>
          <w:p w14:paraId="5E47E61D" w14:textId="77777777" w:rsidR="00F274AE" w:rsidRPr="00B92AB0" w:rsidRDefault="00F274AE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0753D296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35C2751F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0013FBAF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19AB1EC0" w14:textId="77777777" w:rsidR="00F274AE" w:rsidRPr="00B92AB0" w:rsidRDefault="00F274AE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4C76BBD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17D1DCE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7ED1791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74AE" w:rsidRPr="00B92AB0" w14:paraId="5F290BE4" w14:textId="77777777" w:rsidTr="00464B1F">
        <w:tc>
          <w:tcPr>
            <w:tcW w:w="2223" w:type="pct"/>
            <w:shd w:val="clear" w:color="auto" w:fill="auto"/>
          </w:tcPr>
          <w:p w14:paraId="08A57D01" w14:textId="77777777" w:rsidR="00F274AE" w:rsidRPr="00B92AB0" w:rsidRDefault="00F274AE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4FB948D5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122BF96F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C0CD9F0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54119205" w14:textId="77777777" w:rsidR="00F274AE" w:rsidRPr="00B92AB0" w:rsidRDefault="00F274AE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11BAEBF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5E0BA290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F684B98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74AE" w:rsidRPr="00B92AB0" w14:paraId="4D1CA98F" w14:textId="77777777" w:rsidTr="00464B1F">
        <w:tc>
          <w:tcPr>
            <w:tcW w:w="2223" w:type="pct"/>
            <w:shd w:val="clear" w:color="auto" w:fill="auto"/>
          </w:tcPr>
          <w:p w14:paraId="52F38143" w14:textId="5D9003D5" w:rsidR="00F274AE" w:rsidRPr="00B92AB0" w:rsidRDefault="00F274AE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593" w:type="pct"/>
            <w:shd w:val="clear" w:color="auto" w:fill="auto"/>
          </w:tcPr>
          <w:p w14:paraId="62B2DC3A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02B784B3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556A8285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721E0AB2" w14:textId="77777777" w:rsidR="00F274AE" w:rsidRPr="00B92AB0" w:rsidRDefault="00F274AE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58D5278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9A16631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FDA19CD" w14:textId="77777777" w:rsidR="00F274AE" w:rsidRPr="00B92AB0" w:rsidRDefault="00F274A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595C" w:rsidRPr="00B92AB0" w14:paraId="102C642E" w14:textId="77777777" w:rsidTr="00464B1F">
        <w:tc>
          <w:tcPr>
            <w:tcW w:w="2223" w:type="pct"/>
            <w:shd w:val="clear" w:color="auto" w:fill="auto"/>
          </w:tcPr>
          <w:p w14:paraId="20530AC7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2CD149A3" w14:textId="256C67AC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95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402C7C8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29B72E22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371862C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5352C2F" w14:textId="3FBA27A2" w:rsidR="0054595C" w:rsidRPr="00B92AB0" w:rsidRDefault="0024657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29,705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3ECFDFC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5D89080" w14:textId="3EBA2464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32,363</w:t>
            </w:r>
          </w:p>
        </w:tc>
      </w:tr>
      <w:tr w:rsidR="0054595C" w:rsidRPr="00B92AB0" w14:paraId="56A17AF9" w14:textId="77777777" w:rsidTr="00464B1F">
        <w:tc>
          <w:tcPr>
            <w:tcW w:w="2223" w:type="pct"/>
            <w:shd w:val="clear" w:color="auto" w:fill="auto"/>
          </w:tcPr>
          <w:p w14:paraId="120BFEEC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3" w:type="pct"/>
            <w:shd w:val="clear" w:color="auto" w:fill="auto"/>
          </w:tcPr>
          <w:p w14:paraId="713F5EC6" w14:textId="56347389" w:rsidR="0054595C" w:rsidRPr="00B92AB0" w:rsidRDefault="0024657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3,890</w:t>
            </w:r>
          </w:p>
        </w:tc>
        <w:tc>
          <w:tcPr>
            <w:tcW w:w="148" w:type="pct"/>
            <w:shd w:val="clear" w:color="auto" w:fill="auto"/>
          </w:tcPr>
          <w:p w14:paraId="2723D73B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2504AB4E" w14:textId="2880C8FC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30" w:type="pct"/>
            <w:shd w:val="clear" w:color="auto" w:fill="auto"/>
          </w:tcPr>
          <w:p w14:paraId="3F2CA401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2E9C9DF2" w14:textId="1C17E902" w:rsidR="0054595C" w:rsidRPr="00B92AB0" w:rsidRDefault="0024657E" w:rsidP="00246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9640FC0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EBD137E" w14:textId="0612D7E3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4595C" w:rsidRPr="00B92AB0" w14:paraId="41E56BD8" w14:textId="77777777" w:rsidTr="00464B1F">
        <w:tc>
          <w:tcPr>
            <w:tcW w:w="2223" w:type="pct"/>
            <w:shd w:val="clear" w:color="auto" w:fill="auto"/>
          </w:tcPr>
          <w:p w14:paraId="0BF79720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346D52FC" w14:textId="665E226C" w:rsidR="0054595C" w:rsidRPr="00B92AB0" w:rsidRDefault="0024657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82,088</w:t>
            </w:r>
          </w:p>
        </w:tc>
        <w:tc>
          <w:tcPr>
            <w:tcW w:w="148" w:type="pct"/>
            <w:shd w:val="clear" w:color="auto" w:fill="auto"/>
          </w:tcPr>
          <w:p w14:paraId="61155567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0A7A31AE" w14:textId="17F67FA0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30" w:type="pct"/>
            <w:shd w:val="clear" w:color="auto" w:fill="auto"/>
          </w:tcPr>
          <w:p w14:paraId="0CD08AD9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376B67DF" w14:textId="69C7637E" w:rsidR="0054595C" w:rsidRPr="00B92AB0" w:rsidRDefault="0024657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E7CA2F7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7E84A61C" w14:textId="1BF0E4DA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4595C" w:rsidRPr="00B92AB0" w14:paraId="02A30F17" w14:textId="77777777" w:rsidTr="00464B1F">
        <w:tc>
          <w:tcPr>
            <w:tcW w:w="2223" w:type="pct"/>
            <w:shd w:val="clear" w:color="auto" w:fill="auto"/>
          </w:tcPr>
          <w:p w14:paraId="1967180F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2C214" w14:textId="5197F68C" w:rsidR="0054595C" w:rsidRPr="00B92AB0" w:rsidRDefault="0024657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85,978</w:t>
            </w:r>
          </w:p>
        </w:tc>
        <w:tc>
          <w:tcPr>
            <w:tcW w:w="148" w:type="pct"/>
            <w:shd w:val="clear" w:color="auto" w:fill="auto"/>
          </w:tcPr>
          <w:p w14:paraId="21AC4FCF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E8A2B" w14:textId="74055B98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476</w:t>
            </w:r>
          </w:p>
        </w:tc>
        <w:tc>
          <w:tcPr>
            <w:tcW w:w="130" w:type="pct"/>
            <w:shd w:val="clear" w:color="auto" w:fill="auto"/>
          </w:tcPr>
          <w:p w14:paraId="138788E3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B2A34" w14:textId="377A8483" w:rsidR="0054595C" w:rsidRPr="00B92AB0" w:rsidRDefault="0024657E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29,724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8AF0081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3391D" w14:textId="1D4FD6C6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32,363</w:t>
            </w:r>
          </w:p>
        </w:tc>
      </w:tr>
      <w:tr w:rsidR="0066419F" w:rsidRPr="00DC5D4F" w14:paraId="5CAFF664" w14:textId="77777777" w:rsidTr="0066419F">
        <w:trPr>
          <w:trHeight w:val="403"/>
        </w:trPr>
        <w:tc>
          <w:tcPr>
            <w:tcW w:w="2223" w:type="pct"/>
            <w:shd w:val="clear" w:color="auto" w:fill="auto"/>
          </w:tcPr>
          <w:p w14:paraId="2343F031" w14:textId="77777777" w:rsidR="0066419F" w:rsidRPr="00DC5D4F" w:rsidRDefault="0066419F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00625069" w14:textId="77777777" w:rsidR="0066419F" w:rsidRPr="00DC5D4F" w:rsidRDefault="0066419F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  <w:shd w:val="clear" w:color="auto" w:fill="auto"/>
          </w:tcPr>
          <w:p w14:paraId="56B37FFE" w14:textId="77777777" w:rsidR="0066419F" w:rsidRPr="00DC5D4F" w:rsidRDefault="0066419F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</w:tcPr>
          <w:p w14:paraId="3F4227CA" w14:textId="77777777" w:rsidR="0066419F" w:rsidRPr="00DC5D4F" w:rsidRDefault="0066419F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67FD438D" w14:textId="77777777" w:rsidR="0066419F" w:rsidRPr="00DC5D4F" w:rsidRDefault="0066419F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shd w:val="clear" w:color="auto" w:fill="auto"/>
          </w:tcPr>
          <w:p w14:paraId="7A1569E3" w14:textId="77777777" w:rsidR="0066419F" w:rsidRPr="00DC5D4F" w:rsidRDefault="0066419F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228C185C" w14:textId="77777777" w:rsidR="0066419F" w:rsidRPr="00DC5D4F" w:rsidRDefault="0066419F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shd w:val="clear" w:color="auto" w:fill="auto"/>
          </w:tcPr>
          <w:p w14:paraId="738F54AA" w14:textId="77777777" w:rsidR="0066419F" w:rsidRPr="00DC5D4F" w:rsidRDefault="0066419F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</w:tr>
      <w:tr w:rsidR="0054595C" w:rsidRPr="00B92AB0" w14:paraId="70998BF6" w14:textId="77777777" w:rsidTr="00464B1F">
        <w:tc>
          <w:tcPr>
            <w:tcW w:w="2223" w:type="pct"/>
            <w:shd w:val="clear" w:color="auto" w:fill="auto"/>
          </w:tcPr>
          <w:p w14:paraId="3C6B080B" w14:textId="2FDE1C9C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93" w:type="pct"/>
            <w:shd w:val="clear" w:color="auto" w:fill="auto"/>
          </w:tcPr>
          <w:p w14:paraId="71207193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04B1FD9B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B5AD7AF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27112D24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8FD8C61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1FF37F6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712A03A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54595C" w:rsidRPr="00B92AB0" w14:paraId="5DADC8BB" w14:textId="77777777" w:rsidTr="00464B1F">
        <w:tc>
          <w:tcPr>
            <w:tcW w:w="2223" w:type="pct"/>
            <w:shd w:val="clear" w:color="auto" w:fill="auto"/>
          </w:tcPr>
          <w:p w14:paraId="788A4A88" w14:textId="6859BB4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3" w:type="pct"/>
            <w:shd w:val="clear" w:color="auto" w:fill="auto"/>
          </w:tcPr>
          <w:p w14:paraId="6C5A32F9" w14:textId="3ED0DF33" w:rsidR="0054595C" w:rsidRPr="00736288" w:rsidRDefault="00683E50" w:rsidP="002E3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14,518</w:t>
            </w:r>
          </w:p>
        </w:tc>
        <w:tc>
          <w:tcPr>
            <w:tcW w:w="148" w:type="pct"/>
            <w:shd w:val="clear" w:color="auto" w:fill="auto"/>
          </w:tcPr>
          <w:p w14:paraId="5B627484" w14:textId="77777777" w:rsidR="0054595C" w:rsidRPr="00736288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6B1CC1BE" w14:textId="06F5340C" w:rsidR="0054595C" w:rsidRPr="00736288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6288">
              <w:rPr>
                <w:rFonts w:asciiTheme="majorBidi" w:hAnsiTheme="majorBidi" w:cstheme="majorBidi"/>
                <w:sz w:val="28"/>
                <w:szCs w:val="28"/>
              </w:rPr>
              <w:t>10,250</w:t>
            </w:r>
          </w:p>
        </w:tc>
        <w:tc>
          <w:tcPr>
            <w:tcW w:w="130" w:type="pct"/>
            <w:shd w:val="clear" w:color="auto" w:fill="auto"/>
          </w:tcPr>
          <w:p w14:paraId="49419567" w14:textId="77777777" w:rsidR="0054595C" w:rsidRPr="00736288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40D6229" w14:textId="5B3091BB" w:rsidR="0054595C" w:rsidRPr="00736288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362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07BC59E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75908A6" w14:textId="1BCCCDE3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36288" w:rsidRPr="00B92AB0" w14:paraId="3861D6CA" w14:textId="77777777" w:rsidTr="00464B1F">
        <w:tc>
          <w:tcPr>
            <w:tcW w:w="2223" w:type="pct"/>
            <w:shd w:val="clear" w:color="auto" w:fill="auto"/>
          </w:tcPr>
          <w:p w14:paraId="40826DD0" w14:textId="5C831150" w:rsidR="00736288" w:rsidRPr="00B92AB0" w:rsidRDefault="00736288" w:rsidP="0073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66BB9389" w14:textId="566ABAD0" w:rsidR="00736288" w:rsidRPr="00B92AB0" w:rsidRDefault="00683E50" w:rsidP="00736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226</w:t>
            </w:r>
            <w:r w:rsidR="0073628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148" w:type="pct"/>
            <w:shd w:val="clear" w:color="auto" w:fill="auto"/>
          </w:tcPr>
          <w:p w14:paraId="4517D9D8" w14:textId="77777777" w:rsidR="00736288" w:rsidRPr="00B92AB0" w:rsidRDefault="00736288" w:rsidP="0073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F0CFC99" w14:textId="2BC2A0A2" w:rsidR="00736288" w:rsidRPr="00B92AB0" w:rsidRDefault="00736288" w:rsidP="00736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4,804</w:t>
            </w:r>
          </w:p>
        </w:tc>
        <w:tc>
          <w:tcPr>
            <w:tcW w:w="130" w:type="pct"/>
            <w:shd w:val="clear" w:color="auto" w:fill="auto"/>
          </w:tcPr>
          <w:p w14:paraId="70435E35" w14:textId="77777777" w:rsidR="00736288" w:rsidRPr="00B92AB0" w:rsidRDefault="00736288" w:rsidP="0073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63821548" w14:textId="59ADA610" w:rsidR="00736288" w:rsidRPr="00B92AB0" w:rsidRDefault="00736288" w:rsidP="00736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0775914" w14:textId="77777777" w:rsidR="00736288" w:rsidRPr="00B92AB0" w:rsidRDefault="00736288" w:rsidP="00736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4DA119A6" w14:textId="77777777" w:rsidR="00736288" w:rsidRPr="00B92AB0" w:rsidRDefault="00736288" w:rsidP="00736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36288" w:rsidRPr="00B92AB0" w14:paraId="000F5421" w14:textId="77777777" w:rsidTr="00464B1F">
        <w:tc>
          <w:tcPr>
            <w:tcW w:w="2223" w:type="pct"/>
            <w:shd w:val="clear" w:color="auto" w:fill="auto"/>
          </w:tcPr>
          <w:p w14:paraId="1C79C2ED" w14:textId="77777777" w:rsidR="00736288" w:rsidRPr="00B92AB0" w:rsidRDefault="00736288" w:rsidP="0073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7B2C7" w14:textId="69AC0C13" w:rsidR="00736288" w:rsidRPr="00736288" w:rsidRDefault="00683E50" w:rsidP="00736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241</w:t>
            </w:r>
            <w:r w:rsidR="00736288" w:rsidRPr="0073628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480</w:t>
            </w:r>
          </w:p>
        </w:tc>
        <w:tc>
          <w:tcPr>
            <w:tcW w:w="148" w:type="pct"/>
            <w:shd w:val="clear" w:color="auto" w:fill="auto"/>
          </w:tcPr>
          <w:p w14:paraId="21D22402" w14:textId="77777777" w:rsidR="00736288" w:rsidRPr="00B92AB0" w:rsidRDefault="00736288" w:rsidP="0073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C1E8C" w14:textId="548C0C9D" w:rsidR="00736288" w:rsidRPr="00B92AB0" w:rsidRDefault="00736288" w:rsidP="00736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15,054</w:t>
            </w:r>
          </w:p>
        </w:tc>
        <w:tc>
          <w:tcPr>
            <w:tcW w:w="130" w:type="pct"/>
            <w:shd w:val="clear" w:color="auto" w:fill="auto"/>
          </w:tcPr>
          <w:p w14:paraId="6CEC8EB7" w14:textId="77777777" w:rsidR="00736288" w:rsidRPr="00B92AB0" w:rsidRDefault="00736288" w:rsidP="00736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BE29D" w14:textId="75C89657" w:rsidR="00736288" w:rsidRPr="00B92AB0" w:rsidRDefault="00736288" w:rsidP="00736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0A17CAD" w14:textId="77777777" w:rsidR="00736288" w:rsidRPr="00B92AB0" w:rsidRDefault="00736288" w:rsidP="00736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8B1F2" w14:textId="77777777" w:rsidR="00736288" w:rsidRPr="00B92AB0" w:rsidRDefault="00736288" w:rsidP="00736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4595C" w:rsidRPr="00B92AB0" w14:paraId="65BEB779" w14:textId="77777777" w:rsidTr="00464B1F">
        <w:tc>
          <w:tcPr>
            <w:tcW w:w="2223" w:type="pct"/>
            <w:shd w:val="clear" w:color="auto" w:fill="auto"/>
          </w:tcPr>
          <w:p w14:paraId="0C332A21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21E3E059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E227E30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4C4FD8B2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2E38F5AA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A353BCB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743CE10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14:paraId="0F450432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54595C" w:rsidRPr="00B92AB0" w14:paraId="2B1D4834" w14:textId="77777777" w:rsidTr="00464B1F">
        <w:tc>
          <w:tcPr>
            <w:tcW w:w="2223" w:type="pct"/>
            <w:shd w:val="clear" w:color="auto" w:fill="auto"/>
          </w:tcPr>
          <w:p w14:paraId="089A7EF6" w14:textId="7343D589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93" w:type="pct"/>
            <w:shd w:val="clear" w:color="auto" w:fill="auto"/>
          </w:tcPr>
          <w:p w14:paraId="2A0556C5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9DE8E46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5A04CA93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04DC5D9F" w14:textId="77777777" w:rsidR="0054595C" w:rsidRPr="00B92AB0" w:rsidRDefault="0054595C" w:rsidP="00545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50045AD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67DB811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14:paraId="600B432F" w14:textId="77777777" w:rsidR="0054595C" w:rsidRPr="00B92AB0" w:rsidRDefault="0054595C" w:rsidP="0054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656DB" w:rsidRPr="00B92AB0" w14:paraId="767F2FC5" w14:textId="77777777" w:rsidTr="009656DB">
        <w:tc>
          <w:tcPr>
            <w:tcW w:w="2223" w:type="pct"/>
            <w:shd w:val="clear" w:color="auto" w:fill="auto"/>
          </w:tcPr>
          <w:p w14:paraId="2E1A814D" w14:textId="704EAD18" w:rsidR="009656DB" w:rsidRPr="00B92AB0" w:rsidRDefault="009656DB" w:rsidP="0096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3" w:type="pct"/>
            <w:shd w:val="clear" w:color="auto" w:fill="auto"/>
          </w:tcPr>
          <w:p w14:paraId="49DF39C5" w14:textId="04CF7565" w:rsidR="009656DB" w:rsidRPr="00713979" w:rsidRDefault="009656DB" w:rsidP="00965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30,136</w:t>
            </w:r>
          </w:p>
        </w:tc>
        <w:tc>
          <w:tcPr>
            <w:tcW w:w="148" w:type="pct"/>
            <w:shd w:val="clear" w:color="auto" w:fill="auto"/>
          </w:tcPr>
          <w:p w14:paraId="13B80965" w14:textId="77777777" w:rsidR="009656DB" w:rsidRPr="00B92AB0" w:rsidRDefault="009656DB" w:rsidP="0096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164D1E78" w14:textId="25D75F7C" w:rsidR="009656DB" w:rsidRPr="00B92AB0" w:rsidRDefault="009656DB" w:rsidP="00965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7968C9B" w14:textId="77777777" w:rsidR="009656DB" w:rsidRPr="009656DB" w:rsidRDefault="009656DB" w:rsidP="0096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59CD3D3" w14:textId="5276EFF0" w:rsidR="009656DB" w:rsidRPr="007E14FC" w:rsidRDefault="009656DB" w:rsidP="00965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C77245C" w14:textId="77777777" w:rsidR="009656DB" w:rsidRPr="00B92AB0" w:rsidRDefault="009656DB" w:rsidP="00965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1BACE0B" w14:textId="37DFA680" w:rsidR="009656DB" w:rsidRPr="00B92AB0" w:rsidRDefault="009656DB" w:rsidP="00965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2A49" w:rsidRPr="00B92AB0" w14:paraId="73A3AC79" w14:textId="77777777" w:rsidTr="00464B1F">
        <w:tc>
          <w:tcPr>
            <w:tcW w:w="2223" w:type="pct"/>
            <w:shd w:val="clear" w:color="auto" w:fill="auto"/>
          </w:tcPr>
          <w:p w14:paraId="3BD4EC9B" w14:textId="1554278B" w:rsidR="00022A49" w:rsidRPr="00B92AB0" w:rsidRDefault="00022A49" w:rsidP="0002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285D072" w14:textId="13CA933F" w:rsidR="00022A49" w:rsidRPr="00713979" w:rsidRDefault="009656DB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682,336</w:t>
            </w:r>
          </w:p>
        </w:tc>
        <w:tc>
          <w:tcPr>
            <w:tcW w:w="148" w:type="pct"/>
            <w:shd w:val="clear" w:color="auto" w:fill="auto"/>
          </w:tcPr>
          <w:p w14:paraId="129A92F6" w14:textId="77777777" w:rsidR="00022A49" w:rsidRPr="00B92AB0" w:rsidRDefault="00022A49" w:rsidP="0002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4F04B06C" w14:textId="1DD9665D" w:rsidR="00022A49" w:rsidRPr="00B92AB0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,601</w:t>
            </w:r>
          </w:p>
        </w:tc>
        <w:tc>
          <w:tcPr>
            <w:tcW w:w="130" w:type="pct"/>
            <w:shd w:val="clear" w:color="auto" w:fill="auto"/>
          </w:tcPr>
          <w:p w14:paraId="01F0FCE6" w14:textId="77777777" w:rsidR="00022A49" w:rsidRPr="00B92AB0" w:rsidRDefault="00022A49" w:rsidP="0002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522B8FB" w14:textId="5B1759BD" w:rsidR="00022A49" w:rsidRPr="007E14FC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E14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01F3C37" w14:textId="77777777" w:rsidR="00022A49" w:rsidRPr="00B92AB0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79560250" w14:textId="717C6E71" w:rsidR="00022A49" w:rsidRPr="00B92AB0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22A49" w:rsidRPr="00B92AB0" w14:paraId="7A25C88E" w14:textId="77777777" w:rsidTr="00464B1F">
        <w:tc>
          <w:tcPr>
            <w:tcW w:w="2223" w:type="pct"/>
            <w:shd w:val="clear" w:color="auto" w:fill="auto"/>
          </w:tcPr>
          <w:p w14:paraId="75652127" w14:textId="4DA5D212" w:rsidR="00022A49" w:rsidRPr="00B92AB0" w:rsidRDefault="00022A49" w:rsidP="0002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5DA04" w14:textId="053ACB1B" w:rsidR="00022A49" w:rsidRPr="00713979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713979" w:rsidRPr="00713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Pr="00713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3979" w:rsidRPr="00713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472</w:t>
            </w:r>
          </w:p>
        </w:tc>
        <w:tc>
          <w:tcPr>
            <w:tcW w:w="148" w:type="pct"/>
            <w:shd w:val="clear" w:color="auto" w:fill="auto"/>
          </w:tcPr>
          <w:p w14:paraId="3279A73E" w14:textId="77777777" w:rsidR="00022A49" w:rsidRPr="00062421" w:rsidRDefault="00022A49" w:rsidP="0002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1BC8F" w14:textId="516E85C5" w:rsidR="00022A49" w:rsidRPr="00062421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4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32,601</w:t>
            </w:r>
          </w:p>
        </w:tc>
        <w:tc>
          <w:tcPr>
            <w:tcW w:w="130" w:type="pct"/>
            <w:shd w:val="clear" w:color="auto" w:fill="auto"/>
          </w:tcPr>
          <w:p w14:paraId="437B74EB" w14:textId="77777777" w:rsidR="00022A49" w:rsidRPr="00062421" w:rsidRDefault="00022A49" w:rsidP="0002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13356" w14:textId="29DA7B6F" w:rsidR="00022A49" w:rsidRPr="00062421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4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A5B5B29" w14:textId="77777777" w:rsidR="00022A49" w:rsidRPr="00062421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5038B" w14:textId="071C5140" w:rsidR="00022A49" w:rsidRPr="00062421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4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022A49" w:rsidRPr="00B92AB0" w14:paraId="0292DA16" w14:textId="77777777" w:rsidTr="00464B1F">
        <w:tc>
          <w:tcPr>
            <w:tcW w:w="2223" w:type="pct"/>
            <w:shd w:val="clear" w:color="auto" w:fill="auto"/>
          </w:tcPr>
          <w:p w14:paraId="4FCBE8C1" w14:textId="77777777" w:rsidR="00022A49" w:rsidRPr="00B92AB0" w:rsidRDefault="00022A49" w:rsidP="0002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5CAD0A21" w14:textId="77777777" w:rsidR="00022A49" w:rsidRPr="00B92AB0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56A81E8" w14:textId="77777777" w:rsidR="00022A49" w:rsidRPr="00B92AB0" w:rsidRDefault="00022A49" w:rsidP="0002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12068D08" w14:textId="77777777" w:rsidR="00022A49" w:rsidRPr="00B92AB0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205D272D" w14:textId="77777777" w:rsidR="00022A49" w:rsidRPr="00B92AB0" w:rsidRDefault="00022A49" w:rsidP="0002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30B4B6D3" w14:textId="77777777" w:rsidR="00022A49" w:rsidRPr="007E14FC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FD68F73" w14:textId="77777777" w:rsidR="00022A49" w:rsidRPr="00B92AB0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</w:tcPr>
          <w:p w14:paraId="0549FD9B" w14:textId="77777777" w:rsidR="00022A49" w:rsidRPr="00B92AB0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022A49" w:rsidRPr="00B92AB0" w14:paraId="182AB708" w14:textId="77777777" w:rsidTr="00464B1F">
        <w:tc>
          <w:tcPr>
            <w:tcW w:w="2223" w:type="pct"/>
            <w:shd w:val="clear" w:color="auto" w:fill="auto"/>
          </w:tcPr>
          <w:p w14:paraId="07CB0369" w14:textId="6D4307C4" w:rsidR="00022A49" w:rsidRPr="00B92AB0" w:rsidRDefault="00022A49" w:rsidP="0002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593" w:type="pct"/>
            <w:shd w:val="clear" w:color="auto" w:fill="auto"/>
          </w:tcPr>
          <w:p w14:paraId="124E8114" w14:textId="77777777" w:rsidR="00022A49" w:rsidRPr="00B92AB0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68BA9D00" w14:textId="77777777" w:rsidR="00022A49" w:rsidRPr="00B92AB0" w:rsidRDefault="00022A49" w:rsidP="0002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5A2606CE" w14:textId="77777777" w:rsidR="00022A49" w:rsidRPr="00B92AB0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14:paraId="7FDFE5B3" w14:textId="77777777" w:rsidR="00022A49" w:rsidRPr="00B92AB0" w:rsidRDefault="00022A49" w:rsidP="00022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B7BEE33" w14:textId="77777777" w:rsidR="00022A49" w:rsidRPr="007E14FC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C6E0333" w14:textId="77777777" w:rsidR="00022A49" w:rsidRPr="00B92AB0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14:paraId="537DB237" w14:textId="77777777" w:rsidR="00022A49" w:rsidRPr="00B92AB0" w:rsidRDefault="00022A49" w:rsidP="00022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7E14FC" w:rsidRPr="00B92AB0" w14:paraId="7146C6D8" w14:textId="77777777" w:rsidTr="00464B1F">
        <w:tc>
          <w:tcPr>
            <w:tcW w:w="2223" w:type="pct"/>
            <w:shd w:val="clear" w:color="auto" w:fill="auto"/>
          </w:tcPr>
          <w:p w14:paraId="5B3E54F0" w14:textId="1E641C70" w:rsidR="007E14FC" w:rsidRPr="00B92AB0" w:rsidRDefault="007E14FC" w:rsidP="007E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014D6F8E" w14:textId="53DDD17D" w:rsidR="007E14FC" w:rsidRPr="00B92AB0" w:rsidRDefault="00746F14" w:rsidP="00746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19,000</w:t>
            </w:r>
          </w:p>
        </w:tc>
        <w:tc>
          <w:tcPr>
            <w:tcW w:w="148" w:type="pct"/>
            <w:shd w:val="clear" w:color="auto" w:fill="auto"/>
          </w:tcPr>
          <w:p w14:paraId="12BD5170" w14:textId="77777777" w:rsidR="007E14FC" w:rsidRPr="00B92AB0" w:rsidRDefault="007E14FC" w:rsidP="007E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03E9E7AB" w14:textId="48F5E638" w:rsidR="007E14FC" w:rsidRPr="00B92AB0" w:rsidRDefault="007E14FC" w:rsidP="007E1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35,900</w:t>
            </w:r>
          </w:p>
        </w:tc>
        <w:tc>
          <w:tcPr>
            <w:tcW w:w="130" w:type="pct"/>
            <w:shd w:val="clear" w:color="auto" w:fill="auto"/>
          </w:tcPr>
          <w:p w14:paraId="3F695005" w14:textId="77777777" w:rsidR="007E14FC" w:rsidRPr="00B92AB0" w:rsidRDefault="007E14FC" w:rsidP="007E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62F9730" w14:textId="3DBE07A6" w:rsidR="007E14FC" w:rsidRPr="007E14FC" w:rsidRDefault="007E14FC" w:rsidP="007E1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E14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AC7D39F" w14:textId="77777777" w:rsidR="007E14FC" w:rsidRPr="00B92AB0" w:rsidRDefault="007E14FC" w:rsidP="007E1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4F0E43AB" w14:textId="08DEA1BB" w:rsidR="007E14FC" w:rsidRPr="00B92AB0" w:rsidRDefault="007E14FC" w:rsidP="007E1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7E14FC" w:rsidRPr="00B92AB0" w14:paraId="4FD64D45" w14:textId="77777777" w:rsidTr="00464B1F">
        <w:tc>
          <w:tcPr>
            <w:tcW w:w="2223" w:type="pct"/>
            <w:shd w:val="clear" w:color="auto" w:fill="auto"/>
          </w:tcPr>
          <w:p w14:paraId="3190FCA3" w14:textId="5FEF3150" w:rsidR="007E14FC" w:rsidRPr="00B92AB0" w:rsidRDefault="007E14FC" w:rsidP="007E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8B995" w14:textId="33165948" w:rsidR="007E14FC" w:rsidRPr="00062421" w:rsidRDefault="00746F14" w:rsidP="00746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19,000</w:t>
            </w:r>
          </w:p>
        </w:tc>
        <w:tc>
          <w:tcPr>
            <w:tcW w:w="148" w:type="pct"/>
            <w:shd w:val="clear" w:color="auto" w:fill="auto"/>
          </w:tcPr>
          <w:p w14:paraId="75343DBA" w14:textId="77777777" w:rsidR="007E14FC" w:rsidRPr="00062421" w:rsidRDefault="007E14FC" w:rsidP="007E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30F60A" w14:textId="1E74A9C1" w:rsidR="007E14FC" w:rsidRPr="00062421" w:rsidRDefault="007E14FC" w:rsidP="007E1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4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35,900</w:t>
            </w:r>
          </w:p>
        </w:tc>
        <w:tc>
          <w:tcPr>
            <w:tcW w:w="130" w:type="pct"/>
            <w:shd w:val="clear" w:color="auto" w:fill="auto"/>
          </w:tcPr>
          <w:p w14:paraId="215BC603" w14:textId="77777777" w:rsidR="007E14FC" w:rsidRPr="00062421" w:rsidRDefault="007E14FC" w:rsidP="007E1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8159D" w14:textId="3E38393B" w:rsidR="007E14FC" w:rsidRPr="00062421" w:rsidRDefault="007E14FC" w:rsidP="007E1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624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EF20E8A" w14:textId="77777777" w:rsidR="007E14FC" w:rsidRPr="00062421" w:rsidRDefault="007E14FC" w:rsidP="007E1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48A30" w14:textId="486DA433" w:rsidR="007E14FC" w:rsidRPr="00062421" w:rsidRDefault="007E14FC" w:rsidP="007E1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6242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0348543F" w14:textId="6648E3F9" w:rsidR="004B1BDB" w:rsidRPr="00DC5D4F" w:rsidRDefault="004B1BDB" w:rsidP="00D6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61851B9E" w14:textId="77777777" w:rsidR="008E5CD6" w:rsidRPr="00DC5D4F" w:rsidRDefault="008E5CD6" w:rsidP="008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5D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การได้มาซึ่งส่วนได้เสียในบริษัทย่อยโดยอำนาจการควบคุมไม่เปลี่ยนแปลง</w:t>
      </w:r>
    </w:p>
    <w:p w14:paraId="4A816479" w14:textId="77777777" w:rsidR="008E5CD6" w:rsidRPr="00DC5D4F" w:rsidRDefault="008E5CD6" w:rsidP="008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0F85B42" w14:textId="22858CB6" w:rsidR="008E5CD6" w:rsidRPr="00DC5D4F" w:rsidRDefault="008E5CD6" w:rsidP="008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C5D4F">
        <w:rPr>
          <w:rFonts w:asciiTheme="majorBidi" w:hAnsiTheme="majorBidi" w:cstheme="majorBidi"/>
          <w:sz w:val="28"/>
          <w:szCs w:val="28"/>
          <w:cs/>
        </w:rPr>
        <w:t xml:space="preserve">ในระหว่างไตรมาสที่ </w:t>
      </w:r>
      <w:r w:rsidRPr="00DC5D4F">
        <w:rPr>
          <w:rFonts w:asciiTheme="majorBidi" w:hAnsiTheme="majorBidi" w:cstheme="majorBidi"/>
          <w:sz w:val="28"/>
          <w:szCs w:val="28"/>
        </w:rPr>
        <w:t>1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DC5D4F">
        <w:rPr>
          <w:rFonts w:asciiTheme="majorBidi" w:hAnsiTheme="majorBidi" w:cstheme="majorBidi"/>
          <w:sz w:val="28"/>
          <w:szCs w:val="28"/>
        </w:rPr>
        <w:t>2566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บริษัทได้ซื้อส่วนได้เสียในบริษัท เจดับเบิ้ลยูดี ทรานสปอร์ต (ประเทศไทย) จำกัด เพิ่มเติมร้อยละ </w:t>
      </w:r>
      <w:r w:rsidRPr="00DC5D4F">
        <w:rPr>
          <w:rFonts w:asciiTheme="majorBidi" w:hAnsiTheme="majorBidi" w:cstheme="majorBidi"/>
          <w:sz w:val="28"/>
          <w:szCs w:val="28"/>
        </w:rPr>
        <w:t>17.18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เป็นเงินสดจำนวน </w:t>
      </w:r>
      <w:r w:rsidRPr="00DC5D4F">
        <w:rPr>
          <w:rFonts w:asciiTheme="majorBidi" w:hAnsiTheme="majorBidi" w:cstheme="majorBidi"/>
          <w:sz w:val="28"/>
          <w:szCs w:val="28"/>
        </w:rPr>
        <w:t>425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ล้านบาท ทำให้สัดส่วนความเป็นเจ้าของเพิ่มขึ้นจากร้อยละ </w:t>
      </w:r>
      <w:r w:rsidRPr="00DC5D4F">
        <w:rPr>
          <w:rFonts w:asciiTheme="majorBidi" w:hAnsiTheme="majorBidi" w:cstheme="majorBidi"/>
          <w:sz w:val="28"/>
          <w:szCs w:val="28"/>
        </w:rPr>
        <w:t>82.82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Pr="00DC5D4F">
        <w:rPr>
          <w:rFonts w:asciiTheme="majorBidi" w:hAnsiTheme="majorBidi" w:cstheme="majorBidi"/>
          <w:sz w:val="28"/>
          <w:szCs w:val="28"/>
        </w:rPr>
        <w:t>100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มูลค่าตามบัญชีของสินทรัพย์สุทธิของบริษัท เจดับเบิ้ลยูดี ทรานสปอร์ต (ประเทศไทย) จำกัด ในงบการเงินของกลุ่มบริษัท ณ วันที่ซื้อเป็นเงินจำนวน </w:t>
      </w:r>
      <w:r w:rsidRPr="00DC5D4F">
        <w:rPr>
          <w:rFonts w:asciiTheme="majorBidi" w:hAnsiTheme="majorBidi" w:cstheme="majorBidi"/>
          <w:sz w:val="28"/>
          <w:szCs w:val="28"/>
        </w:rPr>
        <w:t>197.18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ล้านบาท กลุ่มบริษัทรับรู้ส่วนได้เสียที่ไม่มีอำนาจควบคุมลดลงเป็นจำนวน </w:t>
      </w:r>
      <w:r w:rsidRPr="00DC5D4F">
        <w:rPr>
          <w:rFonts w:asciiTheme="majorBidi" w:hAnsiTheme="majorBidi" w:cstheme="majorBidi"/>
          <w:sz w:val="28"/>
          <w:szCs w:val="28"/>
        </w:rPr>
        <w:t>33.89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ล้านบาท ซึ่งเกิดจากการเปลี่ยนแปลงส่วนของเจ้าของในบริษัท เจดับเบิ้ลยูดี ทรานสปอร์ต (ประเทศไทย) จำกัด เป็นผลทำให้สัดส่วนในบริษัทย่อยทางอ้อม ได้แก่ บริษัท แปซิฟิค โลจิสติกส์ โปร จำกัด</w:t>
      </w:r>
      <w:r w:rsidRPr="00DC5D4F">
        <w:rPr>
          <w:rFonts w:asciiTheme="majorBidi" w:hAnsiTheme="majorBidi" w:cstheme="majorBidi"/>
          <w:sz w:val="28"/>
          <w:szCs w:val="28"/>
        </w:rPr>
        <w:t xml:space="preserve"> </w:t>
      </w:r>
      <w:r w:rsidRPr="00DC5D4F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เอ็กซ์เพรส จำกัด และบริษัท</w:t>
      </w:r>
    </w:p>
    <w:p w14:paraId="57623BBF" w14:textId="588C4286" w:rsidR="008E5CD6" w:rsidRPr="00DC5D4F" w:rsidRDefault="008E5CD6" w:rsidP="008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C5D4F">
        <w:rPr>
          <w:rFonts w:asciiTheme="majorBidi" w:hAnsiTheme="majorBidi" w:cstheme="majorBidi"/>
          <w:sz w:val="28"/>
          <w:szCs w:val="28"/>
          <w:cs/>
        </w:rPr>
        <w:t xml:space="preserve">วีเอ็นเอส ทรานสปอร์ต จำกัด เพิ่มขึ้นร้อยละ </w:t>
      </w:r>
      <w:r w:rsidRPr="00DC5D4F">
        <w:rPr>
          <w:rFonts w:asciiTheme="majorBidi" w:hAnsiTheme="majorBidi" w:cstheme="majorBidi"/>
          <w:sz w:val="28"/>
          <w:szCs w:val="28"/>
        </w:rPr>
        <w:t>17.18</w:t>
      </w:r>
    </w:p>
    <w:p w14:paraId="66FD246E" w14:textId="4C080879" w:rsidR="000E7243" w:rsidRPr="00DC5D4F" w:rsidRDefault="0066419F" w:rsidP="00216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  <w:r w:rsidR="00A8737A" w:rsidRPr="00DC5D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สัญญาสำคัญที่ทำกับบุคคลหรือกิจการที่เกี่ยวข้องกัน </w:t>
      </w:r>
    </w:p>
    <w:p w14:paraId="78609683" w14:textId="2C7B0771" w:rsidR="00284CAA" w:rsidRPr="00DC5D4F" w:rsidRDefault="00284CAA" w:rsidP="0074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590FB389" w14:textId="2E69DBAC" w:rsidR="00284CAA" w:rsidRPr="00DC5D4F" w:rsidRDefault="00284CAA" w:rsidP="00284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5D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เงินกู้ยืมระยะสั้น</w:t>
      </w:r>
    </w:p>
    <w:p w14:paraId="4A677472" w14:textId="77777777" w:rsidR="00284CAA" w:rsidRPr="00DC5D4F" w:rsidRDefault="00284CAA" w:rsidP="0074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7DEB25E8" w14:textId="0C0497F1" w:rsidR="00284CAA" w:rsidRPr="00DC5D4F" w:rsidRDefault="00284CAA" w:rsidP="00284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highlight w:val="cyan"/>
          <w:cs/>
        </w:rPr>
      </w:pPr>
      <w:r w:rsidRPr="00DC5D4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DC5D4F">
        <w:rPr>
          <w:rFonts w:asciiTheme="majorBidi" w:hAnsiTheme="majorBidi" w:cstheme="majorBidi"/>
          <w:sz w:val="28"/>
          <w:szCs w:val="28"/>
        </w:rPr>
        <w:t>17</w:t>
      </w:r>
      <w:r w:rsidR="00745F4D" w:rsidRPr="00DC5D4F">
        <w:rPr>
          <w:rFonts w:asciiTheme="majorBidi" w:hAnsiTheme="majorBidi" w:cstheme="majorBidi"/>
          <w:sz w:val="28"/>
          <w:szCs w:val="28"/>
        </w:rPr>
        <w:t xml:space="preserve"> 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DC5D4F">
        <w:rPr>
          <w:rFonts w:asciiTheme="majorBidi" w:hAnsiTheme="majorBidi" w:cstheme="majorBidi"/>
          <w:sz w:val="28"/>
          <w:szCs w:val="28"/>
        </w:rPr>
        <w:t>2566</w:t>
      </w:r>
      <w:r w:rsidR="00745F4D" w:rsidRPr="00DC5D4F">
        <w:rPr>
          <w:rFonts w:asciiTheme="majorBidi" w:hAnsiTheme="majorBidi" w:cstheme="majorBidi"/>
          <w:sz w:val="28"/>
          <w:szCs w:val="28"/>
        </w:rPr>
        <w:t xml:space="preserve"> </w:t>
      </w:r>
      <w:r w:rsidRPr="00DC5D4F">
        <w:rPr>
          <w:rFonts w:asciiTheme="majorBidi" w:hAnsiTheme="majorBidi" w:cstheme="majorBidi"/>
          <w:sz w:val="28"/>
          <w:szCs w:val="28"/>
          <w:cs/>
        </w:rPr>
        <w:t>บริษัทย่อยแห่งหนึ่ง</w:t>
      </w:r>
      <w:r w:rsidRPr="00DC5D4F">
        <w:rPr>
          <w:rFonts w:asciiTheme="majorBidi" w:hAnsiTheme="majorBidi" w:cstheme="majorBidi"/>
          <w:sz w:val="28"/>
          <w:szCs w:val="28"/>
        </w:rPr>
        <w:t xml:space="preserve"> </w:t>
      </w:r>
      <w:r w:rsidR="00F6545F" w:rsidRPr="00DC5D4F">
        <w:rPr>
          <w:rFonts w:asciiTheme="majorBidi" w:hAnsiTheme="majorBidi" w:cstheme="majorBidi"/>
          <w:sz w:val="28"/>
          <w:szCs w:val="28"/>
        </w:rPr>
        <w:t>“</w:t>
      </w:r>
      <w:r w:rsidRPr="00DC5D4F">
        <w:rPr>
          <w:rFonts w:asciiTheme="majorBidi" w:hAnsiTheme="majorBidi" w:cstheme="majorBidi"/>
          <w:sz w:val="28"/>
          <w:szCs w:val="28"/>
        </w:rPr>
        <w:t xml:space="preserve">SCGL” </w:t>
      </w:r>
      <w:r w:rsidRPr="00DC5D4F">
        <w:rPr>
          <w:rFonts w:asciiTheme="majorBidi" w:hAnsiTheme="majorBidi" w:cstheme="majorBidi"/>
          <w:sz w:val="28"/>
          <w:szCs w:val="28"/>
          <w:cs/>
        </w:rPr>
        <w:t>ได้ทำสัญญาเงินกู้ยืมระยะสั้นและไม่มีหลักประกันกับ</w:t>
      </w:r>
      <w:r w:rsidR="00745F4D" w:rsidRPr="00DC5D4F">
        <w:rPr>
          <w:rFonts w:asciiTheme="majorBidi" w:hAnsiTheme="majorBidi" w:cstheme="majorBidi"/>
          <w:sz w:val="28"/>
          <w:szCs w:val="28"/>
        </w:rPr>
        <w:t xml:space="preserve">         </w:t>
      </w:r>
      <w:r w:rsidR="00D53EDE" w:rsidRPr="00DC5D4F">
        <w:rPr>
          <w:rFonts w:asciiTheme="majorBidi" w:hAnsiTheme="majorBidi" w:cstheme="majorBidi"/>
          <w:sz w:val="28"/>
          <w:szCs w:val="28"/>
          <w:cs/>
        </w:rPr>
        <w:t>บริษัท เอสซีจี ซิเมนต์-ผลิตภัณฑ์ก่อสร้าง จำกัด</w:t>
      </w:r>
      <w:r w:rsidRPr="00DC5D4F">
        <w:rPr>
          <w:rFonts w:asciiTheme="majorBidi" w:hAnsiTheme="majorBidi" w:cstheme="majorBidi"/>
          <w:sz w:val="28"/>
          <w:szCs w:val="28"/>
        </w:rPr>
        <w:t> 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Pr="00DC5D4F">
        <w:rPr>
          <w:rFonts w:asciiTheme="majorBidi" w:hAnsiTheme="majorBidi" w:cstheme="majorBidi"/>
          <w:sz w:val="28"/>
          <w:szCs w:val="28"/>
        </w:rPr>
        <w:t>650</w:t>
      </w:r>
      <w:r w:rsidR="00404313" w:rsidRPr="00DC5D4F">
        <w:rPr>
          <w:rFonts w:asciiTheme="majorBidi" w:hAnsiTheme="majorBidi" w:cstheme="majorBidi"/>
          <w:sz w:val="28"/>
          <w:szCs w:val="28"/>
        </w:rPr>
        <w:t xml:space="preserve"> </w:t>
      </w:r>
      <w:r w:rsidRPr="00DC5D4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C5D4F">
        <w:rPr>
          <w:rFonts w:asciiTheme="majorBidi" w:hAnsiTheme="majorBidi" w:cstheme="majorBidi"/>
          <w:sz w:val="28"/>
          <w:szCs w:val="28"/>
        </w:rPr>
        <w:t> 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โดยมีอัตราดอกเบี้ยคงที่ร้อยละ </w:t>
      </w:r>
      <w:r w:rsidRPr="00DC5D4F">
        <w:rPr>
          <w:rFonts w:asciiTheme="majorBidi" w:hAnsiTheme="majorBidi" w:cstheme="majorBidi"/>
          <w:sz w:val="28"/>
          <w:szCs w:val="28"/>
        </w:rPr>
        <w:t>3.50</w:t>
      </w:r>
      <w:r w:rsidR="00745F4D" w:rsidRPr="00DC5D4F">
        <w:rPr>
          <w:rFonts w:asciiTheme="majorBidi" w:hAnsiTheme="majorBidi" w:cstheme="majorBidi"/>
          <w:sz w:val="28"/>
          <w:szCs w:val="28"/>
        </w:rPr>
        <w:t xml:space="preserve"> </w:t>
      </w:r>
      <w:r w:rsidRPr="00DC5D4F">
        <w:rPr>
          <w:rFonts w:asciiTheme="majorBidi" w:hAnsiTheme="majorBidi" w:cstheme="majorBidi"/>
          <w:sz w:val="28"/>
          <w:szCs w:val="28"/>
          <w:cs/>
        </w:rPr>
        <w:t>ต่อปี</w:t>
      </w:r>
      <w:r w:rsidR="00745F4D" w:rsidRPr="00DC5D4F">
        <w:rPr>
          <w:rFonts w:asciiTheme="majorBidi" w:hAnsiTheme="majorBidi" w:cstheme="majorBidi"/>
          <w:sz w:val="28"/>
          <w:szCs w:val="28"/>
        </w:rPr>
        <w:t xml:space="preserve"> 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และมีกำหนดครบชำระภายใน </w:t>
      </w:r>
      <w:r w:rsidRPr="00DC5D4F">
        <w:rPr>
          <w:rFonts w:asciiTheme="majorBidi" w:hAnsiTheme="majorBidi" w:cstheme="majorBidi"/>
          <w:sz w:val="28"/>
          <w:szCs w:val="28"/>
        </w:rPr>
        <w:t>1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47ABADA8" w14:textId="77777777" w:rsidR="009C65B5" w:rsidRPr="00DC5D4F" w:rsidRDefault="009C65B5" w:rsidP="0074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5DEA409A" w14:textId="7FDB5104" w:rsidR="00A8737A" w:rsidRPr="00DC5D4F" w:rsidRDefault="00A8737A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5D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สัญญาเช่าพื้นที่จอดรถ</w:t>
      </w:r>
    </w:p>
    <w:p w14:paraId="10AEDD24" w14:textId="77777777" w:rsidR="00C2781D" w:rsidRPr="00DC5D4F" w:rsidRDefault="00C2781D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7CCED448" w14:textId="6B20585F" w:rsidR="00CF2454" w:rsidRPr="00DC5D4F" w:rsidRDefault="00A8737A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C5D4F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BA43B3" w:rsidRPr="00DC5D4F">
        <w:rPr>
          <w:rFonts w:asciiTheme="majorBidi" w:hAnsiTheme="majorBidi" w:cstheme="majorBidi"/>
          <w:sz w:val="28"/>
          <w:szCs w:val="28"/>
        </w:rPr>
        <w:t xml:space="preserve"> 1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F2771" w:rsidRPr="00DC5D4F">
        <w:rPr>
          <w:rFonts w:asciiTheme="majorBidi" w:hAnsiTheme="majorBidi" w:cstheme="majorBidi"/>
          <w:sz w:val="28"/>
          <w:szCs w:val="28"/>
        </w:rPr>
        <w:t>256</w:t>
      </w:r>
      <w:r w:rsidR="009C65B5" w:rsidRPr="00DC5D4F">
        <w:rPr>
          <w:rFonts w:asciiTheme="majorBidi" w:hAnsiTheme="majorBidi" w:cstheme="majorBidi"/>
          <w:sz w:val="28"/>
          <w:szCs w:val="28"/>
        </w:rPr>
        <w:t>6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(“บริษัท ออโต้ลอจิค จำกัด”) ทำสัญญาเช่าดำเนินงานเพื่อเช่าพื้นที่จอดรถกับบริษัทย่อย (“บริษัท กีลเลี่ยน จำกัด”) มีกำหนดระยะเวลาเช่า</w:t>
      </w:r>
      <w:r w:rsidR="00BA43B3" w:rsidRPr="00DC5D4F">
        <w:rPr>
          <w:rFonts w:asciiTheme="majorBidi" w:hAnsiTheme="majorBidi" w:cstheme="majorBidi"/>
          <w:sz w:val="28"/>
          <w:szCs w:val="28"/>
        </w:rPr>
        <w:t xml:space="preserve"> 1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ปี โดยมีค่าเช่าและค่าบริการในอัตราเดือนละ</w:t>
      </w:r>
      <w:r w:rsidR="00BA43B3" w:rsidRPr="00DC5D4F">
        <w:rPr>
          <w:rFonts w:asciiTheme="majorBidi" w:hAnsiTheme="majorBidi" w:cstheme="majorBidi"/>
          <w:sz w:val="28"/>
          <w:szCs w:val="28"/>
        </w:rPr>
        <w:t xml:space="preserve"> 0</w:t>
      </w:r>
      <w:r w:rsidR="00BA43B3" w:rsidRPr="00DC5D4F">
        <w:rPr>
          <w:rFonts w:asciiTheme="majorBidi" w:hAnsiTheme="majorBidi" w:cstheme="majorBidi"/>
          <w:sz w:val="28"/>
          <w:szCs w:val="28"/>
          <w:cs/>
        </w:rPr>
        <w:t>.</w:t>
      </w:r>
      <w:r w:rsidR="00BA43B3" w:rsidRPr="00DC5D4F">
        <w:rPr>
          <w:rFonts w:asciiTheme="majorBidi" w:hAnsiTheme="majorBidi" w:cstheme="majorBidi"/>
          <w:sz w:val="28"/>
          <w:szCs w:val="28"/>
        </w:rPr>
        <w:t>3</w:t>
      </w:r>
      <w:r w:rsidR="005A1259" w:rsidRPr="00DC5D4F">
        <w:rPr>
          <w:rFonts w:asciiTheme="majorBidi" w:hAnsiTheme="majorBidi" w:cstheme="majorBidi"/>
          <w:sz w:val="28"/>
          <w:szCs w:val="28"/>
        </w:rPr>
        <w:t>0</w:t>
      </w:r>
      <w:r w:rsidR="00BA43B3" w:rsidRPr="00DC5D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5D4F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10D9F0C7" w14:textId="13F6C6DB" w:rsidR="00794CE5" w:rsidRPr="00DC5D4F" w:rsidRDefault="00794CE5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46D049F" w14:textId="46471518" w:rsidR="00794CE5" w:rsidRPr="00DC5D4F" w:rsidRDefault="00794CE5" w:rsidP="00794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C5D4F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DC5D4F">
        <w:rPr>
          <w:rFonts w:asciiTheme="majorBidi" w:hAnsiTheme="majorBidi" w:cstheme="majorBidi"/>
          <w:sz w:val="28"/>
          <w:szCs w:val="28"/>
        </w:rPr>
        <w:t xml:space="preserve"> 1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DC5D4F">
        <w:rPr>
          <w:rFonts w:asciiTheme="majorBidi" w:hAnsiTheme="majorBidi" w:cstheme="majorBidi"/>
          <w:sz w:val="28"/>
          <w:szCs w:val="28"/>
        </w:rPr>
        <w:t>2566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(“บริษัท ออโต้ลอจิค จำกัด”) ทำสัญญาเช่าดำเนินงานเพื่อเช่าพื้นที่จอดรถกับบริษัทย่อย (“บริษัท เบญจพรแลนด์ จำกัด”) มีกำหนดระยะเวลาเช่า</w:t>
      </w:r>
      <w:r w:rsidRPr="00DC5D4F">
        <w:rPr>
          <w:rFonts w:asciiTheme="majorBidi" w:hAnsiTheme="majorBidi" w:cstheme="majorBidi"/>
          <w:sz w:val="28"/>
          <w:szCs w:val="28"/>
        </w:rPr>
        <w:t xml:space="preserve"> 1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ปี โดยมีค่าเช่าและค่าบริการในอัตราเดือนละ</w:t>
      </w:r>
      <w:r w:rsidRPr="00DC5D4F">
        <w:rPr>
          <w:rFonts w:asciiTheme="majorBidi" w:hAnsiTheme="majorBidi" w:cstheme="majorBidi"/>
          <w:sz w:val="28"/>
          <w:szCs w:val="28"/>
        </w:rPr>
        <w:t xml:space="preserve"> 0</w:t>
      </w:r>
      <w:r w:rsidRPr="00DC5D4F">
        <w:rPr>
          <w:rFonts w:asciiTheme="majorBidi" w:hAnsiTheme="majorBidi" w:cstheme="majorBidi"/>
          <w:sz w:val="28"/>
          <w:szCs w:val="28"/>
          <w:cs/>
        </w:rPr>
        <w:t>.</w:t>
      </w:r>
      <w:r w:rsidR="008075A0" w:rsidRPr="00DC5D4F">
        <w:rPr>
          <w:rFonts w:asciiTheme="majorBidi" w:hAnsiTheme="majorBidi" w:cstheme="majorBidi"/>
          <w:sz w:val="28"/>
          <w:szCs w:val="28"/>
        </w:rPr>
        <w:t>30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30011C8D" w14:textId="77777777" w:rsidR="00C222C3" w:rsidRPr="00DC5D4F" w:rsidRDefault="00C222C3" w:rsidP="00794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5A8148C" w14:textId="7933761C" w:rsidR="00A8737A" w:rsidRPr="00DC5D4F" w:rsidRDefault="00A8737A" w:rsidP="00C66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DC5D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สัญญาเช่าสำนักงาน คลังสินค้าและการให้บริการ</w:t>
      </w:r>
      <w:r w:rsidR="009C65B5" w:rsidRPr="00DC5D4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1C28FCAD" w14:textId="77777777" w:rsidR="00A8737A" w:rsidRPr="00DC5D4F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51DFECC" w14:textId="0F2CEB8E" w:rsidR="00FD2D23" w:rsidRPr="00DC5D4F" w:rsidRDefault="00A8737A" w:rsidP="00FD2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C5D4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DC5D4F">
        <w:rPr>
          <w:rFonts w:asciiTheme="majorBidi" w:hAnsiTheme="majorBidi" w:cstheme="majorBidi"/>
          <w:sz w:val="28"/>
          <w:szCs w:val="28"/>
        </w:rPr>
        <w:t>1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F2771" w:rsidRPr="00DC5D4F">
        <w:rPr>
          <w:rFonts w:asciiTheme="majorBidi" w:hAnsiTheme="majorBidi" w:cstheme="majorBidi"/>
          <w:sz w:val="28"/>
          <w:szCs w:val="28"/>
        </w:rPr>
        <w:t>256</w:t>
      </w:r>
      <w:r w:rsidR="009C65B5" w:rsidRPr="00DC5D4F">
        <w:rPr>
          <w:rFonts w:asciiTheme="majorBidi" w:hAnsiTheme="majorBidi" w:cstheme="majorBidi"/>
          <w:sz w:val="28"/>
          <w:szCs w:val="28"/>
        </w:rPr>
        <w:t>6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บริษัทได้ทำสัญญาเช่าดำเนินงานหลายฉบับ เพื่อเช่าสำนักงาน คลังสินค้าและการบริการกับ</w:t>
      </w:r>
      <w:r w:rsidR="0067508B" w:rsidRPr="00DC5D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7508B" w:rsidRPr="00DC5D4F">
        <w:rPr>
          <w:rFonts w:asciiTheme="majorBidi" w:hAnsiTheme="majorBidi" w:cstheme="majorBidi"/>
          <w:sz w:val="28"/>
          <w:szCs w:val="28"/>
        </w:rPr>
        <w:br/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(“บริษัท เบญจพรแลนด์ จำกัด”) โดยมีค่าเช่าและค่าบริการในอัตราเดือนละ </w:t>
      </w:r>
      <w:r w:rsidR="00BA43B3" w:rsidRPr="00DC5D4F">
        <w:rPr>
          <w:rFonts w:asciiTheme="majorBidi" w:hAnsiTheme="majorBidi" w:cstheme="majorBidi"/>
          <w:sz w:val="28"/>
          <w:szCs w:val="28"/>
        </w:rPr>
        <w:t>0</w:t>
      </w:r>
      <w:r w:rsidR="00BA43B3" w:rsidRPr="00DC5D4F">
        <w:rPr>
          <w:rFonts w:asciiTheme="majorBidi" w:hAnsiTheme="majorBidi" w:cstheme="majorBidi"/>
          <w:sz w:val="28"/>
          <w:szCs w:val="28"/>
          <w:cs/>
        </w:rPr>
        <w:t>.</w:t>
      </w:r>
      <w:r w:rsidR="00A11584" w:rsidRPr="00DC5D4F">
        <w:rPr>
          <w:rFonts w:asciiTheme="majorBidi" w:hAnsiTheme="majorBidi" w:cstheme="majorBidi"/>
          <w:sz w:val="28"/>
          <w:szCs w:val="28"/>
        </w:rPr>
        <w:t>0</w:t>
      </w:r>
      <w:r w:rsidR="00E14965" w:rsidRPr="00DC5D4F">
        <w:rPr>
          <w:rFonts w:asciiTheme="majorBidi" w:hAnsiTheme="majorBidi" w:cstheme="majorBidi"/>
          <w:sz w:val="28"/>
          <w:szCs w:val="28"/>
        </w:rPr>
        <w:t>2</w:t>
      </w:r>
      <w:r w:rsidR="00BA43B3" w:rsidRPr="00DC5D4F">
        <w:rPr>
          <w:rFonts w:asciiTheme="majorBidi" w:hAnsiTheme="majorBidi" w:cstheme="majorBidi"/>
          <w:sz w:val="28"/>
          <w:szCs w:val="28"/>
        </w:rPr>
        <w:t xml:space="preserve"> </w:t>
      </w:r>
      <w:r w:rsidR="00F32565" w:rsidRPr="00DC5D4F">
        <w:rPr>
          <w:rFonts w:asciiTheme="majorBidi" w:hAnsiTheme="majorBidi" w:cstheme="majorBidi"/>
          <w:sz w:val="28"/>
          <w:szCs w:val="28"/>
          <w:cs/>
        </w:rPr>
        <w:t>-</w:t>
      </w:r>
      <w:r w:rsidR="00BA43B3" w:rsidRPr="00DC5D4F">
        <w:rPr>
          <w:rFonts w:asciiTheme="majorBidi" w:hAnsiTheme="majorBidi" w:cstheme="majorBidi"/>
          <w:sz w:val="28"/>
          <w:szCs w:val="28"/>
        </w:rPr>
        <w:t xml:space="preserve"> 3</w:t>
      </w:r>
      <w:r w:rsidR="00BA43B3" w:rsidRPr="00DC5D4F">
        <w:rPr>
          <w:rFonts w:asciiTheme="majorBidi" w:hAnsiTheme="majorBidi" w:cstheme="majorBidi"/>
          <w:sz w:val="28"/>
          <w:szCs w:val="28"/>
          <w:cs/>
        </w:rPr>
        <w:t>.</w:t>
      </w:r>
      <w:r w:rsidR="00BA43B3" w:rsidRPr="00DC5D4F">
        <w:rPr>
          <w:rFonts w:asciiTheme="majorBidi" w:hAnsiTheme="majorBidi" w:cstheme="majorBidi"/>
          <w:sz w:val="28"/>
          <w:szCs w:val="28"/>
        </w:rPr>
        <w:t xml:space="preserve">25 </w:t>
      </w:r>
      <w:r w:rsidRPr="00DC5D4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AF2FE6" w:rsidRPr="00DC5D4F">
        <w:rPr>
          <w:rFonts w:asciiTheme="majorBidi" w:hAnsiTheme="majorBidi" w:cstheme="majorBidi"/>
          <w:sz w:val="28"/>
          <w:szCs w:val="28"/>
          <w:cs/>
        </w:rPr>
        <w:t xml:space="preserve">      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F2FE6" w:rsidRPr="00DC5D4F">
        <w:rPr>
          <w:rFonts w:asciiTheme="majorBidi" w:hAnsiTheme="majorBidi" w:cstheme="majorBidi"/>
          <w:sz w:val="28"/>
          <w:szCs w:val="28"/>
          <w:cs/>
        </w:rPr>
        <w:t xml:space="preserve">      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มีกำหนดระยะเวลาเช่า </w:t>
      </w:r>
      <w:r w:rsidR="001F2771" w:rsidRPr="00DC5D4F">
        <w:rPr>
          <w:rFonts w:asciiTheme="majorBidi" w:hAnsiTheme="majorBidi" w:cstheme="majorBidi"/>
          <w:sz w:val="28"/>
          <w:szCs w:val="28"/>
        </w:rPr>
        <w:t>1</w:t>
      </w:r>
      <w:r w:rsidRPr="00DC5D4F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140657E4" w14:textId="77777777" w:rsidR="00284CAA" w:rsidRPr="00DC5D4F" w:rsidRDefault="00284CAA" w:rsidP="00FD2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BEAAFD6" w14:textId="37B655C8" w:rsidR="00AB7631" w:rsidRDefault="00C471A5" w:rsidP="00422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บริษัทย่อยแห่งหนึ่ง (“บริษัท แปซิฟิค ห้องเย็น จำกัด”) ได้ทำสัญญาเช่าดำเนินงาน</w:t>
      </w:r>
      <w:r w:rsidR="000D0180" w:rsidRPr="000D0180">
        <w:rPr>
          <w:rFonts w:asciiTheme="majorBidi" w:hAnsiTheme="majorBidi" w:cs="Angsana New" w:hint="cs"/>
          <w:sz w:val="28"/>
          <w:szCs w:val="28"/>
          <w:cs/>
        </w:rPr>
        <w:t>เพื่อเช่าสำนักงาน</w:t>
      </w:r>
      <w:r w:rsidR="000D0180" w:rsidRPr="000D018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D0180" w:rsidRPr="000D0180">
        <w:rPr>
          <w:rFonts w:asciiTheme="majorBidi" w:hAnsiTheme="majorBidi" w:cs="Angsana New" w:hint="cs"/>
          <w:sz w:val="28"/>
          <w:szCs w:val="28"/>
          <w:cs/>
        </w:rPr>
        <w:t>และคลังสินค้า</w:t>
      </w:r>
      <w:r w:rsidR="00233E53" w:rsidRPr="00AB7631">
        <w:rPr>
          <w:rFonts w:asciiTheme="majorBidi" w:hAnsiTheme="majorBidi" w:cs="Angsana New" w:hint="cs"/>
          <w:sz w:val="28"/>
          <w:szCs w:val="28"/>
          <w:cs/>
        </w:rPr>
        <w:t>โครงการแอลฟา</w:t>
      </w:r>
      <w:r w:rsidR="00233E53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33E53" w:rsidRPr="00AB7631">
        <w:rPr>
          <w:rFonts w:asciiTheme="majorBidi" w:hAnsiTheme="majorBidi" w:cs="Angsana New" w:hint="cs"/>
          <w:sz w:val="28"/>
          <w:szCs w:val="28"/>
          <w:cs/>
        </w:rPr>
        <w:t>บางนา</w:t>
      </w:r>
      <w:r w:rsidR="00233E53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33E53" w:rsidRPr="00AB7631">
        <w:rPr>
          <w:rFonts w:asciiTheme="majorBidi" w:hAnsiTheme="majorBidi" w:cs="Angsana New" w:hint="cs"/>
          <w:sz w:val="28"/>
          <w:szCs w:val="28"/>
          <w:cs/>
        </w:rPr>
        <w:t>กม</w:t>
      </w:r>
      <w:r w:rsidR="00233E53" w:rsidRPr="00AB7631">
        <w:rPr>
          <w:rFonts w:asciiTheme="majorBidi" w:hAnsiTheme="majorBidi" w:cs="Angsana New"/>
          <w:sz w:val="28"/>
          <w:szCs w:val="28"/>
          <w:cs/>
        </w:rPr>
        <w:t>.</w:t>
      </w:r>
      <w:r w:rsidR="00233E53" w:rsidRPr="00AB7631">
        <w:rPr>
          <w:rFonts w:asciiTheme="majorBidi" w:hAnsiTheme="majorBidi" w:cstheme="majorBidi"/>
          <w:sz w:val="28"/>
          <w:szCs w:val="28"/>
        </w:rPr>
        <w:t>22</w:t>
      </w:r>
      <w:r w:rsidR="000D018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กับกิจการร่วมค้าแห่งหนึ่ง (“บริษัท แอลฟา อินดัสเทรียล โซลูชั่น จำกัด”)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มีกำหนดระยะเวลาเช่า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1</w:t>
      </w:r>
      <w:r w:rsidR="00422723">
        <w:rPr>
          <w:rFonts w:asciiTheme="majorBidi" w:hAnsiTheme="majorBidi" w:cstheme="majorBidi"/>
          <w:sz w:val="28"/>
          <w:szCs w:val="28"/>
        </w:rPr>
        <w:t>5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ปี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นับตั้งแต่วันที่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15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2566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จนถึง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14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25</w:t>
      </w:r>
      <w:r w:rsidR="00422723">
        <w:rPr>
          <w:rFonts w:asciiTheme="majorBidi" w:hAnsiTheme="majorBidi" w:cstheme="majorBidi"/>
          <w:sz w:val="28"/>
          <w:szCs w:val="28"/>
        </w:rPr>
        <w:t>81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โดยมีค่าเช่า</w:t>
      </w:r>
      <w:r w:rsidR="00AE581B" w:rsidRPr="00AE581B">
        <w:rPr>
          <w:rFonts w:asciiTheme="majorBidi" w:hAnsiTheme="majorBidi" w:cs="Angsana New" w:hint="cs"/>
          <w:sz w:val="28"/>
          <w:szCs w:val="28"/>
          <w:cs/>
        </w:rPr>
        <w:t>และค่าบริการ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ใน</w:t>
      </w:r>
      <w:r w:rsidR="00422723">
        <w:rPr>
          <w:rFonts w:asciiTheme="majorBidi" w:hAnsiTheme="majorBidi" w:cs="Angsana New" w:hint="cs"/>
          <w:sz w:val="28"/>
          <w:szCs w:val="28"/>
          <w:cs/>
        </w:rPr>
        <w:t xml:space="preserve">ปีที่ </w:t>
      </w:r>
      <w:r w:rsidR="00422723">
        <w:rPr>
          <w:rFonts w:asciiTheme="majorBidi" w:hAnsiTheme="majorBidi" w:cs="Angsana New"/>
          <w:sz w:val="28"/>
          <w:szCs w:val="28"/>
        </w:rPr>
        <w:t>1</w:t>
      </w:r>
      <w:r w:rsidR="00422723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422723">
        <w:rPr>
          <w:rFonts w:asciiTheme="majorBidi" w:hAnsiTheme="majorBidi" w:cs="Angsana New"/>
          <w:sz w:val="28"/>
          <w:szCs w:val="28"/>
        </w:rPr>
        <w:t>-</w:t>
      </w:r>
      <w:r w:rsidR="00422723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422723">
        <w:rPr>
          <w:rFonts w:asciiTheme="majorBidi" w:hAnsiTheme="majorBidi" w:cs="Angsana New"/>
          <w:sz w:val="28"/>
          <w:szCs w:val="28"/>
        </w:rPr>
        <w:t xml:space="preserve">3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อัตราเดือนละ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4.</w:t>
      </w:r>
      <w:r w:rsidR="004F0454">
        <w:rPr>
          <w:rFonts w:asciiTheme="majorBidi" w:hAnsiTheme="majorBidi" w:cstheme="majorBidi"/>
          <w:sz w:val="28"/>
          <w:szCs w:val="28"/>
        </w:rPr>
        <w:t>09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="00422723">
        <w:rPr>
          <w:rFonts w:asciiTheme="majorBidi" w:hAnsiTheme="majorBidi" w:cs="Angsana New" w:hint="cs"/>
          <w:sz w:val="28"/>
          <w:szCs w:val="28"/>
          <w:cs/>
        </w:rPr>
        <w:t>บาท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ปีที่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4</w:t>
      </w:r>
      <w:r w:rsid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-</w:t>
      </w:r>
      <w:r w:rsid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6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อัตราเดือนละ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4.29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="00422723">
        <w:rPr>
          <w:rFonts w:asciiTheme="majorBidi" w:hAnsiTheme="majorBidi" w:cs="Angsana New" w:hint="cs"/>
          <w:sz w:val="28"/>
          <w:szCs w:val="28"/>
          <w:cs/>
        </w:rPr>
        <w:t>บาท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ปีที่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7</w:t>
      </w:r>
      <w:r w:rsid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-</w:t>
      </w:r>
      <w:r w:rsid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9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อัตราเดือนละ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4.</w:t>
      </w:r>
      <w:r w:rsidR="004F0454">
        <w:rPr>
          <w:rFonts w:asciiTheme="majorBidi" w:hAnsiTheme="majorBidi" w:cstheme="majorBidi"/>
          <w:sz w:val="28"/>
          <w:szCs w:val="28"/>
        </w:rPr>
        <w:t>50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="00422723">
        <w:rPr>
          <w:rFonts w:asciiTheme="majorBidi" w:hAnsiTheme="majorBidi" w:cs="Angsana New" w:hint="cs"/>
          <w:sz w:val="28"/>
          <w:szCs w:val="28"/>
          <w:cs/>
        </w:rPr>
        <w:t>บาท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ปีที่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10</w:t>
      </w:r>
      <w:r w:rsid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-</w:t>
      </w:r>
      <w:r w:rsid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12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อัตราเดือนละ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4.73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="00422723">
        <w:rPr>
          <w:rFonts w:asciiTheme="majorBidi" w:hAnsiTheme="majorBidi" w:cs="Angsana New" w:hint="cs"/>
          <w:sz w:val="28"/>
          <w:szCs w:val="28"/>
          <w:cs/>
        </w:rPr>
        <w:t>บาท และ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ปีที่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13</w:t>
      </w:r>
      <w:r w:rsid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-</w:t>
      </w:r>
      <w:r w:rsid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15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อัตราเดือนละ</w:t>
      </w:r>
      <w:r w:rsidR="00AB7631" w:rsidRPr="00AB76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B7631" w:rsidRPr="00AB7631">
        <w:rPr>
          <w:rFonts w:asciiTheme="majorBidi" w:hAnsiTheme="majorBidi" w:cstheme="majorBidi"/>
          <w:sz w:val="28"/>
          <w:szCs w:val="28"/>
        </w:rPr>
        <w:t>4.9</w:t>
      </w:r>
      <w:r w:rsidR="004F0454">
        <w:rPr>
          <w:rFonts w:asciiTheme="majorBidi" w:hAnsiTheme="majorBidi" w:cstheme="majorBidi"/>
          <w:sz w:val="28"/>
          <w:szCs w:val="28"/>
        </w:rPr>
        <w:t>7</w:t>
      </w:r>
      <w:r w:rsidR="00AB7631" w:rsidRPr="00AB7631">
        <w:rPr>
          <w:rFonts w:asciiTheme="majorBidi" w:hAnsiTheme="majorBidi" w:cstheme="majorBidi"/>
          <w:sz w:val="28"/>
          <w:szCs w:val="28"/>
        </w:rPr>
        <w:t xml:space="preserve"> </w:t>
      </w:r>
      <w:r w:rsidR="00AB7631" w:rsidRPr="00AB7631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="00422723">
        <w:rPr>
          <w:rFonts w:asciiTheme="majorBidi" w:hAnsiTheme="majorBidi" w:cs="Angsana New" w:hint="cs"/>
          <w:sz w:val="28"/>
          <w:szCs w:val="28"/>
          <w:cs/>
        </w:rPr>
        <w:t>บาท</w:t>
      </w:r>
    </w:p>
    <w:p w14:paraId="544F244E" w14:textId="63A96F6F" w:rsidR="00661712" w:rsidRPr="00B92AB0" w:rsidRDefault="00661712" w:rsidP="007C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</w:pPr>
      <w:r w:rsidRPr="00B92AB0">
        <w:rPr>
          <w:rFonts w:asciiTheme="majorBidi" w:hAnsiTheme="majorBidi" w:cstheme="majorBidi"/>
          <w:sz w:val="28"/>
          <w:szCs w:val="28"/>
          <w:highlight w:val="yellow"/>
          <w:cs/>
        </w:rPr>
        <w:br w:type="page"/>
      </w:r>
    </w:p>
    <w:p w14:paraId="6AD15F43" w14:textId="77777777" w:rsidR="00AC0158" w:rsidRPr="00B92AB0" w:rsidRDefault="00AC0158" w:rsidP="007C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  <w:sectPr w:rsidR="00AC0158" w:rsidRPr="00B92AB0" w:rsidSect="009E211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76C364CC" w14:textId="5D2282BB" w:rsidR="004C10C5" w:rsidRPr="00B92AB0" w:rsidRDefault="00B33714" w:rsidP="00BA6FA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เงินลงทุนในบริษัทร่วมและการร่วมค้า</w:t>
      </w:r>
    </w:p>
    <w:p w14:paraId="0FFE2C82" w14:textId="77777777" w:rsidR="00BA6FA4" w:rsidRPr="002928DB" w:rsidRDefault="00BA6FA4" w:rsidP="00BA6FA4">
      <w:pPr>
        <w:spacing w:line="240" w:lineRule="auto"/>
        <w:rPr>
          <w:rFonts w:asciiTheme="majorBidi" w:hAnsiTheme="majorBidi" w:cstheme="majorBidi"/>
          <w:sz w:val="10"/>
          <w:szCs w:val="10"/>
          <w:lang w:val="th-TH"/>
        </w:rPr>
      </w:pPr>
    </w:p>
    <w:tbl>
      <w:tblPr>
        <w:tblW w:w="14355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250"/>
        <w:gridCol w:w="999"/>
        <w:gridCol w:w="865"/>
        <w:gridCol w:w="179"/>
        <w:gridCol w:w="817"/>
        <w:gridCol w:w="200"/>
        <w:gridCol w:w="1081"/>
        <w:gridCol w:w="184"/>
        <w:gridCol w:w="1264"/>
        <w:gridCol w:w="179"/>
        <w:gridCol w:w="865"/>
        <w:gridCol w:w="203"/>
        <w:gridCol w:w="850"/>
        <w:gridCol w:w="205"/>
        <w:gridCol w:w="835"/>
        <w:gridCol w:w="180"/>
        <w:gridCol w:w="859"/>
      </w:tblGrid>
      <w:tr w:rsidR="003E499E" w:rsidRPr="008E3FA9" w14:paraId="37372045" w14:textId="77777777" w:rsidTr="00FA527F">
        <w:trPr>
          <w:cantSplit/>
          <w:trHeight w:val="198"/>
        </w:trPr>
        <w:tc>
          <w:tcPr>
            <w:tcW w:w="2340" w:type="dxa"/>
          </w:tcPr>
          <w:p w14:paraId="2A6E0797" w14:textId="77777777" w:rsidR="003E499E" w:rsidRPr="00B92AB0" w:rsidRDefault="003E499E" w:rsidP="0066217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vAlign w:val="bottom"/>
          </w:tcPr>
          <w:p w14:paraId="5A25FCC7" w14:textId="77777777" w:rsidR="003E499E" w:rsidRPr="00B92AB0" w:rsidRDefault="003E499E" w:rsidP="003E499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</w:tcPr>
          <w:p w14:paraId="7E5F3EB9" w14:textId="77777777" w:rsidR="003E499E" w:rsidRPr="00B92AB0" w:rsidRDefault="003E499E" w:rsidP="003E49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61" w:type="dxa"/>
            <w:gridSpan w:val="3"/>
          </w:tcPr>
          <w:p w14:paraId="26F636A5" w14:textId="77777777" w:rsidR="003E499E" w:rsidRPr="00B92AB0" w:rsidRDefault="003E499E" w:rsidP="003E499E">
            <w:pPr>
              <w:spacing w:line="240" w:lineRule="auto"/>
              <w:ind w:left="-110" w:right="-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0" w:type="dxa"/>
          </w:tcPr>
          <w:p w14:paraId="4E9B2019" w14:textId="77777777" w:rsidR="003E499E" w:rsidRPr="00B92AB0" w:rsidRDefault="003E499E" w:rsidP="00662175">
            <w:pPr>
              <w:spacing w:line="240" w:lineRule="auto"/>
              <w:ind w:left="-110" w:right="-50"/>
              <w:rPr>
                <w:rFonts w:asciiTheme="majorBidi" w:hAnsiTheme="majorBidi" w:cstheme="majorBidi"/>
              </w:rPr>
            </w:pPr>
          </w:p>
        </w:tc>
        <w:tc>
          <w:tcPr>
            <w:tcW w:w="2529" w:type="dxa"/>
            <w:gridSpan w:val="3"/>
          </w:tcPr>
          <w:p w14:paraId="302B35DA" w14:textId="77777777" w:rsidR="003E499E" w:rsidRPr="00B92AB0" w:rsidRDefault="003E499E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9" w:type="dxa"/>
          </w:tcPr>
          <w:p w14:paraId="04BDACB6" w14:textId="77777777" w:rsidR="003E499E" w:rsidRPr="00B92AB0" w:rsidRDefault="003E499E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3997" w:type="dxa"/>
            <w:gridSpan w:val="7"/>
          </w:tcPr>
          <w:p w14:paraId="7B423D50" w14:textId="150AE069" w:rsidR="003E499E" w:rsidRPr="008E3FA9" w:rsidRDefault="003E499E" w:rsidP="00662175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งบการเงินรวม</w:t>
            </w:r>
          </w:p>
        </w:tc>
      </w:tr>
      <w:tr w:rsidR="000254D5" w:rsidRPr="008E3FA9" w14:paraId="71074F03" w14:textId="77777777" w:rsidTr="00FA527F">
        <w:trPr>
          <w:cantSplit/>
          <w:trHeight w:val="506"/>
        </w:trPr>
        <w:tc>
          <w:tcPr>
            <w:tcW w:w="2340" w:type="dxa"/>
          </w:tcPr>
          <w:p w14:paraId="4ABC5CCF" w14:textId="77777777" w:rsidR="000254D5" w:rsidRPr="008E3FA9" w:rsidRDefault="000254D5" w:rsidP="0066217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vAlign w:val="bottom"/>
          </w:tcPr>
          <w:p w14:paraId="374155AE" w14:textId="77777777" w:rsidR="000254D5" w:rsidRPr="008E3FA9" w:rsidRDefault="000254D5" w:rsidP="00662175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vMerge w:val="restart"/>
          </w:tcPr>
          <w:p w14:paraId="6080BDF0" w14:textId="038558EA" w:rsidR="000254D5" w:rsidRPr="008E3FA9" w:rsidRDefault="000254D5" w:rsidP="006621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2DB0B73D" w14:textId="77777777" w:rsidR="0081281A" w:rsidRPr="008E3FA9" w:rsidRDefault="0081281A" w:rsidP="006621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46039633" w14:textId="6139DAA2" w:rsidR="000254D5" w:rsidRPr="008E3FA9" w:rsidRDefault="000254D5" w:rsidP="006621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ประเทศที่ </w:t>
            </w:r>
          </w:p>
        </w:tc>
        <w:tc>
          <w:tcPr>
            <w:tcW w:w="1861" w:type="dxa"/>
            <w:gridSpan w:val="3"/>
          </w:tcPr>
          <w:p w14:paraId="12A5FF97" w14:textId="77777777" w:rsidR="000254D5" w:rsidRPr="008E3FA9" w:rsidRDefault="000254D5" w:rsidP="00662175">
            <w:pPr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สัดส่วน</w:t>
            </w:r>
          </w:p>
          <w:p w14:paraId="054B0E43" w14:textId="77777777" w:rsidR="000254D5" w:rsidRPr="008E3FA9" w:rsidRDefault="000254D5" w:rsidP="00662175">
            <w:pPr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ความเป็นเจ้าของ</w:t>
            </w:r>
          </w:p>
        </w:tc>
        <w:tc>
          <w:tcPr>
            <w:tcW w:w="200" w:type="dxa"/>
          </w:tcPr>
          <w:p w14:paraId="2B6EE1FB" w14:textId="77777777" w:rsidR="000254D5" w:rsidRPr="008E3FA9" w:rsidRDefault="000254D5" w:rsidP="00662175">
            <w:pPr>
              <w:spacing w:line="240" w:lineRule="auto"/>
              <w:ind w:left="-110" w:right="-50"/>
              <w:rPr>
                <w:rFonts w:asciiTheme="majorBidi" w:hAnsiTheme="majorBidi" w:cstheme="majorBidi"/>
              </w:rPr>
            </w:pPr>
          </w:p>
        </w:tc>
        <w:tc>
          <w:tcPr>
            <w:tcW w:w="2529" w:type="dxa"/>
            <w:gridSpan w:val="3"/>
          </w:tcPr>
          <w:p w14:paraId="57E01227" w14:textId="77777777" w:rsidR="000254D5" w:rsidRPr="008E3FA9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4A25564E" w14:textId="77777777" w:rsidR="000254D5" w:rsidRPr="008E3FA9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  <w:r w:rsidRPr="008E3FA9">
              <w:rPr>
                <w:rFonts w:asciiTheme="majorBidi" w:hAnsiTheme="majorBidi" w:cstheme="majorBidi"/>
                <w:b w:val="0"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  <w:tc>
          <w:tcPr>
            <w:tcW w:w="179" w:type="dxa"/>
          </w:tcPr>
          <w:p w14:paraId="156CDD02" w14:textId="77777777" w:rsidR="000254D5" w:rsidRPr="008E3FA9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918" w:type="dxa"/>
            <w:gridSpan w:val="3"/>
          </w:tcPr>
          <w:p w14:paraId="0C675412" w14:textId="77777777" w:rsidR="000254D5" w:rsidRPr="008E3FA9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7310EECF" w14:textId="77777777" w:rsidR="000254D5" w:rsidRPr="008E3FA9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205" w:type="dxa"/>
          </w:tcPr>
          <w:p w14:paraId="6BA664D9" w14:textId="77777777" w:rsidR="000254D5" w:rsidRPr="008E3FA9" w:rsidRDefault="000254D5" w:rsidP="00662175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74" w:type="dxa"/>
            <w:gridSpan w:val="3"/>
          </w:tcPr>
          <w:p w14:paraId="6977B72A" w14:textId="77777777" w:rsidR="000254D5" w:rsidRPr="008E3FA9" w:rsidRDefault="000254D5" w:rsidP="00662175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มูลค่าตาม</w:t>
            </w:r>
          </w:p>
          <w:p w14:paraId="30BABA79" w14:textId="77777777" w:rsidR="000254D5" w:rsidRPr="008E3FA9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วิธีส่วนได้เสีย</w:t>
            </w:r>
            <w:r w:rsidRPr="008E3FA9">
              <w:rPr>
                <w:rFonts w:asciiTheme="majorBidi" w:hAnsiTheme="majorBidi" w:cstheme="majorBidi"/>
                <w:b w:val="0"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</w:tr>
      <w:tr w:rsidR="00BA6FA4" w:rsidRPr="008E3FA9" w14:paraId="0EC88C87" w14:textId="77777777" w:rsidTr="00FA527F">
        <w:trPr>
          <w:cantSplit/>
          <w:trHeight w:val="59"/>
        </w:trPr>
        <w:tc>
          <w:tcPr>
            <w:tcW w:w="2340" w:type="dxa"/>
          </w:tcPr>
          <w:p w14:paraId="406F2B76" w14:textId="77777777" w:rsidR="00BA6FA4" w:rsidRPr="008E3FA9" w:rsidRDefault="00BA6FA4" w:rsidP="00BA6F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03E33400" w14:textId="4FBFFF11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9" w:type="dxa"/>
            <w:vMerge/>
          </w:tcPr>
          <w:p w14:paraId="3E4E8737" w14:textId="77777777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vAlign w:val="bottom"/>
          </w:tcPr>
          <w:p w14:paraId="65A6310E" w14:textId="1639D35E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30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มิถุนายน</w:t>
            </w:r>
          </w:p>
        </w:tc>
        <w:tc>
          <w:tcPr>
            <w:tcW w:w="179" w:type="dxa"/>
            <w:vAlign w:val="bottom"/>
          </w:tcPr>
          <w:p w14:paraId="33B4CB64" w14:textId="77777777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  <w:vAlign w:val="bottom"/>
          </w:tcPr>
          <w:p w14:paraId="39EB84FC" w14:textId="16CA26C3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31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ธันวาคม</w:t>
            </w:r>
          </w:p>
        </w:tc>
        <w:tc>
          <w:tcPr>
            <w:tcW w:w="200" w:type="dxa"/>
            <w:vAlign w:val="bottom"/>
          </w:tcPr>
          <w:p w14:paraId="1B59803B" w14:textId="77777777" w:rsidR="00BA6FA4" w:rsidRPr="008E3FA9" w:rsidRDefault="00BA6FA4" w:rsidP="00BA6FA4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53991240" w14:textId="040706FD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30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  <w:vAlign w:val="bottom"/>
          </w:tcPr>
          <w:p w14:paraId="325E11A5" w14:textId="77777777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5DD7AC19" w14:textId="6D0D4511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31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  <w:vAlign w:val="bottom"/>
          </w:tcPr>
          <w:p w14:paraId="35F22E06" w14:textId="77777777" w:rsidR="00BA6FA4" w:rsidRPr="008E3FA9" w:rsidRDefault="00BA6FA4" w:rsidP="00BA6FA4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6DC6815" w14:textId="61ECD6F1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30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มิถุนายน</w:t>
            </w:r>
          </w:p>
        </w:tc>
        <w:tc>
          <w:tcPr>
            <w:tcW w:w="203" w:type="dxa"/>
            <w:vAlign w:val="bottom"/>
          </w:tcPr>
          <w:p w14:paraId="7091C78A" w14:textId="77777777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23A0F823" w14:textId="0D254C90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31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ธันวาคม</w:t>
            </w:r>
          </w:p>
        </w:tc>
        <w:tc>
          <w:tcPr>
            <w:tcW w:w="205" w:type="dxa"/>
            <w:vAlign w:val="bottom"/>
          </w:tcPr>
          <w:p w14:paraId="715C2C0E" w14:textId="77777777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78131104" w14:textId="766061F2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30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0E80B114" w14:textId="77777777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7A161205" w14:textId="64C29AB4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31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ธันวาคม</w:t>
            </w:r>
          </w:p>
        </w:tc>
      </w:tr>
      <w:tr w:rsidR="00BA6FA4" w:rsidRPr="008E3FA9" w14:paraId="722E38AB" w14:textId="77777777" w:rsidTr="00FA527F">
        <w:trPr>
          <w:cantSplit/>
          <w:trHeight w:val="59"/>
        </w:trPr>
        <w:tc>
          <w:tcPr>
            <w:tcW w:w="2340" w:type="dxa"/>
          </w:tcPr>
          <w:p w14:paraId="32FB958F" w14:textId="77777777" w:rsidR="00BA6FA4" w:rsidRPr="008E3FA9" w:rsidRDefault="00BA6FA4" w:rsidP="00BA6F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78A566B0" w14:textId="5A7B8591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ลักษณะธุรกิจ</w:t>
            </w:r>
          </w:p>
        </w:tc>
        <w:tc>
          <w:tcPr>
            <w:tcW w:w="999" w:type="dxa"/>
          </w:tcPr>
          <w:p w14:paraId="7C6162AC" w14:textId="65A0B482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ดำเนินธุรกิจ</w:t>
            </w:r>
          </w:p>
        </w:tc>
        <w:tc>
          <w:tcPr>
            <w:tcW w:w="865" w:type="dxa"/>
            <w:vAlign w:val="bottom"/>
          </w:tcPr>
          <w:p w14:paraId="3F1360B0" w14:textId="7ABB7E24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2566</w:t>
            </w:r>
          </w:p>
        </w:tc>
        <w:tc>
          <w:tcPr>
            <w:tcW w:w="179" w:type="dxa"/>
            <w:vAlign w:val="bottom"/>
          </w:tcPr>
          <w:p w14:paraId="657111AF" w14:textId="77777777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  <w:vAlign w:val="bottom"/>
          </w:tcPr>
          <w:p w14:paraId="3DC046EF" w14:textId="05E33447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2565</w:t>
            </w:r>
          </w:p>
        </w:tc>
        <w:tc>
          <w:tcPr>
            <w:tcW w:w="200" w:type="dxa"/>
            <w:vAlign w:val="bottom"/>
          </w:tcPr>
          <w:p w14:paraId="146E08EE" w14:textId="77777777" w:rsidR="00BA6FA4" w:rsidRPr="008E3FA9" w:rsidRDefault="00BA6FA4" w:rsidP="00BA6FA4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5C595E96" w14:textId="78592B61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2566</w:t>
            </w:r>
          </w:p>
        </w:tc>
        <w:tc>
          <w:tcPr>
            <w:tcW w:w="184" w:type="dxa"/>
            <w:vAlign w:val="bottom"/>
          </w:tcPr>
          <w:p w14:paraId="6B8E8F4F" w14:textId="77777777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571CBC57" w14:textId="0FE23329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2565</w:t>
            </w:r>
          </w:p>
        </w:tc>
        <w:tc>
          <w:tcPr>
            <w:tcW w:w="179" w:type="dxa"/>
            <w:vAlign w:val="bottom"/>
          </w:tcPr>
          <w:p w14:paraId="04722C27" w14:textId="77777777" w:rsidR="00BA6FA4" w:rsidRPr="008E3FA9" w:rsidRDefault="00BA6FA4" w:rsidP="00BA6FA4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B147FC7" w14:textId="73D15660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2566</w:t>
            </w:r>
          </w:p>
        </w:tc>
        <w:tc>
          <w:tcPr>
            <w:tcW w:w="203" w:type="dxa"/>
            <w:vAlign w:val="bottom"/>
          </w:tcPr>
          <w:p w14:paraId="4C76C431" w14:textId="77777777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03516FE9" w14:textId="40EBA0B4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2565</w:t>
            </w:r>
          </w:p>
        </w:tc>
        <w:tc>
          <w:tcPr>
            <w:tcW w:w="205" w:type="dxa"/>
            <w:vAlign w:val="bottom"/>
          </w:tcPr>
          <w:p w14:paraId="663EE488" w14:textId="77777777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15D219AA" w14:textId="2A80EEBC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382F5A96" w14:textId="77777777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0BB2FF71" w14:textId="2F5377DE" w:rsidR="00BA6FA4" w:rsidRPr="008E3FA9" w:rsidRDefault="00BA6FA4" w:rsidP="00BA6FA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2565</w:t>
            </w:r>
          </w:p>
        </w:tc>
      </w:tr>
      <w:tr w:rsidR="00BA6FA4" w:rsidRPr="008E3FA9" w14:paraId="54CD725D" w14:textId="77777777" w:rsidTr="00FA527F">
        <w:trPr>
          <w:cantSplit/>
          <w:trHeight w:val="59"/>
        </w:trPr>
        <w:tc>
          <w:tcPr>
            <w:tcW w:w="2340" w:type="dxa"/>
          </w:tcPr>
          <w:p w14:paraId="37AA1E2D" w14:textId="77777777" w:rsidR="00BA6FA4" w:rsidRPr="008E3FA9" w:rsidRDefault="00BA6FA4" w:rsidP="00BA6FA4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E3FA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2250" w:type="dxa"/>
          </w:tcPr>
          <w:p w14:paraId="14547F8A" w14:textId="77777777" w:rsidR="00BA6FA4" w:rsidRPr="008E3FA9" w:rsidRDefault="00BA6FA4" w:rsidP="00BA6FA4">
            <w:pPr>
              <w:spacing w:line="240" w:lineRule="auto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99" w:type="dxa"/>
          </w:tcPr>
          <w:p w14:paraId="08AD86C9" w14:textId="77777777" w:rsidR="00BA6FA4" w:rsidRPr="008E3FA9" w:rsidRDefault="00BA6FA4" w:rsidP="00BA6FA4">
            <w:pPr>
              <w:spacing w:line="240" w:lineRule="auto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61" w:type="dxa"/>
            <w:gridSpan w:val="3"/>
          </w:tcPr>
          <w:p w14:paraId="0D63C888" w14:textId="05861A9F" w:rsidR="00BA6FA4" w:rsidRPr="008E3FA9" w:rsidRDefault="00BA6FA4" w:rsidP="00BA6FA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E3FA9">
              <w:rPr>
                <w:rFonts w:asciiTheme="majorBidi" w:hAnsiTheme="majorBidi" w:cstheme="majorBidi"/>
                <w:i/>
                <w:iCs/>
              </w:rPr>
              <w:t>(</w:t>
            </w:r>
            <w:r w:rsidRPr="008E3FA9">
              <w:rPr>
                <w:rFonts w:asciiTheme="majorBidi" w:hAnsiTheme="majorBidi" w:cstheme="majorBidi"/>
                <w:i/>
                <w:iCs/>
                <w:cs/>
              </w:rPr>
              <w:t>ร้อยละ</w:t>
            </w:r>
            <w:r w:rsidRPr="008E3FA9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200" w:type="dxa"/>
          </w:tcPr>
          <w:p w14:paraId="4810BBC2" w14:textId="77777777" w:rsidR="00BA6FA4" w:rsidRPr="008E3FA9" w:rsidRDefault="00BA6FA4" w:rsidP="00BA6FA4">
            <w:pPr>
              <w:spacing w:line="240" w:lineRule="auto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29" w:type="dxa"/>
            <w:gridSpan w:val="3"/>
          </w:tcPr>
          <w:p w14:paraId="66DEC8F8" w14:textId="572DB3FB" w:rsidR="00BA6FA4" w:rsidRPr="008E3FA9" w:rsidRDefault="00BA6FA4" w:rsidP="00BA6FA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E3FA9">
              <w:rPr>
                <w:rFonts w:asciiTheme="majorBidi" w:hAnsiTheme="majorBidi" w:cstheme="majorBidi"/>
                <w:i/>
                <w:iCs/>
              </w:rPr>
              <w:t>(</w:t>
            </w:r>
            <w:r w:rsidRPr="008E3FA9">
              <w:rPr>
                <w:rFonts w:asciiTheme="majorBidi" w:hAnsiTheme="majorBidi" w:cstheme="majorBidi"/>
                <w:i/>
                <w:iCs/>
                <w:cs/>
              </w:rPr>
              <w:t>หน่วยพัน</w:t>
            </w:r>
            <w:r w:rsidRPr="008E3FA9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179" w:type="dxa"/>
          </w:tcPr>
          <w:p w14:paraId="0BD0D2AD" w14:textId="77777777" w:rsidR="00BA6FA4" w:rsidRPr="008E3FA9" w:rsidRDefault="00BA6FA4" w:rsidP="00BA6FA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997" w:type="dxa"/>
            <w:gridSpan w:val="7"/>
          </w:tcPr>
          <w:p w14:paraId="0C482221" w14:textId="09219453" w:rsidR="00BA6FA4" w:rsidRPr="008E3FA9" w:rsidRDefault="00BA6FA4" w:rsidP="00BA6FA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i/>
                <w:iCs/>
                <w:sz w:val="18"/>
                <w:szCs w:val="18"/>
              </w:rPr>
              <w:t>(</w:t>
            </w:r>
            <w:r w:rsidRPr="008E3FA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พันบาท</w:t>
            </w:r>
            <w:r w:rsidRPr="008E3FA9">
              <w:rPr>
                <w:rFonts w:asciiTheme="majorBidi" w:hAnsiTheme="majorBidi" w:cstheme="majorBidi"/>
                <w:i/>
                <w:iCs/>
                <w:sz w:val="18"/>
                <w:szCs w:val="18"/>
                <w:lang w:val="en-US" w:bidi="th-TH"/>
              </w:rPr>
              <w:t>)</w:t>
            </w:r>
          </w:p>
        </w:tc>
      </w:tr>
      <w:tr w:rsidR="006A706E" w:rsidRPr="008E3FA9" w14:paraId="64C0A4D5" w14:textId="77777777" w:rsidTr="00FA527F">
        <w:trPr>
          <w:cantSplit/>
          <w:trHeight w:val="59"/>
        </w:trPr>
        <w:tc>
          <w:tcPr>
            <w:tcW w:w="2340" w:type="dxa"/>
          </w:tcPr>
          <w:p w14:paraId="68A94468" w14:textId="77777777" w:rsidR="006A706E" w:rsidRPr="008E3FA9" w:rsidRDefault="006A706E" w:rsidP="006A706E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 xml:space="preserve">JVK </w:t>
            </w:r>
            <w:r w:rsidRPr="008E3FA9">
              <w:rPr>
                <w:rFonts w:asciiTheme="majorBidi" w:hAnsiTheme="majorBidi" w:cstheme="majorBidi"/>
                <w:cs/>
              </w:rPr>
              <w:t xml:space="preserve">- </w:t>
            </w:r>
            <w:r w:rsidRPr="008E3FA9">
              <w:rPr>
                <w:rFonts w:asciiTheme="majorBidi" w:hAnsiTheme="majorBidi" w:cstheme="majorBidi"/>
              </w:rPr>
              <w:t>Naga Movers Ltd</w:t>
            </w:r>
            <w:r w:rsidRPr="008E3FA9">
              <w:rPr>
                <w:rFonts w:asciiTheme="majorBidi" w:hAnsiTheme="majorBidi" w:cstheme="majorBidi"/>
                <w:cs/>
              </w:rPr>
              <w:t xml:space="preserve">. </w:t>
            </w:r>
          </w:p>
        </w:tc>
        <w:tc>
          <w:tcPr>
            <w:tcW w:w="2250" w:type="dxa"/>
          </w:tcPr>
          <w:p w14:paraId="40B235D4" w14:textId="77777777" w:rsidR="006A706E" w:rsidRPr="008E3FA9" w:rsidRDefault="006A706E" w:rsidP="006A706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999" w:type="dxa"/>
          </w:tcPr>
          <w:p w14:paraId="0FC7DD03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กัมพูชา</w:t>
            </w:r>
          </w:p>
        </w:tc>
        <w:tc>
          <w:tcPr>
            <w:tcW w:w="865" w:type="dxa"/>
          </w:tcPr>
          <w:p w14:paraId="01766B26" w14:textId="32BEFB52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179" w:type="dxa"/>
          </w:tcPr>
          <w:p w14:paraId="36F946FB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1424CB2D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00" w:type="dxa"/>
          </w:tcPr>
          <w:p w14:paraId="629340EE" w14:textId="77777777" w:rsidR="006A706E" w:rsidRPr="008E3FA9" w:rsidRDefault="006A706E" w:rsidP="006A706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62EE485" w14:textId="520B2000" w:rsidR="006A706E" w:rsidRPr="008E3FA9" w:rsidRDefault="006A706E" w:rsidP="006A706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184" w:type="dxa"/>
          </w:tcPr>
          <w:p w14:paraId="1001980A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28326351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179" w:type="dxa"/>
          </w:tcPr>
          <w:p w14:paraId="3018F04B" w14:textId="77777777" w:rsidR="006A706E" w:rsidRPr="008E3FA9" w:rsidRDefault="006A706E" w:rsidP="006A706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7C74D3B" w14:textId="17C2E5A5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001</w:t>
            </w:r>
          </w:p>
        </w:tc>
        <w:tc>
          <w:tcPr>
            <w:tcW w:w="203" w:type="dxa"/>
          </w:tcPr>
          <w:p w14:paraId="43EA9E0F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1ABE862F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001</w:t>
            </w:r>
          </w:p>
        </w:tc>
        <w:tc>
          <w:tcPr>
            <w:tcW w:w="205" w:type="dxa"/>
          </w:tcPr>
          <w:p w14:paraId="1A2E7FA9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04E42DEC" w14:textId="42C32C29" w:rsidR="006A706E" w:rsidRPr="008E3FA9" w:rsidRDefault="002172F0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4,</w:t>
            </w:r>
            <w:r w:rsidR="00423B2A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124</w:t>
            </w:r>
          </w:p>
        </w:tc>
        <w:tc>
          <w:tcPr>
            <w:tcW w:w="180" w:type="dxa"/>
          </w:tcPr>
          <w:p w14:paraId="40C25AB3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7B1E660E" w14:textId="1F93FBE0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,240</w:t>
            </w:r>
          </w:p>
        </w:tc>
      </w:tr>
      <w:tr w:rsidR="006A706E" w:rsidRPr="008E3FA9" w14:paraId="6EB5D167" w14:textId="77777777" w:rsidTr="00FA527F">
        <w:trPr>
          <w:cantSplit/>
          <w:trHeight w:val="59"/>
        </w:trPr>
        <w:tc>
          <w:tcPr>
            <w:tcW w:w="2340" w:type="dxa"/>
          </w:tcPr>
          <w:p w14:paraId="4D805924" w14:textId="77777777" w:rsidR="006A706E" w:rsidRPr="008E3FA9" w:rsidRDefault="006A706E" w:rsidP="006A706E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 xml:space="preserve">JVK </w:t>
            </w:r>
            <w:r w:rsidRPr="008E3FA9">
              <w:rPr>
                <w:rFonts w:asciiTheme="majorBidi" w:hAnsiTheme="majorBidi" w:cstheme="majorBidi"/>
                <w:cs/>
              </w:rPr>
              <w:t xml:space="preserve">- </w:t>
            </w:r>
            <w:r w:rsidRPr="008E3FA9">
              <w:rPr>
                <w:rFonts w:asciiTheme="majorBidi" w:hAnsiTheme="majorBidi" w:cstheme="majorBidi"/>
              </w:rPr>
              <w:t xml:space="preserve">Naga Movers, LDA </w:t>
            </w:r>
          </w:p>
        </w:tc>
        <w:tc>
          <w:tcPr>
            <w:tcW w:w="2250" w:type="dxa"/>
          </w:tcPr>
          <w:p w14:paraId="4FE8AB25" w14:textId="77777777" w:rsidR="006A706E" w:rsidRPr="008E3FA9" w:rsidRDefault="006A706E" w:rsidP="006A706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999" w:type="dxa"/>
          </w:tcPr>
          <w:p w14:paraId="2BFA87F4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ติมอร์ตะวันออก</w:t>
            </w:r>
          </w:p>
        </w:tc>
        <w:tc>
          <w:tcPr>
            <w:tcW w:w="865" w:type="dxa"/>
          </w:tcPr>
          <w:p w14:paraId="453E697E" w14:textId="63BC34E1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179" w:type="dxa"/>
          </w:tcPr>
          <w:p w14:paraId="0661D60D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725D6AF0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00" w:type="dxa"/>
          </w:tcPr>
          <w:p w14:paraId="04DC7E90" w14:textId="77777777" w:rsidR="006A706E" w:rsidRPr="008E3FA9" w:rsidRDefault="006A706E" w:rsidP="006A706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19F01A14" w14:textId="0FD78CA6" w:rsidR="006A706E" w:rsidRPr="008E3FA9" w:rsidRDefault="006A706E" w:rsidP="006A706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184" w:type="dxa"/>
          </w:tcPr>
          <w:p w14:paraId="2B253AD9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4E4F588B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179" w:type="dxa"/>
          </w:tcPr>
          <w:p w14:paraId="5504B1CC" w14:textId="77777777" w:rsidR="006A706E" w:rsidRPr="008E3FA9" w:rsidRDefault="006A706E" w:rsidP="006A706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025CF21" w14:textId="2AF09F65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3" w:type="dxa"/>
          </w:tcPr>
          <w:p w14:paraId="3587EDAB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3AB59A4E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5" w:type="dxa"/>
          </w:tcPr>
          <w:p w14:paraId="63ED6C5D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2663174F" w14:textId="353DCD5D" w:rsidR="006A706E" w:rsidRPr="008E3FA9" w:rsidRDefault="00B079C0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</w:t>
            </w:r>
            <w:r w:rsidR="002172F0"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</w:t>
            </w:r>
            <w:r w:rsidR="00423B2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</w:p>
        </w:tc>
        <w:tc>
          <w:tcPr>
            <w:tcW w:w="180" w:type="dxa"/>
          </w:tcPr>
          <w:p w14:paraId="4281FE47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1004B5B3" w14:textId="2A149E0D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8,059</w:t>
            </w:r>
          </w:p>
        </w:tc>
      </w:tr>
      <w:tr w:rsidR="006A706E" w:rsidRPr="008E3FA9" w14:paraId="6FBD0BA8" w14:textId="77777777" w:rsidTr="00FA527F">
        <w:trPr>
          <w:cantSplit/>
          <w:trHeight w:val="59"/>
        </w:trPr>
        <w:tc>
          <w:tcPr>
            <w:tcW w:w="2340" w:type="dxa"/>
          </w:tcPr>
          <w:p w14:paraId="502F580D" w14:textId="77777777" w:rsidR="006A706E" w:rsidRPr="008E3FA9" w:rsidRDefault="006A706E" w:rsidP="006A706E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>Phnom Penh SEZ Plc</w:t>
            </w:r>
            <w:r w:rsidRPr="008E3FA9">
              <w:rPr>
                <w:rFonts w:asciiTheme="majorBidi" w:hAnsiTheme="majorBidi" w:cstheme="majorBidi"/>
                <w:cs/>
              </w:rPr>
              <w:t>. (“</w:t>
            </w:r>
            <w:r w:rsidRPr="008E3FA9">
              <w:rPr>
                <w:rFonts w:asciiTheme="majorBidi" w:hAnsiTheme="majorBidi" w:cstheme="majorBidi"/>
              </w:rPr>
              <w:t>PPSP</w:t>
            </w:r>
            <w:r w:rsidRPr="008E3FA9">
              <w:rPr>
                <w:rFonts w:asciiTheme="majorBidi" w:hAnsiTheme="majorBidi" w:cstheme="majorBidi"/>
                <w:cs/>
              </w:rPr>
              <w:t>”)</w:t>
            </w:r>
          </w:p>
        </w:tc>
        <w:tc>
          <w:tcPr>
            <w:tcW w:w="2250" w:type="dxa"/>
          </w:tcPr>
          <w:p w14:paraId="4351B979" w14:textId="77777777" w:rsidR="006A706E" w:rsidRPr="008E3FA9" w:rsidRDefault="006A706E" w:rsidP="006A706E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บริการจัดการเขตเศรษฐกิจพิเศษ</w:t>
            </w:r>
          </w:p>
        </w:tc>
        <w:tc>
          <w:tcPr>
            <w:tcW w:w="999" w:type="dxa"/>
          </w:tcPr>
          <w:p w14:paraId="31452D20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กัมพูชา</w:t>
            </w:r>
          </w:p>
        </w:tc>
        <w:tc>
          <w:tcPr>
            <w:tcW w:w="865" w:type="dxa"/>
          </w:tcPr>
          <w:p w14:paraId="45E0FA1E" w14:textId="46458F81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</w:t>
            </w:r>
          </w:p>
        </w:tc>
        <w:tc>
          <w:tcPr>
            <w:tcW w:w="179" w:type="dxa"/>
          </w:tcPr>
          <w:p w14:paraId="62E83467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012F35A7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</w:t>
            </w:r>
          </w:p>
        </w:tc>
        <w:tc>
          <w:tcPr>
            <w:tcW w:w="200" w:type="dxa"/>
          </w:tcPr>
          <w:p w14:paraId="0B2A002B" w14:textId="77777777" w:rsidR="006A706E" w:rsidRPr="008E3FA9" w:rsidRDefault="006A706E" w:rsidP="006A706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5552373" w14:textId="5B3B7E51" w:rsidR="006A706E" w:rsidRPr="008E3FA9" w:rsidRDefault="006A706E" w:rsidP="006A706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35,938</w:t>
            </w:r>
          </w:p>
        </w:tc>
        <w:tc>
          <w:tcPr>
            <w:tcW w:w="184" w:type="dxa"/>
          </w:tcPr>
          <w:p w14:paraId="0E3DD01B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74654504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35,938</w:t>
            </w:r>
          </w:p>
        </w:tc>
        <w:tc>
          <w:tcPr>
            <w:tcW w:w="179" w:type="dxa"/>
          </w:tcPr>
          <w:p w14:paraId="6C15A6E8" w14:textId="77777777" w:rsidR="006A706E" w:rsidRPr="008E3FA9" w:rsidRDefault="006A706E" w:rsidP="006A706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</w:tcPr>
          <w:p w14:paraId="15B1073F" w14:textId="6C1F9EDC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515</w:t>
            </w:r>
          </w:p>
        </w:tc>
        <w:tc>
          <w:tcPr>
            <w:tcW w:w="203" w:type="dxa"/>
          </w:tcPr>
          <w:p w14:paraId="436FC431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</w:tcPr>
          <w:p w14:paraId="31C67081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515</w:t>
            </w:r>
          </w:p>
        </w:tc>
        <w:tc>
          <w:tcPr>
            <w:tcW w:w="205" w:type="dxa"/>
          </w:tcPr>
          <w:p w14:paraId="24D6E380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</w:tcPr>
          <w:p w14:paraId="62E268C9" w14:textId="36C015A0" w:rsidR="006A706E" w:rsidRPr="008E3FA9" w:rsidRDefault="002172F0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</w:t>
            </w:r>
            <w:r w:rsidR="00423B2A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30,686</w:t>
            </w:r>
          </w:p>
        </w:tc>
        <w:tc>
          <w:tcPr>
            <w:tcW w:w="180" w:type="dxa"/>
          </w:tcPr>
          <w:p w14:paraId="22DAC535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3DCC4218" w14:textId="41C3E7FC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298,276</w:t>
            </w:r>
          </w:p>
        </w:tc>
      </w:tr>
      <w:tr w:rsidR="006A706E" w:rsidRPr="008E3FA9" w14:paraId="04A850E5" w14:textId="77777777" w:rsidTr="00FA527F">
        <w:trPr>
          <w:cantSplit/>
          <w:trHeight w:val="59"/>
        </w:trPr>
        <w:tc>
          <w:tcPr>
            <w:tcW w:w="2340" w:type="dxa"/>
          </w:tcPr>
          <w:p w14:paraId="427511B6" w14:textId="77777777" w:rsidR="006A706E" w:rsidRPr="008E3FA9" w:rsidRDefault="006A706E" w:rsidP="006A706E">
            <w:pPr>
              <w:spacing w:line="240" w:lineRule="auto"/>
              <w:rPr>
                <w:rFonts w:asciiTheme="majorBidi" w:hAnsiTheme="majorBidi" w:cstheme="majorBidi"/>
                <w:spacing w:val="-6"/>
              </w:rPr>
            </w:pPr>
            <w:r w:rsidRPr="008E3FA9">
              <w:rPr>
                <w:rFonts w:asciiTheme="majorBidi" w:hAnsiTheme="majorBidi" w:cstheme="majorBidi"/>
                <w:spacing w:val="-4"/>
              </w:rPr>
              <w:t>Bok Seng PPSEZ</w:t>
            </w:r>
            <w:r w:rsidRPr="008E3FA9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8E3FA9">
              <w:rPr>
                <w:rFonts w:asciiTheme="majorBidi" w:hAnsiTheme="majorBidi" w:cstheme="majorBidi"/>
                <w:spacing w:val="-4"/>
              </w:rPr>
              <w:t>Dry Port Co</w:t>
            </w:r>
            <w:r w:rsidRPr="008E3FA9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8E3FA9">
              <w:rPr>
                <w:rFonts w:asciiTheme="majorBidi" w:hAnsiTheme="majorBidi" w:cstheme="majorBidi"/>
                <w:spacing w:val="-4"/>
              </w:rPr>
              <w:t>,</w:t>
            </w:r>
            <w:r w:rsidRPr="008E3FA9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8E3FA9">
              <w:rPr>
                <w:rFonts w:asciiTheme="majorBidi" w:hAnsiTheme="majorBidi" w:cstheme="majorBidi"/>
                <w:spacing w:val="-4"/>
              </w:rPr>
              <w:t>Ltd</w:t>
            </w:r>
            <w:r w:rsidRPr="008E3FA9">
              <w:rPr>
                <w:rFonts w:asciiTheme="majorBidi" w:hAnsiTheme="majorBidi" w:cstheme="majorBidi"/>
                <w:spacing w:val="-4"/>
                <w:cs/>
              </w:rPr>
              <w:t>.</w:t>
            </w:r>
          </w:p>
        </w:tc>
        <w:tc>
          <w:tcPr>
            <w:tcW w:w="2250" w:type="dxa"/>
          </w:tcPr>
          <w:p w14:paraId="20353954" w14:textId="77777777" w:rsidR="006A706E" w:rsidRPr="008E3FA9" w:rsidRDefault="006A706E" w:rsidP="006A706E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999" w:type="dxa"/>
          </w:tcPr>
          <w:p w14:paraId="34E5068F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กัมพูชา</w:t>
            </w:r>
          </w:p>
        </w:tc>
        <w:tc>
          <w:tcPr>
            <w:tcW w:w="865" w:type="dxa"/>
          </w:tcPr>
          <w:p w14:paraId="51397AE2" w14:textId="759F13B0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179" w:type="dxa"/>
          </w:tcPr>
          <w:p w14:paraId="252C0F43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26524B0B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00" w:type="dxa"/>
          </w:tcPr>
          <w:p w14:paraId="3E15A656" w14:textId="77777777" w:rsidR="006A706E" w:rsidRPr="008E3FA9" w:rsidRDefault="006A706E" w:rsidP="006A706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5F9AF3B4" w14:textId="1469C43E" w:rsidR="006A706E" w:rsidRPr="008E3FA9" w:rsidRDefault="006A706E" w:rsidP="006A706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USD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10,500</w:t>
            </w:r>
          </w:p>
        </w:tc>
        <w:tc>
          <w:tcPr>
            <w:tcW w:w="184" w:type="dxa"/>
          </w:tcPr>
          <w:p w14:paraId="56841EA6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2598B37A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USD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10,500</w:t>
            </w:r>
          </w:p>
        </w:tc>
        <w:tc>
          <w:tcPr>
            <w:tcW w:w="179" w:type="dxa"/>
          </w:tcPr>
          <w:p w14:paraId="6E2A1BBF" w14:textId="77777777" w:rsidR="006A706E" w:rsidRPr="008E3FA9" w:rsidRDefault="006A706E" w:rsidP="006A706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07752B7" w14:textId="141E4E78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152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736</w:t>
            </w:r>
          </w:p>
        </w:tc>
        <w:tc>
          <w:tcPr>
            <w:tcW w:w="203" w:type="dxa"/>
          </w:tcPr>
          <w:p w14:paraId="5CAD18B6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799DCF9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152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736</w:t>
            </w:r>
          </w:p>
        </w:tc>
        <w:tc>
          <w:tcPr>
            <w:tcW w:w="205" w:type="dxa"/>
          </w:tcPr>
          <w:p w14:paraId="64BF3B02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</w:tcPr>
          <w:p w14:paraId="1747B3FD" w14:textId="0A35F18B" w:rsidR="006A706E" w:rsidRPr="008E3FA9" w:rsidRDefault="002172F0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</w:t>
            </w:r>
            <w:r w:rsidR="00423B2A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0,372</w:t>
            </w:r>
          </w:p>
        </w:tc>
        <w:tc>
          <w:tcPr>
            <w:tcW w:w="180" w:type="dxa"/>
          </w:tcPr>
          <w:p w14:paraId="34D0B8D8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464FF855" w14:textId="1A4DF07D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174,534</w:t>
            </w:r>
          </w:p>
        </w:tc>
      </w:tr>
      <w:tr w:rsidR="006A706E" w:rsidRPr="008E3FA9" w14:paraId="2C8D41FE" w14:textId="77777777" w:rsidTr="00FA527F">
        <w:trPr>
          <w:cantSplit/>
          <w:trHeight w:val="318"/>
        </w:trPr>
        <w:tc>
          <w:tcPr>
            <w:tcW w:w="2340" w:type="dxa"/>
          </w:tcPr>
          <w:p w14:paraId="48340442" w14:textId="77777777" w:rsidR="006A706E" w:rsidRPr="008E3FA9" w:rsidRDefault="006A706E" w:rsidP="006A706E">
            <w:pPr>
              <w:spacing w:line="240" w:lineRule="auto"/>
              <w:rPr>
                <w:rFonts w:asciiTheme="majorBidi" w:hAnsiTheme="majorBidi" w:cstheme="majorBidi"/>
                <w:spacing w:val="-8"/>
              </w:rPr>
            </w:pPr>
            <w:r w:rsidRPr="008E3FA9">
              <w:rPr>
                <w:rFonts w:asciiTheme="majorBidi" w:hAnsiTheme="majorBidi" w:cstheme="majorBidi"/>
                <w:spacing w:val="-8"/>
                <w:cs/>
              </w:rPr>
              <w:t>บริษัท ซีเจ เจดับเบิ้ลยูดี โลจิสติกส์</w:t>
            </w:r>
          </w:p>
          <w:p w14:paraId="0E94321E" w14:textId="77777777" w:rsidR="006A706E" w:rsidRPr="008E3FA9" w:rsidRDefault="006A706E" w:rsidP="006A706E">
            <w:pPr>
              <w:spacing w:line="240" w:lineRule="auto"/>
              <w:rPr>
                <w:rFonts w:asciiTheme="majorBidi" w:hAnsiTheme="majorBidi" w:cstheme="majorBidi"/>
                <w:spacing w:val="-8"/>
              </w:rPr>
            </w:pPr>
            <w:r w:rsidRPr="008E3FA9">
              <w:rPr>
                <w:rFonts w:asciiTheme="majorBidi" w:hAnsiTheme="majorBidi" w:cstheme="majorBidi"/>
                <w:spacing w:val="-8"/>
                <w:cs/>
              </w:rPr>
              <w:t xml:space="preserve">   (ประเทศไทย) จำกัด</w:t>
            </w:r>
          </w:p>
        </w:tc>
        <w:tc>
          <w:tcPr>
            <w:tcW w:w="2250" w:type="dxa"/>
          </w:tcPr>
          <w:p w14:paraId="66537014" w14:textId="77777777" w:rsidR="006A706E" w:rsidRPr="008E3FA9" w:rsidRDefault="006A706E" w:rsidP="006A706E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29FF9E89" w14:textId="77777777" w:rsidR="006A706E" w:rsidRPr="008E3FA9" w:rsidRDefault="006A706E" w:rsidP="006A706E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999" w:type="dxa"/>
          </w:tcPr>
          <w:p w14:paraId="4E71BD7E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C7F6ECD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72C3403E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ADB66C" w14:textId="47848DB9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179" w:type="dxa"/>
          </w:tcPr>
          <w:p w14:paraId="553C35FC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01EFDBD8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D19208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00" w:type="dxa"/>
          </w:tcPr>
          <w:p w14:paraId="27DC2F53" w14:textId="77777777" w:rsidR="006A706E" w:rsidRPr="008E3FA9" w:rsidRDefault="006A706E" w:rsidP="006A706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389A37B2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900"/>
                <w:tab w:val="decimal" w:pos="11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1F989047" w14:textId="0F5771D9" w:rsidR="006A706E" w:rsidRPr="008E3FA9" w:rsidRDefault="006A706E" w:rsidP="006A706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2,000</w:t>
            </w:r>
          </w:p>
        </w:tc>
        <w:tc>
          <w:tcPr>
            <w:tcW w:w="184" w:type="dxa"/>
          </w:tcPr>
          <w:p w14:paraId="3AE3A446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</w:tcPr>
          <w:p w14:paraId="4A21D8E9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900"/>
                <w:tab w:val="decimal" w:pos="11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0F8B476D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2,000</w:t>
            </w:r>
          </w:p>
        </w:tc>
        <w:tc>
          <w:tcPr>
            <w:tcW w:w="179" w:type="dxa"/>
          </w:tcPr>
          <w:p w14:paraId="6D3FDFD6" w14:textId="77777777" w:rsidR="006A706E" w:rsidRPr="008E3FA9" w:rsidRDefault="006A706E" w:rsidP="006A706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67AFA45" w14:textId="69B4FE79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203" w:type="dxa"/>
          </w:tcPr>
          <w:p w14:paraId="76E007B3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0B9447AE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205" w:type="dxa"/>
          </w:tcPr>
          <w:p w14:paraId="528E962E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</w:tcPr>
          <w:p w14:paraId="14E24A5C" w14:textId="77777777" w:rsidR="002172F0" w:rsidRPr="008E3FA9" w:rsidRDefault="002172F0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6424B180" w14:textId="2B5271BE" w:rsidR="006A706E" w:rsidRPr="008E3FA9" w:rsidRDefault="002172F0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6,123</w:t>
            </w:r>
          </w:p>
        </w:tc>
        <w:tc>
          <w:tcPr>
            <w:tcW w:w="180" w:type="dxa"/>
          </w:tcPr>
          <w:p w14:paraId="6EBA6033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62E1AA07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2BEDC368" w14:textId="0644CCCD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5,005</w:t>
            </w:r>
          </w:p>
        </w:tc>
      </w:tr>
      <w:tr w:rsidR="006A706E" w:rsidRPr="008E3FA9" w14:paraId="3281E871" w14:textId="77777777" w:rsidTr="00FA527F">
        <w:trPr>
          <w:cantSplit/>
          <w:trHeight w:val="59"/>
        </w:trPr>
        <w:tc>
          <w:tcPr>
            <w:tcW w:w="2340" w:type="dxa"/>
          </w:tcPr>
          <w:p w14:paraId="42297A13" w14:textId="77777777" w:rsidR="006A706E" w:rsidRPr="008E3FA9" w:rsidRDefault="006A706E" w:rsidP="006A706E">
            <w:pPr>
              <w:spacing w:line="240" w:lineRule="auto"/>
              <w:rPr>
                <w:rFonts w:asciiTheme="majorBidi" w:hAnsiTheme="majorBidi" w:cstheme="majorBidi"/>
              </w:rPr>
            </w:pPr>
            <w:proofErr w:type="spellStart"/>
            <w:r w:rsidRPr="008E3FA9">
              <w:rPr>
                <w:rFonts w:asciiTheme="majorBidi" w:hAnsiTheme="majorBidi" w:cstheme="majorBidi"/>
              </w:rPr>
              <w:t>Transimex</w:t>
            </w:r>
            <w:proofErr w:type="spellEnd"/>
            <w:r w:rsidRPr="008E3FA9">
              <w:rPr>
                <w:rFonts w:asciiTheme="majorBidi" w:hAnsiTheme="majorBidi" w:cstheme="majorBidi"/>
              </w:rPr>
              <w:t xml:space="preserve"> Corporation </w:t>
            </w:r>
            <w:r w:rsidRPr="008E3FA9">
              <w:rPr>
                <w:rFonts w:asciiTheme="majorBidi" w:hAnsiTheme="majorBidi" w:cstheme="majorBidi"/>
                <w:cs/>
              </w:rPr>
              <w:t>(“</w:t>
            </w:r>
            <w:r w:rsidRPr="008E3FA9">
              <w:rPr>
                <w:rFonts w:asciiTheme="majorBidi" w:hAnsiTheme="majorBidi" w:cstheme="majorBidi"/>
              </w:rPr>
              <w:t>TMS</w:t>
            </w:r>
            <w:r w:rsidRPr="008E3FA9">
              <w:rPr>
                <w:rFonts w:asciiTheme="majorBidi" w:hAnsiTheme="majorBidi" w:cstheme="majorBidi"/>
                <w:cs/>
              </w:rPr>
              <w:t>”)</w:t>
            </w:r>
          </w:p>
        </w:tc>
        <w:tc>
          <w:tcPr>
            <w:tcW w:w="2250" w:type="dxa"/>
          </w:tcPr>
          <w:p w14:paraId="4C3D0BB6" w14:textId="77777777" w:rsidR="006A706E" w:rsidRPr="008E3FA9" w:rsidRDefault="006A706E" w:rsidP="006A706E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999" w:type="dxa"/>
          </w:tcPr>
          <w:p w14:paraId="5CF712AB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เวียดนาม</w:t>
            </w:r>
          </w:p>
        </w:tc>
        <w:tc>
          <w:tcPr>
            <w:tcW w:w="865" w:type="dxa"/>
          </w:tcPr>
          <w:p w14:paraId="0D9403E3" w14:textId="3A21275A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22.</w:t>
            </w:r>
            <w:r w:rsidR="00A92978"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FD07E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</w:t>
            </w:r>
          </w:p>
        </w:tc>
        <w:tc>
          <w:tcPr>
            <w:tcW w:w="179" w:type="dxa"/>
          </w:tcPr>
          <w:p w14:paraId="0265E62C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1A3BDD22" w14:textId="7DE02ADB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22.24</w:t>
            </w:r>
          </w:p>
        </w:tc>
        <w:tc>
          <w:tcPr>
            <w:tcW w:w="200" w:type="dxa"/>
          </w:tcPr>
          <w:p w14:paraId="059F2F35" w14:textId="77777777" w:rsidR="006A706E" w:rsidRPr="008E3FA9" w:rsidRDefault="006A706E" w:rsidP="006A706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6E2C42B" w14:textId="29E9F0F2" w:rsidR="006A706E" w:rsidRPr="008E3FA9" w:rsidRDefault="006A706E" w:rsidP="006A706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proofErr w:type="gramStart"/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VND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 xml:space="preserve"> 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1,</w:t>
            </w:r>
            <w:r w:rsidR="00A92978"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217,498,450</w:t>
            </w:r>
            <w:proofErr w:type="gramEnd"/>
          </w:p>
        </w:tc>
        <w:tc>
          <w:tcPr>
            <w:tcW w:w="184" w:type="dxa"/>
          </w:tcPr>
          <w:p w14:paraId="048C7D24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  <w:vAlign w:val="bottom"/>
          </w:tcPr>
          <w:p w14:paraId="1CA9878D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proofErr w:type="gramStart"/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VND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 xml:space="preserve"> 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1,058,715,480</w:t>
            </w:r>
            <w:proofErr w:type="gramEnd"/>
          </w:p>
        </w:tc>
        <w:tc>
          <w:tcPr>
            <w:tcW w:w="179" w:type="dxa"/>
          </w:tcPr>
          <w:p w14:paraId="2EC1EBEA" w14:textId="77777777" w:rsidR="006A706E" w:rsidRPr="008E3FA9" w:rsidRDefault="006A706E" w:rsidP="006A706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084329E" w14:textId="22CBF9FF" w:rsidR="006A706E" w:rsidRPr="008E3FA9" w:rsidRDefault="0075585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</w:t>
            </w:r>
            <w:r w:rsidR="005C2D47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40,732</w:t>
            </w:r>
          </w:p>
        </w:tc>
        <w:tc>
          <w:tcPr>
            <w:tcW w:w="203" w:type="dxa"/>
          </w:tcPr>
          <w:p w14:paraId="4A96C398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14DA8326" w14:textId="7A70A2D6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704,017</w:t>
            </w:r>
          </w:p>
        </w:tc>
        <w:tc>
          <w:tcPr>
            <w:tcW w:w="205" w:type="dxa"/>
          </w:tcPr>
          <w:p w14:paraId="1DE615FC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EE61B79" w14:textId="1A000F9D" w:rsidR="006A706E" w:rsidRPr="008E3FA9" w:rsidRDefault="002172F0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1,3</w:t>
            </w:r>
            <w:r w:rsidR="00423B2A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99,740</w:t>
            </w:r>
          </w:p>
        </w:tc>
        <w:tc>
          <w:tcPr>
            <w:tcW w:w="180" w:type="dxa"/>
          </w:tcPr>
          <w:p w14:paraId="7CB8A9E6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535ADE8E" w14:textId="56D822AE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1,308,184</w:t>
            </w:r>
          </w:p>
        </w:tc>
      </w:tr>
      <w:tr w:rsidR="006A706E" w:rsidRPr="008E3FA9" w14:paraId="0F0B047D" w14:textId="77777777" w:rsidTr="00FA527F">
        <w:trPr>
          <w:cantSplit/>
          <w:trHeight w:val="59"/>
        </w:trPr>
        <w:tc>
          <w:tcPr>
            <w:tcW w:w="2340" w:type="dxa"/>
          </w:tcPr>
          <w:p w14:paraId="3CBF0A26" w14:textId="77777777" w:rsidR="006A706E" w:rsidRPr="008E3FA9" w:rsidRDefault="006A706E" w:rsidP="006A706E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บริษัท สมายซัน จำกัด</w:t>
            </w:r>
          </w:p>
        </w:tc>
        <w:tc>
          <w:tcPr>
            <w:tcW w:w="2250" w:type="dxa"/>
          </w:tcPr>
          <w:p w14:paraId="07F51825" w14:textId="77777777" w:rsidR="006A706E" w:rsidRPr="008E3FA9" w:rsidRDefault="006A706E" w:rsidP="006A706E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bookmarkStart w:id="2" w:name="_Hlk95660194"/>
            <w:r w:rsidRPr="008E3FA9">
              <w:rPr>
                <w:rFonts w:asciiTheme="majorBidi" w:hAnsiTheme="majorBidi" w:cstheme="majorBidi"/>
                <w:cs/>
              </w:rPr>
              <w:t>ลงทุนในบริษัทอื่น</w:t>
            </w:r>
            <w:bookmarkEnd w:id="2"/>
          </w:p>
        </w:tc>
        <w:tc>
          <w:tcPr>
            <w:tcW w:w="999" w:type="dxa"/>
          </w:tcPr>
          <w:p w14:paraId="60ABE9BA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3E327DCE" w14:textId="351A3669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29.41</w:t>
            </w:r>
          </w:p>
        </w:tc>
        <w:tc>
          <w:tcPr>
            <w:tcW w:w="179" w:type="dxa"/>
          </w:tcPr>
          <w:p w14:paraId="32111DA1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55AA8281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29.41</w:t>
            </w:r>
          </w:p>
        </w:tc>
        <w:tc>
          <w:tcPr>
            <w:tcW w:w="200" w:type="dxa"/>
          </w:tcPr>
          <w:p w14:paraId="095D609D" w14:textId="77777777" w:rsidR="006A706E" w:rsidRPr="008E3FA9" w:rsidRDefault="006A706E" w:rsidP="006A706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5E502107" w14:textId="18E80503" w:rsidR="006A706E" w:rsidRPr="008E3FA9" w:rsidRDefault="006A706E" w:rsidP="006A706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7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184" w:type="dxa"/>
          </w:tcPr>
          <w:p w14:paraId="430FFA03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</w:tcPr>
          <w:p w14:paraId="56F71137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pacing w:val="-6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7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179" w:type="dxa"/>
          </w:tcPr>
          <w:p w14:paraId="5F5C59CC" w14:textId="77777777" w:rsidR="006A706E" w:rsidRPr="008E3FA9" w:rsidRDefault="006A706E" w:rsidP="006A706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4EDD9BF" w14:textId="33ED6BA1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508,808</w:t>
            </w:r>
          </w:p>
        </w:tc>
        <w:tc>
          <w:tcPr>
            <w:tcW w:w="203" w:type="dxa"/>
          </w:tcPr>
          <w:p w14:paraId="63C77124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54C5C8C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508,808</w:t>
            </w:r>
          </w:p>
        </w:tc>
        <w:tc>
          <w:tcPr>
            <w:tcW w:w="205" w:type="dxa"/>
          </w:tcPr>
          <w:p w14:paraId="0D876B56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F2D7B1D" w14:textId="67976DCE" w:rsidR="006A706E" w:rsidRPr="008E3FA9" w:rsidRDefault="002172F0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55</w:t>
            </w:r>
            <w:r w:rsidR="008E3FA9"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6,</w:t>
            </w:r>
            <w:r w:rsidR="00423B2A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301</w:t>
            </w:r>
          </w:p>
        </w:tc>
        <w:tc>
          <w:tcPr>
            <w:tcW w:w="180" w:type="dxa"/>
          </w:tcPr>
          <w:p w14:paraId="2ED8DC35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50849A78" w14:textId="60BA1209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527,574</w:t>
            </w:r>
          </w:p>
        </w:tc>
      </w:tr>
      <w:tr w:rsidR="006A706E" w:rsidRPr="008E3FA9" w14:paraId="069DB3EB" w14:textId="77777777" w:rsidTr="00FA527F">
        <w:trPr>
          <w:cantSplit/>
          <w:trHeight w:val="59"/>
        </w:trPr>
        <w:tc>
          <w:tcPr>
            <w:tcW w:w="2340" w:type="dxa"/>
          </w:tcPr>
          <w:p w14:paraId="34B7E19D" w14:textId="77777777" w:rsidR="006A706E" w:rsidRPr="008E3FA9" w:rsidRDefault="006A706E" w:rsidP="006A706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proofErr w:type="spellStart"/>
            <w:r w:rsidRPr="008E3FA9">
              <w:rPr>
                <w:rFonts w:asciiTheme="majorBidi" w:hAnsiTheme="majorBidi" w:cstheme="majorBidi"/>
              </w:rPr>
              <w:t>MyCloud</w:t>
            </w:r>
            <w:proofErr w:type="spellEnd"/>
            <w:r w:rsidRPr="008E3FA9">
              <w:rPr>
                <w:rFonts w:asciiTheme="majorBidi" w:hAnsiTheme="majorBidi" w:cstheme="majorBidi"/>
              </w:rPr>
              <w:t xml:space="preserve"> Holdings Pte</w:t>
            </w:r>
            <w:r w:rsidRPr="008E3FA9">
              <w:rPr>
                <w:rFonts w:asciiTheme="majorBidi" w:hAnsiTheme="majorBidi" w:cstheme="majorBidi"/>
                <w:cs/>
              </w:rPr>
              <w:t xml:space="preserve">. </w:t>
            </w:r>
            <w:r w:rsidRPr="008E3FA9">
              <w:rPr>
                <w:rFonts w:asciiTheme="majorBidi" w:hAnsiTheme="majorBidi" w:cstheme="majorBidi"/>
              </w:rPr>
              <w:t>Ltd</w:t>
            </w:r>
            <w:r w:rsidRPr="008E3FA9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2250" w:type="dxa"/>
          </w:tcPr>
          <w:p w14:paraId="0D571257" w14:textId="77777777" w:rsidR="006A706E" w:rsidRPr="008E3FA9" w:rsidRDefault="006A706E" w:rsidP="006A706E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ลงทุนในบริษัทอื่น</w:t>
            </w:r>
          </w:p>
        </w:tc>
        <w:tc>
          <w:tcPr>
            <w:tcW w:w="999" w:type="dxa"/>
          </w:tcPr>
          <w:p w14:paraId="60673FF6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สิงคโปร์</w:t>
            </w:r>
          </w:p>
        </w:tc>
        <w:tc>
          <w:tcPr>
            <w:tcW w:w="865" w:type="dxa"/>
          </w:tcPr>
          <w:p w14:paraId="740DAE95" w14:textId="49A6333C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</w:t>
            </w:r>
          </w:p>
        </w:tc>
        <w:tc>
          <w:tcPr>
            <w:tcW w:w="179" w:type="dxa"/>
          </w:tcPr>
          <w:p w14:paraId="4BEF91C0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40B743E6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</w:t>
            </w:r>
          </w:p>
        </w:tc>
        <w:tc>
          <w:tcPr>
            <w:tcW w:w="200" w:type="dxa"/>
          </w:tcPr>
          <w:p w14:paraId="51B49D87" w14:textId="77777777" w:rsidR="006A706E" w:rsidRPr="008E3FA9" w:rsidRDefault="006A706E" w:rsidP="006A706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190C2F1E" w14:textId="181510BF" w:rsidR="006A706E" w:rsidRPr="008E3FA9" w:rsidRDefault="006A706E" w:rsidP="006A706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9,495</w:t>
            </w:r>
          </w:p>
        </w:tc>
        <w:tc>
          <w:tcPr>
            <w:tcW w:w="184" w:type="dxa"/>
          </w:tcPr>
          <w:p w14:paraId="03785B08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</w:tcPr>
          <w:p w14:paraId="3B49002C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pacing w:val="-6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9,495</w:t>
            </w:r>
          </w:p>
        </w:tc>
        <w:tc>
          <w:tcPr>
            <w:tcW w:w="179" w:type="dxa"/>
          </w:tcPr>
          <w:p w14:paraId="7A986FA6" w14:textId="77777777" w:rsidR="006A706E" w:rsidRPr="008E3FA9" w:rsidRDefault="006A706E" w:rsidP="006A706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5002113" w14:textId="3646D31C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  <w:tc>
          <w:tcPr>
            <w:tcW w:w="203" w:type="dxa"/>
          </w:tcPr>
          <w:p w14:paraId="3101B3CA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295B16B7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  <w:tc>
          <w:tcPr>
            <w:tcW w:w="205" w:type="dxa"/>
          </w:tcPr>
          <w:p w14:paraId="26832527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0350544" w14:textId="5848E5BB" w:rsidR="006A706E" w:rsidRPr="008E3FA9" w:rsidRDefault="002172F0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193,439</w:t>
            </w:r>
          </w:p>
        </w:tc>
        <w:tc>
          <w:tcPr>
            <w:tcW w:w="180" w:type="dxa"/>
          </w:tcPr>
          <w:p w14:paraId="5D17A8BD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6FB14CD9" w14:textId="4DA5E4E2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199,439</w:t>
            </w:r>
          </w:p>
        </w:tc>
      </w:tr>
      <w:tr w:rsidR="006A706E" w:rsidRPr="008E3FA9" w14:paraId="5A9D35B3" w14:textId="77777777" w:rsidTr="00FA527F">
        <w:trPr>
          <w:cantSplit/>
          <w:trHeight w:val="59"/>
        </w:trPr>
        <w:tc>
          <w:tcPr>
            <w:tcW w:w="2340" w:type="dxa"/>
          </w:tcPr>
          <w:p w14:paraId="3031539A" w14:textId="77777777" w:rsidR="006A706E" w:rsidRPr="008E3FA9" w:rsidRDefault="006A706E" w:rsidP="006A706E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>China ASEAN Supply Chain Management</w:t>
            </w:r>
          </w:p>
          <w:p w14:paraId="0A95FC43" w14:textId="1866860D" w:rsidR="006A706E" w:rsidRPr="008E3FA9" w:rsidRDefault="006A706E" w:rsidP="006A706E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 xml:space="preserve"> </w:t>
            </w:r>
            <w:r w:rsidRPr="008E3FA9">
              <w:rPr>
                <w:rFonts w:asciiTheme="majorBidi" w:hAnsiTheme="majorBidi" w:cstheme="majorBidi"/>
                <w:spacing w:val="-8"/>
                <w:cs/>
              </w:rPr>
              <w:t xml:space="preserve">   </w:t>
            </w:r>
            <w:r w:rsidRPr="008E3FA9">
              <w:rPr>
                <w:rFonts w:asciiTheme="majorBidi" w:hAnsiTheme="majorBidi" w:cstheme="majorBidi"/>
              </w:rPr>
              <w:t>Co., Ltd.</w:t>
            </w:r>
          </w:p>
        </w:tc>
        <w:tc>
          <w:tcPr>
            <w:tcW w:w="2250" w:type="dxa"/>
          </w:tcPr>
          <w:p w14:paraId="145CCEBD" w14:textId="77777777" w:rsidR="00D21885" w:rsidRPr="008E3FA9" w:rsidRDefault="00D21885" w:rsidP="006A706E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36FB5249" w14:textId="5F45D081" w:rsidR="006A706E" w:rsidRPr="008E3FA9" w:rsidRDefault="006A706E" w:rsidP="006A706E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999" w:type="dxa"/>
            <w:vAlign w:val="bottom"/>
          </w:tcPr>
          <w:p w14:paraId="629079FB" w14:textId="5ECADC7E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จีน</w:t>
            </w:r>
          </w:p>
        </w:tc>
        <w:tc>
          <w:tcPr>
            <w:tcW w:w="865" w:type="dxa"/>
            <w:vAlign w:val="bottom"/>
          </w:tcPr>
          <w:p w14:paraId="5BA48C9D" w14:textId="5DB944F8" w:rsidR="006A706E" w:rsidRPr="008E3FA9" w:rsidRDefault="002172F0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49.00</w:t>
            </w:r>
          </w:p>
        </w:tc>
        <w:tc>
          <w:tcPr>
            <w:tcW w:w="179" w:type="dxa"/>
          </w:tcPr>
          <w:p w14:paraId="52B35B98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  <w:vAlign w:val="bottom"/>
          </w:tcPr>
          <w:p w14:paraId="45CDBA06" w14:textId="199FD039" w:rsidR="006A706E" w:rsidRPr="008E3FA9" w:rsidRDefault="006A706E" w:rsidP="006A70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00664FED" w14:textId="77777777" w:rsidR="006A706E" w:rsidRPr="008E3FA9" w:rsidRDefault="006A706E" w:rsidP="006A706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014DF1B" w14:textId="746AE36A" w:rsidR="006A706E" w:rsidRPr="008E3FA9" w:rsidRDefault="002172F0" w:rsidP="006A706E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CNY 25,000</w:t>
            </w:r>
          </w:p>
        </w:tc>
        <w:tc>
          <w:tcPr>
            <w:tcW w:w="184" w:type="dxa"/>
          </w:tcPr>
          <w:p w14:paraId="6BC00EDC" w14:textId="77777777" w:rsidR="006A706E" w:rsidRPr="008E3FA9" w:rsidRDefault="006A706E" w:rsidP="006A70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  <w:vAlign w:val="bottom"/>
          </w:tcPr>
          <w:p w14:paraId="4207067B" w14:textId="302F152D" w:rsidR="006A706E" w:rsidRPr="008E3FA9" w:rsidRDefault="006A706E" w:rsidP="006A706E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179" w:type="dxa"/>
          </w:tcPr>
          <w:p w14:paraId="22908091" w14:textId="77777777" w:rsidR="006A706E" w:rsidRPr="008E3FA9" w:rsidRDefault="006A706E" w:rsidP="006A706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CA0F306" w14:textId="1AAC557F" w:rsidR="006A706E" w:rsidRPr="008E3FA9" w:rsidRDefault="002172F0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90,545</w:t>
            </w:r>
          </w:p>
        </w:tc>
        <w:tc>
          <w:tcPr>
            <w:tcW w:w="203" w:type="dxa"/>
          </w:tcPr>
          <w:p w14:paraId="6597F76F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11FC3764" w14:textId="73F3C62D" w:rsidR="006A706E" w:rsidRPr="008E3FA9" w:rsidRDefault="006A706E" w:rsidP="006A706E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05" w:type="dxa"/>
          </w:tcPr>
          <w:p w14:paraId="13E5B78B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6EBF1C85" w14:textId="178F7356" w:rsidR="006A706E" w:rsidRPr="008E3FA9" w:rsidRDefault="002172F0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82,771</w:t>
            </w:r>
          </w:p>
        </w:tc>
        <w:tc>
          <w:tcPr>
            <w:tcW w:w="180" w:type="dxa"/>
          </w:tcPr>
          <w:p w14:paraId="34B61008" w14:textId="77777777" w:rsidR="006A706E" w:rsidRPr="008E3FA9" w:rsidRDefault="006A706E" w:rsidP="006A706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4791C42B" w14:textId="6A069BC4" w:rsidR="006A706E" w:rsidRPr="008E3FA9" w:rsidRDefault="006A706E" w:rsidP="006A706E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</w:tr>
      <w:tr w:rsidR="00CA08BC" w:rsidRPr="008E3FA9" w14:paraId="07E43AC8" w14:textId="77777777" w:rsidTr="00FA527F">
        <w:trPr>
          <w:cantSplit/>
          <w:trHeight w:val="59"/>
        </w:trPr>
        <w:tc>
          <w:tcPr>
            <w:tcW w:w="2340" w:type="dxa"/>
          </w:tcPr>
          <w:p w14:paraId="7EBD28BC" w14:textId="6023A133" w:rsidR="00CA08BC" w:rsidRPr="008E3FA9" w:rsidRDefault="00CA08BC" w:rsidP="00CA08BC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บริษัท เอสซีจี นิชิเร โลจิสติกส์ จำกัด</w:t>
            </w:r>
          </w:p>
        </w:tc>
        <w:tc>
          <w:tcPr>
            <w:tcW w:w="2250" w:type="dxa"/>
          </w:tcPr>
          <w:p w14:paraId="39D0B7B9" w14:textId="51EC0ACD" w:rsidR="00CA08BC" w:rsidRPr="008E3FA9" w:rsidRDefault="00CA08BC" w:rsidP="00CA08BC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ให้บริการรับฝากสินค้าแช่แข็งในห้องเย็น</w:t>
            </w:r>
          </w:p>
        </w:tc>
        <w:tc>
          <w:tcPr>
            <w:tcW w:w="999" w:type="dxa"/>
          </w:tcPr>
          <w:p w14:paraId="1724FEC3" w14:textId="67673C2D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014E4E6B" w14:textId="4FF68110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48.90</w:t>
            </w:r>
          </w:p>
        </w:tc>
        <w:tc>
          <w:tcPr>
            <w:tcW w:w="179" w:type="dxa"/>
          </w:tcPr>
          <w:p w14:paraId="34230E9A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3FF3F879" w14:textId="0A0D1E36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00" w:type="dxa"/>
          </w:tcPr>
          <w:p w14:paraId="0D9006B9" w14:textId="77777777" w:rsidR="00CA08BC" w:rsidRPr="008E3FA9" w:rsidRDefault="00CA08BC" w:rsidP="00CA08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95EB162" w14:textId="4925B198" w:rsidR="00CA08BC" w:rsidRPr="008E3FA9" w:rsidRDefault="00CA08BC" w:rsidP="00CA08BC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THB 803,068</w:t>
            </w:r>
          </w:p>
        </w:tc>
        <w:tc>
          <w:tcPr>
            <w:tcW w:w="184" w:type="dxa"/>
          </w:tcPr>
          <w:p w14:paraId="70C7F60F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  <w:vAlign w:val="bottom"/>
          </w:tcPr>
          <w:p w14:paraId="42378826" w14:textId="7BA0497E" w:rsidR="00CA08BC" w:rsidRPr="008E3FA9" w:rsidRDefault="00CA08BC" w:rsidP="00CA08B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676EE674" w14:textId="77777777" w:rsidR="00CA08BC" w:rsidRPr="008E3FA9" w:rsidRDefault="00CA08BC" w:rsidP="00CA08B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248BE960" w14:textId="4F306806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392,700</w:t>
            </w:r>
          </w:p>
        </w:tc>
        <w:tc>
          <w:tcPr>
            <w:tcW w:w="203" w:type="dxa"/>
          </w:tcPr>
          <w:p w14:paraId="2684DDAB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238C223" w14:textId="0F1394C3" w:rsidR="00CA08BC" w:rsidRPr="008E3FA9" w:rsidRDefault="00CA08BC" w:rsidP="00CA08BC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05" w:type="dxa"/>
          </w:tcPr>
          <w:p w14:paraId="667C8A76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52D8B139" w14:textId="7D3EA380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434,680</w:t>
            </w:r>
          </w:p>
        </w:tc>
        <w:tc>
          <w:tcPr>
            <w:tcW w:w="180" w:type="dxa"/>
          </w:tcPr>
          <w:p w14:paraId="5E13C82C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37F3327A" w14:textId="67135B36" w:rsidR="00CA08BC" w:rsidRPr="008E3FA9" w:rsidRDefault="00CA08BC" w:rsidP="00CA08BC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</w:tr>
      <w:tr w:rsidR="00CA08BC" w:rsidRPr="008E3FA9" w14:paraId="5BD492DE" w14:textId="77777777" w:rsidTr="00FA527F">
        <w:trPr>
          <w:cantSplit/>
          <w:trHeight w:val="48"/>
        </w:trPr>
        <w:tc>
          <w:tcPr>
            <w:tcW w:w="2340" w:type="dxa"/>
          </w:tcPr>
          <w:p w14:paraId="6B0BF3F1" w14:textId="77777777" w:rsidR="00CA08BC" w:rsidRPr="008E3FA9" w:rsidRDefault="00CA08BC" w:rsidP="00CA08BC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</w:tcPr>
          <w:p w14:paraId="449A5FE2" w14:textId="77777777" w:rsidR="00CA08BC" w:rsidRPr="008E3FA9" w:rsidRDefault="00CA08BC" w:rsidP="00CA08BC">
            <w:pPr>
              <w:tabs>
                <w:tab w:val="clear" w:pos="454"/>
                <w:tab w:val="left" w:pos="150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</w:tcPr>
          <w:p w14:paraId="715D3A57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</w:tcPr>
          <w:p w14:paraId="20940242" w14:textId="77777777" w:rsidR="00CA08BC" w:rsidRPr="008E3FA9" w:rsidRDefault="00CA08BC" w:rsidP="00CA08BC">
            <w:pPr>
              <w:tabs>
                <w:tab w:val="decimal" w:pos="33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9" w:type="dxa"/>
          </w:tcPr>
          <w:p w14:paraId="6927721E" w14:textId="77777777" w:rsidR="00CA08BC" w:rsidRPr="008E3FA9" w:rsidRDefault="00CA08BC" w:rsidP="00CA08BC">
            <w:pPr>
              <w:tabs>
                <w:tab w:val="clear" w:pos="454"/>
                <w:tab w:val="decimal" w:pos="338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7" w:type="dxa"/>
          </w:tcPr>
          <w:p w14:paraId="2951E86E" w14:textId="77777777" w:rsidR="00CA08BC" w:rsidRPr="008E3FA9" w:rsidRDefault="00CA08BC" w:rsidP="00CA08BC">
            <w:pPr>
              <w:tabs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0" w:type="dxa"/>
          </w:tcPr>
          <w:p w14:paraId="464E7D48" w14:textId="77777777" w:rsidR="00CA08BC" w:rsidRPr="008E3FA9" w:rsidRDefault="00CA08BC" w:rsidP="00CA08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4C290B46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4" w:type="dxa"/>
          </w:tcPr>
          <w:p w14:paraId="5DA24748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</w:tcPr>
          <w:p w14:paraId="3595809B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79" w:type="dxa"/>
          </w:tcPr>
          <w:p w14:paraId="43737FEB" w14:textId="77777777" w:rsidR="00CA08BC" w:rsidRPr="008E3FA9" w:rsidRDefault="00CA08BC" w:rsidP="00CA08B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40FF2A65" w14:textId="4EE6565F" w:rsidR="00CA08BC" w:rsidRPr="008E3FA9" w:rsidRDefault="007447C3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2,33</w:t>
            </w:r>
            <w:r w:rsidR="00423B2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7,425</w:t>
            </w:r>
          </w:p>
        </w:tc>
        <w:tc>
          <w:tcPr>
            <w:tcW w:w="203" w:type="dxa"/>
          </w:tcPr>
          <w:p w14:paraId="180A3E3C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C023998" w14:textId="6EE6FAE1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1,817,465</w:t>
            </w:r>
          </w:p>
        </w:tc>
        <w:tc>
          <w:tcPr>
            <w:tcW w:w="205" w:type="dxa"/>
          </w:tcPr>
          <w:p w14:paraId="5C686617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C217372" w14:textId="3BFB7463" w:rsidR="00CA08BC" w:rsidRPr="008E3FA9" w:rsidRDefault="00FA527F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3,1</w:t>
            </w:r>
            <w:r w:rsidR="00423B2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86,251</w:t>
            </w:r>
          </w:p>
        </w:tc>
        <w:tc>
          <w:tcPr>
            <w:tcW w:w="180" w:type="dxa"/>
          </w:tcPr>
          <w:p w14:paraId="1A56B641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0B9AAD4A" w14:textId="3C08BCF5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2</w:t>
            </w: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,525,311</w:t>
            </w:r>
          </w:p>
        </w:tc>
      </w:tr>
      <w:tr w:rsidR="00CA08BC" w:rsidRPr="008E3FA9" w14:paraId="1511D2AD" w14:textId="77777777" w:rsidTr="00FA527F">
        <w:trPr>
          <w:cantSplit/>
          <w:trHeight w:val="181"/>
        </w:trPr>
        <w:tc>
          <w:tcPr>
            <w:tcW w:w="2340" w:type="dxa"/>
          </w:tcPr>
          <w:p w14:paraId="051340C5" w14:textId="77777777" w:rsidR="00CA08BC" w:rsidRPr="008E3FA9" w:rsidRDefault="00CA08BC" w:rsidP="00CA08BC">
            <w:pPr>
              <w:spacing w:line="240" w:lineRule="auto"/>
              <w:rPr>
                <w:rFonts w:asciiTheme="majorBidi" w:hAnsiTheme="majorBidi" w:cstheme="majorBidi"/>
                <w:spacing w:val="-4"/>
              </w:rPr>
            </w:pPr>
            <w:r w:rsidRPr="008E3FA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2250" w:type="dxa"/>
          </w:tcPr>
          <w:p w14:paraId="4EA86B2E" w14:textId="77777777" w:rsidR="00CA08BC" w:rsidRPr="008E3FA9" w:rsidRDefault="00CA08BC" w:rsidP="00CA08BC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2E24A498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65" w:type="dxa"/>
          </w:tcPr>
          <w:p w14:paraId="4ECB2FBD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9" w:type="dxa"/>
          </w:tcPr>
          <w:p w14:paraId="63F33B4D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0536EA6B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00" w:type="dxa"/>
          </w:tcPr>
          <w:p w14:paraId="26CBBE80" w14:textId="77777777" w:rsidR="00CA08BC" w:rsidRPr="008E3FA9" w:rsidRDefault="00CA08BC" w:rsidP="00CA08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157EDBE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4" w:type="dxa"/>
          </w:tcPr>
          <w:p w14:paraId="55488988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5AD11BD1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9" w:type="dxa"/>
          </w:tcPr>
          <w:p w14:paraId="232512F8" w14:textId="77777777" w:rsidR="00CA08BC" w:rsidRPr="008E3FA9" w:rsidRDefault="00CA08BC" w:rsidP="00CA08B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055791A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03" w:type="dxa"/>
          </w:tcPr>
          <w:p w14:paraId="4A13BF73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2A472EB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05" w:type="dxa"/>
          </w:tcPr>
          <w:p w14:paraId="29D9A0E7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CFE7764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</w:tcPr>
          <w:p w14:paraId="6936F704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7CAF3D6D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CA08BC" w:rsidRPr="008E3FA9" w14:paraId="48A7426F" w14:textId="77777777" w:rsidTr="00FA527F">
        <w:trPr>
          <w:cantSplit/>
          <w:trHeight w:val="328"/>
        </w:trPr>
        <w:tc>
          <w:tcPr>
            <w:tcW w:w="2340" w:type="dxa"/>
          </w:tcPr>
          <w:p w14:paraId="67CC0406" w14:textId="77777777" w:rsidR="00CA08BC" w:rsidRPr="008E3FA9" w:rsidRDefault="00000000" w:rsidP="00CA08BC">
            <w:pPr>
              <w:spacing w:line="240" w:lineRule="auto"/>
              <w:rPr>
                <w:rFonts w:asciiTheme="majorBidi" w:hAnsiTheme="majorBidi" w:cstheme="majorBidi"/>
              </w:rPr>
            </w:pPr>
            <w:hyperlink r:id="rId10" w:history="1">
              <w:r w:rsidR="00CA08BC" w:rsidRPr="008E3FA9">
                <w:rPr>
                  <w:rFonts w:asciiTheme="majorBidi" w:hAnsiTheme="majorBidi" w:cstheme="majorBidi"/>
                  <w:cs/>
                </w:rPr>
                <w:t xml:space="preserve">บริษัท สยาม เจดับเบิ้ลยูดี </w:t>
              </w:r>
              <w:r w:rsidR="00CA08BC" w:rsidRPr="008E3FA9">
                <w:rPr>
                  <w:rFonts w:asciiTheme="majorBidi" w:hAnsiTheme="majorBidi" w:cstheme="majorBidi"/>
                </w:rPr>
                <w:br/>
              </w:r>
              <w:r w:rsidR="00CA08BC" w:rsidRPr="008E3FA9">
                <w:rPr>
                  <w:rFonts w:asciiTheme="majorBidi" w:hAnsiTheme="majorBidi" w:cstheme="majorBidi"/>
                  <w:cs/>
                </w:rPr>
                <w:t xml:space="preserve">   โลจิสติกส์ จำกัด</w:t>
              </w:r>
            </w:hyperlink>
          </w:p>
        </w:tc>
        <w:tc>
          <w:tcPr>
            <w:tcW w:w="2250" w:type="dxa"/>
          </w:tcPr>
          <w:p w14:paraId="4699B0CE" w14:textId="77777777" w:rsidR="00D21885" w:rsidRPr="008E3FA9" w:rsidRDefault="00D21885" w:rsidP="00CA08BC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18C33778" w14:textId="4773F563" w:rsidR="00CA08BC" w:rsidRPr="008E3FA9" w:rsidRDefault="00CA08BC" w:rsidP="00CA08BC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ให้บริการรับฝากสินค้าและขนส่งสินค้า</w:t>
            </w:r>
          </w:p>
        </w:tc>
        <w:tc>
          <w:tcPr>
            <w:tcW w:w="999" w:type="dxa"/>
          </w:tcPr>
          <w:p w14:paraId="1433AF8B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E21CC6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43F846D4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A67CC2" w14:textId="26C1FD7F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</w:p>
        </w:tc>
        <w:tc>
          <w:tcPr>
            <w:tcW w:w="179" w:type="dxa"/>
          </w:tcPr>
          <w:p w14:paraId="470CCF54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517AB3D7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B520F47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</w:p>
        </w:tc>
        <w:tc>
          <w:tcPr>
            <w:tcW w:w="200" w:type="dxa"/>
          </w:tcPr>
          <w:p w14:paraId="4620FE45" w14:textId="77777777" w:rsidR="00CA08BC" w:rsidRPr="008E3FA9" w:rsidRDefault="00CA08BC" w:rsidP="00CA08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AC7710F" w14:textId="7FAAF5FB" w:rsidR="00CA08BC" w:rsidRPr="008E3FA9" w:rsidRDefault="00CA08BC" w:rsidP="00CA08BC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5,000</w:t>
            </w:r>
          </w:p>
        </w:tc>
        <w:tc>
          <w:tcPr>
            <w:tcW w:w="184" w:type="dxa"/>
          </w:tcPr>
          <w:p w14:paraId="50493E0A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24DDED8F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5,000</w:t>
            </w:r>
          </w:p>
        </w:tc>
        <w:tc>
          <w:tcPr>
            <w:tcW w:w="179" w:type="dxa"/>
          </w:tcPr>
          <w:p w14:paraId="70EF5E50" w14:textId="77777777" w:rsidR="00CA08BC" w:rsidRPr="008E3FA9" w:rsidRDefault="00CA08BC" w:rsidP="00CA08B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A021B53" w14:textId="3DD71969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125</w:t>
            </w:r>
          </w:p>
        </w:tc>
        <w:tc>
          <w:tcPr>
            <w:tcW w:w="203" w:type="dxa"/>
          </w:tcPr>
          <w:p w14:paraId="2DDF0729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602278B9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125</w:t>
            </w:r>
          </w:p>
        </w:tc>
        <w:tc>
          <w:tcPr>
            <w:tcW w:w="205" w:type="dxa"/>
          </w:tcPr>
          <w:p w14:paraId="257E4054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7776984D" w14:textId="4094A1BD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18,301</w:t>
            </w:r>
          </w:p>
        </w:tc>
        <w:tc>
          <w:tcPr>
            <w:tcW w:w="180" w:type="dxa"/>
          </w:tcPr>
          <w:p w14:paraId="1BBDAE3F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56D26C7E" w14:textId="5063C71E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7,950</w:t>
            </w:r>
          </w:p>
        </w:tc>
      </w:tr>
      <w:tr w:rsidR="00CA08BC" w:rsidRPr="008E3FA9" w14:paraId="1B41314C" w14:textId="77777777" w:rsidTr="00FA527F">
        <w:trPr>
          <w:cantSplit/>
          <w:trHeight w:val="59"/>
        </w:trPr>
        <w:tc>
          <w:tcPr>
            <w:tcW w:w="2340" w:type="dxa"/>
          </w:tcPr>
          <w:p w14:paraId="53AC787C" w14:textId="77777777" w:rsidR="00CA08BC" w:rsidRPr="008E3FA9" w:rsidRDefault="00CA08BC" w:rsidP="00CA08BC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</w:rPr>
              <w:t xml:space="preserve">PT </w:t>
            </w:r>
            <w:proofErr w:type="spellStart"/>
            <w:r w:rsidRPr="008E3FA9">
              <w:rPr>
                <w:rFonts w:asciiTheme="majorBidi" w:hAnsiTheme="majorBidi" w:cstheme="majorBidi"/>
              </w:rPr>
              <w:t>Samudera</w:t>
            </w:r>
            <w:proofErr w:type="spellEnd"/>
            <w:r w:rsidRPr="008E3FA9">
              <w:rPr>
                <w:rFonts w:asciiTheme="majorBidi" w:hAnsiTheme="majorBidi" w:cstheme="majorBidi"/>
              </w:rPr>
              <w:t xml:space="preserve"> JWD Logistics</w:t>
            </w:r>
          </w:p>
        </w:tc>
        <w:tc>
          <w:tcPr>
            <w:tcW w:w="2250" w:type="dxa"/>
          </w:tcPr>
          <w:p w14:paraId="1A9716EC" w14:textId="77777777" w:rsidR="00CA08BC" w:rsidRPr="008E3FA9" w:rsidRDefault="00CA08BC" w:rsidP="00CA08BC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999" w:type="dxa"/>
          </w:tcPr>
          <w:p w14:paraId="31572876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อินโดนีเซีย</w:t>
            </w:r>
          </w:p>
        </w:tc>
        <w:tc>
          <w:tcPr>
            <w:tcW w:w="865" w:type="dxa"/>
          </w:tcPr>
          <w:p w14:paraId="77B810B4" w14:textId="7B26B9BD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</w:t>
            </w:r>
          </w:p>
        </w:tc>
        <w:tc>
          <w:tcPr>
            <w:tcW w:w="179" w:type="dxa"/>
          </w:tcPr>
          <w:p w14:paraId="6B65C16C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39BA4C23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</w:t>
            </w:r>
          </w:p>
        </w:tc>
        <w:tc>
          <w:tcPr>
            <w:tcW w:w="200" w:type="dxa"/>
          </w:tcPr>
          <w:p w14:paraId="3B07B6F4" w14:textId="77777777" w:rsidR="00CA08BC" w:rsidRPr="008E3FA9" w:rsidRDefault="00CA08BC" w:rsidP="00CA08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3202791F" w14:textId="5CAB9DA3" w:rsidR="00CA08BC" w:rsidRPr="008E3FA9" w:rsidRDefault="00CA08BC" w:rsidP="00CA08BC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IDR 57,655,314</w:t>
            </w:r>
          </w:p>
        </w:tc>
        <w:tc>
          <w:tcPr>
            <w:tcW w:w="184" w:type="dxa"/>
          </w:tcPr>
          <w:p w14:paraId="23ED62DF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64F6B8DC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IDR 57,655,314</w:t>
            </w:r>
          </w:p>
        </w:tc>
        <w:tc>
          <w:tcPr>
            <w:tcW w:w="179" w:type="dxa"/>
          </w:tcPr>
          <w:p w14:paraId="681EC46F" w14:textId="77777777" w:rsidR="00CA08BC" w:rsidRPr="008E3FA9" w:rsidRDefault="00CA08BC" w:rsidP="00CA08B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F62C178" w14:textId="7FF6B4A5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989</w:t>
            </w:r>
          </w:p>
        </w:tc>
        <w:tc>
          <w:tcPr>
            <w:tcW w:w="203" w:type="dxa"/>
          </w:tcPr>
          <w:p w14:paraId="0AA50F0F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93F6CAA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989</w:t>
            </w:r>
          </w:p>
        </w:tc>
        <w:tc>
          <w:tcPr>
            <w:tcW w:w="205" w:type="dxa"/>
          </w:tcPr>
          <w:p w14:paraId="1138BB22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486FC71E" w14:textId="55DE8B58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23B2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5,921</w:t>
            </w:r>
          </w:p>
        </w:tc>
        <w:tc>
          <w:tcPr>
            <w:tcW w:w="180" w:type="dxa"/>
          </w:tcPr>
          <w:p w14:paraId="0336937B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5FC49765" w14:textId="43FC4484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15,644</w:t>
            </w:r>
          </w:p>
        </w:tc>
      </w:tr>
      <w:tr w:rsidR="00CA08BC" w:rsidRPr="008E3FA9" w14:paraId="508B20C3" w14:textId="77777777" w:rsidTr="00FA527F">
        <w:trPr>
          <w:cantSplit/>
          <w:trHeight w:val="245"/>
        </w:trPr>
        <w:tc>
          <w:tcPr>
            <w:tcW w:w="2340" w:type="dxa"/>
          </w:tcPr>
          <w:p w14:paraId="2F0CF03A" w14:textId="77777777" w:rsidR="00CA08BC" w:rsidRPr="008E3FA9" w:rsidRDefault="00CA08BC" w:rsidP="00CA08BC">
            <w:pPr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>บริษัท แอลฟา อินดัสเทรียล โซลูชั่น จำกัด</w:t>
            </w:r>
          </w:p>
        </w:tc>
        <w:tc>
          <w:tcPr>
            <w:tcW w:w="2250" w:type="dxa"/>
          </w:tcPr>
          <w:p w14:paraId="1E689CB7" w14:textId="77777777" w:rsidR="00CA08BC" w:rsidRPr="008E3FA9" w:rsidRDefault="00CA08BC" w:rsidP="00CA08BC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99" w:type="dxa"/>
          </w:tcPr>
          <w:p w14:paraId="2E50E270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700BA0E0" w14:textId="17B0883D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179" w:type="dxa"/>
          </w:tcPr>
          <w:p w14:paraId="0927A871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51759C4A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200" w:type="dxa"/>
          </w:tcPr>
          <w:p w14:paraId="27F9A74A" w14:textId="77777777" w:rsidR="00CA08BC" w:rsidRPr="008E3FA9" w:rsidRDefault="00CA08BC" w:rsidP="00CA08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2F9384A5" w14:textId="47254750" w:rsidR="00CA08BC" w:rsidRPr="008E3FA9" w:rsidRDefault="00CA08BC" w:rsidP="00CA08BC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305,000</w:t>
            </w:r>
          </w:p>
        </w:tc>
        <w:tc>
          <w:tcPr>
            <w:tcW w:w="184" w:type="dxa"/>
          </w:tcPr>
          <w:p w14:paraId="495481B6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4A00FFCE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235,000</w:t>
            </w:r>
          </w:p>
        </w:tc>
        <w:tc>
          <w:tcPr>
            <w:tcW w:w="179" w:type="dxa"/>
          </w:tcPr>
          <w:p w14:paraId="23624FC3" w14:textId="77777777" w:rsidR="00CA08BC" w:rsidRPr="008E3FA9" w:rsidRDefault="00CA08BC" w:rsidP="00CA08BC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D9AC216" w14:textId="71C24D32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</w:rPr>
              <w:t>152,500</w:t>
            </w:r>
          </w:p>
        </w:tc>
        <w:tc>
          <w:tcPr>
            <w:tcW w:w="203" w:type="dxa"/>
          </w:tcPr>
          <w:p w14:paraId="05147C18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DE95DBC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</w:rPr>
              <w:t>117,500</w:t>
            </w:r>
          </w:p>
        </w:tc>
        <w:tc>
          <w:tcPr>
            <w:tcW w:w="205" w:type="dxa"/>
          </w:tcPr>
          <w:p w14:paraId="7CBDFE43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FD0520B" w14:textId="246A322B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</w:t>
            </w:r>
            <w:r w:rsidR="00423B2A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75,450</w:t>
            </w:r>
          </w:p>
        </w:tc>
        <w:tc>
          <w:tcPr>
            <w:tcW w:w="180" w:type="dxa"/>
          </w:tcPr>
          <w:p w14:paraId="15E833A9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08128EB3" w14:textId="26FAD7E6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197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592</w:t>
            </w:r>
          </w:p>
        </w:tc>
      </w:tr>
      <w:tr w:rsidR="00CA08BC" w:rsidRPr="008E3FA9" w14:paraId="6EC2169C" w14:textId="77777777" w:rsidTr="00FA527F">
        <w:trPr>
          <w:cantSplit/>
          <w:trHeight w:val="59"/>
        </w:trPr>
        <w:tc>
          <w:tcPr>
            <w:tcW w:w="2340" w:type="dxa"/>
          </w:tcPr>
          <w:p w14:paraId="0474AB31" w14:textId="77777777" w:rsidR="00CA08BC" w:rsidRPr="008E3FA9" w:rsidRDefault="00CA08BC" w:rsidP="00CA08B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บริษัท ลิฟลัฟ จำกัด</w:t>
            </w:r>
          </w:p>
        </w:tc>
        <w:tc>
          <w:tcPr>
            <w:tcW w:w="2250" w:type="dxa"/>
          </w:tcPr>
          <w:p w14:paraId="0AD81BD2" w14:textId="77777777" w:rsidR="00CA08BC" w:rsidRPr="008E3FA9" w:rsidRDefault="00CA08BC" w:rsidP="00CA08BC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 xml:space="preserve">ให้บริการจัดหาซอฟต์แวร์และ </w:t>
            </w:r>
          </w:p>
          <w:p w14:paraId="1FAFF06D" w14:textId="77777777" w:rsidR="00CA08BC" w:rsidRPr="008E3FA9" w:rsidRDefault="00CA08BC" w:rsidP="00CA08BC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E3FA9">
              <w:rPr>
                <w:rFonts w:asciiTheme="majorBidi" w:hAnsiTheme="majorBidi" w:cstheme="majorBidi"/>
                <w:cs/>
              </w:rPr>
              <w:t xml:space="preserve">   จำหน่ายอุปกรณ์ฮาร์ดแวร์</w:t>
            </w:r>
          </w:p>
        </w:tc>
        <w:tc>
          <w:tcPr>
            <w:tcW w:w="999" w:type="dxa"/>
          </w:tcPr>
          <w:p w14:paraId="3BA754B9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6A0FDB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6A675A4F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54B0CBCB" w14:textId="1A0073D9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39.99</w:t>
            </w:r>
          </w:p>
        </w:tc>
        <w:tc>
          <w:tcPr>
            <w:tcW w:w="179" w:type="dxa"/>
          </w:tcPr>
          <w:p w14:paraId="1D86FB5F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5E663012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114F0419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39.99</w:t>
            </w:r>
          </w:p>
        </w:tc>
        <w:tc>
          <w:tcPr>
            <w:tcW w:w="200" w:type="dxa"/>
          </w:tcPr>
          <w:p w14:paraId="1F5CF998" w14:textId="77777777" w:rsidR="00CA08BC" w:rsidRPr="008E3FA9" w:rsidRDefault="00CA08BC" w:rsidP="00CA08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CDFECC6" w14:textId="18A2BC92" w:rsidR="00CA08BC" w:rsidRPr="008E3FA9" w:rsidRDefault="00CA08BC" w:rsidP="00CA08BC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1,500</w:t>
            </w:r>
          </w:p>
        </w:tc>
        <w:tc>
          <w:tcPr>
            <w:tcW w:w="184" w:type="dxa"/>
          </w:tcPr>
          <w:p w14:paraId="458B3661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08B207E6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1,500</w:t>
            </w:r>
          </w:p>
        </w:tc>
        <w:tc>
          <w:tcPr>
            <w:tcW w:w="179" w:type="dxa"/>
          </w:tcPr>
          <w:p w14:paraId="30E5C22C" w14:textId="77777777" w:rsidR="00CA08BC" w:rsidRPr="008E3FA9" w:rsidRDefault="00CA08BC" w:rsidP="00CA08BC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A3C34B3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21B6372" w14:textId="72BEBC8C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203" w:type="dxa"/>
          </w:tcPr>
          <w:p w14:paraId="3FC2CAAE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2EE64CE1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4201B25" w14:textId="4F36C455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205" w:type="dxa"/>
          </w:tcPr>
          <w:p w14:paraId="6EBE3840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280D8FA" w14:textId="3034C13C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477</w:t>
            </w:r>
          </w:p>
        </w:tc>
        <w:tc>
          <w:tcPr>
            <w:tcW w:w="180" w:type="dxa"/>
          </w:tcPr>
          <w:p w14:paraId="7410ADAF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4B38F613" w14:textId="311DC89F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478</w:t>
            </w:r>
          </w:p>
        </w:tc>
      </w:tr>
      <w:tr w:rsidR="00CA08BC" w:rsidRPr="008E3FA9" w14:paraId="32B8B786" w14:textId="77777777" w:rsidTr="00FA527F">
        <w:trPr>
          <w:cantSplit/>
          <w:trHeight w:val="59"/>
        </w:trPr>
        <w:tc>
          <w:tcPr>
            <w:tcW w:w="2340" w:type="dxa"/>
          </w:tcPr>
          <w:p w14:paraId="26EA5F8D" w14:textId="77777777" w:rsidR="00CA08BC" w:rsidRPr="008E3FA9" w:rsidRDefault="00CA08BC" w:rsidP="00CA08B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บริษัท แปซิฟิค ทียูเอ็ม โคลด์ สโตเรจ จํากัด</w:t>
            </w:r>
          </w:p>
        </w:tc>
        <w:tc>
          <w:tcPr>
            <w:tcW w:w="2250" w:type="dxa"/>
          </w:tcPr>
          <w:p w14:paraId="086067E3" w14:textId="6289B6CE" w:rsidR="00CA08BC" w:rsidRPr="008E3FA9" w:rsidRDefault="00CA08BC" w:rsidP="00CA08BC">
            <w:pPr>
              <w:tabs>
                <w:tab w:val="left" w:pos="150"/>
              </w:tabs>
              <w:spacing w:line="240" w:lineRule="auto"/>
              <w:ind w:left="111" w:hanging="111"/>
              <w:rPr>
                <w:rFonts w:asciiTheme="majorBidi" w:hAnsiTheme="majorBidi" w:cstheme="majorBidi"/>
                <w:rtl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ให้บริการรับฝากสินค้า</w:t>
            </w:r>
          </w:p>
        </w:tc>
        <w:tc>
          <w:tcPr>
            <w:tcW w:w="999" w:type="dxa"/>
          </w:tcPr>
          <w:p w14:paraId="032EE7CE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69DD8469" w14:textId="1E691BEF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179" w:type="dxa"/>
          </w:tcPr>
          <w:p w14:paraId="722D8E67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63B3575B" w14:textId="69C12109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200" w:type="dxa"/>
          </w:tcPr>
          <w:p w14:paraId="722B295A" w14:textId="77777777" w:rsidR="00CA08BC" w:rsidRPr="008E3FA9" w:rsidRDefault="00CA08BC" w:rsidP="00CA08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CDE6617" w14:textId="3628F366" w:rsidR="00CA08BC" w:rsidRPr="008E3FA9" w:rsidRDefault="00CA08BC" w:rsidP="00CA08BC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160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184" w:type="dxa"/>
          </w:tcPr>
          <w:p w14:paraId="7AFF7F0E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36BA4249" w14:textId="681924A2" w:rsidR="00CA08BC" w:rsidRPr="008E3FA9" w:rsidRDefault="00CA08BC" w:rsidP="00CA08BC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160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179" w:type="dxa"/>
          </w:tcPr>
          <w:p w14:paraId="228DAA49" w14:textId="77777777" w:rsidR="00CA08BC" w:rsidRPr="008E3FA9" w:rsidRDefault="00CA08BC" w:rsidP="00CA08BC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FCA7C1A" w14:textId="1A543B13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80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,000</w:t>
            </w:r>
          </w:p>
        </w:tc>
        <w:tc>
          <w:tcPr>
            <w:tcW w:w="203" w:type="dxa"/>
          </w:tcPr>
          <w:p w14:paraId="0607B329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070EAD5" w14:textId="3F5A6D5E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80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,000</w:t>
            </w:r>
          </w:p>
        </w:tc>
        <w:tc>
          <w:tcPr>
            <w:tcW w:w="205" w:type="dxa"/>
          </w:tcPr>
          <w:p w14:paraId="36EDDD66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5E535ACF" w14:textId="4787C905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70,305</w:t>
            </w:r>
          </w:p>
        </w:tc>
        <w:tc>
          <w:tcPr>
            <w:tcW w:w="180" w:type="dxa"/>
          </w:tcPr>
          <w:p w14:paraId="3ECF9F5A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3E21059B" w14:textId="0FA727F3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68,232</w:t>
            </w:r>
          </w:p>
        </w:tc>
      </w:tr>
      <w:tr w:rsidR="00CA08BC" w:rsidRPr="008E3FA9" w14:paraId="20423F50" w14:textId="77777777" w:rsidTr="00FA527F">
        <w:trPr>
          <w:cantSplit/>
          <w:trHeight w:val="59"/>
        </w:trPr>
        <w:tc>
          <w:tcPr>
            <w:tcW w:w="2340" w:type="dxa"/>
          </w:tcPr>
          <w:p w14:paraId="73656D56" w14:textId="77777777" w:rsidR="00CA08BC" w:rsidRPr="008E3FA9" w:rsidRDefault="00CA08BC" w:rsidP="00CA08B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บริษัท ฟิ้วซ์ โพสต์ จำกัด</w:t>
            </w:r>
          </w:p>
        </w:tc>
        <w:tc>
          <w:tcPr>
            <w:tcW w:w="2250" w:type="dxa"/>
          </w:tcPr>
          <w:p w14:paraId="15207E65" w14:textId="77777777" w:rsidR="00CA08BC" w:rsidRPr="008E3FA9" w:rsidRDefault="00CA08BC" w:rsidP="00CA08BC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E3FA9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999" w:type="dxa"/>
          </w:tcPr>
          <w:p w14:paraId="1A9DAFCD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2E6E0D69" w14:textId="416159F8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37.50</w:t>
            </w:r>
          </w:p>
        </w:tc>
        <w:tc>
          <w:tcPr>
            <w:tcW w:w="179" w:type="dxa"/>
          </w:tcPr>
          <w:p w14:paraId="4F0548FD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18CDF591" w14:textId="4A71D553" w:rsidR="00CA08BC" w:rsidRPr="008E3FA9" w:rsidRDefault="00CA08BC" w:rsidP="00CA08BC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37.50</w:t>
            </w:r>
          </w:p>
        </w:tc>
        <w:tc>
          <w:tcPr>
            <w:tcW w:w="200" w:type="dxa"/>
          </w:tcPr>
          <w:p w14:paraId="3052857B" w14:textId="77777777" w:rsidR="00CA08BC" w:rsidRPr="008E3FA9" w:rsidRDefault="00CA08BC" w:rsidP="00CA08B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8D7964C" w14:textId="6E207EB8" w:rsidR="00CA08BC" w:rsidRPr="008E3FA9" w:rsidRDefault="00CA08BC" w:rsidP="00CA08BC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0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184" w:type="dxa"/>
          </w:tcPr>
          <w:p w14:paraId="31ADE0EA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769A3BC9" w14:textId="22397607" w:rsidR="00CA08BC" w:rsidRPr="008E3FA9" w:rsidRDefault="00CA08BC" w:rsidP="00CA08BC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6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0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179" w:type="dxa"/>
          </w:tcPr>
          <w:p w14:paraId="15F47280" w14:textId="77777777" w:rsidR="00CA08BC" w:rsidRPr="008E3FA9" w:rsidRDefault="00CA08BC" w:rsidP="00CA08BC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DD9624E" w14:textId="018706D5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37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00</w:t>
            </w:r>
          </w:p>
        </w:tc>
        <w:tc>
          <w:tcPr>
            <w:tcW w:w="203" w:type="dxa"/>
          </w:tcPr>
          <w:p w14:paraId="779D20F3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62060994" w14:textId="48D9D086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22,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00</w:t>
            </w:r>
          </w:p>
        </w:tc>
        <w:tc>
          <w:tcPr>
            <w:tcW w:w="205" w:type="dxa"/>
          </w:tcPr>
          <w:p w14:paraId="1CAA63FC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4FCA7FA1" w14:textId="4963F7D0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24,145</w:t>
            </w:r>
          </w:p>
        </w:tc>
        <w:tc>
          <w:tcPr>
            <w:tcW w:w="180" w:type="dxa"/>
          </w:tcPr>
          <w:p w14:paraId="268F2F76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5E1C91E4" w14:textId="17164C9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15,186</w:t>
            </w:r>
          </w:p>
        </w:tc>
      </w:tr>
      <w:tr w:rsidR="00CA08BC" w:rsidRPr="00B92AB0" w14:paraId="4C0533B4" w14:textId="77777777" w:rsidTr="00FA527F">
        <w:trPr>
          <w:cantSplit/>
          <w:trHeight w:val="48"/>
        </w:trPr>
        <w:tc>
          <w:tcPr>
            <w:tcW w:w="2340" w:type="dxa"/>
          </w:tcPr>
          <w:p w14:paraId="2883A393" w14:textId="77777777" w:rsidR="00CA08BC" w:rsidRPr="008E3FA9" w:rsidRDefault="00CA08BC" w:rsidP="00CA08BC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</w:tcPr>
          <w:p w14:paraId="5D270B21" w14:textId="77777777" w:rsidR="00CA08BC" w:rsidRPr="008E3FA9" w:rsidRDefault="00CA08BC" w:rsidP="00CA08B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</w:tcPr>
          <w:p w14:paraId="3DE2CAD4" w14:textId="77777777" w:rsidR="00CA08BC" w:rsidRPr="008E3FA9" w:rsidRDefault="00CA08BC" w:rsidP="00CA08B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5" w:type="dxa"/>
          </w:tcPr>
          <w:p w14:paraId="408BF8B0" w14:textId="77777777" w:rsidR="00CA08BC" w:rsidRPr="008E3FA9" w:rsidRDefault="00CA08BC" w:rsidP="00CA08B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9" w:type="dxa"/>
          </w:tcPr>
          <w:p w14:paraId="54D05153" w14:textId="77777777" w:rsidR="00CA08BC" w:rsidRPr="008E3FA9" w:rsidRDefault="00CA08BC" w:rsidP="00CA08B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7" w:type="dxa"/>
          </w:tcPr>
          <w:p w14:paraId="56CCD1BD" w14:textId="77777777" w:rsidR="00CA08BC" w:rsidRPr="008E3FA9" w:rsidRDefault="00CA08BC" w:rsidP="00CA08B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0" w:type="dxa"/>
          </w:tcPr>
          <w:p w14:paraId="0A9731C8" w14:textId="77777777" w:rsidR="00CA08BC" w:rsidRPr="008E3FA9" w:rsidRDefault="00CA08BC" w:rsidP="00CA08B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55D6B45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4" w:type="dxa"/>
          </w:tcPr>
          <w:p w14:paraId="4BE916F3" w14:textId="77777777" w:rsidR="00CA08BC" w:rsidRPr="008E3FA9" w:rsidRDefault="00CA08BC" w:rsidP="00CA0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</w:tcPr>
          <w:p w14:paraId="48223CCC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79" w:type="dxa"/>
          </w:tcPr>
          <w:p w14:paraId="648333C0" w14:textId="77777777" w:rsidR="00CA08BC" w:rsidRPr="008E3FA9" w:rsidRDefault="00CA08BC" w:rsidP="00CA08B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53E32" w14:textId="3559CC11" w:rsidR="00CA08BC" w:rsidRPr="008E3FA9" w:rsidRDefault="007447C3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339,714</w:t>
            </w:r>
          </w:p>
        </w:tc>
        <w:tc>
          <w:tcPr>
            <w:tcW w:w="203" w:type="dxa"/>
          </w:tcPr>
          <w:p w14:paraId="7F0FB7C9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A9FFE" w14:textId="45B5203C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289,714</w:t>
            </w:r>
          </w:p>
        </w:tc>
        <w:tc>
          <w:tcPr>
            <w:tcW w:w="205" w:type="dxa"/>
          </w:tcPr>
          <w:p w14:paraId="47A8A46C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89236" w14:textId="1AF2BAE7" w:rsidR="00CA08BC" w:rsidRPr="008E3FA9" w:rsidRDefault="00FA527F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</w:t>
            </w:r>
            <w:r w:rsidR="00423B2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04,599</w:t>
            </w:r>
          </w:p>
        </w:tc>
        <w:tc>
          <w:tcPr>
            <w:tcW w:w="180" w:type="dxa"/>
          </w:tcPr>
          <w:p w14:paraId="62CDE653" w14:textId="77777777" w:rsidR="00CA08BC" w:rsidRPr="008E3FA9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9EDA6" w14:textId="35F1F7F6" w:rsidR="00CA08BC" w:rsidRPr="00B92AB0" w:rsidRDefault="00CA08BC" w:rsidP="00CA08B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3</w:t>
            </w: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05</w:t>
            </w: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,</w:t>
            </w:r>
            <w:r w:rsidRPr="008E3FA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082</w:t>
            </w:r>
          </w:p>
        </w:tc>
      </w:tr>
    </w:tbl>
    <w:p w14:paraId="051A200E" w14:textId="77777777" w:rsidR="005E1BEB" w:rsidRDefault="0003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th-TH"/>
        </w:rPr>
      </w:pPr>
      <w:r w:rsidRPr="00B92AB0">
        <w:rPr>
          <w:rFonts w:asciiTheme="majorBidi" w:hAnsiTheme="majorBidi" w:cstheme="majorBidi"/>
          <w:cs/>
          <w:lang w:val="th-TH"/>
        </w:rPr>
        <w:br w:type="page"/>
      </w:r>
    </w:p>
    <w:tbl>
      <w:tblPr>
        <w:tblW w:w="14367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188"/>
        <w:gridCol w:w="759"/>
        <w:gridCol w:w="780"/>
        <w:gridCol w:w="178"/>
        <w:gridCol w:w="779"/>
        <w:gridCol w:w="178"/>
        <w:gridCol w:w="913"/>
        <w:gridCol w:w="178"/>
        <w:gridCol w:w="914"/>
        <w:gridCol w:w="178"/>
        <w:gridCol w:w="806"/>
        <w:gridCol w:w="178"/>
        <w:gridCol w:w="814"/>
        <w:gridCol w:w="183"/>
        <w:gridCol w:w="797"/>
        <w:gridCol w:w="178"/>
        <w:gridCol w:w="772"/>
        <w:gridCol w:w="10"/>
        <w:gridCol w:w="168"/>
        <w:gridCol w:w="10"/>
        <w:gridCol w:w="806"/>
        <w:gridCol w:w="178"/>
        <w:gridCol w:w="812"/>
      </w:tblGrid>
      <w:tr w:rsidR="001345E8" w:rsidRPr="00672EC5" w14:paraId="0AD53497" w14:textId="77777777" w:rsidTr="001345E8">
        <w:trPr>
          <w:cantSplit/>
          <w:trHeight w:val="187"/>
        </w:trPr>
        <w:tc>
          <w:tcPr>
            <w:tcW w:w="2610" w:type="dxa"/>
          </w:tcPr>
          <w:p w14:paraId="64F3BA71" w14:textId="77777777" w:rsidR="001345E8" w:rsidRPr="00C738D2" w:rsidRDefault="001345E8" w:rsidP="009F0E7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</w:tcPr>
          <w:p w14:paraId="75446082" w14:textId="77777777" w:rsidR="001345E8" w:rsidRPr="00C738D2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  <w:p w14:paraId="5B3744CD" w14:textId="77777777" w:rsidR="001345E8" w:rsidRPr="00C738D2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59" w:type="dxa"/>
          </w:tcPr>
          <w:p w14:paraId="725743C3" w14:textId="77777777" w:rsidR="001345E8" w:rsidRPr="00C738D2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  <w:vAlign w:val="center"/>
          </w:tcPr>
          <w:p w14:paraId="18CF8122" w14:textId="77777777" w:rsidR="001345E8" w:rsidRPr="00C738D2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vAlign w:val="center"/>
          </w:tcPr>
          <w:p w14:paraId="6B99C167" w14:textId="77777777" w:rsidR="001345E8" w:rsidRPr="00C738D2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79" w:type="dxa"/>
            <w:vAlign w:val="center"/>
          </w:tcPr>
          <w:p w14:paraId="049D7446" w14:textId="77777777" w:rsidR="001345E8" w:rsidRPr="00C738D2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27824B9E" w14:textId="77777777" w:rsidR="001345E8" w:rsidRPr="009F0E78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895" w:type="dxa"/>
            <w:gridSpan w:val="17"/>
            <w:vAlign w:val="center"/>
          </w:tcPr>
          <w:p w14:paraId="4C9BA9FD" w14:textId="77777777" w:rsidR="001345E8" w:rsidRPr="00672EC5" w:rsidRDefault="001345E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345E8" w:rsidRPr="00672EC5" w14:paraId="2AB502F6" w14:textId="77777777" w:rsidTr="001345E8">
        <w:trPr>
          <w:cantSplit/>
          <w:trHeight w:val="187"/>
        </w:trPr>
        <w:tc>
          <w:tcPr>
            <w:tcW w:w="2610" w:type="dxa"/>
          </w:tcPr>
          <w:p w14:paraId="304F4AFD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</w:tcPr>
          <w:p w14:paraId="6CFCA659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59" w:type="dxa"/>
            <w:vMerge w:val="restart"/>
          </w:tcPr>
          <w:p w14:paraId="33868763" w14:textId="77777777" w:rsidR="001345E8" w:rsidRPr="00672EC5" w:rsidRDefault="001345E8" w:rsidP="0035602C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72EC5">
              <w:rPr>
                <w:rFonts w:asciiTheme="majorBidi" w:hAnsiTheme="majorBidi" w:cstheme="majorBidi"/>
                <w:cs/>
              </w:rPr>
              <w:t>ประเทศที่ดำเนินธุรกิจ</w:t>
            </w:r>
          </w:p>
        </w:tc>
        <w:tc>
          <w:tcPr>
            <w:tcW w:w="1737" w:type="dxa"/>
            <w:gridSpan w:val="3"/>
            <w:vAlign w:val="center"/>
          </w:tcPr>
          <w:p w14:paraId="4B04BFE6" w14:textId="77777777" w:rsidR="001345E8" w:rsidRPr="00672EC5" w:rsidRDefault="001345E8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1042B9B8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05" w:type="dxa"/>
            <w:gridSpan w:val="3"/>
            <w:vAlign w:val="bottom"/>
          </w:tcPr>
          <w:p w14:paraId="6ADB6F2E" w14:textId="77777777" w:rsidR="001345E8" w:rsidRPr="00672EC5" w:rsidRDefault="001345E8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7F451F68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19D2E7F9" w14:textId="77777777" w:rsidR="001345E8" w:rsidRPr="00672EC5" w:rsidRDefault="001345E8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4B19F36E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47" w:type="dxa"/>
            <w:gridSpan w:val="3"/>
            <w:vAlign w:val="bottom"/>
          </w:tcPr>
          <w:p w14:paraId="3D9C90BD" w14:textId="77777777" w:rsidR="001345E8" w:rsidRPr="00672EC5" w:rsidRDefault="001345E8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การด้อยค่า</w:t>
            </w:r>
          </w:p>
        </w:tc>
        <w:tc>
          <w:tcPr>
            <w:tcW w:w="178" w:type="dxa"/>
            <w:gridSpan w:val="2"/>
            <w:vAlign w:val="bottom"/>
          </w:tcPr>
          <w:p w14:paraId="3A696AF7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06" w:type="dxa"/>
            <w:gridSpan w:val="4"/>
            <w:vAlign w:val="bottom"/>
          </w:tcPr>
          <w:p w14:paraId="79396A6E" w14:textId="77777777" w:rsidR="001345E8" w:rsidRPr="00672EC5" w:rsidRDefault="001345E8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ราคาทุน-สุทธิ</w:t>
            </w:r>
          </w:p>
        </w:tc>
      </w:tr>
      <w:tr w:rsidR="0035602C" w:rsidRPr="00672EC5" w14:paraId="44E77651" w14:textId="77777777" w:rsidTr="001345E8">
        <w:trPr>
          <w:cantSplit/>
          <w:trHeight w:val="187"/>
        </w:trPr>
        <w:tc>
          <w:tcPr>
            <w:tcW w:w="2610" w:type="dxa"/>
          </w:tcPr>
          <w:p w14:paraId="7D3F5AB9" w14:textId="77777777" w:rsidR="0035602C" w:rsidRPr="00672EC5" w:rsidRDefault="0035602C" w:rsidP="0035602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</w:tcPr>
          <w:p w14:paraId="028876BA" w14:textId="77777777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759" w:type="dxa"/>
            <w:vMerge/>
          </w:tcPr>
          <w:p w14:paraId="483F7970" w14:textId="77777777" w:rsidR="0035602C" w:rsidRPr="00672EC5" w:rsidRDefault="0035602C" w:rsidP="0035602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  <w:vAlign w:val="center"/>
          </w:tcPr>
          <w:p w14:paraId="46229C8D" w14:textId="329097D7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38DC960E" w14:textId="77777777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9" w:type="dxa"/>
            <w:vAlign w:val="center"/>
          </w:tcPr>
          <w:p w14:paraId="01755FD8" w14:textId="40DEA9BA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78" w:type="dxa"/>
          </w:tcPr>
          <w:p w14:paraId="0EEAA342" w14:textId="77777777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vAlign w:val="center"/>
          </w:tcPr>
          <w:p w14:paraId="5A85E0E2" w14:textId="29621204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5D113580" w14:textId="77777777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vAlign w:val="center"/>
          </w:tcPr>
          <w:p w14:paraId="783E472A" w14:textId="3259EB03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78" w:type="dxa"/>
          </w:tcPr>
          <w:p w14:paraId="083D0408" w14:textId="77777777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  <w:vAlign w:val="center"/>
          </w:tcPr>
          <w:p w14:paraId="27D05E6E" w14:textId="0F587E0C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7FC36C49" w14:textId="77777777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vAlign w:val="center"/>
          </w:tcPr>
          <w:p w14:paraId="071E33EB" w14:textId="50E851E6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83" w:type="dxa"/>
          </w:tcPr>
          <w:p w14:paraId="2CBA7A8A" w14:textId="77777777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  <w:vAlign w:val="center"/>
          </w:tcPr>
          <w:p w14:paraId="08FBD481" w14:textId="76CB8C71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40142092" w14:textId="77777777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2" w:type="dxa"/>
            <w:gridSpan w:val="2"/>
            <w:vAlign w:val="center"/>
          </w:tcPr>
          <w:p w14:paraId="5F32545C" w14:textId="79D7BEBD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78" w:type="dxa"/>
            <w:gridSpan w:val="2"/>
          </w:tcPr>
          <w:p w14:paraId="28DB26AA" w14:textId="77777777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  <w:vAlign w:val="center"/>
          </w:tcPr>
          <w:p w14:paraId="7A67080B" w14:textId="56EB48E4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5DAC885A" w14:textId="77777777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vAlign w:val="center"/>
          </w:tcPr>
          <w:p w14:paraId="3EF7D65D" w14:textId="1B584133" w:rsidR="0035602C" w:rsidRPr="00672EC5" w:rsidRDefault="0035602C" w:rsidP="003560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9F0E78" w:rsidRPr="00672EC5" w14:paraId="0D7C79DF" w14:textId="77777777" w:rsidTr="001345E8">
        <w:trPr>
          <w:cantSplit/>
          <w:trHeight w:val="187"/>
        </w:trPr>
        <w:tc>
          <w:tcPr>
            <w:tcW w:w="2610" w:type="dxa"/>
          </w:tcPr>
          <w:p w14:paraId="67B18FA5" w14:textId="77777777" w:rsidR="009F0E78" w:rsidRPr="00672EC5" w:rsidRDefault="009F0E78" w:rsidP="009F0E7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</w:tcPr>
          <w:p w14:paraId="21E0911F" w14:textId="77777777" w:rsidR="009F0E78" w:rsidRPr="00672EC5" w:rsidRDefault="009F0E78" w:rsidP="009F0E7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9" w:type="dxa"/>
          </w:tcPr>
          <w:p w14:paraId="3F2C267B" w14:textId="77777777" w:rsidR="009F0E78" w:rsidRPr="00672EC5" w:rsidRDefault="009F0E7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  <w:vAlign w:val="center"/>
          </w:tcPr>
          <w:p w14:paraId="1BCD1CD2" w14:textId="2E042642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8" w:type="dxa"/>
            <w:vAlign w:val="center"/>
          </w:tcPr>
          <w:p w14:paraId="26D7597D" w14:textId="77777777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9" w:type="dxa"/>
            <w:vAlign w:val="center"/>
          </w:tcPr>
          <w:p w14:paraId="2E90E8E7" w14:textId="685F6732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8" w:type="dxa"/>
          </w:tcPr>
          <w:p w14:paraId="0843AD41" w14:textId="77777777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vAlign w:val="center"/>
          </w:tcPr>
          <w:p w14:paraId="275A4718" w14:textId="701F8351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8" w:type="dxa"/>
            <w:vAlign w:val="center"/>
          </w:tcPr>
          <w:p w14:paraId="4D662B33" w14:textId="77777777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vAlign w:val="center"/>
          </w:tcPr>
          <w:p w14:paraId="6394284E" w14:textId="15D0BCC7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8" w:type="dxa"/>
          </w:tcPr>
          <w:p w14:paraId="45DB1DF0" w14:textId="77777777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  <w:vAlign w:val="center"/>
          </w:tcPr>
          <w:p w14:paraId="021865B8" w14:textId="37FCB1EC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8" w:type="dxa"/>
            <w:vAlign w:val="center"/>
          </w:tcPr>
          <w:p w14:paraId="7D02FC09" w14:textId="3110CA0A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vAlign w:val="center"/>
          </w:tcPr>
          <w:p w14:paraId="768BEE50" w14:textId="31E3DFF3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3" w:type="dxa"/>
          </w:tcPr>
          <w:p w14:paraId="71426C5E" w14:textId="77777777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  <w:vAlign w:val="center"/>
          </w:tcPr>
          <w:p w14:paraId="1C44555A" w14:textId="45A0F067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8" w:type="dxa"/>
            <w:vAlign w:val="center"/>
          </w:tcPr>
          <w:p w14:paraId="048B1346" w14:textId="77777777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2" w:type="dxa"/>
            <w:gridSpan w:val="2"/>
            <w:vAlign w:val="center"/>
          </w:tcPr>
          <w:p w14:paraId="666F1308" w14:textId="13D55269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8" w:type="dxa"/>
            <w:gridSpan w:val="2"/>
          </w:tcPr>
          <w:p w14:paraId="4E3A195C" w14:textId="77777777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  <w:vAlign w:val="center"/>
          </w:tcPr>
          <w:p w14:paraId="25EBB724" w14:textId="5CC53CBC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8" w:type="dxa"/>
            <w:vAlign w:val="center"/>
          </w:tcPr>
          <w:p w14:paraId="5EDD95F3" w14:textId="77777777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vAlign w:val="center"/>
          </w:tcPr>
          <w:p w14:paraId="75CE7C1E" w14:textId="5280D6E0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2565</w:t>
            </w:r>
          </w:p>
        </w:tc>
      </w:tr>
      <w:tr w:rsidR="001345E8" w:rsidRPr="00672EC5" w14:paraId="12696C2A" w14:textId="77777777" w:rsidTr="002A77C1">
        <w:trPr>
          <w:cantSplit/>
          <w:trHeight w:val="155"/>
        </w:trPr>
        <w:tc>
          <w:tcPr>
            <w:tcW w:w="2610" w:type="dxa"/>
          </w:tcPr>
          <w:p w14:paraId="7EB2D4AB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</w:tcPr>
          <w:p w14:paraId="2D959CC2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59" w:type="dxa"/>
          </w:tcPr>
          <w:p w14:paraId="5FAB8309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37" w:type="dxa"/>
            <w:gridSpan w:val="3"/>
          </w:tcPr>
          <w:p w14:paraId="51CED1D3" w14:textId="0A883B68" w:rsidR="001345E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i/>
                <w:iCs/>
              </w:rPr>
              <w:t>(</w:t>
            </w:r>
            <w:r w:rsidRPr="00672EC5">
              <w:rPr>
                <w:rFonts w:asciiTheme="majorBidi" w:hAnsiTheme="majorBidi" w:cstheme="majorBidi"/>
                <w:i/>
                <w:iCs/>
                <w:cs/>
              </w:rPr>
              <w:t>ร้อยละ</w:t>
            </w:r>
            <w:r w:rsidRPr="00672EC5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178" w:type="dxa"/>
          </w:tcPr>
          <w:p w14:paraId="06547887" w14:textId="77777777" w:rsidR="001345E8" w:rsidRPr="00672EC5" w:rsidRDefault="001345E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05" w:type="dxa"/>
            <w:gridSpan w:val="3"/>
          </w:tcPr>
          <w:p w14:paraId="71A08398" w14:textId="18817B88" w:rsidR="001345E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i/>
                <w:iCs/>
              </w:rPr>
              <w:t>(</w:t>
            </w:r>
            <w:r w:rsidRPr="00672EC5">
              <w:rPr>
                <w:rFonts w:asciiTheme="majorBidi" w:hAnsiTheme="majorBidi" w:cstheme="majorBidi"/>
                <w:i/>
                <w:iCs/>
                <w:cs/>
              </w:rPr>
              <w:t>หน่วยพัน</w:t>
            </w:r>
            <w:r w:rsidRPr="00672EC5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178" w:type="dxa"/>
          </w:tcPr>
          <w:p w14:paraId="35E55308" w14:textId="77777777" w:rsidR="001345E8" w:rsidRPr="00672EC5" w:rsidRDefault="001345E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12" w:type="dxa"/>
            <w:gridSpan w:val="13"/>
          </w:tcPr>
          <w:p w14:paraId="39AF3AA4" w14:textId="39590AC2" w:rsidR="001345E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i/>
                <w:iCs/>
              </w:rPr>
              <w:t>(</w:t>
            </w:r>
            <w:r w:rsidRPr="00672EC5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672EC5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1345E8" w:rsidRPr="00672EC5" w14:paraId="214FC3C2" w14:textId="77777777" w:rsidTr="001345E8">
        <w:trPr>
          <w:cantSplit/>
          <w:trHeight w:val="187"/>
        </w:trPr>
        <w:tc>
          <w:tcPr>
            <w:tcW w:w="2610" w:type="dxa"/>
          </w:tcPr>
          <w:p w14:paraId="71673EC7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188" w:type="dxa"/>
          </w:tcPr>
          <w:p w14:paraId="20E048FD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59" w:type="dxa"/>
          </w:tcPr>
          <w:p w14:paraId="575CCC94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</w:tcPr>
          <w:p w14:paraId="1E212C39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79AA541B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79" w:type="dxa"/>
          </w:tcPr>
          <w:p w14:paraId="16698201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68AD0CF2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</w:tcPr>
          <w:p w14:paraId="51D67CAD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2C79CDBE" w14:textId="77777777" w:rsidR="001345E8" w:rsidRPr="00672EC5" w:rsidRDefault="001345E8" w:rsidP="009F0E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14" w:type="dxa"/>
          </w:tcPr>
          <w:p w14:paraId="57D6C425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652F9C47" w14:textId="77777777" w:rsidR="001345E8" w:rsidRPr="00672EC5" w:rsidRDefault="001345E8" w:rsidP="009F0E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06" w:type="dxa"/>
          </w:tcPr>
          <w:p w14:paraId="6E8B2BA7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6C169A07" w14:textId="77777777" w:rsidR="001345E8" w:rsidRPr="00672EC5" w:rsidRDefault="001345E8" w:rsidP="009F0E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14" w:type="dxa"/>
          </w:tcPr>
          <w:p w14:paraId="3A200231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3" w:type="dxa"/>
          </w:tcPr>
          <w:p w14:paraId="7900F12E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97" w:type="dxa"/>
          </w:tcPr>
          <w:p w14:paraId="34317AAE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693C408C" w14:textId="77777777" w:rsidR="001345E8" w:rsidRPr="00672EC5" w:rsidRDefault="001345E8" w:rsidP="009F0E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82" w:type="dxa"/>
            <w:gridSpan w:val="2"/>
          </w:tcPr>
          <w:p w14:paraId="478524CF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9E1ECE5" w14:textId="77777777" w:rsidR="001345E8" w:rsidRPr="00672EC5" w:rsidRDefault="001345E8" w:rsidP="009F0E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06" w:type="dxa"/>
          </w:tcPr>
          <w:p w14:paraId="4B49E2E9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6C92D6B0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12" w:type="dxa"/>
          </w:tcPr>
          <w:p w14:paraId="58431A2B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1345E8" w:rsidRPr="00672EC5" w14:paraId="1D3F89B3" w14:textId="77777777" w:rsidTr="001345E8">
        <w:trPr>
          <w:cantSplit/>
          <w:trHeight w:val="187"/>
        </w:trPr>
        <w:tc>
          <w:tcPr>
            <w:tcW w:w="2610" w:type="dxa"/>
          </w:tcPr>
          <w:p w14:paraId="0C159EAE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72EC5">
              <w:rPr>
                <w:rFonts w:asciiTheme="majorBidi" w:hAnsiTheme="majorBidi" w:cstheme="majorBidi"/>
              </w:rPr>
              <w:t>Phnom Penh SEZ Plc</w:t>
            </w:r>
            <w:r w:rsidRPr="00672EC5">
              <w:rPr>
                <w:rFonts w:asciiTheme="majorBidi" w:hAnsiTheme="majorBidi" w:cstheme="majorBidi"/>
                <w:cs/>
              </w:rPr>
              <w:t>. (“</w:t>
            </w:r>
            <w:r w:rsidRPr="00672EC5">
              <w:rPr>
                <w:rFonts w:asciiTheme="majorBidi" w:hAnsiTheme="majorBidi" w:cstheme="majorBidi"/>
              </w:rPr>
              <w:t>PPSP</w:t>
            </w:r>
            <w:r w:rsidRPr="00672EC5">
              <w:rPr>
                <w:rFonts w:asciiTheme="majorBidi" w:hAnsiTheme="majorBidi" w:cstheme="majorBidi"/>
                <w:cs/>
              </w:rPr>
              <w:t>”)</w:t>
            </w:r>
          </w:p>
        </w:tc>
        <w:tc>
          <w:tcPr>
            <w:tcW w:w="1188" w:type="dxa"/>
          </w:tcPr>
          <w:p w14:paraId="34752B57" w14:textId="77777777" w:rsidR="001345E8" w:rsidRPr="00672EC5" w:rsidRDefault="001345E8" w:rsidP="009F0E78">
            <w:pPr>
              <w:spacing w:line="240" w:lineRule="auto"/>
              <w:ind w:left="164" w:hanging="164"/>
              <w:rPr>
                <w:rFonts w:asciiTheme="majorBidi" w:hAnsiTheme="majorBidi" w:cstheme="majorBidi"/>
                <w:cs/>
              </w:rPr>
            </w:pPr>
            <w:r w:rsidRPr="00672EC5">
              <w:rPr>
                <w:rFonts w:asciiTheme="majorBidi" w:hAnsiTheme="majorBidi" w:cstheme="majorBidi" w:hint="cs"/>
                <w:cs/>
              </w:rPr>
              <w:t>บริการจัดการเขต</w:t>
            </w:r>
            <w:r w:rsidRPr="00672EC5">
              <w:rPr>
                <w:rFonts w:asciiTheme="majorBidi" w:hAnsiTheme="majorBidi" w:cstheme="majorBidi"/>
                <w:cs/>
              </w:rPr>
              <w:t>เศรษฐกิจพิเศษ</w:t>
            </w:r>
          </w:p>
        </w:tc>
        <w:tc>
          <w:tcPr>
            <w:tcW w:w="759" w:type="dxa"/>
          </w:tcPr>
          <w:p w14:paraId="0E0C6FF1" w14:textId="77777777" w:rsidR="001345E8" w:rsidRPr="00672EC5" w:rsidRDefault="001345E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0E2F2108" w14:textId="77777777" w:rsidR="001345E8" w:rsidRPr="00672EC5" w:rsidRDefault="001345E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 w:hint="cs"/>
                <w:cs/>
              </w:rPr>
              <w:t>กัมพูชา</w:t>
            </w:r>
          </w:p>
        </w:tc>
        <w:tc>
          <w:tcPr>
            <w:tcW w:w="780" w:type="dxa"/>
          </w:tcPr>
          <w:p w14:paraId="4112F763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0FA975BF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14</w:t>
            </w:r>
            <w:r w:rsidRPr="00672EC5">
              <w:rPr>
                <w:rFonts w:asciiTheme="majorBidi" w:hAnsiTheme="majorBidi" w:cstheme="majorBidi"/>
                <w:cs/>
              </w:rPr>
              <w:t>.</w:t>
            </w:r>
            <w:r w:rsidRPr="00672EC5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78" w:type="dxa"/>
          </w:tcPr>
          <w:p w14:paraId="7316DFA0" w14:textId="77777777" w:rsidR="001345E8" w:rsidRPr="00672EC5" w:rsidRDefault="001345E8" w:rsidP="00092451">
            <w:pPr>
              <w:tabs>
                <w:tab w:val="left" w:pos="720"/>
              </w:tabs>
              <w:spacing w:line="358" w:lineRule="exact"/>
              <w:ind w:right="-79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779" w:type="dxa"/>
          </w:tcPr>
          <w:p w14:paraId="4F8DE2A7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113CFF4E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14</w:t>
            </w:r>
            <w:r w:rsidRPr="00672EC5">
              <w:rPr>
                <w:rFonts w:asciiTheme="majorBidi" w:hAnsiTheme="majorBidi" w:cstheme="majorBidi"/>
                <w:cs/>
              </w:rPr>
              <w:t>.</w:t>
            </w:r>
            <w:r w:rsidRPr="00672EC5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78" w:type="dxa"/>
          </w:tcPr>
          <w:p w14:paraId="6C1B169F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</w:tcPr>
          <w:p w14:paraId="663FAFF2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344DBD31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USD 35,938</w:t>
            </w:r>
          </w:p>
        </w:tc>
        <w:tc>
          <w:tcPr>
            <w:tcW w:w="178" w:type="dxa"/>
          </w:tcPr>
          <w:p w14:paraId="255FD852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68FA7B42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6C577907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USD 35,938</w:t>
            </w:r>
          </w:p>
        </w:tc>
        <w:tc>
          <w:tcPr>
            <w:tcW w:w="178" w:type="dxa"/>
          </w:tcPr>
          <w:p w14:paraId="72CAEA84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14:paraId="6D93B639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56C294AD" w14:textId="77777777" w:rsidR="001345E8" w:rsidRPr="00672EC5" w:rsidRDefault="001345E8" w:rsidP="00405271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235,</w:t>
            </w: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515</w:t>
            </w:r>
          </w:p>
        </w:tc>
        <w:tc>
          <w:tcPr>
            <w:tcW w:w="178" w:type="dxa"/>
          </w:tcPr>
          <w:p w14:paraId="01CEA750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6FF56234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33C5634C" w14:textId="77777777" w:rsidR="001345E8" w:rsidRPr="00672EC5" w:rsidRDefault="001345E8" w:rsidP="00405271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235,</w:t>
            </w: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515</w:t>
            </w:r>
          </w:p>
        </w:tc>
        <w:tc>
          <w:tcPr>
            <w:tcW w:w="183" w:type="dxa"/>
          </w:tcPr>
          <w:p w14:paraId="367F3580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49342FA3" w14:textId="77777777" w:rsidR="001345E8" w:rsidRPr="00405271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72146CA2" w14:textId="77777777" w:rsidR="001345E8" w:rsidRPr="00405271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27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78" w:type="dxa"/>
          </w:tcPr>
          <w:p w14:paraId="14987CB0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2" w:type="dxa"/>
            <w:gridSpan w:val="2"/>
          </w:tcPr>
          <w:p w14:paraId="38F42CE7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0A6B5FE8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8" w:type="dxa"/>
            <w:gridSpan w:val="2"/>
          </w:tcPr>
          <w:p w14:paraId="544AED6B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6" w:type="dxa"/>
          </w:tcPr>
          <w:p w14:paraId="59830D2B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139D08A9" w14:textId="77777777" w:rsidR="001345E8" w:rsidRPr="00672EC5" w:rsidRDefault="001345E8" w:rsidP="00405271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235,515</w:t>
            </w:r>
          </w:p>
        </w:tc>
        <w:tc>
          <w:tcPr>
            <w:tcW w:w="178" w:type="dxa"/>
          </w:tcPr>
          <w:p w14:paraId="0A61ED4D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</w:tcPr>
          <w:p w14:paraId="69D95566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51AE0D42" w14:textId="77777777" w:rsidR="001345E8" w:rsidRPr="00672EC5" w:rsidRDefault="001345E8" w:rsidP="00405271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235,515</w:t>
            </w:r>
          </w:p>
        </w:tc>
      </w:tr>
      <w:tr w:rsidR="001345E8" w:rsidRPr="00672EC5" w14:paraId="2579AB77" w14:textId="77777777" w:rsidTr="001345E8">
        <w:trPr>
          <w:cantSplit/>
          <w:trHeight w:val="187"/>
        </w:trPr>
        <w:tc>
          <w:tcPr>
            <w:tcW w:w="2610" w:type="dxa"/>
          </w:tcPr>
          <w:p w14:paraId="29926102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บริษัท ซีเจ เจดับเบิ้ลยูดี โลจิสติกส์</w:t>
            </w:r>
          </w:p>
          <w:p w14:paraId="6FA0606A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72EC5">
              <w:rPr>
                <w:rFonts w:asciiTheme="majorBidi" w:hAnsiTheme="majorBidi" w:cstheme="majorBidi"/>
                <w:cs/>
              </w:rPr>
              <w:t xml:space="preserve">   (ประเทศไทย) จำกัด</w:t>
            </w:r>
          </w:p>
        </w:tc>
        <w:tc>
          <w:tcPr>
            <w:tcW w:w="1188" w:type="dxa"/>
          </w:tcPr>
          <w:p w14:paraId="769FC8C7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  <w:p w14:paraId="6AE66750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759" w:type="dxa"/>
          </w:tcPr>
          <w:p w14:paraId="24164CFE" w14:textId="77777777" w:rsidR="001345E8" w:rsidRPr="00672EC5" w:rsidRDefault="001345E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06947987" w14:textId="77777777" w:rsidR="001345E8" w:rsidRPr="00672EC5" w:rsidRDefault="001345E8" w:rsidP="009F0E7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780" w:type="dxa"/>
          </w:tcPr>
          <w:p w14:paraId="0906EDF0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69E2C502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49</w:t>
            </w:r>
            <w:r w:rsidRPr="00672EC5">
              <w:rPr>
                <w:rFonts w:asciiTheme="majorBidi" w:hAnsiTheme="majorBidi" w:cstheme="majorBidi"/>
                <w:cs/>
              </w:rPr>
              <w:t>.</w:t>
            </w:r>
            <w:r w:rsidRPr="00672EC5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78" w:type="dxa"/>
          </w:tcPr>
          <w:p w14:paraId="3BACE01A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9" w:type="dxa"/>
          </w:tcPr>
          <w:p w14:paraId="721E2161" w14:textId="77777777" w:rsidR="001345E8" w:rsidRPr="00672EC5" w:rsidRDefault="001345E8" w:rsidP="009F0E78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</w:rPr>
            </w:pPr>
          </w:p>
          <w:p w14:paraId="08F38193" w14:textId="77777777" w:rsidR="001345E8" w:rsidRPr="00672EC5" w:rsidRDefault="001345E8" w:rsidP="009F0E78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49</w:t>
            </w:r>
            <w:r w:rsidRPr="00672EC5">
              <w:rPr>
                <w:rFonts w:asciiTheme="majorBidi" w:hAnsiTheme="majorBidi" w:cstheme="majorBidi"/>
                <w:cs/>
              </w:rPr>
              <w:t>.</w:t>
            </w:r>
            <w:r w:rsidRPr="00672EC5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78" w:type="dxa"/>
          </w:tcPr>
          <w:p w14:paraId="00BE9748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</w:tcPr>
          <w:p w14:paraId="2ABE6572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65469A68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THB 2,000</w:t>
            </w:r>
          </w:p>
        </w:tc>
        <w:tc>
          <w:tcPr>
            <w:tcW w:w="178" w:type="dxa"/>
          </w:tcPr>
          <w:p w14:paraId="609E84DF" w14:textId="77777777" w:rsidR="001345E8" w:rsidRPr="00672EC5" w:rsidRDefault="001345E8" w:rsidP="009F0E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14" w:type="dxa"/>
          </w:tcPr>
          <w:p w14:paraId="3C5C558C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3D4AC356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THB 2,000</w:t>
            </w:r>
          </w:p>
        </w:tc>
        <w:tc>
          <w:tcPr>
            <w:tcW w:w="178" w:type="dxa"/>
          </w:tcPr>
          <w:p w14:paraId="78348E29" w14:textId="77777777" w:rsidR="001345E8" w:rsidRPr="00672EC5" w:rsidRDefault="001345E8" w:rsidP="009F0E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133EA585" w14:textId="77777777" w:rsidR="001345E8" w:rsidRPr="00672EC5" w:rsidRDefault="001345E8" w:rsidP="009F0E78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980</w:t>
            </w:r>
          </w:p>
        </w:tc>
        <w:tc>
          <w:tcPr>
            <w:tcW w:w="178" w:type="dxa"/>
          </w:tcPr>
          <w:p w14:paraId="6560A513" w14:textId="77777777" w:rsidR="001345E8" w:rsidRPr="00672EC5" w:rsidRDefault="001345E8" w:rsidP="009F0E7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47A9A7DD" w14:textId="77777777" w:rsidR="001345E8" w:rsidRPr="00672EC5" w:rsidRDefault="001345E8" w:rsidP="00405271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980</w:t>
            </w:r>
          </w:p>
        </w:tc>
        <w:tc>
          <w:tcPr>
            <w:tcW w:w="183" w:type="dxa"/>
          </w:tcPr>
          <w:p w14:paraId="52999A95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97" w:type="dxa"/>
          </w:tcPr>
          <w:p w14:paraId="69CC230A" w14:textId="77777777" w:rsidR="001345E8" w:rsidRPr="00405271" w:rsidRDefault="001345E8" w:rsidP="0040527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57691976" w14:textId="77777777" w:rsidR="001345E8" w:rsidRPr="00405271" w:rsidRDefault="001345E8" w:rsidP="0040527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27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78" w:type="dxa"/>
          </w:tcPr>
          <w:p w14:paraId="7602B41B" w14:textId="77777777" w:rsidR="001345E8" w:rsidRPr="00672EC5" w:rsidRDefault="001345E8" w:rsidP="009F0E7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82" w:type="dxa"/>
            <w:gridSpan w:val="2"/>
          </w:tcPr>
          <w:p w14:paraId="60C473C1" w14:textId="77777777" w:rsidR="001345E8" w:rsidRPr="00672EC5" w:rsidRDefault="001345E8" w:rsidP="0040527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</w:p>
          <w:p w14:paraId="6B99AE5E" w14:textId="77777777" w:rsidR="001345E8" w:rsidRPr="00672EC5" w:rsidRDefault="001345E8" w:rsidP="0040527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8" w:type="dxa"/>
            <w:gridSpan w:val="2"/>
          </w:tcPr>
          <w:p w14:paraId="01C344A3" w14:textId="77777777" w:rsidR="001345E8" w:rsidRPr="00672EC5" w:rsidRDefault="001345E8" w:rsidP="009F0E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3B2CD7B0" w14:textId="77777777" w:rsidR="001345E8" w:rsidRPr="00672EC5" w:rsidRDefault="001345E8" w:rsidP="009F0E78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980</w:t>
            </w:r>
          </w:p>
        </w:tc>
        <w:tc>
          <w:tcPr>
            <w:tcW w:w="178" w:type="dxa"/>
          </w:tcPr>
          <w:p w14:paraId="425B56CD" w14:textId="77777777" w:rsidR="001345E8" w:rsidRPr="00672EC5" w:rsidRDefault="001345E8" w:rsidP="009F0E78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451DDB7A" w14:textId="77777777" w:rsidR="001345E8" w:rsidRPr="00672EC5" w:rsidRDefault="001345E8" w:rsidP="009F0E78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980</w:t>
            </w:r>
          </w:p>
        </w:tc>
      </w:tr>
      <w:tr w:rsidR="001345E8" w:rsidRPr="00672EC5" w14:paraId="5CC4C3BA" w14:textId="77777777" w:rsidTr="001345E8">
        <w:trPr>
          <w:cantSplit/>
          <w:trHeight w:val="187"/>
        </w:trPr>
        <w:tc>
          <w:tcPr>
            <w:tcW w:w="2610" w:type="dxa"/>
          </w:tcPr>
          <w:p w14:paraId="47B3CD65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proofErr w:type="spellStart"/>
            <w:r w:rsidRPr="00672EC5">
              <w:rPr>
                <w:rFonts w:asciiTheme="majorBidi" w:hAnsiTheme="majorBidi" w:cstheme="majorBidi"/>
              </w:rPr>
              <w:t>MyCloud</w:t>
            </w:r>
            <w:proofErr w:type="spellEnd"/>
            <w:r w:rsidRPr="00672EC5">
              <w:rPr>
                <w:rFonts w:asciiTheme="majorBidi" w:hAnsiTheme="majorBidi" w:cstheme="majorBidi"/>
              </w:rPr>
              <w:t xml:space="preserve"> Holdings Pte</w:t>
            </w:r>
            <w:r w:rsidRPr="00672EC5">
              <w:rPr>
                <w:rFonts w:asciiTheme="majorBidi" w:hAnsiTheme="majorBidi" w:cstheme="majorBidi"/>
                <w:cs/>
              </w:rPr>
              <w:t xml:space="preserve">. </w:t>
            </w:r>
            <w:r w:rsidRPr="00672EC5">
              <w:rPr>
                <w:rFonts w:asciiTheme="majorBidi" w:hAnsiTheme="majorBidi" w:cstheme="majorBidi"/>
              </w:rPr>
              <w:t>Ltd</w:t>
            </w:r>
            <w:r w:rsidRPr="00672EC5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188" w:type="dxa"/>
          </w:tcPr>
          <w:p w14:paraId="57DB7B60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72EC5">
              <w:rPr>
                <w:rFonts w:asciiTheme="majorBidi" w:hAnsiTheme="majorBidi" w:cstheme="majorBidi"/>
                <w:cs/>
              </w:rPr>
              <w:t>ลงทุนในบริษัทอื่น</w:t>
            </w:r>
          </w:p>
        </w:tc>
        <w:tc>
          <w:tcPr>
            <w:tcW w:w="759" w:type="dxa"/>
          </w:tcPr>
          <w:p w14:paraId="1A18E9FE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สิงคโปร์</w:t>
            </w:r>
          </w:p>
        </w:tc>
        <w:tc>
          <w:tcPr>
            <w:tcW w:w="780" w:type="dxa"/>
          </w:tcPr>
          <w:p w14:paraId="48D58020" w14:textId="77777777" w:rsidR="001345E8" w:rsidRPr="00672EC5" w:rsidRDefault="001345E8" w:rsidP="009F0E7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19</w:t>
            </w:r>
            <w:r w:rsidRPr="00672EC5">
              <w:rPr>
                <w:rFonts w:asciiTheme="majorBidi" w:hAnsiTheme="majorBidi" w:cstheme="majorBidi"/>
                <w:cs/>
              </w:rPr>
              <w:t>.</w:t>
            </w:r>
            <w:r w:rsidRPr="00672EC5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78" w:type="dxa"/>
          </w:tcPr>
          <w:p w14:paraId="41A13713" w14:textId="77777777" w:rsidR="001345E8" w:rsidRPr="00672EC5" w:rsidRDefault="001345E8" w:rsidP="009F0E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79" w:type="dxa"/>
          </w:tcPr>
          <w:p w14:paraId="60CA9982" w14:textId="77777777" w:rsidR="001345E8" w:rsidRPr="00672EC5" w:rsidRDefault="001345E8" w:rsidP="009F0E78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</w:rPr>
            </w:pPr>
            <w:r w:rsidRPr="00672EC5">
              <w:rPr>
                <w:rFonts w:asciiTheme="majorBidi" w:hAnsiTheme="majorBidi" w:cstheme="majorBidi"/>
              </w:rPr>
              <w:t>19</w:t>
            </w:r>
            <w:r w:rsidRPr="00672EC5">
              <w:rPr>
                <w:rFonts w:asciiTheme="majorBidi" w:hAnsiTheme="majorBidi" w:cstheme="majorBidi"/>
                <w:cs/>
              </w:rPr>
              <w:t>.</w:t>
            </w:r>
            <w:r w:rsidRPr="00672EC5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78" w:type="dxa"/>
          </w:tcPr>
          <w:p w14:paraId="5770069D" w14:textId="77777777" w:rsidR="001345E8" w:rsidRPr="00672EC5" w:rsidRDefault="001345E8" w:rsidP="009F0E78">
            <w:pPr>
              <w:tabs>
                <w:tab w:val="clear" w:pos="454"/>
                <w:tab w:val="decimal" w:pos="281"/>
                <w:tab w:val="decimal" w:pos="461"/>
                <w:tab w:val="left" w:pos="638"/>
              </w:tabs>
              <w:spacing w:line="240" w:lineRule="auto"/>
              <w:ind w:hanging="1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</w:tcPr>
          <w:p w14:paraId="7FBA8E92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USD 9,495</w:t>
            </w:r>
          </w:p>
        </w:tc>
        <w:tc>
          <w:tcPr>
            <w:tcW w:w="178" w:type="dxa"/>
          </w:tcPr>
          <w:p w14:paraId="32FC7991" w14:textId="77777777" w:rsidR="001345E8" w:rsidRPr="00672EC5" w:rsidRDefault="001345E8" w:rsidP="009F0E7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14" w:type="dxa"/>
          </w:tcPr>
          <w:p w14:paraId="1AD07357" w14:textId="77777777" w:rsidR="001345E8" w:rsidRPr="00672EC5" w:rsidRDefault="001345E8" w:rsidP="009F0E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USD 9,495</w:t>
            </w:r>
          </w:p>
        </w:tc>
        <w:tc>
          <w:tcPr>
            <w:tcW w:w="178" w:type="dxa"/>
          </w:tcPr>
          <w:p w14:paraId="49E584E8" w14:textId="77777777" w:rsidR="001345E8" w:rsidRPr="00672EC5" w:rsidRDefault="001345E8" w:rsidP="009F0E7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52889E2" w14:textId="77777777" w:rsidR="001345E8" w:rsidRPr="00672EC5" w:rsidRDefault="001345E8" w:rsidP="009F0E78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  <w:tc>
          <w:tcPr>
            <w:tcW w:w="178" w:type="dxa"/>
          </w:tcPr>
          <w:p w14:paraId="7F3E4F28" w14:textId="77777777" w:rsidR="001345E8" w:rsidRPr="00672EC5" w:rsidRDefault="001345E8" w:rsidP="009F0E7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46FAA3E" w14:textId="77777777" w:rsidR="001345E8" w:rsidRPr="00672EC5" w:rsidRDefault="001345E8" w:rsidP="00405271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  <w:tc>
          <w:tcPr>
            <w:tcW w:w="183" w:type="dxa"/>
          </w:tcPr>
          <w:p w14:paraId="1AE2D7FB" w14:textId="77777777" w:rsidR="001345E8" w:rsidRPr="00672EC5" w:rsidRDefault="001345E8" w:rsidP="009F0E7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0B84684B" w14:textId="77777777" w:rsidR="001345E8" w:rsidRPr="00405271" w:rsidRDefault="001345E8" w:rsidP="0040527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27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78" w:type="dxa"/>
          </w:tcPr>
          <w:p w14:paraId="71A1A9E2" w14:textId="77777777" w:rsidR="001345E8" w:rsidRPr="00672EC5" w:rsidRDefault="001345E8" w:rsidP="009F0E7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</w:tcPr>
          <w:p w14:paraId="61FF3C7C" w14:textId="232B492E" w:rsidR="001345E8" w:rsidRPr="00672EC5" w:rsidRDefault="00405271" w:rsidP="0040527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  <w:gridSpan w:val="2"/>
          </w:tcPr>
          <w:p w14:paraId="17C044C7" w14:textId="77777777" w:rsidR="001345E8" w:rsidRPr="00672EC5" w:rsidRDefault="001345E8" w:rsidP="009F0E7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461B5711" w14:textId="77777777" w:rsidR="001345E8" w:rsidRPr="00672EC5" w:rsidRDefault="001345E8" w:rsidP="009F0E78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  <w:tc>
          <w:tcPr>
            <w:tcW w:w="178" w:type="dxa"/>
          </w:tcPr>
          <w:p w14:paraId="21E7F9AD" w14:textId="77777777" w:rsidR="001345E8" w:rsidRPr="00672EC5" w:rsidRDefault="001345E8" w:rsidP="009F0E78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5B6214CC" w14:textId="77777777" w:rsidR="001345E8" w:rsidRPr="00672EC5" w:rsidRDefault="001345E8" w:rsidP="009F0E78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</w:tr>
      <w:tr w:rsidR="001345E8" w:rsidRPr="00C738D2" w14:paraId="71C621DE" w14:textId="77777777" w:rsidTr="001345E8">
        <w:trPr>
          <w:cantSplit/>
          <w:trHeight w:val="187"/>
        </w:trPr>
        <w:tc>
          <w:tcPr>
            <w:tcW w:w="2610" w:type="dxa"/>
          </w:tcPr>
          <w:p w14:paraId="0395ACD0" w14:textId="77777777" w:rsidR="001345E8" w:rsidRPr="00672EC5" w:rsidRDefault="001345E8" w:rsidP="009F0E7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20134CCE" w14:textId="77777777" w:rsidR="001345E8" w:rsidRPr="00672EC5" w:rsidRDefault="001345E8" w:rsidP="009F0E7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59" w:type="dxa"/>
          </w:tcPr>
          <w:p w14:paraId="1F7638E1" w14:textId="77777777" w:rsidR="001345E8" w:rsidRPr="00672EC5" w:rsidRDefault="001345E8" w:rsidP="009F0E7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</w:tcPr>
          <w:p w14:paraId="1570D281" w14:textId="77777777" w:rsidR="001345E8" w:rsidRPr="00405271" w:rsidRDefault="001345E8" w:rsidP="009F0E7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8" w:type="dxa"/>
          </w:tcPr>
          <w:p w14:paraId="24484C46" w14:textId="77777777" w:rsidR="001345E8" w:rsidRPr="00405271" w:rsidRDefault="001345E8" w:rsidP="009F0E7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dxa"/>
          </w:tcPr>
          <w:p w14:paraId="04A2CFC2" w14:textId="77777777" w:rsidR="001345E8" w:rsidRPr="00405271" w:rsidRDefault="001345E8" w:rsidP="009F0E7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8" w:type="dxa"/>
          </w:tcPr>
          <w:p w14:paraId="7508ED09" w14:textId="77777777" w:rsidR="001345E8" w:rsidRPr="00405271" w:rsidRDefault="001345E8" w:rsidP="009F0E7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3" w:type="dxa"/>
          </w:tcPr>
          <w:p w14:paraId="727A6EDF" w14:textId="77777777" w:rsidR="001345E8" w:rsidRPr="00405271" w:rsidRDefault="001345E8" w:rsidP="009F0E7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5DFC63E9" w14:textId="77777777" w:rsidR="001345E8" w:rsidRPr="00405271" w:rsidRDefault="001345E8" w:rsidP="009F0E7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14" w:type="dxa"/>
          </w:tcPr>
          <w:p w14:paraId="3691C813" w14:textId="77777777" w:rsidR="001345E8" w:rsidRPr="00405271" w:rsidRDefault="001345E8" w:rsidP="009F0E7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11B53FFF" w14:textId="77777777" w:rsidR="001345E8" w:rsidRPr="00405271" w:rsidRDefault="001345E8" w:rsidP="009F0E7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164CADD" w14:textId="77777777" w:rsidR="001345E8" w:rsidRPr="00405271" w:rsidRDefault="001345E8" w:rsidP="009F0E78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40527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450,103</w:t>
            </w:r>
          </w:p>
        </w:tc>
        <w:tc>
          <w:tcPr>
            <w:tcW w:w="178" w:type="dxa"/>
          </w:tcPr>
          <w:p w14:paraId="42C76716" w14:textId="77777777" w:rsidR="001345E8" w:rsidRPr="00405271" w:rsidRDefault="001345E8" w:rsidP="009F0E7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76CA98EC" w14:textId="77777777" w:rsidR="001345E8" w:rsidRPr="00405271" w:rsidRDefault="001345E8" w:rsidP="00405271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40527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450,103</w:t>
            </w:r>
          </w:p>
        </w:tc>
        <w:tc>
          <w:tcPr>
            <w:tcW w:w="183" w:type="dxa"/>
          </w:tcPr>
          <w:p w14:paraId="55597F15" w14:textId="77777777" w:rsidR="001345E8" w:rsidRPr="00405271" w:rsidRDefault="001345E8" w:rsidP="009F0E7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656D3174" w14:textId="77777777" w:rsidR="001345E8" w:rsidRPr="00405271" w:rsidRDefault="001345E8" w:rsidP="0040527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27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78" w:type="dxa"/>
          </w:tcPr>
          <w:p w14:paraId="290F0D67" w14:textId="77777777" w:rsidR="001345E8" w:rsidRPr="00405271" w:rsidRDefault="001345E8" w:rsidP="009F0E7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81EF3A" w14:textId="77777777" w:rsidR="001345E8" w:rsidRPr="00405271" w:rsidRDefault="001345E8" w:rsidP="0040527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27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78" w:type="dxa"/>
            <w:gridSpan w:val="2"/>
          </w:tcPr>
          <w:p w14:paraId="30C35080" w14:textId="77777777" w:rsidR="001345E8" w:rsidRPr="00405271" w:rsidRDefault="001345E8" w:rsidP="009F0E7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4FF3FC77" w14:textId="77777777" w:rsidR="001345E8" w:rsidRPr="00405271" w:rsidRDefault="001345E8" w:rsidP="009F0E78">
            <w:pPr>
              <w:pStyle w:val="acctfourfigures"/>
              <w:tabs>
                <w:tab w:val="clear" w:pos="765"/>
                <w:tab w:val="left" w:pos="5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40527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450,103</w:t>
            </w:r>
          </w:p>
        </w:tc>
        <w:tc>
          <w:tcPr>
            <w:tcW w:w="178" w:type="dxa"/>
          </w:tcPr>
          <w:p w14:paraId="5E294363" w14:textId="77777777" w:rsidR="001345E8" w:rsidRPr="00405271" w:rsidRDefault="001345E8" w:rsidP="009F0E78">
            <w:pPr>
              <w:pStyle w:val="acctfourfigures"/>
              <w:tabs>
                <w:tab w:val="clear" w:pos="765"/>
                <w:tab w:val="left" w:pos="599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700B04DA" w14:textId="77777777" w:rsidR="001345E8" w:rsidRPr="00405271" w:rsidRDefault="001345E8" w:rsidP="009F0E78">
            <w:pPr>
              <w:pStyle w:val="acctfourfigures"/>
              <w:tabs>
                <w:tab w:val="clear" w:pos="765"/>
                <w:tab w:val="left" w:pos="5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40527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450,103</w:t>
            </w:r>
          </w:p>
        </w:tc>
      </w:tr>
    </w:tbl>
    <w:p w14:paraId="14406EDD" w14:textId="77777777" w:rsidR="001345E8" w:rsidRPr="001345E8" w:rsidRDefault="00134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48CB3E3" w14:textId="77777777" w:rsidR="001345E8" w:rsidRDefault="00134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th-TH"/>
        </w:rPr>
      </w:pPr>
    </w:p>
    <w:p w14:paraId="30619922" w14:textId="06E9DB3F" w:rsidR="001345E8" w:rsidRPr="00B92AB0" w:rsidRDefault="00134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val="th-TH"/>
        </w:rPr>
        <w:sectPr w:rsidR="001345E8" w:rsidRPr="00B92AB0" w:rsidSect="009E2117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901"/>
        <w:gridCol w:w="1439"/>
      </w:tblGrid>
      <w:tr w:rsidR="00EB6957" w:rsidRPr="00B92AB0" w14:paraId="2AF7BD93" w14:textId="77777777" w:rsidTr="00BA6FA4">
        <w:trPr>
          <w:tblHeader/>
        </w:trPr>
        <w:tc>
          <w:tcPr>
            <w:tcW w:w="3725" w:type="pct"/>
            <w:shd w:val="clear" w:color="auto" w:fill="auto"/>
          </w:tcPr>
          <w:p w14:paraId="3438484D" w14:textId="6AB6EE82" w:rsidR="00EB6957" w:rsidRPr="00B92AB0" w:rsidRDefault="00EB6957" w:rsidP="00456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รายการเคลื่อนไหวที่สาระสำคัญ</w:t>
            </w:r>
          </w:p>
        </w:tc>
        <w:tc>
          <w:tcPr>
            <w:tcW w:w="491" w:type="pct"/>
          </w:tcPr>
          <w:p w14:paraId="6B1D31B9" w14:textId="32E47ED8" w:rsidR="00EB6957" w:rsidRPr="00B92AB0" w:rsidRDefault="00EB6957" w:rsidP="00456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20E7597F" w14:textId="11866568" w:rsidR="00EB6957" w:rsidRPr="00B92AB0" w:rsidRDefault="00EB6957" w:rsidP="00456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163B1" w:rsidRPr="00B92AB0" w14:paraId="37DD0B05" w14:textId="77777777" w:rsidTr="00BA6FA4">
        <w:trPr>
          <w:tblHeader/>
        </w:trPr>
        <w:tc>
          <w:tcPr>
            <w:tcW w:w="3725" w:type="pct"/>
            <w:shd w:val="clear" w:color="auto" w:fill="auto"/>
          </w:tcPr>
          <w:p w14:paraId="7B1B56A8" w14:textId="740CFF14" w:rsidR="00E163B1" w:rsidRPr="00B92AB0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</w:t>
            </w:r>
            <w:r w:rsidR="00BA6FA4"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BA6FA4"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BA6FA4"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6C2E66" w:rsidRPr="00B92AB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491" w:type="pct"/>
          </w:tcPr>
          <w:p w14:paraId="2A0A49F5" w14:textId="20420964" w:rsidR="00E163B1" w:rsidRPr="00B92AB0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84" w:type="pct"/>
          </w:tcPr>
          <w:p w14:paraId="3A13EBAA" w14:textId="5BAF74A3" w:rsidR="00E163B1" w:rsidRPr="00B92AB0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63B1" w:rsidRPr="00B92AB0" w14:paraId="3B1D374C" w14:textId="77777777" w:rsidTr="00BA6FA4">
        <w:trPr>
          <w:tblHeader/>
        </w:trPr>
        <w:tc>
          <w:tcPr>
            <w:tcW w:w="3725" w:type="pct"/>
            <w:shd w:val="clear" w:color="auto" w:fill="auto"/>
          </w:tcPr>
          <w:p w14:paraId="16249879" w14:textId="0D35E994" w:rsidR="00E163B1" w:rsidRPr="00B92AB0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7DA1B5C6" w14:textId="4C344B34" w:rsidR="00E163B1" w:rsidRPr="00B92AB0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4D28165F" w14:textId="10FCC593" w:rsidR="00E163B1" w:rsidRPr="00B92AB0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163B1" w:rsidRPr="00B92AB0" w14:paraId="6EE28711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7460474B" w14:textId="4717D831" w:rsidR="00E163B1" w:rsidRPr="00B92AB0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91" w:type="pct"/>
          </w:tcPr>
          <w:p w14:paraId="7DD87E46" w14:textId="77777777" w:rsidR="00E163B1" w:rsidRPr="00B92AB0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</w:tcPr>
          <w:p w14:paraId="11ACFE32" w14:textId="77777777" w:rsidR="00E163B1" w:rsidRPr="00B92AB0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163B1" w:rsidRPr="00B92AB0" w14:paraId="4C28EE66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57AFDFAE" w14:textId="3FA1FEC9" w:rsidR="00E163B1" w:rsidRPr="00B92AB0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491" w:type="pct"/>
          </w:tcPr>
          <w:p w14:paraId="1A4ADFAF" w14:textId="77777777" w:rsidR="00E163B1" w:rsidRPr="00B92AB0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0C6DD0FE" w14:textId="4CBA55B6" w:rsidR="00E163B1" w:rsidRPr="00B92AB0" w:rsidRDefault="00400B6E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2,525,311</w:t>
            </w:r>
          </w:p>
        </w:tc>
      </w:tr>
      <w:tr w:rsidR="00E163B1" w:rsidRPr="00B92AB0" w14:paraId="1F7D3C51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335A0F31" w14:textId="3F1F83FC" w:rsidR="00E163B1" w:rsidRPr="00B92AB0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-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491" w:type="pct"/>
          </w:tcPr>
          <w:p w14:paraId="13F318C3" w14:textId="77777777" w:rsidR="00E163B1" w:rsidRPr="00B92AB0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</w:tcPr>
          <w:p w14:paraId="0C20A9BC" w14:textId="0DADD288" w:rsidR="00E163B1" w:rsidRPr="00B92AB0" w:rsidRDefault="000045E6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D82199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D82199">
              <w:rPr>
                <w:rFonts w:asciiTheme="majorBidi" w:eastAsia="Calibri" w:hAnsiTheme="majorBidi" w:cstheme="majorBidi"/>
                <w:sz w:val="28"/>
                <w:szCs w:val="28"/>
              </w:rPr>
              <w:t>716</w:t>
            </w:r>
          </w:p>
        </w:tc>
      </w:tr>
      <w:tr w:rsidR="00E163B1" w:rsidRPr="008E3FA9" w14:paraId="1B995CD2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76FCCA51" w14:textId="52FC3E3A" w:rsidR="00E163B1" w:rsidRPr="008E3FA9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การรวมกิจการ</w:t>
            </w:r>
          </w:p>
        </w:tc>
        <w:tc>
          <w:tcPr>
            <w:tcW w:w="491" w:type="pct"/>
          </w:tcPr>
          <w:p w14:paraId="4C2BD17A" w14:textId="1B90293B" w:rsidR="00E163B1" w:rsidRPr="008E3FA9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8E3FA9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784" w:type="pct"/>
          </w:tcPr>
          <w:p w14:paraId="4267BE89" w14:textId="4487D8D5" w:rsidR="00E163B1" w:rsidRPr="008E3FA9" w:rsidRDefault="000045E6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79,803</w:t>
            </w:r>
          </w:p>
        </w:tc>
      </w:tr>
      <w:tr w:rsidR="008E3FA9" w:rsidRPr="008E3FA9" w14:paraId="54B7A029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4D514A0E" w14:textId="69B2CFA4" w:rsidR="008E3FA9" w:rsidRPr="008E3FA9" w:rsidRDefault="008E3FA9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="000D74EB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โอนเปลี่ยนประเภทเงินลงทุน</w:t>
            </w:r>
          </w:p>
        </w:tc>
        <w:tc>
          <w:tcPr>
            <w:tcW w:w="491" w:type="pct"/>
          </w:tcPr>
          <w:p w14:paraId="4292D8E5" w14:textId="77777777" w:rsidR="008E3FA9" w:rsidRPr="008E3FA9" w:rsidRDefault="008E3FA9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84" w:type="pct"/>
          </w:tcPr>
          <w:p w14:paraId="1697B2EB" w14:textId="223995B7" w:rsidR="008E3FA9" w:rsidRPr="008E3FA9" w:rsidRDefault="008E3FA9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D82199">
              <w:rPr>
                <w:rFonts w:asciiTheme="majorBidi" w:eastAsia="Calibri" w:hAnsiTheme="majorBidi" w:cstheme="majorBidi"/>
                <w:sz w:val="28"/>
                <w:szCs w:val="28"/>
              </w:rPr>
              <w:t>24</w:t>
            </w:r>
            <w:r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,6</w:t>
            </w:r>
            <w:r w:rsidR="00D82199">
              <w:rPr>
                <w:rFonts w:asciiTheme="majorBidi" w:eastAsia="Calibri" w:hAnsiTheme="majorBidi" w:cstheme="majorBidi"/>
                <w:sz w:val="28"/>
                <w:szCs w:val="28"/>
              </w:rPr>
              <w:t>01</w:t>
            </w:r>
          </w:p>
        </w:tc>
      </w:tr>
      <w:tr w:rsidR="00E163B1" w:rsidRPr="008E3FA9" w14:paraId="6BA77BF6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173FEA8A" w14:textId="37172F24" w:rsidR="00E163B1" w:rsidRPr="008E3FA9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491" w:type="pct"/>
          </w:tcPr>
          <w:p w14:paraId="019BFBFA" w14:textId="77777777" w:rsidR="00E163B1" w:rsidRPr="008E3FA9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</w:tcPr>
          <w:p w14:paraId="65D7EF30" w14:textId="00A103BA" w:rsidR="00E163B1" w:rsidRPr="008E3FA9" w:rsidRDefault="00E869FE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77,816</w:t>
            </w:r>
          </w:p>
        </w:tc>
      </w:tr>
      <w:tr w:rsidR="00E163B1" w:rsidRPr="008E3FA9" w14:paraId="46CB17F5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3F5CF8B7" w14:textId="5B230BD9" w:rsidR="00E163B1" w:rsidRPr="008E3FA9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ส่วนแบ่งกำไรเบ็ดเสร็จอื่นจากเงินลงทุนในบริษัทร่วมในต่างประเทศ</w:t>
            </w:r>
          </w:p>
        </w:tc>
        <w:tc>
          <w:tcPr>
            <w:tcW w:w="491" w:type="pct"/>
          </w:tcPr>
          <w:p w14:paraId="0CF2C038" w14:textId="77777777" w:rsidR="00E163B1" w:rsidRPr="008E3FA9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vAlign w:val="bottom"/>
          </w:tcPr>
          <w:p w14:paraId="22AAE5AB" w14:textId="21BF20C8" w:rsidR="00E163B1" w:rsidRPr="008E3FA9" w:rsidRDefault="00E869FE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42,00</w:t>
            </w:r>
            <w:r w:rsidR="00024BBC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</w:tr>
      <w:tr w:rsidR="00E163B1" w:rsidRPr="008E3FA9" w14:paraId="62D4B46A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005FF071" w14:textId="6044D3F3" w:rsidR="00E163B1" w:rsidRPr="008E3FA9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8E3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BA6FA4" w:rsidRPr="008E3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BA6FA4" w:rsidRPr="008E3F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8E3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91" w:type="pct"/>
          </w:tcPr>
          <w:p w14:paraId="05741CC3" w14:textId="77777777" w:rsidR="00E163B1" w:rsidRPr="008E3FA9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0DE799D1" w14:textId="781D5AF8" w:rsidR="00E163B1" w:rsidRPr="008E3FA9" w:rsidRDefault="008E3FA9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3,1</w:t>
            </w:r>
            <w:r w:rsidR="00E869F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86,251</w:t>
            </w:r>
          </w:p>
        </w:tc>
      </w:tr>
    </w:tbl>
    <w:p w14:paraId="6B06AA6D" w14:textId="77777777" w:rsidR="00B33714" w:rsidRPr="008E3FA9" w:rsidRDefault="00B33714" w:rsidP="00B33714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901"/>
        <w:gridCol w:w="1439"/>
      </w:tblGrid>
      <w:tr w:rsidR="00EB6957" w:rsidRPr="008E3FA9" w14:paraId="0AA4D8E5" w14:textId="77777777" w:rsidTr="00BA6FA4">
        <w:trPr>
          <w:tblHeader/>
        </w:trPr>
        <w:tc>
          <w:tcPr>
            <w:tcW w:w="3725" w:type="pct"/>
            <w:shd w:val="clear" w:color="auto" w:fill="auto"/>
          </w:tcPr>
          <w:p w14:paraId="79C50404" w14:textId="77777777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3FA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รายการเคลื่อนไหวที่สาระสำคัญ</w:t>
            </w:r>
          </w:p>
        </w:tc>
        <w:tc>
          <w:tcPr>
            <w:tcW w:w="491" w:type="pct"/>
          </w:tcPr>
          <w:p w14:paraId="70B521B1" w14:textId="77777777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31C15F1C" w14:textId="2DB34EE9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8E3FA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6957" w:rsidRPr="008E3FA9" w14:paraId="23A5B164" w14:textId="77777777" w:rsidTr="00BA6FA4">
        <w:trPr>
          <w:tblHeader/>
        </w:trPr>
        <w:tc>
          <w:tcPr>
            <w:tcW w:w="3725" w:type="pct"/>
            <w:shd w:val="clear" w:color="auto" w:fill="auto"/>
          </w:tcPr>
          <w:p w14:paraId="712171E0" w14:textId="5849CE0B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3FA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</w:t>
            </w:r>
            <w:r w:rsidR="00BA6FA4" w:rsidRPr="008E3FA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E3FA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8E3FA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BA6FA4" w:rsidRPr="008E3FA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BA6FA4" w:rsidRPr="008E3FA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E163B1" w:rsidRPr="008E3FA9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491" w:type="pct"/>
          </w:tcPr>
          <w:p w14:paraId="0017823D" w14:textId="186D208A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84" w:type="pct"/>
          </w:tcPr>
          <w:p w14:paraId="2B034E86" w14:textId="1397C18F" w:rsidR="00EB6957" w:rsidRPr="008E3FA9" w:rsidRDefault="00E163B1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3F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6957" w:rsidRPr="008E3FA9" w14:paraId="1957F606" w14:textId="77777777" w:rsidTr="00BA6FA4">
        <w:trPr>
          <w:tblHeader/>
        </w:trPr>
        <w:tc>
          <w:tcPr>
            <w:tcW w:w="3725" w:type="pct"/>
            <w:shd w:val="clear" w:color="auto" w:fill="auto"/>
          </w:tcPr>
          <w:p w14:paraId="689B4340" w14:textId="77777777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4AAE371A" w14:textId="77777777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40FE3AF9" w14:textId="79D51625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B6957" w:rsidRPr="008E3FA9" w14:paraId="5366AF79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03E9E3F2" w14:textId="4049B026" w:rsidR="00EB6957" w:rsidRPr="008E3FA9" w:rsidRDefault="00EB6957" w:rsidP="00456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491" w:type="pct"/>
          </w:tcPr>
          <w:p w14:paraId="10A44F9A" w14:textId="77777777" w:rsidR="00EB6957" w:rsidRPr="008E3FA9" w:rsidRDefault="00EB6957" w:rsidP="0006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6BC48F3F" w14:textId="1A5F27E5" w:rsidR="00EB6957" w:rsidRPr="008E3FA9" w:rsidRDefault="00EB6957" w:rsidP="00400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EB6957" w:rsidRPr="008E3FA9" w14:paraId="33138F73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256699E3" w14:textId="002D1024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E163B1"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491" w:type="pct"/>
          </w:tcPr>
          <w:p w14:paraId="75E571F0" w14:textId="77777777" w:rsidR="00EB6957" w:rsidRPr="008E3FA9" w:rsidRDefault="00EB6957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84" w:type="pct"/>
          </w:tcPr>
          <w:p w14:paraId="308EB301" w14:textId="0608CAF7" w:rsidR="00EB6957" w:rsidRPr="008E3FA9" w:rsidRDefault="000045E6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305,082</w:t>
            </w:r>
          </w:p>
        </w:tc>
      </w:tr>
      <w:tr w:rsidR="00EB6957" w:rsidRPr="008E3FA9" w14:paraId="7BB8FF31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1072F896" w14:textId="783B57F8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- 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A971A8"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การรวมกิจการ</w:t>
            </w:r>
          </w:p>
        </w:tc>
        <w:tc>
          <w:tcPr>
            <w:tcW w:w="491" w:type="pct"/>
          </w:tcPr>
          <w:p w14:paraId="5CA99462" w14:textId="08A015B8" w:rsidR="00EB6957" w:rsidRPr="008E3FA9" w:rsidRDefault="00A971A8" w:rsidP="00A97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8E3FA9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784" w:type="pct"/>
          </w:tcPr>
          <w:p w14:paraId="613647A2" w14:textId="0118D5B7" w:rsidR="00EB6957" w:rsidRPr="008E3FA9" w:rsidRDefault="000045E6" w:rsidP="00A97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424,601</w:t>
            </w:r>
          </w:p>
        </w:tc>
      </w:tr>
      <w:tr w:rsidR="000045E6" w:rsidRPr="008E3FA9" w14:paraId="64BF76D5" w14:textId="77777777" w:rsidTr="00C13D73">
        <w:trPr>
          <w:trHeight w:val="144"/>
        </w:trPr>
        <w:tc>
          <w:tcPr>
            <w:tcW w:w="3725" w:type="pct"/>
            <w:shd w:val="clear" w:color="auto" w:fill="auto"/>
          </w:tcPr>
          <w:p w14:paraId="09567D72" w14:textId="0A3C9032" w:rsidR="000045E6" w:rsidRPr="008E3FA9" w:rsidRDefault="000045E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E3FA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การเพิ่มทุน</w:t>
            </w:r>
          </w:p>
        </w:tc>
        <w:tc>
          <w:tcPr>
            <w:tcW w:w="491" w:type="pct"/>
          </w:tcPr>
          <w:p w14:paraId="5617217B" w14:textId="77777777" w:rsidR="000045E6" w:rsidRPr="008E3FA9" w:rsidRDefault="000045E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506C45D2" w14:textId="1FC81BE3" w:rsidR="000045E6" w:rsidRPr="008E3FA9" w:rsidRDefault="000045E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50,000</w:t>
            </w:r>
          </w:p>
        </w:tc>
      </w:tr>
      <w:tr w:rsidR="00EB6957" w:rsidRPr="008E3FA9" w14:paraId="0EC8C865" w14:textId="77777777" w:rsidTr="008E3FA9">
        <w:trPr>
          <w:trHeight w:val="144"/>
        </w:trPr>
        <w:tc>
          <w:tcPr>
            <w:tcW w:w="3725" w:type="pct"/>
            <w:shd w:val="clear" w:color="auto" w:fill="auto"/>
          </w:tcPr>
          <w:p w14:paraId="03230293" w14:textId="188E07D0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491" w:type="pct"/>
          </w:tcPr>
          <w:p w14:paraId="117B440B" w14:textId="77777777" w:rsidR="00EB6957" w:rsidRPr="008E3FA9" w:rsidRDefault="00EB6957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5DD05F7E" w14:textId="74591437" w:rsidR="00EB6957" w:rsidRPr="008E3FA9" w:rsidRDefault="00024BBC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48,758</w:t>
            </w:r>
          </w:p>
        </w:tc>
      </w:tr>
      <w:tr w:rsidR="00EB6957" w:rsidRPr="008E3FA9" w14:paraId="0B1F500D" w14:textId="77777777" w:rsidTr="008E3FA9">
        <w:trPr>
          <w:trHeight w:val="144"/>
        </w:trPr>
        <w:tc>
          <w:tcPr>
            <w:tcW w:w="3725" w:type="pct"/>
            <w:shd w:val="clear" w:color="auto" w:fill="auto"/>
          </w:tcPr>
          <w:p w14:paraId="00F558F1" w14:textId="47A264A2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ส่วนแบ่งกำไรเบ็ดเสร็จอื่นจากเงินลงทุนในการร่วมค้าในต่างประเทศ</w:t>
            </w:r>
          </w:p>
        </w:tc>
        <w:tc>
          <w:tcPr>
            <w:tcW w:w="491" w:type="pct"/>
          </w:tcPr>
          <w:p w14:paraId="697D612C" w14:textId="77777777" w:rsidR="00EB6957" w:rsidRPr="008E3FA9" w:rsidRDefault="00EB6957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84" w:type="pct"/>
            <w:vAlign w:val="bottom"/>
          </w:tcPr>
          <w:p w14:paraId="694082D2" w14:textId="4B36BBE5" w:rsidR="00EB6957" w:rsidRPr="008E3FA9" w:rsidRDefault="00024BBC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759</w:t>
            </w:r>
          </w:p>
        </w:tc>
      </w:tr>
      <w:tr w:rsidR="008E3FA9" w:rsidRPr="008E3FA9" w14:paraId="67B03977" w14:textId="77777777" w:rsidTr="008E3FA9">
        <w:trPr>
          <w:trHeight w:val="144"/>
        </w:trPr>
        <w:tc>
          <w:tcPr>
            <w:tcW w:w="3725" w:type="pct"/>
            <w:shd w:val="clear" w:color="auto" w:fill="auto"/>
          </w:tcPr>
          <w:p w14:paraId="6F972B93" w14:textId="720C2A8A" w:rsidR="008E3FA9" w:rsidRPr="008E3FA9" w:rsidRDefault="008E3FA9" w:rsidP="008E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ลดลง</w:t>
            </w:r>
            <w:r w:rsidRPr="008E3FA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- </w:t>
            </w:r>
            <w:r w:rsidRPr="008E3F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0D74EB" w:rsidRPr="000D74EB">
              <w:rPr>
                <w:rFonts w:asciiTheme="majorBidi" w:hAnsiTheme="majorBidi" w:cs="Angsana New" w:hint="cs"/>
                <w:sz w:val="28"/>
                <w:szCs w:val="28"/>
                <w:cs/>
              </w:rPr>
              <w:t>โอนเปลี่ยนประเภทเงินลงทุน</w:t>
            </w:r>
          </w:p>
        </w:tc>
        <w:tc>
          <w:tcPr>
            <w:tcW w:w="491" w:type="pct"/>
          </w:tcPr>
          <w:p w14:paraId="156F94C6" w14:textId="77777777" w:rsidR="008E3FA9" w:rsidRPr="008E3FA9" w:rsidRDefault="008E3FA9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74AB38D5" w14:textId="1203E1CC" w:rsidR="008E3FA9" w:rsidRPr="008E3FA9" w:rsidRDefault="008E3FA9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(4</w:t>
            </w:r>
            <w:r w:rsidR="00D82199">
              <w:rPr>
                <w:rFonts w:asciiTheme="majorBidi" w:eastAsia="Calibri" w:hAnsiTheme="majorBidi" w:cstheme="majorBidi"/>
                <w:sz w:val="28"/>
                <w:szCs w:val="28"/>
              </w:rPr>
              <w:t>24</w:t>
            </w:r>
            <w:r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,6</w:t>
            </w:r>
            <w:r w:rsidR="00D82199">
              <w:rPr>
                <w:rFonts w:asciiTheme="majorBidi" w:eastAsia="Calibri" w:hAnsiTheme="majorBidi" w:cstheme="majorBidi"/>
                <w:sz w:val="28"/>
                <w:szCs w:val="28"/>
              </w:rPr>
              <w:t>01</w:t>
            </w:r>
            <w:r w:rsidRPr="008E3FA9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EB6957" w:rsidRPr="00B92AB0" w14:paraId="49A975C4" w14:textId="77777777" w:rsidTr="00BA6FA4">
        <w:trPr>
          <w:trHeight w:val="144"/>
        </w:trPr>
        <w:tc>
          <w:tcPr>
            <w:tcW w:w="3725" w:type="pct"/>
            <w:shd w:val="clear" w:color="auto" w:fill="auto"/>
          </w:tcPr>
          <w:p w14:paraId="742B1E57" w14:textId="666C53F2" w:rsidR="00EB6957" w:rsidRPr="008E3FA9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3F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8E3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BA6FA4" w:rsidRPr="008E3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BA6FA4" w:rsidRPr="008E3F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E163B1" w:rsidRPr="008E3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91" w:type="pct"/>
          </w:tcPr>
          <w:p w14:paraId="1A24271B" w14:textId="77777777" w:rsidR="00EB6957" w:rsidRPr="008E3FA9" w:rsidRDefault="00EB6957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54F9A5FB" w14:textId="1E88BFC3" w:rsidR="00EB6957" w:rsidRPr="008E3FA9" w:rsidRDefault="008E3FA9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4</w:t>
            </w:r>
            <w:r w:rsidR="00024BB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04,599</w:t>
            </w:r>
          </w:p>
        </w:tc>
      </w:tr>
    </w:tbl>
    <w:p w14:paraId="6A5D0212" w14:textId="0D254F39" w:rsidR="000925F8" w:rsidRPr="00B92AB0" w:rsidRDefault="000925F8" w:rsidP="00F66D84">
      <w:pPr>
        <w:rPr>
          <w:rFonts w:asciiTheme="majorBidi" w:hAnsiTheme="majorBidi" w:cstheme="majorBidi"/>
          <w:sz w:val="28"/>
          <w:szCs w:val="28"/>
        </w:rPr>
      </w:pPr>
    </w:p>
    <w:p w14:paraId="74F4FA89" w14:textId="27968D7D" w:rsidR="00676BC7" w:rsidRPr="00B92AB0" w:rsidRDefault="000925F8" w:rsidP="006B6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</w:t>
      </w:r>
      <w:r w:rsidRPr="00B92AB0">
        <w:rPr>
          <w:rFonts w:asciiTheme="majorBidi" w:hAnsiTheme="majorBidi" w:cstheme="majorBidi"/>
          <w:sz w:val="28"/>
          <w:szCs w:val="28"/>
        </w:rPr>
        <w:t xml:space="preserve"> TMS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92AB0">
        <w:rPr>
          <w:rFonts w:asciiTheme="majorBidi" w:hAnsiTheme="majorBidi" w:cstheme="majorBidi"/>
          <w:sz w:val="28"/>
          <w:szCs w:val="28"/>
        </w:rPr>
        <w:t xml:space="preserve">PPSP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ซึ่งเป็นบริษัทจดทะเบียนในตลาดหลักทรัพย์เวียดนามและกัมพูชา ณ วันที่ </w:t>
      </w:r>
      <w:r w:rsidRPr="00B92AB0">
        <w:rPr>
          <w:rFonts w:asciiTheme="majorBidi" w:hAnsiTheme="majorBidi" w:cstheme="majorBidi"/>
          <w:sz w:val="28"/>
          <w:szCs w:val="28"/>
        </w:rPr>
        <w:t>3</w:t>
      </w:r>
      <w:r w:rsidR="00BA6FA4" w:rsidRPr="00B92AB0">
        <w:rPr>
          <w:rFonts w:asciiTheme="majorBidi" w:hAnsiTheme="majorBidi" w:cstheme="majorBidi"/>
          <w:sz w:val="28"/>
          <w:szCs w:val="28"/>
        </w:rPr>
        <w:t xml:space="preserve">0 </w:t>
      </w:r>
      <w:r w:rsidR="00BA6FA4" w:rsidRPr="00B92AB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B92AB0">
        <w:rPr>
          <w:rFonts w:asciiTheme="majorBidi" w:hAnsiTheme="majorBidi" w:cstheme="majorBidi"/>
          <w:sz w:val="28"/>
          <w:szCs w:val="28"/>
        </w:rPr>
        <w:t>256</w:t>
      </w:r>
      <w:r w:rsidR="007113BA" w:rsidRPr="00B92AB0">
        <w:rPr>
          <w:rFonts w:asciiTheme="majorBidi" w:hAnsiTheme="majorBidi" w:cstheme="majorBidi"/>
          <w:sz w:val="28"/>
          <w:szCs w:val="28"/>
          <w:cs/>
        </w:rPr>
        <w:t>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มีราคาปิดต่อหุ้นอยู่ที่ </w:t>
      </w:r>
      <w:r w:rsidR="004506B5">
        <w:rPr>
          <w:rFonts w:asciiTheme="majorBidi" w:hAnsiTheme="majorBidi" w:cstheme="majorBidi"/>
          <w:sz w:val="28"/>
          <w:szCs w:val="28"/>
        </w:rPr>
        <w:t>53,400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ดองเวียดนามและ</w:t>
      </w:r>
      <w:r w:rsidR="004506B5">
        <w:rPr>
          <w:rFonts w:asciiTheme="majorBidi" w:hAnsiTheme="majorBidi" w:cstheme="majorBidi"/>
          <w:sz w:val="28"/>
          <w:szCs w:val="28"/>
        </w:rPr>
        <w:t xml:space="preserve"> </w:t>
      </w:r>
      <w:r w:rsidR="00A0314B">
        <w:rPr>
          <w:rFonts w:asciiTheme="majorBidi" w:hAnsiTheme="majorBidi" w:cstheme="majorBidi"/>
          <w:sz w:val="28"/>
          <w:szCs w:val="28"/>
        </w:rPr>
        <w:t>2,190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เรียลกัมพูชาตามลำดับ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71E0E" w:rsidRPr="00B92AB0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371E0E" w:rsidRPr="00B92AB0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F66D84" w:rsidRPr="00B92AB0">
        <w:rPr>
          <w:rFonts w:asciiTheme="majorBidi" w:hAnsiTheme="majorBidi" w:cstheme="majorBidi"/>
          <w:i/>
          <w:iCs/>
          <w:sz w:val="28"/>
          <w:szCs w:val="28"/>
        </w:rPr>
        <w:t>60,700</w:t>
      </w:r>
      <w:r w:rsidR="007113BA"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ดองเวียดนามและ </w:t>
      </w:r>
      <w:r w:rsidR="00F66D84" w:rsidRPr="00B92AB0">
        <w:rPr>
          <w:rFonts w:asciiTheme="majorBidi" w:hAnsiTheme="majorBidi" w:cstheme="majorBidi"/>
          <w:i/>
          <w:iCs/>
          <w:sz w:val="28"/>
          <w:szCs w:val="28"/>
        </w:rPr>
        <w:t>2,390</w:t>
      </w:r>
      <w:r w:rsidR="007113BA"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เรียลกัมพูชา ตามลำดับ)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มูลค่ายุติธรรมของเงินลงทุนใน </w:t>
      </w:r>
      <w:r w:rsidRPr="00B92AB0">
        <w:rPr>
          <w:rFonts w:asciiTheme="majorBidi" w:hAnsiTheme="majorBidi" w:cstheme="majorBidi"/>
          <w:sz w:val="28"/>
          <w:szCs w:val="28"/>
        </w:rPr>
        <w:t xml:space="preserve">TMS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92AB0">
        <w:rPr>
          <w:rFonts w:asciiTheme="majorBidi" w:hAnsiTheme="majorBidi" w:cstheme="majorBidi"/>
          <w:sz w:val="28"/>
          <w:szCs w:val="28"/>
        </w:rPr>
        <w:t xml:space="preserve">PPSP </w:t>
      </w:r>
      <w:r w:rsidRPr="00B92AB0">
        <w:rPr>
          <w:rFonts w:asciiTheme="majorBidi" w:hAnsiTheme="majorBidi" w:cstheme="majorBidi"/>
          <w:sz w:val="28"/>
          <w:szCs w:val="28"/>
          <w:cs/>
        </w:rPr>
        <w:t>เท่ากับ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CF2EB9">
        <w:rPr>
          <w:rFonts w:asciiTheme="majorBidi" w:hAnsiTheme="majorBidi" w:cstheme="majorBidi"/>
          <w:sz w:val="28"/>
          <w:szCs w:val="28"/>
        </w:rPr>
        <w:t>1,469,482</w:t>
      </w:r>
      <w:r w:rsidR="004506B5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ล้านดองเวียดนามและ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A0314B">
        <w:rPr>
          <w:rFonts w:asciiTheme="majorBidi" w:hAnsiTheme="majorBidi" w:cstheme="majorBidi"/>
          <w:sz w:val="28"/>
          <w:szCs w:val="28"/>
        </w:rPr>
        <w:t>22,997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ล้านเรียลกัมพูชาตามลำดับ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71E0E" w:rsidRPr="00B92AB0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371E0E" w:rsidRPr="00B92AB0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F66D84" w:rsidRPr="00B92AB0">
        <w:rPr>
          <w:rFonts w:asciiTheme="majorBidi" w:hAnsiTheme="majorBidi" w:cstheme="majorBidi"/>
          <w:i/>
          <w:iCs/>
          <w:sz w:val="28"/>
          <w:szCs w:val="28"/>
        </w:rPr>
        <w:t>1,429,084</w:t>
      </w:r>
      <w:r w:rsidR="007113BA" w:rsidRPr="00B92AB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ล้านดองเวียดนาม และ </w:t>
      </w:r>
      <w:r w:rsidR="00F66D84" w:rsidRPr="00B92AB0">
        <w:rPr>
          <w:rFonts w:asciiTheme="majorBidi" w:hAnsiTheme="majorBidi" w:cstheme="majorBidi"/>
          <w:i/>
          <w:iCs/>
          <w:sz w:val="28"/>
          <w:szCs w:val="28"/>
        </w:rPr>
        <w:t>25,097</w:t>
      </w:r>
      <w:r w:rsidR="007113BA" w:rsidRPr="00B92AB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ล้านเรียลกัมพูชาตามลำดับ)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เทียบเท่าเงินบาทจำนวน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603205">
        <w:rPr>
          <w:rFonts w:asciiTheme="majorBidi" w:hAnsiTheme="majorBidi" w:cstheme="majorBidi"/>
          <w:sz w:val="28"/>
          <w:szCs w:val="28"/>
        </w:rPr>
        <w:t>2,</w:t>
      </w:r>
      <w:r w:rsidR="00A0314B">
        <w:rPr>
          <w:rFonts w:asciiTheme="majorBidi" w:hAnsiTheme="majorBidi" w:cstheme="majorBidi"/>
          <w:sz w:val="28"/>
          <w:szCs w:val="28"/>
        </w:rPr>
        <w:t>133.69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ล้านบาทและ</w:t>
      </w:r>
      <w:r w:rsidR="00F71269">
        <w:rPr>
          <w:rFonts w:asciiTheme="majorBidi" w:hAnsiTheme="majorBidi" w:cstheme="majorBidi"/>
          <w:sz w:val="28"/>
          <w:szCs w:val="28"/>
        </w:rPr>
        <w:t xml:space="preserve"> </w:t>
      </w:r>
      <w:r w:rsidR="00A0314B">
        <w:rPr>
          <w:rFonts w:asciiTheme="majorBidi" w:hAnsiTheme="majorBidi" w:cstheme="majorBidi"/>
          <w:sz w:val="28"/>
          <w:szCs w:val="28"/>
        </w:rPr>
        <w:t>193.45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ล้านบาทตามลำดับ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71E0E" w:rsidRPr="00B92AB0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371E0E" w:rsidRPr="00B92AB0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F66D84" w:rsidRPr="00B92AB0">
        <w:rPr>
          <w:rFonts w:asciiTheme="majorBidi" w:hAnsiTheme="majorBidi" w:cstheme="majorBidi"/>
          <w:i/>
          <w:iCs/>
          <w:sz w:val="28"/>
          <w:szCs w:val="28"/>
        </w:rPr>
        <w:t>2,092.18</w:t>
      </w:r>
      <w:r w:rsidR="007113BA" w:rsidRPr="00B92AB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="00F66D84" w:rsidRPr="00B92AB0">
        <w:rPr>
          <w:rFonts w:asciiTheme="majorBidi" w:hAnsiTheme="majorBidi" w:cstheme="majorBidi"/>
          <w:i/>
          <w:iCs/>
          <w:sz w:val="28"/>
          <w:szCs w:val="28"/>
        </w:rPr>
        <w:t>210.69</w:t>
      </w:r>
      <w:r w:rsidR="007113BA" w:rsidRPr="00B92AB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ล้านบาทตามลำดับ)</w:t>
      </w:r>
    </w:p>
    <w:p w14:paraId="2765C1F8" w14:textId="77777777" w:rsidR="00676BC7" w:rsidRPr="00B92AB0" w:rsidRDefault="00676BC7" w:rsidP="006B6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E133BA2" w14:textId="77777777" w:rsidR="00DC1CB8" w:rsidRDefault="00DC1CB8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FBE82F5" w14:textId="00CB0599" w:rsidR="00DC1CB8" w:rsidRPr="00DC1CB8" w:rsidRDefault="00DC1CB8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C1CB8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บริษัทร่วม</w:t>
      </w:r>
    </w:p>
    <w:p w14:paraId="07A26A7E" w14:textId="77777777" w:rsidR="00DC1CB8" w:rsidRPr="00DC1CB8" w:rsidRDefault="00DC1CB8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110222F" w14:textId="5D1B31EA" w:rsidR="00676BC7" w:rsidRDefault="00676BC7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BA6FA4" w:rsidRPr="00B92AB0">
        <w:rPr>
          <w:rFonts w:asciiTheme="majorBidi" w:hAnsiTheme="majorBidi" w:cstheme="majorBidi"/>
          <w:sz w:val="28"/>
          <w:szCs w:val="28"/>
          <w:cs/>
        </w:rPr>
        <w:t>หก</w:t>
      </w:r>
      <w:r w:rsidRPr="00B92AB0">
        <w:rPr>
          <w:rFonts w:asciiTheme="majorBidi" w:hAnsiTheme="majorBidi" w:cstheme="majorBidi"/>
          <w:sz w:val="28"/>
          <w:szCs w:val="28"/>
          <w:cs/>
        </w:rPr>
        <w:t>เดือนสิ้นสุดวันที</w:t>
      </w:r>
      <w:r w:rsidR="00852E19" w:rsidRPr="00B92AB0">
        <w:rPr>
          <w:rFonts w:asciiTheme="majorBidi" w:hAnsiTheme="majorBidi" w:cstheme="majorBidi"/>
          <w:sz w:val="28"/>
          <w:szCs w:val="28"/>
          <w:cs/>
        </w:rPr>
        <w:t>่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BA6FA4" w:rsidRPr="00B92AB0">
        <w:rPr>
          <w:rFonts w:asciiTheme="majorBidi" w:hAnsiTheme="majorBidi" w:cstheme="majorBidi"/>
          <w:sz w:val="28"/>
          <w:szCs w:val="28"/>
        </w:rPr>
        <w:t xml:space="preserve">30 </w:t>
      </w:r>
      <w:r w:rsidR="00BA6FA4" w:rsidRPr="00B92AB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B92AB0">
        <w:rPr>
          <w:rFonts w:asciiTheme="majorBidi" w:hAnsiTheme="majorBidi" w:cstheme="majorBidi"/>
          <w:sz w:val="28"/>
          <w:szCs w:val="28"/>
        </w:rPr>
        <w:t xml:space="preserve">2566 </w:t>
      </w:r>
      <w:r w:rsidRPr="00B92AB0">
        <w:rPr>
          <w:rFonts w:asciiTheme="majorBidi" w:hAnsiTheme="majorBidi" w:cstheme="majorBidi"/>
          <w:sz w:val="28"/>
          <w:szCs w:val="28"/>
          <w:cs/>
        </w:rPr>
        <w:t>กลุ่มบริษัทได้ลงทุนเพิ่มในบริษัท</w:t>
      </w:r>
      <w:r w:rsidRPr="00B92AB0">
        <w:rPr>
          <w:rFonts w:asciiTheme="majorBidi" w:hAnsiTheme="majorBidi" w:cstheme="majorBidi"/>
          <w:sz w:val="28"/>
          <w:szCs w:val="28"/>
        </w:rPr>
        <w:t xml:space="preserve"> TMS </w:t>
      </w:r>
      <w:r w:rsidRPr="00B92AB0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603205">
        <w:rPr>
          <w:rFonts w:asciiTheme="majorBidi" w:hAnsiTheme="majorBidi" w:cstheme="majorBidi"/>
          <w:sz w:val="28"/>
          <w:szCs w:val="28"/>
        </w:rPr>
        <w:t>4</w:t>
      </w:r>
      <w:r w:rsidR="00884505">
        <w:rPr>
          <w:rFonts w:asciiTheme="majorBidi" w:hAnsiTheme="majorBidi" w:cstheme="majorBidi"/>
          <w:sz w:val="28"/>
          <w:szCs w:val="28"/>
        </w:rPr>
        <w:t>59</w:t>
      </w:r>
      <w:r w:rsidR="00603205">
        <w:rPr>
          <w:rFonts w:asciiTheme="majorBidi" w:hAnsiTheme="majorBidi" w:cstheme="majorBidi"/>
          <w:sz w:val="28"/>
          <w:szCs w:val="28"/>
        </w:rPr>
        <w:t>,500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หุ้น โดยจ่ายชำระเป็นเงินจำนวน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603205">
        <w:rPr>
          <w:rFonts w:asciiTheme="majorBidi" w:hAnsiTheme="majorBidi" w:cstheme="majorBidi"/>
          <w:sz w:val="28"/>
          <w:szCs w:val="28"/>
        </w:rPr>
        <w:t>2</w:t>
      </w:r>
      <w:r w:rsidR="00884505">
        <w:rPr>
          <w:rFonts w:asciiTheme="majorBidi" w:hAnsiTheme="majorBidi" w:cstheme="majorBidi"/>
          <w:sz w:val="28"/>
          <w:szCs w:val="28"/>
        </w:rPr>
        <w:t>4.35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พันล้านดองเวียดนาม เทียบเท่ากับ</w:t>
      </w:r>
      <w:r w:rsidR="00603205">
        <w:rPr>
          <w:rFonts w:asciiTheme="majorBidi" w:hAnsiTheme="majorBidi" w:cstheme="majorBidi"/>
          <w:sz w:val="28"/>
          <w:szCs w:val="28"/>
        </w:rPr>
        <w:t xml:space="preserve"> 3</w:t>
      </w:r>
      <w:r w:rsidR="00884505">
        <w:rPr>
          <w:rFonts w:asciiTheme="majorBidi" w:hAnsiTheme="majorBidi" w:cstheme="majorBidi"/>
          <w:sz w:val="28"/>
          <w:szCs w:val="28"/>
        </w:rPr>
        <w:t>6.71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ทำให้กลุ่มบริษัทมีส่วนได้เสียใน </w:t>
      </w:r>
      <w:r w:rsidRPr="00B92AB0">
        <w:rPr>
          <w:rFonts w:asciiTheme="majorBidi" w:hAnsiTheme="majorBidi" w:cstheme="majorBidi"/>
          <w:sz w:val="28"/>
          <w:szCs w:val="28"/>
        </w:rPr>
        <w:t xml:space="preserve">TMS </w:t>
      </w:r>
      <w:r w:rsidRPr="00B92AB0">
        <w:rPr>
          <w:rFonts w:asciiTheme="majorBidi" w:hAnsiTheme="majorBidi" w:cstheme="majorBidi"/>
          <w:sz w:val="28"/>
          <w:szCs w:val="28"/>
          <w:cs/>
        </w:rPr>
        <w:t>เพิ่มขึ้นจากร้อยละ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22.24 </w:t>
      </w:r>
      <w:r w:rsidRPr="00B92AB0">
        <w:rPr>
          <w:rFonts w:asciiTheme="majorBidi" w:hAnsiTheme="majorBidi" w:cstheme="majorBidi"/>
          <w:sz w:val="28"/>
          <w:szCs w:val="28"/>
          <w:cs/>
        </w:rPr>
        <w:t>เป็นร้อยละ</w:t>
      </w:r>
      <w:r w:rsidR="00603205">
        <w:rPr>
          <w:rFonts w:asciiTheme="majorBidi" w:hAnsiTheme="majorBidi" w:cstheme="majorBidi"/>
          <w:sz w:val="28"/>
          <w:szCs w:val="28"/>
        </w:rPr>
        <w:t xml:space="preserve"> 22.6</w:t>
      </w:r>
      <w:r w:rsidR="00884505">
        <w:rPr>
          <w:rFonts w:asciiTheme="majorBidi" w:hAnsiTheme="majorBidi" w:cstheme="majorBidi"/>
          <w:sz w:val="28"/>
          <w:szCs w:val="28"/>
        </w:rPr>
        <w:t>2</w:t>
      </w:r>
    </w:p>
    <w:p w14:paraId="5146386D" w14:textId="77777777" w:rsidR="00DC1CB8" w:rsidRPr="00DC1CB8" w:rsidRDefault="00DC1CB8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5E23C25" w14:textId="77777777" w:rsidR="00DC1CB8" w:rsidRDefault="00DC1CB8" w:rsidP="00DC1CB8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D21885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D21885">
        <w:rPr>
          <w:rFonts w:asciiTheme="majorBidi" w:hAnsiTheme="majorBidi" w:cstheme="majorBidi"/>
          <w:sz w:val="28"/>
          <w:szCs w:val="28"/>
        </w:rPr>
        <w:t xml:space="preserve"> 12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D21885">
        <w:rPr>
          <w:rFonts w:asciiTheme="majorBidi" w:hAnsiTheme="majorBidi" w:cstheme="majorBidi"/>
          <w:sz w:val="28"/>
          <w:szCs w:val="28"/>
        </w:rPr>
        <w:t xml:space="preserve"> 2566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บริษัท เอสซีจี นิชิเร โลจิสติกส์ จำกัด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21885">
        <w:rPr>
          <w:rFonts w:asciiTheme="majorBidi" w:hAnsiTheme="majorBidi" w:cstheme="majorBidi"/>
          <w:sz w:val="28"/>
          <w:szCs w:val="28"/>
        </w:rPr>
        <w:t>(“SCGN”)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21885">
        <w:rPr>
          <w:rFonts w:asciiTheme="majorBidi" w:hAnsiTheme="majorBidi" w:cstheme="majorBidi"/>
          <w:sz w:val="28"/>
          <w:szCs w:val="28"/>
          <w:cs/>
        </w:rPr>
        <w:t>ได้เพิ่มทุนจดทะเบียนจาก</w:t>
      </w:r>
      <w:r w:rsidRPr="00D21885">
        <w:rPr>
          <w:rFonts w:asciiTheme="majorBidi" w:hAnsiTheme="majorBidi" w:cstheme="majorBidi"/>
          <w:sz w:val="28"/>
          <w:szCs w:val="28"/>
        </w:rPr>
        <w:t xml:space="preserve"> 770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D21885">
        <w:rPr>
          <w:rFonts w:asciiTheme="majorBidi" w:hAnsiTheme="majorBidi" w:cstheme="majorBidi"/>
          <w:sz w:val="28"/>
          <w:szCs w:val="28"/>
          <w:cs/>
        </w:rPr>
        <w:t>เป็น</w:t>
      </w:r>
      <w:r w:rsidRPr="00D21885">
        <w:rPr>
          <w:rFonts w:asciiTheme="majorBidi" w:hAnsiTheme="majorBidi" w:cstheme="majorBidi"/>
          <w:sz w:val="28"/>
          <w:szCs w:val="28"/>
        </w:rPr>
        <w:t xml:space="preserve"> 803.07 </w:t>
      </w:r>
      <w:r w:rsidRPr="00D21885">
        <w:rPr>
          <w:rFonts w:asciiTheme="majorBidi" w:hAnsiTheme="majorBidi" w:cstheme="majorBidi"/>
          <w:sz w:val="28"/>
          <w:szCs w:val="28"/>
          <w:cs/>
        </w:rPr>
        <w:t>ล้าน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 xml:space="preserve">บาท </w:t>
      </w:r>
      <w:r w:rsidRPr="00D21885">
        <w:rPr>
          <w:rFonts w:asciiTheme="majorBidi" w:hAnsiTheme="majorBidi" w:cstheme="majorBidi"/>
          <w:sz w:val="28"/>
          <w:szCs w:val="28"/>
          <w:cs/>
        </w:rPr>
        <w:t>โดยการออกหุ้นสามัญใหม่จำนวน</w:t>
      </w:r>
      <w:r w:rsidRPr="00D21885">
        <w:rPr>
          <w:rFonts w:asciiTheme="majorBidi" w:hAnsiTheme="majorBidi" w:cstheme="majorBidi"/>
          <w:sz w:val="28"/>
          <w:szCs w:val="28"/>
        </w:rPr>
        <w:t xml:space="preserve"> 330,676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หุ้นมูลค่าที่ตราไว้หุ้นละ</w:t>
      </w:r>
      <w:r w:rsidRPr="00D21885">
        <w:rPr>
          <w:rFonts w:asciiTheme="majorBidi" w:hAnsiTheme="majorBidi" w:cstheme="majorBidi"/>
          <w:sz w:val="28"/>
          <w:szCs w:val="28"/>
        </w:rPr>
        <w:t xml:space="preserve"> 100 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D21885">
        <w:rPr>
          <w:rFonts w:asciiTheme="majorBidi" w:hAnsiTheme="majorBidi" w:cstheme="majorBidi"/>
          <w:sz w:val="28"/>
          <w:szCs w:val="28"/>
        </w:rPr>
        <w:t xml:space="preserve"> 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D21885">
        <w:rPr>
          <w:rFonts w:asciiTheme="majorBidi" w:hAnsiTheme="majorBidi" w:cstheme="majorBidi"/>
          <w:sz w:val="28"/>
          <w:szCs w:val="28"/>
          <w:cs/>
        </w:rPr>
        <w:t>ให้แก่กิจการแห่งหนึ่งเป็นจำนวน</w:t>
      </w:r>
      <w:r w:rsidRPr="00D21885">
        <w:rPr>
          <w:rFonts w:asciiTheme="majorBidi" w:hAnsiTheme="majorBidi" w:cstheme="majorBidi"/>
          <w:sz w:val="28"/>
          <w:szCs w:val="28"/>
        </w:rPr>
        <w:t xml:space="preserve"> 168,645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หุ้น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D21885">
        <w:rPr>
          <w:rFonts w:asciiTheme="majorBidi" w:hAnsiTheme="majorBidi" w:cstheme="majorBidi"/>
          <w:sz w:val="28"/>
          <w:szCs w:val="28"/>
        </w:rPr>
        <w:t xml:space="preserve">Nichirei Logistics Group Inc. </w:t>
      </w:r>
      <w:r w:rsidRPr="00D21885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Pr="00D21885">
        <w:rPr>
          <w:rFonts w:asciiTheme="majorBidi" w:hAnsiTheme="majorBidi" w:cstheme="majorBidi"/>
          <w:sz w:val="28"/>
          <w:szCs w:val="28"/>
        </w:rPr>
        <w:t xml:space="preserve"> 162,031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หุ้น</w:t>
      </w:r>
      <w:r w:rsidRPr="00D21885">
        <w:rPr>
          <w:rFonts w:asciiTheme="majorBidi" w:hAnsiTheme="majorBidi" w:cstheme="majorBidi"/>
          <w:sz w:val="28"/>
          <w:szCs w:val="28"/>
        </w:rPr>
        <w:t xml:space="preserve"> </w:t>
      </w:r>
      <w:r w:rsidRPr="00D21885">
        <w:rPr>
          <w:rFonts w:asciiTheme="majorBidi" w:hAnsiTheme="majorBidi" w:cstheme="majorBidi"/>
          <w:sz w:val="28"/>
          <w:szCs w:val="28"/>
          <w:cs/>
        </w:rPr>
        <w:t>ทำให้กลุ่มบริษัทมีส่วนได้เสียใน</w:t>
      </w:r>
      <w:r w:rsidRPr="00D21885">
        <w:rPr>
          <w:rFonts w:asciiTheme="majorBidi" w:hAnsiTheme="majorBidi" w:cstheme="majorBidi"/>
          <w:sz w:val="28"/>
          <w:szCs w:val="28"/>
        </w:rPr>
        <w:t xml:space="preserve"> SCGN </w:t>
      </w:r>
      <w:r w:rsidRPr="00D21885">
        <w:rPr>
          <w:rFonts w:asciiTheme="majorBidi" w:hAnsiTheme="majorBidi" w:cstheme="majorBidi"/>
          <w:sz w:val="28"/>
          <w:szCs w:val="28"/>
          <w:cs/>
        </w:rPr>
        <w:t>ลดลงจากร้อยละ</w:t>
      </w:r>
      <w:r w:rsidRPr="00D21885">
        <w:rPr>
          <w:rFonts w:asciiTheme="majorBidi" w:hAnsiTheme="majorBidi" w:cstheme="majorBidi"/>
          <w:sz w:val="28"/>
          <w:szCs w:val="28"/>
        </w:rPr>
        <w:t xml:space="preserve"> 51 </w:t>
      </w:r>
      <w:r w:rsidRPr="00D21885">
        <w:rPr>
          <w:rFonts w:asciiTheme="majorBidi" w:hAnsiTheme="majorBidi" w:cstheme="majorBidi"/>
          <w:sz w:val="28"/>
          <w:szCs w:val="28"/>
          <w:cs/>
        </w:rPr>
        <w:t>เป็นร้อยละ</w:t>
      </w:r>
      <w:r w:rsidRPr="00D21885">
        <w:rPr>
          <w:rFonts w:asciiTheme="majorBidi" w:hAnsiTheme="majorBidi" w:cstheme="majorBidi"/>
          <w:sz w:val="28"/>
          <w:szCs w:val="28"/>
        </w:rPr>
        <w:t xml:space="preserve"> 48.90 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>และเปลี่ยนการจัดประเภทเงินลงทุนจากการร่วมค้าเป็นบริษัทร่วม</w:t>
      </w:r>
    </w:p>
    <w:p w14:paraId="6348F8AE" w14:textId="0DEF8D6F" w:rsidR="00952F66" w:rsidRPr="00DC1CB8" w:rsidRDefault="00952F66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3A119B04" w14:textId="47C84380" w:rsidR="00DC1CB8" w:rsidRDefault="00DC1CB8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C1CB8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การร่วมค้า</w:t>
      </w:r>
    </w:p>
    <w:p w14:paraId="68D25AEB" w14:textId="77777777" w:rsidR="00DC1CB8" w:rsidRPr="00DC1CB8" w:rsidRDefault="00DC1CB8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</w:p>
    <w:p w14:paraId="17C2AFDB" w14:textId="38EDE356" w:rsidR="00EC0D18" w:rsidRPr="00D21885" w:rsidRDefault="00EC0D18" w:rsidP="00EC0D18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1885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D21885">
        <w:rPr>
          <w:rFonts w:asciiTheme="majorBidi" w:hAnsiTheme="majorBidi" w:cstheme="majorBidi"/>
          <w:sz w:val="28"/>
          <w:szCs w:val="28"/>
        </w:rPr>
        <w:t xml:space="preserve"> 12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D21885">
        <w:rPr>
          <w:rFonts w:asciiTheme="majorBidi" w:hAnsiTheme="majorBidi" w:cstheme="majorBidi"/>
          <w:sz w:val="28"/>
          <w:szCs w:val="28"/>
        </w:rPr>
        <w:t xml:space="preserve"> 2566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บริษัท แอลฟา อินดัสเทรียล โซลูชั่น จำกัด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21885">
        <w:rPr>
          <w:rFonts w:asciiTheme="majorBidi" w:hAnsiTheme="majorBidi" w:cstheme="majorBidi"/>
          <w:sz w:val="28"/>
          <w:szCs w:val="28"/>
        </w:rPr>
        <w:t>(“Alpha”)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21885">
        <w:rPr>
          <w:rFonts w:asciiTheme="majorBidi" w:hAnsiTheme="majorBidi" w:cstheme="majorBidi"/>
          <w:sz w:val="28"/>
          <w:szCs w:val="28"/>
          <w:cs/>
        </w:rPr>
        <w:t>ได้เพิ่มทุนจดทะเบียนจาก</w:t>
      </w:r>
      <w:r w:rsidRPr="00D21885">
        <w:rPr>
          <w:rFonts w:asciiTheme="majorBidi" w:hAnsiTheme="majorBidi" w:cstheme="majorBidi"/>
          <w:sz w:val="28"/>
          <w:szCs w:val="28"/>
        </w:rPr>
        <w:t xml:space="preserve"> 235</w:t>
      </w:r>
      <w:r w:rsidRPr="00D21885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D21885">
        <w:rPr>
          <w:rFonts w:asciiTheme="majorBidi" w:hAnsiTheme="majorBidi" w:cstheme="majorBidi"/>
          <w:sz w:val="28"/>
          <w:szCs w:val="28"/>
          <w:cs/>
        </w:rPr>
        <w:t>เป็น</w:t>
      </w:r>
      <w:r w:rsidRPr="00D21885">
        <w:rPr>
          <w:rFonts w:asciiTheme="majorBidi" w:hAnsiTheme="majorBidi" w:cstheme="majorBidi"/>
          <w:sz w:val="28"/>
          <w:szCs w:val="28"/>
        </w:rPr>
        <w:t xml:space="preserve"> 305 </w:t>
      </w:r>
      <w:r w:rsidRPr="00D21885">
        <w:rPr>
          <w:rFonts w:asciiTheme="majorBidi" w:hAnsiTheme="majorBidi" w:cstheme="majorBidi"/>
          <w:sz w:val="28"/>
          <w:szCs w:val="28"/>
          <w:cs/>
        </w:rPr>
        <w:t>ล้าน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 xml:space="preserve">บาท </w:t>
      </w:r>
      <w:r w:rsidRPr="00D21885">
        <w:rPr>
          <w:rFonts w:asciiTheme="majorBidi" w:hAnsiTheme="majorBidi" w:cstheme="majorBidi"/>
          <w:sz w:val="28"/>
          <w:szCs w:val="28"/>
          <w:cs/>
        </w:rPr>
        <w:t>โดยการออกหุ้นสามัญใหม่จำนวน</w:t>
      </w:r>
      <w:r w:rsidRPr="00D21885">
        <w:rPr>
          <w:rFonts w:asciiTheme="majorBidi" w:hAnsiTheme="majorBidi" w:cstheme="majorBidi"/>
          <w:sz w:val="28"/>
          <w:szCs w:val="28"/>
        </w:rPr>
        <w:t xml:space="preserve"> 20 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D21885">
        <w:rPr>
          <w:rFonts w:asciiTheme="majorBidi" w:hAnsiTheme="majorBidi" w:cstheme="majorBidi"/>
          <w:sz w:val="28"/>
          <w:szCs w:val="28"/>
          <w:cs/>
        </w:rPr>
        <w:t>หุ้นมูลค่าที่ตราไว้หุ้นละ</w:t>
      </w:r>
      <w:r w:rsidRPr="00D21885">
        <w:rPr>
          <w:rFonts w:asciiTheme="majorBidi" w:hAnsiTheme="majorBidi" w:cstheme="majorBidi"/>
          <w:sz w:val="28"/>
          <w:szCs w:val="28"/>
        </w:rPr>
        <w:t xml:space="preserve"> 10 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D21885">
        <w:rPr>
          <w:rFonts w:asciiTheme="majorBidi" w:hAnsiTheme="majorBidi" w:cstheme="majorBidi"/>
          <w:sz w:val="28"/>
          <w:szCs w:val="28"/>
        </w:rPr>
        <w:t xml:space="preserve"> </w:t>
      </w:r>
      <w:r w:rsidRPr="00D21885">
        <w:rPr>
          <w:rFonts w:asciiTheme="majorBidi" w:hAnsiTheme="majorBidi" w:cstheme="majorBidi"/>
          <w:sz w:val="28"/>
          <w:szCs w:val="28"/>
          <w:cs/>
        </w:rPr>
        <w:t>ให้แก่</w:t>
      </w:r>
      <w:r w:rsidR="00D21885" w:rsidRPr="00D21885">
        <w:rPr>
          <w:rFonts w:asciiTheme="majorBidi" w:hAnsiTheme="majorBidi" w:cstheme="majorBidi" w:hint="cs"/>
          <w:sz w:val="28"/>
          <w:szCs w:val="28"/>
          <w:cs/>
        </w:rPr>
        <w:t>กลุ่มผู้ถือหุ้นเดิม</w:t>
      </w:r>
      <w:r w:rsidRPr="00D218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21885">
        <w:rPr>
          <w:rFonts w:asciiTheme="majorBidi" w:hAnsiTheme="majorBidi" w:hint="cs"/>
          <w:sz w:val="28"/>
          <w:szCs w:val="28"/>
          <w:cs/>
        </w:rPr>
        <w:t>บริษัท</w:t>
      </w:r>
      <w:r w:rsidRPr="00D21885">
        <w:rPr>
          <w:rFonts w:asciiTheme="majorBidi" w:hAnsiTheme="majorBidi"/>
          <w:sz w:val="28"/>
          <w:szCs w:val="28"/>
          <w:cs/>
        </w:rPr>
        <w:t xml:space="preserve"> </w:t>
      </w:r>
      <w:r w:rsidRPr="00D21885">
        <w:rPr>
          <w:rFonts w:asciiTheme="majorBidi" w:hAnsiTheme="majorBidi" w:hint="cs"/>
          <w:sz w:val="28"/>
          <w:szCs w:val="28"/>
          <w:cs/>
        </w:rPr>
        <w:t>เบญจพรแลนด์</w:t>
      </w:r>
      <w:r w:rsidRPr="00D21885">
        <w:rPr>
          <w:rFonts w:asciiTheme="majorBidi" w:hAnsiTheme="majorBidi"/>
          <w:sz w:val="28"/>
          <w:szCs w:val="28"/>
          <w:cs/>
        </w:rPr>
        <w:t xml:space="preserve"> </w:t>
      </w:r>
      <w:r w:rsidRPr="00D21885">
        <w:rPr>
          <w:rFonts w:asciiTheme="majorBidi" w:hAnsiTheme="majorBidi" w:hint="cs"/>
          <w:sz w:val="28"/>
          <w:szCs w:val="28"/>
          <w:cs/>
        </w:rPr>
        <w:t>จำกัด</w:t>
      </w:r>
      <w:r w:rsidRPr="00D21885">
        <w:rPr>
          <w:rFonts w:asciiTheme="majorBidi" w:hAnsiTheme="majorBidi"/>
          <w:sz w:val="28"/>
          <w:szCs w:val="28"/>
        </w:rPr>
        <w:t xml:space="preserve"> </w:t>
      </w:r>
      <w:r w:rsidRPr="00D21885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Pr="00D21885">
        <w:rPr>
          <w:rFonts w:asciiTheme="majorBidi" w:hAnsiTheme="majorBidi"/>
          <w:sz w:val="28"/>
          <w:szCs w:val="28"/>
        </w:rPr>
        <w:t xml:space="preserve">10 </w:t>
      </w:r>
      <w:r w:rsidRPr="00D21885">
        <w:rPr>
          <w:rFonts w:asciiTheme="majorBidi" w:hAnsiTheme="majorBidi" w:hint="cs"/>
          <w:sz w:val="28"/>
          <w:szCs w:val="28"/>
          <w:cs/>
        </w:rPr>
        <w:t>ล้านหุ้น และบริษัท</w:t>
      </w:r>
      <w:r w:rsidRPr="00D21885">
        <w:rPr>
          <w:rFonts w:asciiTheme="majorBidi" w:hAnsiTheme="majorBidi"/>
          <w:sz w:val="28"/>
          <w:szCs w:val="28"/>
          <w:cs/>
        </w:rPr>
        <w:t xml:space="preserve"> </w:t>
      </w:r>
      <w:r w:rsidRPr="00D21885">
        <w:rPr>
          <w:rFonts w:asciiTheme="majorBidi" w:hAnsiTheme="majorBidi" w:hint="cs"/>
          <w:sz w:val="28"/>
          <w:szCs w:val="28"/>
          <w:cs/>
        </w:rPr>
        <w:t>ออริจิ้น</w:t>
      </w:r>
      <w:r w:rsidRPr="00D21885">
        <w:rPr>
          <w:rFonts w:asciiTheme="majorBidi" w:hAnsiTheme="majorBidi"/>
          <w:sz w:val="28"/>
          <w:szCs w:val="28"/>
          <w:cs/>
        </w:rPr>
        <w:t xml:space="preserve"> </w:t>
      </w:r>
      <w:r w:rsidRPr="00D21885">
        <w:rPr>
          <w:rFonts w:asciiTheme="majorBidi" w:hAnsiTheme="majorBidi" w:hint="cs"/>
          <w:sz w:val="28"/>
          <w:szCs w:val="28"/>
          <w:cs/>
        </w:rPr>
        <w:t>พร็อพเพอร์ตี้</w:t>
      </w:r>
      <w:r w:rsidRPr="00D21885">
        <w:rPr>
          <w:rFonts w:asciiTheme="majorBidi" w:hAnsiTheme="majorBidi"/>
          <w:sz w:val="28"/>
          <w:szCs w:val="28"/>
          <w:cs/>
        </w:rPr>
        <w:t xml:space="preserve"> </w:t>
      </w:r>
      <w:r w:rsidRPr="00D21885">
        <w:rPr>
          <w:rFonts w:asciiTheme="majorBidi" w:hAnsiTheme="majorBidi" w:hint="cs"/>
          <w:sz w:val="28"/>
          <w:szCs w:val="28"/>
          <w:cs/>
        </w:rPr>
        <w:t>จำกัด</w:t>
      </w:r>
      <w:r w:rsidRPr="00D21885">
        <w:rPr>
          <w:rFonts w:asciiTheme="majorBidi" w:hAnsiTheme="majorBidi"/>
          <w:sz w:val="28"/>
          <w:szCs w:val="28"/>
          <w:cs/>
        </w:rPr>
        <w:t xml:space="preserve"> (</w:t>
      </w:r>
      <w:r w:rsidRPr="00D21885">
        <w:rPr>
          <w:rFonts w:asciiTheme="majorBidi" w:hAnsiTheme="majorBidi" w:hint="cs"/>
          <w:sz w:val="28"/>
          <w:szCs w:val="28"/>
          <w:cs/>
        </w:rPr>
        <w:t>มหาชน</w:t>
      </w:r>
      <w:r w:rsidRPr="00D21885">
        <w:rPr>
          <w:rFonts w:asciiTheme="majorBidi" w:hAnsiTheme="majorBidi"/>
          <w:sz w:val="28"/>
          <w:szCs w:val="28"/>
          <w:cs/>
        </w:rPr>
        <w:t>)</w:t>
      </w:r>
      <w:r w:rsidRPr="00D21885">
        <w:rPr>
          <w:rFonts w:asciiTheme="majorBidi" w:hAnsiTheme="majorBidi" w:hint="cs"/>
          <w:sz w:val="28"/>
          <w:szCs w:val="28"/>
          <w:cs/>
        </w:rPr>
        <w:t xml:space="preserve"> จำนวน </w:t>
      </w:r>
      <w:r w:rsidRPr="00D21885">
        <w:rPr>
          <w:rFonts w:asciiTheme="majorBidi" w:hAnsiTheme="majorBidi"/>
          <w:sz w:val="28"/>
          <w:szCs w:val="28"/>
        </w:rPr>
        <w:t xml:space="preserve">10 </w:t>
      </w:r>
      <w:r w:rsidRPr="00D21885">
        <w:rPr>
          <w:rFonts w:asciiTheme="majorBidi" w:hAnsiTheme="majorBidi" w:hint="cs"/>
          <w:sz w:val="28"/>
          <w:szCs w:val="28"/>
          <w:cs/>
        </w:rPr>
        <w:t>ล้านหุ้น</w:t>
      </w:r>
      <w:r w:rsidR="005464B4">
        <w:rPr>
          <w:rFonts w:asciiTheme="majorBidi" w:hAnsiTheme="majorBidi"/>
          <w:sz w:val="28"/>
          <w:szCs w:val="28"/>
        </w:rPr>
        <w:t xml:space="preserve"> </w:t>
      </w:r>
      <w:r w:rsidR="005464B4">
        <w:rPr>
          <w:rFonts w:asciiTheme="majorBidi" w:hAnsiTheme="majorBidi" w:hint="cs"/>
          <w:sz w:val="28"/>
          <w:szCs w:val="28"/>
          <w:cs/>
        </w:rPr>
        <w:t xml:space="preserve">โดยเรียกชำระค่าหุ้นที่ </w:t>
      </w:r>
      <w:r w:rsidR="005464B4">
        <w:rPr>
          <w:rFonts w:asciiTheme="majorBidi" w:hAnsiTheme="majorBidi"/>
          <w:sz w:val="28"/>
          <w:szCs w:val="28"/>
        </w:rPr>
        <w:t xml:space="preserve">3.5 </w:t>
      </w:r>
      <w:r w:rsidR="005464B4">
        <w:rPr>
          <w:rFonts w:asciiTheme="majorBidi" w:hAnsiTheme="majorBidi" w:hint="cs"/>
          <w:sz w:val="28"/>
          <w:szCs w:val="28"/>
          <w:cs/>
        </w:rPr>
        <w:t>บาทต่อหุ้น</w:t>
      </w:r>
    </w:p>
    <w:p w14:paraId="5EC3175A" w14:textId="7D63B906" w:rsidR="00EC3914" w:rsidRPr="00DC1CB8" w:rsidRDefault="00EC3914" w:rsidP="00DC1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75BE1981" w14:textId="73E2B1F3" w:rsidR="00EC3914" w:rsidRPr="00B92AB0" w:rsidRDefault="00EC3914" w:rsidP="00EC0D18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C3914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EC3914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20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EC3914">
        <w:rPr>
          <w:rFonts w:asciiTheme="majorBidi" w:hAnsiTheme="majorBidi" w:cstheme="majorBidi"/>
          <w:sz w:val="28"/>
          <w:szCs w:val="28"/>
        </w:rPr>
        <w:t xml:space="preserve"> 2566 </w:t>
      </w:r>
      <w:r w:rsidRPr="00EC3914">
        <w:rPr>
          <w:rFonts w:asciiTheme="majorBidi" w:hAnsiTheme="majorBidi" w:hint="cs"/>
          <w:sz w:val="28"/>
          <w:szCs w:val="28"/>
          <w:cs/>
        </w:rPr>
        <w:t>บริษัท</w:t>
      </w:r>
      <w:r w:rsidRPr="00EC3914">
        <w:rPr>
          <w:rFonts w:asciiTheme="majorBidi" w:hAnsiTheme="majorBidi"/>
          <w:sz w:val="28"/>
          <w:szCs w:val="28"/>
          <w:cs/>
        </w:rPr>
        <w:t xml:space="preserve"> </w:t>
      </w:r>
      <w:r w:rsidRPr="00EC3914">
        <w:rPr>
          <w:rFonts w:asciiTheme="majorBidi" w:hAnsiTheme="majorBidi" w:hint="cs"/>
          <w:sz w:val="28"/>
          <w:szCs w:val="28"/>
          <w:cs/>
        </w:rPr>
        <w:t>เจดับเบิ้ลยูดี</w:t>
      </w:r>
      <w:r w:rsidRPr="00EC3914">
        <w:rPr>
          <w:rFonts w:asciiTheme="majorBidi" w:hAnsiTheme="majorBidi"/>
          <w:sz w:val="28"/>
          <w:szCs w:val="28"/>
          <w:cs/>
        </w:rPr>
        <w:t xml:space="preserve"> </w:t>
      </w:r>
      <w:r w:rsidRPr="00EC3914">
        <w:rPr>
          <w:rFonts w:asciiTheme="majorBidi" w:hAnsiTheme="majorBidi" w:hint="cs"/>
          <w:sz w:val="28"/>
          <w:szCs w:val="28"/>
          <w:cs/>
        </w:rPr>
        <w:t>ทรานสปอร์ต</w:t>
      </w:r>
      <w:r w:rsidRPr="00EC3914">
        <w:rPr>
          <w:rFonts w:asciiTheme="majorBidi" w:hAnsiTheme="majorBidi"/>
          <w:sz w:val="28"/>
          <w:szCs w:val="28"/>
          <w:cs/>
        </w:rPr>
        <w:t xml:space="preserve"> (</w:t>
      </w:r>
      <w:r w:rsidRPr="00EC3914">
        <w:rPr>
          <w:rFonts w:asciiTheme="majorBidi" w:hAnsiTheme="majorBidi" w:hint="cs"/>
          <w:sz w:val="28"/>
          <w:szCs w:val="28"/>
          <w:cs/>
        </w:rPr>
        <w:t>ไทยแลนด์</w:t>
      </w:r>
      <w:r w:rsidRPr="00EC3914">
        <w:rPr>
          <w:rFonts w:asciiTheme="majorBidi" w:hAnsiTheme="majorBidi"/>
          <w:sz w:val="28"/>
          <w:szCs w:val="28"/>
          <w:cs/>
        </w:rPr>
        <w:t xml:space="preserve">) </w:t>
      </w:r>
      <w:r w:rsidRPr="00EC3914">
        <w:rPr>
          <w:rFonts w:asciiTheme="majorBidi" w:hAnsiTheme="majorBidi" w:hint="cs"/>
          <w:sz w:val="28"/>
          <w:szCs w:val="28"/>
          <w:cs/>
        </w:rPr>
        <w:t>จำกัด</w:t>
      </w:r>
      <w:r w:rsidRPr="00EC3914">
        <w:rPr>
          <w:rFonts w:asciiTheme="majorBidi" w:hAnsiTheme="majorBidi"/>
          <w:sz w:val="28"/>
          <w:szCs w:val="28"/>
          <w:cs/>
        </w:rPr>
        <w:t xml:space="preserve"> </w:t>
      </w:r>
      <w:r w:rsidRPr="00EC3914">
        <w:rPr>
          <w:rFonts w:asciiTheme="majorBidi" w:hAnsiTheme="majorBidi" w:hint="cs"/>
          <w:sz w:val="28"/>
          <w:szCs w:val="28"/>
          <w:cs/>
        </w:rPr>
        <w:t>ได้ลงทุนเพิ่มในการร่วมค้าแห่งหนึ่ง</w:t>
      </w:r>
      <w:r w:rsidRPr="00EC3914">
        <w:rPr>
          <w:rFonts w:asciiTheme="majorBidi" w:hAnsiTheme="majorBidi"/>
          <w:sz w:val="28"/>
          <w:szCs w:val="28"/>
          <w:cs/>
        </w:rPr>
        <w:t xml:space="preserve"> (</w:t>
      </w:r>
      <w:r w:rsidRPr="00EC3914">
        <w:rPr>
          <w:rFonts w:asciiTheme="majorBidi" w:hAnsiTheme="majorBidi" w:hint="cs"/>
          <w:sz w:val="28"/>
          <w:szCs w:val="28"/>
          <w:cs/>
        </w:rPr>
        <w:t>บริษัท</w:t>
      </w:r>
      <w:r w:rsidRPr="00EC3914">
        <w:rPr>
          <w:rFonts w:asciiTheme="majorBidi" w:hAnsiTheme="majorBidi"/>
          <w:sz w:val="28"/>
          <w:szCs w:val="28"/>
          <w:cs/>
        </w:rPr>
        <w:t xml:space="preserve"> </w:t>
      </w:r>
      <w:r w:rsidRPr="00EC3914">
        <w:rPr>
          <w:rFonts w:asciiTheme="majorBidi" w:hAnsiTheme="majorBidi" w:hint="cs"/>
          <w:sz w:val="28"/>
          <w:szCs w:val="28"/>
          <w:cs/>
        </w:rPr>
        <w:t>ฟิ้วซ์</w:t>
      </w:r>
      <w:r w:rsidRPr="00EC3914">
        <w:rPr>
          <w:rFonts w:asciiTheme="majorBidi" w:hAnsiTheme="majorBidi"/>
          <w:sz w:val="28"/>
          <w:szCs w:val="28"/>
          <w:cs/>
        </w:rPr>
        <w:t xml:space="preserve"> </w:t>
      </w:r>
      <w:r w:rsidRPr="00EC3914">
        <w:rPr>
          <w:rFonts w:asciiTheme="majorBidi" w:hAnsiTheme="majorBidi" w:hint="cs"/>
          <w:sz w:val="28"/>
          <w:szCs w:val="28"/>
          <w:cs/>
        </w:rPr>
        <w:t>โพสต์</w:t>
      </w:r>
      <w:r w:rsidRPr="00EC3914">
        <w:rPr>
          <w:rFonts w:asciiTheme="majorBidi" w:hAnsiTheme="majorBidi"/>
          <w:sz w:val="28"/>
          <w:szCs w:val="28"/>
          <w:cs/>
        </w:rPr>
        <w:t xml:space="preserve"> </w:t>
      </w:r>
      <w:r w:rsidRPr="00EC3914">
        <w:rPr>
          <w:rFonts w:asciiTheme="majorBidi" w:hAnsiTheme="majorBidi" w:hint="cs"/>
          <w:sz w:val="28"/>
          <w:szCs w:val="28"/>
          <w:cs/>
        </w:rPr>
        <w:t>จำกัด</w:t>
      </w:r>
      <w:r w:rsidRPr="00EC3914">
        <w:rPr>
          <w:rFonts w:asciiTheme="majorBidi" w:hAnsiTheme="majorBidi"/>
          <w:sz w:val="28"/>
          <w:szCs w:val="28"/>
          <w:cs/>
        </w:rPr>
        <w:t xml:space="preserve"> (“</w:t>
      </w:r>
      <w:proofErr w:type="spellStart"/>
      <w:r w:rsidR="00DC1CB8">
        <w:rPr>
          <w:rFonts w:asciiTheme="majorBidi" w:hAnsiTheme="majorBidi" w:cstheme="majorBidi"/>
          <w:sz w:val="28"/>
          <w:szCs w:val="28"/>
        </w:rPr>
        <w:t>F</w:t>
      </w:r>
      <w:r w:rsidRPr="00EC3914">
        <w:rPr>
          <w:rFonts w:asciiTheme="majorBidi" w:hAnsiTheme="majorBidi" w:cstheme="majorBidi"/>
          <w:sz w:val="28"/>
          <w:szCs w:val="28"/>
        </w:rPr>
        <w:t>uze</w:t>
      </w:r>
      <w:proofErr w:type="spellEnd"/>
      <w:r w:rsidRPr="00EC3914">
        <w:rPr>
          <w:rFonts w:asciiTheme="majorBidi" w:hAnsiTheme="majorBidi" w:cstheme="majorBidi"/>
          <w:sz w:val="28"/>
          <w:szCs w:val="28"/>
        </w:rPr>
        <w:t xml:space="preserve"> </w:t>
      </w:r>
      <w:r w:rsidR="00DC1CB8">
        <w:rPr>
          <w:rFonts w:asciiTheme="majorBidi" w:hAnsiTheme="majorBidi" w:cstheme="majorBidi"/>
          <w:sz w:val="28"/>
          <w:szCs w:val="28"/>
        </w:rPr>
        <w:t>P</w:t>
      </w:r>
      <w:r w:rsidRPr="00EC3914">
        <w:rPr>
          <w:rFonts w:asciiTheme="majorBidi" w:hAnsiTheme="majorBidi" w:cstheme="majorBidi"/>
          <w:sz w:val="28"/>
          <w:szCs w:val="28"/>
        </w:rPr>
        <w:t>ost”)</w:t>
      </w:r>
      <w:r w:rsidR="00DC1CB8">
        <w:rPr>
          <w:rFonts w:asciiTheme="majorBidi" w:hAnsiTheme="majorBidi" w:cstheme="majorBidi"/>
          <w:sz w:val="28"/>
          <w:szCs w:val="28"/>
        </w:rPr>
        <w:t>)</w:t>
      </w:r>
      <w:r w:rsidRPr="00EC3914">
        <w:rPr>
          <w:rFonts w:asciiTheme="majorBidi" w:hAnsiTheme="majorBidi" w:cstheme="majorBidi"/>
          <w:sz w:val="28"/>
          <w:szCs w:val="28"/>
        </w:rPr>
        <w:t xml:space="preserve"> </w:t>
      </w:r>
      <w:r w:rsidR="005464B4" w:rsidRPr="005464B4">
        <w:rPr>
          <w:rFonts w:asciiTheme="majorBidi" w:hAnsiTheme="majorBidi" w:hint="cs"/>
          <w:sz w:val="28"/>
          <w:szCs w:val="28"/>
          <w:cs/>
        </w:rPr>
        <w:t>โดยชำระค่าหุ้นเพิ่มเติมอีกร้อยละ</w:t>
      </w:r>
      <w:r w:rsidR="005464B4">
        <w:rPr>
          <w:rFonts w:asciiTheme="majorBidi" w:hAnsiTheme="majorBidi" w:hint="cs"/>
          <w:sz w:val="28"/>
          <w:szCs w:val="28"/>
          <w:cs/>
        </w:rPr>
        <w:t xml:space="preserve"> </w:t>
      </w:r>
      <w:r w:rsidR="005464B4">
        <w:rPr>
          <w:rFonts w:asciiTheme="majorBidi" w:hAnsiTheme="majorBidi"/>
          <w:sz w:val="28"/>
          <w:szCs w:val="28"/>
        </w:rPr>
        <w:t>40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 w:rsidRPr="005464B4">
        <w:rPr>
          <w:rFonts w:asciiTheme="majorBidi" w:hAnsiTheme="majorBidi" w:hint="cs"/>
          <w:sz w:val="28"/>
          <w:szCs w:val="28"/>
          <w:cs/>
        </w:rPr>
        <w:t>ของหุ้นจำนวน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>
        <w:rPr>
          <w:rFonts w:asciiTheme="majorBidi" w:hAnsiTheme="majorBidi"/>
          <w:sz w:val="28"/>
          <w:szCs w:val="28"/>
        </w:rPr>
        <w:t>375,000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 w:rsidRPr="005464B4">
        <w:rPr>
          <w:rFonts w:asciiTheme="majorBidi" w:hAnsiTheme="majorBidi" w:hint="cs"/>
          <w:sz w:val="28"/>
          <w:szCs w:val="28"/>
          <w:cs/>
        </w:rPr>
        <w:t>หุ้น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 w:rsidRPr="005464B4">
        <w:rPr>
          <w:rFonts w:asciiTheme="majorBidi" w:hAnsiTheme="majorBidi" w:hint="cs"/>
          <w:sz w:val="28"/>
          <w:szCs w:val="28"/>
          <w:cs/>
        </w:rPr>
        <w:t>มูลค่าที่ตราไว้หุ้นละ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>
        <w:rPr>
          <w:rFonts w:asciiTheme="majorBidi" w:hAnsiTheme="majorBidi"/>
          <w:sz w:val="28"/>
          <w:szCs w:val="28"/>
        </w:rPr>
        <w:t>100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 w:rsidRPr="005464B4">
        <w:rPr>
          <w:rFonts w:asciiTheme="majorBidi" w:hAnsiTheme="majorBidi" w:hint="cs"/>
          <w:sz w:val="28"/>
          <w:szCs w:val="28"/>
          <w:cs/>
        </w:rPr>
        <w:t>บาท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 w:rsidRPr="005464B4">
        <w:rPr>
          <w:rFonts w:asciiTheme="majorBidi" w:hAnsiTheme="majorBidi" w:hint="cs"/>
          <w:sz w:val="28"/>
          <w:szCs w:val="28"/>
          <w:cs/>
        </w:rPr>
        <w:t>เป็นจำนวนเงิน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>
        <w:rPr>
          <w:rFonts w:asciiTheme="majorBidi" w:hAnsiTheme="majorBidi"/>
          <w:sz w:val="28"/>
          <w:szCs w:val="28"/>
        </w:rPr>
        <w:t>15</w:t>
      </w:r>
      <w:r w:rsidR="005464B4" w:rsidRPr="005464B4">
        <w:rPr>
          <w:rFonts w:asciiTheme="majorBidi" w:hAnsiTheme="majorBidi"/>
          <w:sz w:val="28"/>
          <w:szCs w:val="28"/>
          <w:cs/>
        </w:rPr>
        <w:t xml:space="preserve"> </w:t>
      </w:r>
      <w:r w:rsidR="005464B4" w:rsidRPr="005464B4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7BA583EA" w14:textId="77777777" w:rsidR="00EC0D18" w:rsidRPr="00DC1CB8" w:rsidRDefault="00EC0D18" w:rsidP="00483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22575A8C" w14:textId="30139E1D" w:rsidR="008932E5" w:rsidRPr="00B92AB0" w:rsidRDefault="008932E5" w:rsidP="00483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การรวมกิจการ</w:t>
      </w:r>
    </w:p>
    <w:p w14:paraId="1502BD70" w14:textId="77777777" w:rsidR="008932E5" w:rsidRPr="00DC1CB8" w:rsidRDefault="008932E5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8CE388C" w14:textId="6A8A659C" w:rsidR="00762926" w:rsidRPr="00B92AB0" w:rsidRDefault="008932E5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5841E1" w:rsidRPr="00B92AB0">
        <w:rPr>
          <w:rFonts w:asciiTheme="majorBidi" w:hAnsiTheme="majorBidi" w:cstheme="majorBidi"/>
          <w:sz w:val="28"/>
          <w:szCs w:val="28"/>
        </w:rPr>
        <w:t>14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5841E1" w:rsidRPr="00B92AB0">
        <w:rPr>
          <w:rFonts w:asciiTheme="majorBidi" w:hAnsiTheme="majorBidi" w:cstheme="majorBidi"/>
          <w:sz w:val="28"/>
          <w:szCs w:val="28"/>
        </w:rPr>
        <w:t>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บริษัทได้ดำเนินการรวมกิจการโดยการแลกหุ้นสามัญเพิ่มทุนในบริษัทกับหุ้นสามัญใน</w:t>
      </w:r>
      <w:r w:rsidR="00762926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</w:rPr>
        <w:t xml:space="preserve">SCGL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ทั้งนี้ ในการแลกหุ้นนี้จะดำเนินการโดยบริษัทจะซื้อหุ้นสามัญทั้งหมดใน </w:t>
      </w:r>
      <w:r w:rsidRPr="00B92AB0">
        <w:rPr>
          <w:rFonts w:asciiTheme="majorBidi" w:hAnsiTheme="majorBidi" w:cstheme="majorBidi"/>
          <w:sz w:val="28"/>
          <w:szCs w:val="28"/>
        </w:rPr>
        <w:t>SCGL</w:t>
      </w:r>
      <w:r w:rsidR="00762926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762926" w:rsidRPr="00B92AB0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762926" w:rsidRPr="00B92AB0">
        <w:rPr>
          <w:rFonts w:asciiTheme="majorBidi" w:hAnsiTheme="majorBidi" w:cstheme="majorBidi"/>
          <w:sz w:val="28"/>
          <w:szCs w:val="28"/>
        </w:rPr>
        <w:t>100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ทำให้</w:t>
      </w:r>
      <w:r w:rsidR="00762926" w:rsidRPr="00B92AB0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B92AB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62926" w:rsidRPr="00B92AB0">
        <w:rPr>
          <w:rFonts w:asciiTheme="majorBidi" w:hAnsiTheme="majorBidi" w:cstheme="majorBidi"/>
          <w:sz w:val="28"/>
          <w:szCs w:val="28"/>
          <w:cs/>
        </w:rPr>
        <w:t>มีสัดส่วนความเป็นเจ้าของในบริษัทร่วมและการร่วมค้า ดังต่อไปนี้</w:t>
      </w:r>
    </w:p>
    <w:p w14:paraId="51099CE6" w14:textId="77777777" w:rsidR="00762926" w:rsidRPr="00DC1CB8" w:rsidRDefault="00762926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2430"/>
        <w:gridCol w:w="2520"/>
      </w:tblGrid>
      <w:tr w:rsidR="009F0E78" w:rsidRPr="00672EC5" w14:paraId="6C0F5A0E" w14:textId="55081309" w:rsidTr="009F0E78">
        <w:trPr>
          <w:cantSplit/>
          <w:trHeight w:val="59"/>
        </w:trPr>
        <w:tc>
          <w:tcPr>
            <w:tcW w:w="4230" w:type="dxa"/>
          </w:tcPr>
          <w:p w14:paraId="2659DC53" w14:textId="2046E439" w:rsidR="009F0E78" w:rsidRPr="00B92AB0" w:rsidRDefault="009F0E78" w:rsidP="004777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7765D5E3" w14:textId="58B27347" w:rsidR="009F0E78" w:rsidRPr="00672EC5" w:rsidRDefault="009F0E78" w:rsidP="004777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520" w:type="dxa"/>
          </w:tcPr>
          <w:p w14:paraId="31CF2B91" w14:textId="3F5DF638" w:rsidR="009F0E78" w:rsidRPr="00672EC5" w:rsidRDefault="009F0E78" w:rsidP="004777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 ณ วันที่ซื้อ</w:t>
            </w:r>
          </w:p>
        </w:tc>
      </w:tr>
      <w:tr w:rsidR="009F0E78" w:rsidRPr="00672EC5" w14:paraId="35374464" w14:textId="71279D8A" w:rsidTr="009F0E78">
        <w:trPr>
          <w:cantSplit/>
          <w:trHeight w:val="59"/>
        </w:trPr>
        <w:tc>
          <w:tcPr>
            <w:tcW w:w="4230" w:type="dxa"/>
          </w:tcPr>
          <w:p w14:paraId="50DA9B7F" w14:textId="77777777" w:rsidR="009F0E78" w:rsidRPr="00672EC5" w:rsidRDefault="009F0E78" w:rsidP="004777D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6D8C2A14" w14:textId="39B64050" w:rsidR="009F0E78" w:rsidRPr="00672EC5" w:rsidRDefault="009F0E78" w:rsidP="004777D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20" w:type="dxa"/>
          </w:tcPr>
          <w:p w14:paraId="17D3A847" w14:textId="5F579173" w:rsidR="009F0E78" w:rsidRPr="00672EC5" w:rsidRDefault="009F0E78" w:rsidP="004777D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F0E78" w:rsidRPr="00672EC5" w14:paraId="3843A0D5" w14:textId="77777777" w:rsidTr="009F0E78">
        <w:trPr>
          <w:cantSplit/>
          <w:trHeight w:val="59"/>
        </w:trPr>
        <w:tc>
          <w:tcPr>
            <w:tcW w:w="4230" w:type="dxa"/>
          </w:tcPr>
          <w:p w14:paraId="2DC9EA3C" w14:textId="50E38F3C" w:rsidR="009F0E78" w:rsidRPr="00672EC5" w:rsidRDefault="009F0E78" w:rsidP="009F0E7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430" w:type="dxa"/>
          </w:tcPr>
          <w:p w14:paraId="362BCA94" w14:textId="77777777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49074DE2" w14:textId="77777777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F0E78" w:rsidRPr="00672EC5" w14:paraId="5D4C03AF" w14:textId="77777777" w:rsidTr="009F0E78">
        <w:trPr>
          <w:cantSplit/>
          <w:trHeight w:val="59"/>
        </w:trPr>
        <w:tc>
          <w:tcPr>
            <w:tcW w:w="4230" w:type="dxa"/>
          </w:tcPr>
          <w:p w14:paraId="09E646EF" w14:textId="44FABE93" w:rsidR="009F0E78" w:rsidRPr="00672EC5" w:rsidRDefault="009F0E78" w:rsidP="00511D8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  <w:szCs w:val="28"/>
              </w:rPr>
              <w:t>China ASEAN Supply Chain Management Co., Ltd.</w:t>
            </w:r>
          </w:p>
        </w:tc>
        <w:tc>
          <w:tcPr>
            <w:tcW w:w="2430" w:type="dxa"/>
          </w:tcPr>
          <w:p w14:paraId="623C05EE" w14:textId="626DD5B5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2520" w:type="dxa"/>
          </w:tcPr>
          <w:p w14:paraId="33BC63C3" w14:textId="2AAC6576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2EC5">
              <w:rPr>
                <w:rFonts w:asciiTheme="majorBidi" w:eastAsia="Calibri" w:hAnsiTheme="majorBidi" w:cstheme="majorBidi"/>
                <w:sz w:val="28"/>
                <w:szCs w:val="28"/>
              </w:rPr>
              <w:t>79,803</w:t>
            </w:r>
          </w:p>
        </w:tc>
      </w:tr>
      <w:tr w:rsidR="009F0E78" w:rsidRPr="00672EC5" w14:paraId="4ED5DC31" w14:textId="77777777" w:rsidTr="009F0E78">
        <w:trPr>
          <w:cantSplit/>
          <w:trHeight w:val="59"/>
        </w:trPr>
        <w:tc>
          <w:tcPr>
            <w:tcW w:w="4230" w:type="dxa"/>
          </w:tcPr>
          <w:p w14:paraId="7CA36E4F" w14:textId="2968FE74" w:rsidR="009F0E78" w:rsidRPr="00672EC5" w:rsidRDefault="009F0E78" w:rsidP="009F0E7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430" w:type="dxa"/>
          </w:tcPr>
          <w:p w14:paraId="24CBC14A" w14:textId="77777777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37C2FFA3" w14:textId="77777777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F0E78" w:rsidRPr="00B92AB0" w14:paraId="28656E8F" w14:textId="1E0EDB4F" w:rsidTr="009F0E78">
        <w:trPr>
          <w:cantSplit/>
          <w:trHeight w:val="59"/>
        </w:trPr>
        <w:tc>
          <w:tcPr>
            <w:tcW w:w="4230" w:type="dxa"/>
          </w:tcPr>
          <w:p w14:paraId="0BCDCFD1" w14:textId="37F9CBF4" w:rsidR="009F0E78" w:rsidRPr="00672EC5" w:rsidRDefault="009F0E78" w:rsidP="009F0E78">
            <w:pPr>
              <w:spacing w:line="240" w:lineRule="auto"/>
              <w:ind w:firstLine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 นิชิเร โลจิสติกส์ จำกัด</w:t>
            </w:r>
          </w:p>
        </w:tc>
        <w:tc>
          <w:tcPr>
            <w:tcW w:w="2430" w:type="dxa"/>
          </w:tcPr>
          <w:p w14:paraId="71AA2BF6" w14:textId="0A3C4484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2520" w:type="dxa"/>
          </w:tcPr>
          <w:p w14:paraId="3B001D26" w14:textId="0C15E899" w:rsidR="009F0E78" w:rsidRPr="00672EC5" w:rsidRDefault="009F0E78" w:rsidP="009F0E7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2EC5">
              <w:rPr>
                <w:rFonts w:asciiTheme="majorBidi" w:eastAsia="Calibri" w:hAnsiTheme="majorBidi" w:cstheme="majorBidi"/>
                <w:sz w:val="28"/>
                <w:szCs w:val="28"/>
              </w:rPr>
              <w:t>424,601</w:t>
            </w:r>
          </w:p>
        </w:tc>
      </w:tr>
    </w:tbl>
    <w:p w14:paraId="2391EBE6" w14:textId="357CF031" w:rsidR="009F0E78" w:rsidRDefault="009F0E78" w:rsidP="00C516E7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5175A86" w14:textId="77777777" w:rsidR="009F0E78" w:rsidRDefault="009F0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45FAD66" w14:textId="732FF5C7" w:rsidR="00C516E7" w:rsidRPr="00B92AB0" w:rsidRDefault="00C516E7" w:rsidP="00C516E7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หุ้นปันผล</w:t>
      </w:r>
      <w:r w:rsidR="002C39A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458C046F" w14:textId="77777777" w:rsidR="00C516E7" w:rsidRPr="00DC1CB8" w:rsidRDefault="00C516E7" w:rsidP="00DC1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</w:p>
    <w:p w14:paraId="682C706D" w14:textId="77F18296" w:rsidR="004B6234" w:rsidRDefault="00C516E7" w:rsidP="005464B4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86986" w:rsidRPr="00B92AB0">
        <w:rPr>
          <w:rFonts w:asciiTheme="majorBidi" w:hAnsiTheme="majorBidi" w:cstheme="majorBidi"/>
          <w:sz w:val="28"/>
          <w:szCs w:val="28"/>
        </w:rPr>
        <w:t xml:space="preserve">22 </w:t>
      </w:r>
      <w:r w:rsidR="00A86986" w:rsidRPr="00B92AB0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</w:rPr>
        <w:t>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6986" w:rsidRPr="00B92AB0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กลุ่มบริษัทได้รับหุ้นปันผลจากบริษัทร่วมแห่งหนึ่งในอัตราร้อยละ </w:t>
      </w:r>
      <w:r w:rsidR="00A86986" w:rsidRPr="00B92AB0">
        <w:rPr>
          <w:rFonts w:asciiTheme="majorBidi" w:hAnsiTheme="majorBidi" w:cstheme="majorBidi"/>
          <w:sz w:val="28"/>
          <w:szCs w:val="28"/>
        </w:rPr>
        <w:t xml:space="preserve">15 </w:t>
      </w:r>
      <w:r w:rsidR="00EB5ABF" w:rsidRPr="00B92AB0">
        <w:rPr>
          <w:rFonts w:asciiTheme="majorBidi" w:hAnsiTheme="majorBidi" w:cstheme="majorBidi"/>
          <w:sz w:val="28"/>
          <w:szCs w:val="28"/>
          <w:cs/>
        </w:rPr>
        <w:t>ของหุ้นสามัญที่ผู้ลงทุนถือไว้</w:t>
      </w:r>
      <w:r w:rsidR="00A86986" w:rsidRPr="00B92AB0">
        <w:rPr>
          <w:rFonts w:asciiTheme="majorBidi" w:hAnsiTheme="majorBidi" w:cstheme="majorBidi"/>
          <w:sz w:val="28"/>
          <w:szCs w:val="28"/>
          <w:cs/>
        </w:rPr>
        <w:t xml:space="preserve">เป็นจำนวน </w:t>
      </w:r>
      <w:r w:rsidR="00A86986" w:rsidRPr="00B92AB0">
        <w:rPr>
          <w:rFonts w:asciiTheme="majorBidi" w:hAnsiTheme="majorBidi" w:cstheme="majorBidi"/>
          <w:sz w:val="28"/>
          <w:szCs w:val="28"/>
        </w:rPr>
        <w:t>3.53</w:t>
      </w:r>
      <w:r w:rsidR="00EB5ABF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6986" w:rsidRPr="00B92AB0">
        <w:rPr>
          <w:rFonts w:asciiTheme="majorBidi" w:hAnsiTheme="majorBidi" w:cstheme="majorBidi"/>
          <w:sz w:val="28"/>
          <w:szCs w:val="28"/>
          <w:cs/>
        </w:rPr>
        <w:t>ล้านหุ้น</w:t>
      </w:r>
    </w:p>
    <w:p w14:paraId="072BA02B" w14:textId="77777777" w:rsidR="009F0E78" w:rsidRPr="00EC0D18" w:rsidRDefault="009F0E78" w:rsidP="005464B4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843F738" w14:textId="77777777" w:rsidR="000925F8" w:rsidRPr="00B92AB0" w:rsidRDefault="000925F8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หลักทรัพย์ค้ำประกัน</w:t>
      </w:r>
    </w:p>
    <w:p w14:paraId="727006D1" w14:textId="77777777" w:rsidR="000925F8" w:rsidRPr="00B92AB0" w:rsidRDefault="000925F8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EC27A35" w14:textId="47824FC4" w:rsidR="000925F8" w:rsidRPr="00B92AB0" w:rsidRDefault="000925F8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92AB0">
        <w:rPr>
          <w:rFonts w:asciiTheme="majorBidi" w:hAnsiTheme="majorBidi" w:cstheme="majorBidi"/>
          <w:sz w:val="28"/>
          <w:szCs w:val="28"/>
        </w:rPr>
        <w:t>3</w:t>
      </w:r>
      <w:r w:rsidR="00732F8E" w:rsidRPr="00B92AB0">
        <w:rPr>
          <w:rFonts w:asciiTheme="majorBidi" w:hAnsiTheme="majorBidi" w:cstheme="majorBidi"/>
          <w:sz w:val="28"/>
          <w:szCs w:val="28"/>
        </w:rPr>
        <w:t xml:space="preserve">0 </w:t>
      </w:r>
      <w:r w:rsidR="00732F8E" w:rsidRPr="00B92AB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B92AB0">
        <w:rPr>
          <w:rFonts w:asciiTheme="majorBidi" w:hAnsiTheme="majorBidi" w:cstheme="majorBidi"/>
          <w:sz w:val="28"/>
          <w:szCs w:val="28"/>
        </w:rPr>
        <w:t>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เงินลงทุนในบริษัท</w:t>
      </w:r>
      <w:r w:rsidRPr="00B92AB0">
        <w:rPr>
          <w:rFonts w:asciiTheme="majorBidi" w:hAnsiTheme="majorBidi" w:cstheme="majorBidi"/>
          <w:sz w:val="28"/>
          <w:szCs w:val="28"/>
        </w:rPr>
        <w:t xml:space="preserve"> TMS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ราคาทุนจำนว</w:t>
      </w:r>
      <w:r w:rsidR="00E30A34">
        <w:rPr>
          <w:rFonts w:asciiTheme="majorBidi" w:hAnsiTheme="majorBidi" w:cstheme="majorBidi" w:hint="cs"/>
          <w:sz w:val="28"/>
          <w:szCs w:val="28"/>
          <w:cs/>
        </w:rPr>
        <w:t>น</w:t>
      </w:r>
      <w:r w:rsidR="00D20DE1">
        <w:rPr>
          <w:rFonts w:asciiTheme="majorBidi" w:hAnsiTheme="majorBidi" w:cstheme="majorBidi"/>
          <w:sz w:val="28"/>
          <w:szCs w:val="28"/>
        </w:rPr>
        <w:t xml:space="preserve"> 163.80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ล้านบาท ใช้เป็นหลักประกันวงเงินกู้ยืมระยะยาวกับสถาบันการเงินแห่งหนึ่ง (ดูหมายเหตุข้อ </w:t>
      </w:r>
      <w:r w:rsidRPr="00B92AB0">
        <w:rPr>
          <w:rFonts w:asciiTheme="majorBidi" w:hAnsiTheme="majorBidi" w:cstheme="majorBidi"/>
          <w:sz w:val="28"/>
          <w:szCs w:val="28"/>
        </w:rPr>
        <w:t>9</w:t>
      </w:r>
      <w:r w:rsidRPr="00B92AB0">
        <w:rPr>
          <w:rFonts w:asciiTheme="majorBidi" w:hAnsiTheme="majorBidi" w:cstheme="majorBidi"/>
          <w:sz w:val="28"/>
          <w:szCs w:val="28"/>
          <w:cs/>
        </w:rPr>
        <w:t>)</w:t>
      </w:r>
      <w:r w:rsidRPr="00B92AB0">
        <w:rPr>
          <w:rFonts w:asciiTheme="majorBidi" w:hAnsiTheme="majorBidi" w:cstheme="majorBidi"/>
          <w:sz w:val="30"/>
          <w:szCs w:val="30"/>
        </w:rPr>
        <w:tab/>
      </w:r>
    </w:p>
    <w:p w14:paraId="174F4357" w14:textId="7534071D" w:rsidR="006E53B6" w:rsidRDefault="006E5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2F087B68" w14:textId="30DBBD90" w:rsidR="000925F8" w:rsidRPr="00B92AB0" w:rsidRDefault="000925F8" w:rsidP="000925F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เงินลงทุนในบริษัท</w:t>
      </w:r>
      <w:r w:rsidR="00C516E7"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ย่อย</w:t>
      </w:r>
    </w:p>
    <w:p w14:paraId="069C2DBE" w14:textId="612E0702" w:rsidR="00F54DE1" w:rsidRPr="00B92AB0" w:rsidRDefault="00F54DE1" w:rsidP="00BE5B2C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237"/>
        <w:gridCol w:w="1653"/>
      </w:tblGrid>
      <w:tr w:rsidR="00732F8E" w:rsidRPr="00B92AB0" w14:paraId="0784AF28" w14:textId="77777777" w:rsidTr="000E78F0">
        <w:trPr>
          <w:tblHeader/>
        </w:trPr>
        <w:tc>
          <w:tcPr>
            <w:tcW w:w="5400" w:type="dxa"/>
            <w:vAlign w:val="bottom"/>
          </w:tcPr>
          <w:p w14:paraId="66A79925" w14:textId="77777777" w:rsidR="00732F8E" w:rsidRPr="00B92AB0" w:rsidRDefault="00732F8E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46AB037F" w14:textId="77777777" w:rsidR="00732F8E" w:rsidRPr="00B92AB0" w:rsidRDefault="00732F8E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cyan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90" w:type="dxa"/>
            <w:vAlign w:val="bottom"/>
          </w:tcPr>
          <w:p w14:paraId="29B1FDEC" w14:textId="77777777" w:rsidR="00732F8E" w:rsidRPr="00B92AB0" w:rsidRDefault="00732F8E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C6717F5" w14:textId="77777777" w:rsidR="00732F8E" w:rsidRPr="00B92AB0" w:rsidRDefault="00732F8E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0A0EE7F3" w14:textId="77777777" w:rsidR="00732F8E" w:rsidRPr="00B92AB0" w:rsidRDefault="00732F8E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78E515DD" w14:textId="77777777" w:rsidR="00732F8E" w:rsidRPr="00B92AB0" w:rsidRDefault="00732F8E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32F8E" w:rsidRPr="00B92AB0" w14:paraId="1362E57F" w14:textId="77777777" w:rsidTr="000E78F0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08404C5B" w14:textId="77777777" w:rsidR="00732F8E" w:rsidRPr="00B92AB0" w:rsidRDefault="00732F8E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890" w:type="dxa"/>
          </w:tcPr>
          <w:p w14:paraId="25BDE2BA" w14:textId="5F6A8E37" w:rsidR="00732F8E" w:rsidRPr="000E78F0" w:rsidRDefault="000E78F0" w:rsidP="000E78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E78F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37" w:type="dxa"/>
          </w:tcPr>
          <w:p w14:paraId="00AFBEBC" w14:textId="77777777" w:rsidR="00732F8E" w:rsidRPr="00B92AB0" w:rsidRDefault="00732F8E" w:rsidP="00C13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7134D882" w14:textId="77777777" w:rsidR="00732F8E" w:rsidRPr="00B92AB0" w:rsidRDefault="00732F8E" w:rsidP="00C13D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32F8E" w:rsidRPr="00B92AB0" w14:paraId="4695E370" w14:textId="77777777" w:rsidTr="000E78F0">
        <w:tc>
          <w:tcPr>
            <w:tcW w:w="5400" w:type="dxa"/>
            <w:vAlign w:val="bottom"/>
          </w:tcPr>
          <w:p w14:paraId="540AF84D" w14:textId="77777777" w:rsidR="00732F8E" w:rsidRPr="00B92AB0" w:rsidRDefault="00732F8E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43E48088" w14:textId="77777777" w:rsidR="00732F8E" w:rsidRPr="00B92AB0" w:rsidRDefault="00732F8E" w:rsidP="00C13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023C417" w14:textId="77777777" w:rsidR="00732F8E" w:rsidRPr="00B92AB0" w:rsidRDefault="00732F8E" w:rsidP="00C13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6726624C" w14:textId="77777777" w:rsidR="00732F8E" w:rsidRPr="00B92AB0" w:rsidRDefault="00732F8E" w:rsidP="00C13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78F0" w:rsidRPr="00B92AB0" w14:paraId="11A71965" w14:textId="77777777" w:rsidTr="000E78F0">
        <w:tc>
          <w:tcPr>
            <w:tcW w:w="5400" w:type="dxa"/>
            <w:vAlign w:val="bottom"/>
          </w:tcPr>
          <w:p w14:paraId="7F4313C1" w14:textId="77777777" w:rsidR="000E78F0" w:rsidRPr="00B92AB0" w:rsidRDefault="000E78F0" w:rsidP="000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4B59CBAC" w14:textId="77777777" w:rsidR="000E78F0" w:rsidRPr="00B92AB0" w:rsidRDefault="000E78F0" w:rsidP="000E78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EE7695D" w14:textId="77777777" w:rsidR="000E78F0" w:rsidRPr="00B92AB0" w:rsidRDefault="000E78F0" w:rsidP="000E78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1EC1F37F" w14:textId="1441F534" w:rsidR="000E78F0" w:rsidRPr="00B92AB0" w:rsidRDefault="000E78F0" w:rsidP="000E78F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3,744,130</w:t>
            </w:r>
          </w:p>
        </w:tc>
      </w:tr>
      <w:tr w:rsidR="000E78F0" w:rsidRPr="00B92AB0" w14:paraId="6D20D1D5" w14:textId="77777777" w:rsidTr="00777AA7">
        <w:tc>
          <w:tcPr>
            <w:tcW w:w="5400" w:type="dxa"/>
          </w:tcPr>
          <w:p w14:paraId="40E4CEF3" w14:textId="3C6BF0A9" w:rsidR="000E78F0" w:rsidRPr="00B92AB0" w:rsidRDefault="000E78F0" w:rsidP="000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8F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เพิ่มขึ้นจากการรวมกิจการ</w:t>
            </w:r>
          </w:p>
        </w:tc>
        <w:tc>
          <w:tcPr>
            <w:tcW w:w="1890" w:type="dxa"/>
          </w:tcPr>
          <w:p w14:paraId="24E41B78" w14:textId="4A418D30" w:rsidR="000E78F0" w:rsidRPr="00B92AB0" w:rsidRDefault="000E78F0" w:rsidP="000E78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F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  <w:r w:rsidRPr="00564F1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(ก)</w:t>
            </w:r>
          </w:p>
        </w:tc>
        <w:tc>
          <w:tcPr>
            <w:tcW w:w="237" w:type="dxa"/>
          </w:tcPr>
          <w:p w14:paraId="5DFE803E" w14:textId="77777777" w:rsidR="000E78F0" w:rsidRPr="00B92AB0" w:rsidRDefault="000E78F0" w:rsidP="000E78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078AA677" w14:textId="41688450" w:rsidR="000E78F0" w:rsidRPr="00B92AB0" w:rsidRDefault="000E78F0" w:rsidP="000E78F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19,000,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0E78F0" w:rsidRPr="00B92AB0" w14:paraId="780A1FE8" w14:textId="77777777" w:rsidTr="00777AA7">
        <w:tc>
          <w:tcPr>
            <w:tcW w:w="5400" w:type="dxa"/>
          </w:tcPr>
          <w:p w14:paraId="5285EB64" w14:textId="52B7224C" w:rsidR="000E78F0" w:rsidRPr="000E78F0" w:rsidRDefault="000E78F0" w:rsidP="000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8F0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ซื้อเงินลงทุนในบริษัทย่อย</w:t>
            </w:r>
          </w:p>
        </w:tc>
        <w:tc>
          <w:tcPr>
            <w:tcW w:w="1890" w:type="dxa"/>
          </w:tcPr>
          <w:p w14:paraId="76A441E7" w14:textId="4FD252F6" w:rsidR="000E78F0" w:rsidRPr="00B92AB0" w:rsidRDefault="000E78F0" w:rsidP="000E78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695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(ข)</w:t>
            </w:r>
          </w:p>
        </w:tc>
        <w:tc>
          <w:tcPr>
            <w:tcW w:w="237" w:type="dxa"/>
          </w:tcPr>
          <w:p w14:paraId="16812E4F" w14:textId="77777777" w:rsidR="000E78F0" w:rsidRPr="00B92AB0" w:rsidRDefault="000E78F0" w:rsidP="000E78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74DA5C0C" w14:textId="61A8C248" w:rsidR="000E78F0" w:rsidRPr="00B92AB0" w:rsidRDefault="000E78F0" w:rsidP="000E78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425,000</w:t>
            </w:r>
          </w:p>
        </w:tc>
      </w:tr>
      <w:tr w:rsidR="000E78F0" w:rsidRPr="00B92AB0" w14:paraId="0763D4C9" w14:textId="77777777" w:rsidTr="000E78F0">
        <w:tc>
          <w:tcPr>
            <w:tcW w:w="5400" w:type="dxa"/>
            <w:vAlign w:val="bottom"/>
          </w:tcPr>
          <w:p w14:paraId="377708AF" w14:textId="77777777" w:rsidR="000E78F0" w:rsidRPr="00B92AB0" w:rsidRDefault="000E78F0" w:rsidP="000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6C94EFB9" w14:textId="77777777" w:rsidR="000E78F0" w:rsidRPr="00B92AB0" w:rsidRDefault="000E78F0" w:rsidP="000E78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8BD775B" w14:textId="77777777" w:rsidR="000E78F0" w:rsidRPr="00B92AB0" w:rsidRDefault="000E78F0" w:rsidP="000E78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0798AE50" w14:textId="69CE1F88" w:rsidR="000E78F0" w:rsidRPr="00B92AB0" w:rsidRDefault="0005736F" w:rsidP="000E78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23,169,439</w:t>
            </w:r>
          </w:p>
        </w:tc>
      </w:tr>
    </w:tbl>
    <w:p w14:paraId="758914FA" w14:textId="74A24B11" w:rsidR="00AC0A12" w:rsidRPr="00B92AB0" w:rsidRDefault="00AC0A12" w:rsidP="004047A8">
      <w:pPr>
        <w:rPr>
          <w:rFonts w:asciiTheme="majorBidi" w:hAnsiTheme="majorBidi" w:cstheme="majorBidi"/>
          <w:sz w:val="28"/>
          <w:szCs w:val="28"/>
          <w:cs/>
        </w:rPr>
      </w:pPr>
    </w:p>
    <w:p w14:paraId="1359FBB6" w14:textId="5E6E3659" w:rsidR="005B28F2" w:rsidRPr="00B92AB0" w:rsidRDefault="005B28F2" w:rsidP="005B28F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732F8E" w:rsidRPr="00B92AB0">
        <w:rPr>
          <w:rFonts w:asciiTheme="majorBidi" w:hAnsiTheme="majorBidi" w:cstheme="majorBidi"/>
          <w:sz w:val="28"/>
          <w:szCs w:val="28"/>
          <w:cs/>
        </w:rPr>
        <w:t>หก</w:t>
      </w:r>
      <w:r w:rsidRPr="00B92AB0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732F8E" w:rsidRPr="00B92AB0">
        <w:rPr>
          <w:rFonts w:asciiTheme="majorBidi" w:hAnsiTheme="majorBidi" w:cstheme="majorBidi"/>
          <w:sz w:val="28"/>
          <w:szCs w:val="28"/>
        </w:rPr>
        <w:t xml:space="preserve">30 </w:t>
      </w:r>
      <w:r w:rsidR="00732F8E" w:rsidRPr="00B92AB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B92AB0">
        <w:rPr>
          <w:rFonts w:asciiTheme="majorBidi" w:hAnsiTheme="majorBidi" w:cstheme="majorBidi"/>
          <w:sz w:val="28"/>
          <w:szCs w:val="28"/>
        </w:rPr>
        <w:t>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กลุ่มบริษัทได้ลงทุนเพิ่มในบริษัทย่อยดังนี้</w:t>
      </w:r>
    </w:p>
    <w:p w14:paraId="7E1A2EA9" w14:textId="77777777" w:rsidR="005B28F2" w:rsidRPr="00B92AB0" w:rsidRDefault="005B28F2" w:rsidP="005B28F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D7CF66A" w14:textId="15AF9032" w:rsidR="005B28F2" w:rsidRPr="00B92AB0" w:rsidRDefault="005B28F2" w:rsidP="005B28F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72EC5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672EC5">
        <w:rPr>
          <w:rFonts w:asciiTheme="majorBidi" w:hAnsiTheme="majorBidi" w:cstheme="majorBidi"/>
          <w:sz w:val="28"/>
          <w:szCs w:val="28"/>
        </w:rPr>
        <w:t xml:space="preserve"> 28</w:t>
      </w:r>
      <w:r w:rsidRPr="00672EC5">
        <w:rPr>
          <w:rFonts w:asciiTheme="majorBidi" w:hAnsiTheme="majorBidi" w:cstheme="majorBidi"/>
          <w:sz w:val="28"/>
          <w:szCs w:val="28"/>
          <w:cs/>
        </w:rPr>
        <w:t xml:space="preserve"> กุมภาพันธ์</w:t>
      </w:r>
      <w:r w:rsidRPr="00672EC5">
        <w:rPr>
          <w:rFonts w:asciiTheme="majorBidi" w:hAnsiTheme="majorBidi" w:cstheme="majorBidi"/>
          <w:sz w:val="28"/>
          <w:szCs w:val="28"/>
        </w:rPr>
        <w:t xml:space="preserve"> 2566</w:t>
      </w:r>
      <w:r w:rsidRPr="00672EC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345E8" w:rsidRPr="00672EC5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บริษัทย่อยทางอ้อมแห่งหนึ่ง </w:t>
      </w:r>
      <w:r w:rsidR="001345E8" w:rsidRPr="00672EC5">
        <w:rPr>
          <w:rFonts w:asciiTheme="majorBidi" w:hAnsiTheme="majorBidi" w:cstheme="majorBidi"/>
          <w:sz w:val="28"/>
          <w:szCs w:val="28"/>
        </w:rPr>
        <w:t>( “</w:t>
      </w:r>
      <w:r w:rsidRPr="00672EC5">
        <w:rPr>
          <w:rFonts w:asciiTheme="majorBidi" w:hAnsiTheme="majorBidi" w:cstheme="majorBidi"/>
          <w:sz w:val="28"/>
          <w:szCs w:val="28"/>
        </w:rPr>
        <w:t>SCG Logistics Philippines, Inc. (“SCGL PH”)</w:t>
      </w:r>
      <w:proofErr w:type="gramStart"/>
      <w:r w:rsidR="001345E8" w:rsidRPr="00672EC5">
        <w:rPr>
          <w:rFonts w:asciiTheme="majorBidi" w:hAnsiTheme="majorBidi" w:cstheme="majorBidi"/>
          <w:sz w:val="28"/>
          <w:szCs w:val="28"/>
        </w:rPr>
        <w:t>” )</w:t>
      </w:r>
      <w:proofErr w:type="gramEnd"/>
      <w:r w:rsidRPr="00672EC5">
        <w:rPr>
          <w:rFonts w:asciiTheme="majorBidi" w:hAnsiTheme="majorBidi" w:cstheme="majorBidi"/>
          <w:sz w:val="28"/>
          <w:szCs w:val="28"/>
        </w:rPr>
        <w:t xml:space="preserve"> </w:t>
      </w:r>
      <w:r w:rsidRPr="00672EC5">
        <w:rPr>
          <w:rFonts w:asciiTheme="majorBidi" w:hAnsiTheme="majorBidi" w:cstheme="majorBidi"/>
          <w:sz w:val="28"/>
          <w:szCs w:val="28"/>
          <w:cs/>
        </w:rPr>
        <w:t>ได้เพิ่มทุนจดทะเบียนจาก</w:t>
      </w:r>
      <w:r w:rsidRPr="00672EC5">
        <w:rPr>
          <w:rFonts w:asciiTheme="majorBidi" w:hAnsiTheme="majorBidi" w:cstheme="majorBidi"/>
          <w:sz w:val="28"/>
          <w:szCs w:val="28"/>
        </w:rPr>
        <w:t xml:space="preserve"> 10.20</w:t>
      </w:r>
      <w:r w:rsidRPr="00672EC5">
        <w:rPr>
          <w:rFonts w:asciiTheme="majorBidi" w:hAnsiTheme="majorBidi" w:cstheme="majorBidi"/>
          <w:sz w:val="28"/>
          <w:szCs w:val="28"/>
          <w:cs/>
        </w:rPr>
        <w:t xml:space="preserve"> ล้านเปโซฟิลิปปินส์ เป็น</w:t>
      </w:r>
      <w:r w:rsidRPr="00672EC5">
        <w:rPr>
          <w:rFonts w:asciiTheme="majorBidi" w:hAnsiTheme="majorBidi" w:cstheme="majorBidi"/>
          <w:sz w:val="28"/>
          <w:szCs w:val="28"/>
        </w:rPr>
        <w:t xml:space="preserve"> </w:t>
      </w:r>
      <w:r w:rsidR="00F85570" w:rsidRPr="00672EC5">
        <w:rPr>
          <w:rFonts w:asciiTheme="majorBidi" w:hAnsiTheme="majorBidi" w:cstheme="majorBidi"/>
          <w:sz w:val="28"/>
          <w:szCs w:val="28"/>
        </w:rPr>
        <w:t>17</w:t>
      </w:r>
      <w:r w:rsidRPr="00672EC5">
        <w:rPr>
          <w:rFonts w:asciiTheme="majorBidi" w:hAnsiTheme="majorBidi" w:cstheme="majorBidi"/>
          <w:sz w:val="28"/>
          <w:szCs w:val="28"/>
        </w:rPr>
        <w:t xml:space="preserve"> </w:t>
      </w:r>
      <w:r w:rsidRPr="00672EC5">
        <w:rPr>
          <w:rFonts w:asciiTheme="majorBidi" w:hAnsiTheme="majorBidi" w:cstheme="majorBidi"/>
          <w:sz w:val="28"/>
          <w:szCs w:val="28"/>
          <w:cs/>
        </w:rPr>
        <w:t>ล้านเปโซฟิลิปปินส์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เทียบเท่า</w:t>
      </w:r>
      <w:r w:rsidR="008D60E1" w:rsidRPr="00B92AB0">
        <w:rPr>
          <w:rFonts w:asciiTheme="majorBidi" w:hAnsiTheme="majorBidi" w:cstheme="majorBidi"/>
          <w:sz w:val="28"/>
          <w:szCs w:val="28"/>
          <w:cs/>
        </w:rPr>
        <w:t>กับ</w:t>
      </w:r>
      <w:r w:rsidRPr="00B92AB0">
        <w:rPr>
          <w:rFonts w:asciiTheme="majorBidi" w:hAnsiTheme="majorBidi" w:cstheme="majorBidi"/>
          <w:sz w:val="28"/>
          <w:szCs w:val="28"/>
        </w:rPr>
        <w:t xml:space="preserve"> 4.30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B92AB0">
        <w:rPr>
          <w:rFonts w:asciiTheme="majorBidi" w:hAnsiTheme="majorBidi" w:cstheme="majorBidi"/>
          <w:sz w:val="28"/>
          <w:szCs w:val="28"/>
        </w:rPr>
        <w:t> </w:t>
      </w:r>
      <w:r w:rsidRPr="00B92AB0">
        <w:rPr>
          <w:rFonts w:asciiTheme="majorBidi" w:hAnsiTheme="majorBidi" w:cstheme="majorBidi"/>
          <w:sz w:val="28"/>
          <w:szCs w:val="28"/>
          <w:cs/>
        </w:rPr>
        <w:t>โดยการออกหุ้นสามัญใหม</w:t>
      </w:r>
      <w:r w:rsidR="00F85570" w:rsidRPr="00B92AB0">
        <w:rPr>
          <w:rFonts w:asciiTheme="majorBidi" w:hAnsiTheme="majorBidi" w:cstheme="majorBidi"/>
          <w:sz w:val="28"/>
          <w:szCs w:val="28"/>
          <w:cs/>
        </w:rPr>
        <w:t>่</w:t>
      </w:r>
      <w:r w:rsidRPr="00B92AB0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F85570" w:rsidRPr="00B92AB0">
        <w:rPr>
          <w:rFonts w:asciiTheme="majorBidi" w:hAnsiTheme="majorBidi" w:cstheme="majorBidi"/>
          <w:sz w:val="28"/>
          <w:szCs w:val="28"/>
        </w:rPr>
        <w:t>680,000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หุ้นมูลค่าที่ตราไว้หุ้นละ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10 </w:t>
      </w:r>
      <w:r w:rsidRPr="00B92AB0">
        <w:rPr>
          <w:rFonts w:asciiTheme="majorBidi" w:hAnsiTheme="majorBidi" w:cstheme="majorBidi"/>
          <w:sz w:val="28"/>
          <w:szCs w:val="28"/>
          <w:cs/>
        </w:rPr>
        <w:t>เปโซฟิลิปปินส์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ให้แก่กิจการแห่งหนึ่ง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F85570" w:rsidRPr="00B92AB0">
        <w:rPr>
          <w:rFonts w:asciiTheme="majorBidi" w:hAnsiTheme="majorBidi" w:cstheme="majorBidi"/>
          <w:sz w:val="28"/>
          <w:szCs w:val="28"/>
        </w:rPr>
        <w:t>680,000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หุ้น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ทำให้กลุ่มบริษัทมีส่วนได้เสียใน</w:t>
      </w:r>
      <w:r w:rsidRPr="00B92AB0">
        <w:rPr>
          <w:rFonts w:asciiTheme="majorBidi" w:hAnsiTheme="majorBidi" w:cstheme="majorBidi"/>
          <w:sz w:val="28"/>
          <w:szCs w:val="28"/>
        </w:rPr>
        <w:t xml:space="preserve"> SCGL PH </w:t>
      </w:r>
      <w:r w:rsidRPr="00B92AB0">
        <w:rPr>
          <w:rFonts w:asciiTheme="majorBidi" w:hAnsiTheme="majorBidi" w:cstheme="majorBidi"/>
          <w:sz w:val="28"/>
          <w:szCs w:val="28"/>
          <w:cs/>
        </w:rPr>
        <w:t>ลดลงจากร้อยละ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100 </w:t>
      </w:r>
      <w:r w:rsidRPr="00B92AB0">
        <w:rPr>
          <w:rFonts w:asciiTheme="majorBidi" w:hAnsiTheme="majorBidi" w:cstheme="majorBidi"/>
          <w:sz w:val="28"/>
          <w:szCs w:val="28"/>
          <w:cs/>
        </w:rPr>
        <w:t>เป็นร้อยละ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60</w:t>
      </w:r>
      <w:r w:rsidR="008D60E1" w:rsidRPr="00B92AB0">
        <w:rPr>
          <w:rFonts w:asciiTheme="majorBidi" w:hAnsiTheme="majorBidi" w:cstheme="majorBidi"/>
          <w:sz w:val="28"/>
          <w:szCs w:val="28"/>
          <w:cs/>
        </w:rPr>
        <w:t xml:space="preserve"> กลุ่มบริษัทรับรู้ส่วนได้เสียที่ไม่มีอำนาจควบคุมเพิ่มขึ้นเป็นจำนวน </w:t>
      </w:r>
      <w:r w:rsidR="008D60E1" w:rsidRPr="00B92AB0">
        <w:rPr>
          <w:rFonts w:asciiTheme="majorBidi" w:hAnsiTheme="majorBidi" w:cstheme="majorBidi"/>
          <w:sz w:val="28"/>
          <w:szCs w:val="28"/>
        </w:rPr>
        <w:t>7.59</w:t>
      </w:r>
      <w:r w:rsidR="001345E8">
        <w:rPr>
          <w:rFonts w:asciiTheme="majorBidi" w:hAnsiTheme="majorBidi" w:cstheme="majorBidi"/>
          <w:sz w:val="28"/>
          <w:szCs w:val="28"/>
        </w:rPr>
        <w:t xml:space="preserve"> </w:t>
      </w:r>
      <w:r w:rsidR="008D60E1" w:rsidRPr="00B92AB0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0F4CE0D5" w14:textId="2FAC45D9" w:rsidR="009F0E78" w:rsidRDefault="009F0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B037FF2" w14:textId="77777777" w:rsidR="00284CAA" w:rsidRPr="00B92AB0" w:rsidRDefault="00284CAA" w:rsidP="00284CA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การซื้อบริษัทย่อย “บริษัท เอสซีจี โลจิสติกส์ แมเนจเม้นท์ จำกัด” โดยการแลกหุ้น</w:t>
      </w:r>
    </w:p>
    <w:p w14:paraId="20502A21" w14:textId="77777777" w:rsidR="00284CAA" w:rsidRPr="00B92AB0" w:rsidRDefault="00284CAA" w:rsidP="00284CA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3E6CE4D8" w14:textId="34E9E8FE" w:rsidR="00284CAA" w:rsidRPr="00B92AB0" w:rsidRDefault="00284CAA" w:rsidP="00284CA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B92AB0">
        <w:rPr>
          <w:rFonts w:asciiTheme="majorBidi" w:hAnsiTheme="majorBidi" w:cstheme="majorBidi"/>
          <w:sz w:val="28"/>
          <w:szCs w:val="28"/>
        </w:rPr>
        <w:t xml:space="preserve"> 14 </w:t>
      </w:r>
      <w:r w:rsidRPr="00B92AB0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Pr="00B92AB0">
        <w:rPr>
          <w:rFonts w:asciiTheme="majorBidi" w:hAnsiTheme="majorBidi" w:cstheme="majorBidi"/>
          <w:sz w:val="28"/>
          <w:szCs w:val="28"/>
        </w:rPr>
        <w:t xml:space="preserve"> 2566 </w:t>
      </w:r>
      <w:r w:rsidR="00D64426" w:rsidRPr="00B92AB0">
        <w:rPr>
          <w:rFonts w:asciiTheme="majorBidi" w:hAnsiTheme="majorBidi" w:cstheme="majorBidi"/>
          <w:sz w:val="28"/>
          <w:szCs w:val="28"/>
          <w:cs/>
        </w:rPr>
        <w:t>บริษัทได้เข้าทำธุรกรรม</w:t>
      </w:r>
      <w:r w:rsidRPr="00B92AB0">
        <w:rPr>
          <w:rFonts w:asciiTheme="majorBidi" w:hAnsiTheme="majorBidi" w:cstheme="majorBidi"/>
          <w:sz w:val="28"/>
          <w:szCs w:val="28"/>
          <w:cs/>
        </w:rPr>
        <w:t>ตามที่ประชุมวิสามัญผู้ถือหุ้นครั้งที่</w:t>
      </w:r>
      <w:r w:rsidRPr="00B92AB0">
        <w:rPr>
          <w:rFonts w:asciiTheme="majorBidi" w:hAnsiTheme="majorBidi" w:cstheme="majorBidi"/>
          <w:sz w:val="28"/>
          <w:szCs w:val="28"/>
        </w:rPr>
        <w:t xml:space="preserve"> 1/2565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ของบริษัท</w:t>
      </w:r>
      <w:r w:rsidR="00D64426" w:rsidRPr="00B92AB0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D64426" w:rsidRPr="00B92AB0">
        <w:rPr>
          <w:rFonts w:asciiTheme="majorBidi" w:hAnsiTheme="majorBidi" w:cstheme="majorBidi"/>
          <w:sz w:val="28"/>
          <w:szCs w:val="28"/>
        </w:rPr>
        <w:t xml:space="preserve">           8</w:t>
      </w:r>
      <w:r w:rsidR="00D64426" w:rsidRPr="00B92AB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64426" w:rsidRPr="00B92AB0">
        <w:rPr>
          <w:rFonts w:asciiTheme="majorBidi" w:hAnsiTheme="majorBidi" w:cstheme="majorBidi"/>
          <w:sz w:val="28"/>
          <w:szCs w:val="28"/>
        </w:rPr>
        <w:t>2565</w:t>
      </w:r>
      <w:r w:rsidRPr="00B92AB0">
        <w:rPr>
          <w:rFonts w:asciiTheme="majorBidi" w:hAnsiTheme="majorBidi" w:cstheme="majorBidi"/>
          <w:sz w:val="28"/>
          <w:szCs w:val="28"/>
          <w:cs/>
        </w:rPr>
        <w:t>ได้มีมติอนุมัติการรวมกิจการกับบริษัท เอสซีจี โลจิสติกส์ แมเนจเม้นท์ จำกัดโดยการแลกหุ้นสามัญเพิ่มทุนในบริษัทกับหุ้นสามัญทั้งหมดในบริษัท เอสซีจี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โลจิสติกส์ แมเนจเม้นท์ จำกัด (“</w:t>
      </w:r>
      <w:r w:rsidRPr="00B92AB0">
        <w:rPr>
          <w:rFonts w:asciiTheme="majorBidi" w:hAnsiTheme="majorBidi" w:cstheme="majorBidi"/>
          <w:sz w:val="28"/>
          <w:szCs w:val="28"/>
        </w:rPr>
        <w:t xml:space="preserve">SCGL”) </w:t>
      </w:r>
      <w:r w:rsidRPr="00B92AB0">
        <w:rPr>
          <w:rFonts w:asciiTheme="majorBidi" w:hAnsiTheme="majorBidi" w:cstheme="majorBidi"/>
          <w:sz w:val="28"/>
          <w:szCs w:val="28"/>
          <w:cs/>
        </w:rPr>
        <w:t>จากกลุ่มผู้ถือหุ้นเดิม โดยบริษัทได้ดำเนินการจัดสรรหุ้นสามัญเพิ่มทุนจำนวนไม่เกิน</w:t>
      </w:r>
      <w:r w:rsidRPr="00B92AB0">
        <w:rPr>
          <w:rFonts w:asciiTheme="majorBidi" w:hAnsiTheme="majorBidi" w:cstheme="majorBidi"/>
          <w:sz w:val="28"/>
          <w:szCs w:val="28"/>
        </w:rPr>
        <w:t xml:space="preserve"> 791,020,363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0.5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บาท ในราคาเสนอขายหุ้นละ</w:t>
      </w:r>
      <w:r w:rsidRPr="00B92AB0">
        <w:rPr>
          <w:rFonts w:asciiTheme="majorBidi" w:hAnsiTheme="majorBidi" w:cstheme="majorBidi"/>
          <w:sz w:val="28"/>
          <w:szCs w:val="28"/>
        </w:rPr>
        <w:t xml:space="preserve"> 24.02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บาท เพื่อเป็นค่าตอบแทนสำหรับหุ้นของ </w:t>
      </w:r>
      <w:r w:rsidRPr="00B92AB0">
        <w:rPr>
          <w:rFonts w:asciiTheme="majorBidi" w:hAnsiTheme="majorBidi" w:cstheme="majorBidi"/>
          <w:sz w:val="28"/>
          <w:szCs w:val="28"/>
        </w:rPr>
        <w:t xml:space="preserve">SCGL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แทนการชำระด้วยเงินสดเสร็จสิ้นแล้ว ซึ่งภายหลังจากธุรกรรมการรวมธุรกิจดังกล่าวบริษัทจะมีอำนาจการควบคุมใน </w:t>
      </w:r>
      <w:r w:rsidRPr="00B92AB0">
        <w:rPr>
          <w:rFonts w:asciiTheme="majorBidi" w:hAnsiTheme="majorBidi" w:cstheme="majorBidi"/>
          <w:sz w:val="28"/>
          <w:szCs w:val="28"/>
        </w:rPr>
        <w:t xml:space="preserve">SCGL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และมีสัดส่วนการถือหุ้นร้อยละ </w:t>
      </w:r>
      <w:r w:rsidRPr="00B92AB0">
        <w:rPr>
          <w:rFonts w:asciiTheme="majorBidi" w:hAnsiTheme="majorBidi" w:cstheme="majorBidi"/>
          <w:sz w:val="28"/>
          <w:szCs w:val="28"/>
        </w:rPr>
        <w:t xml:space="preserve">100 </w:t>
      </w:r>
      <w:r w:rsidR="00E20940" w:rsidRPr="00B92AB0">
        <w:rPr>
          <w:rFonts w:asciiTheme="majorBidi" w:hAnsiTheme="majorBidi" w:cstheme="majorBidi"/>
          <w:sz w:val="28"/>
          <w:szCs w:val="28"/>
        </w:rPr>
        <w:t>(</w:t>
      </w:r>
      <w:r w:rsidR="00E20940" w:rsidRPr="00B92AB0">
        <w:rPr>
          <w:rFonts w:asciiTheme="majorBidi" w:hAnsiTheme="majorBidi" w:cstheme="majorBidi"/>
          <w:sz w:val="28"/>
          <w:szCs w:val="28"/>
          <w:cs/>
        </w:rPr>
        <w:t>ดูหมายเหตุ</w:t>
      </w:r>
      <w:r w:rsidR="009C4F38" w:rsidRPr="00B92AB0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9C4F38" w:rsidRPr="00B92AB0">
        <w:rPr>
          <w:rFonts w:asciiTheme="majorBidi" w:hAnsiTheme="majorBidi" w:cstheme="majorBidi"/>
          <w:sz w:val="28"/>
          <w:szCs w:val="28"/>
        </w:rPr>
        <w:t>3(</w:t>
      </w:r>
      <w:r w:rsidR="009C4F38" w:rsidRPr="00B92AB0">
        <w:rPr>
          <w:rFonts w:asciiTheme="majorBidi" w:hAnsiTheme="majorBidi" w:cstheme="majorBidi"/>
          <w:sz w:val="28"/>
          <w:szCs w:val="28"/>
          <w:cs/>
        </w:rPr>
        <w:t>ก</w:t>
      </w:r>
      <w:r w:rsidR="009C4F38" w:rsidRPr="00B92AB0">
        <w:rPr>
          <w:rFonts w:asciiTheme="majorBidi" w:hAnsiTheme="majorBidi" w:cstheme="majorBidi"/>
          <w:sz w:val="28"/>
          <w:szCs w:val="28"/>
        </w:rPr>
        <w:t>))</w:t>
      </w:r>
    </w:p>
    <w:p w14:paraId="508EA2AC" w14:textId="77777777" w:rsidR="00284CAA" w:rsidRPr="00B92AB0" w:rsidRDefault="00284CAA" w:rsidP="002E25C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ADF4A65" w14:textId="17EF409E" w:rsidR="002E25CA" w:rsidRPr="00B92AB0" w:rsidRDefault="002E25CA" w:rsidP="002E25C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bookmarkStart w:id="3" w:name="_Hlk134979004"/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การได้มาซึ่งส่วนได้เสียในบริษัทย่อยโดยอำนาจการควบคุมไม่เปลี่ยนแปลง</w:t>
      </w:r>
    </w:p>
    <w:p w14:paraId="3335ACB4" w14:textId="77777777" w:rsidR="002E25CA" w:rsidRPr="00B92AB0" w:rsidRDefault="002E25CA" w:rsidP="002E25C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207D9F93" w14:textId="7428DBD2" w:rsidR="00F24EFF" w:rsidRDefault="00F169B5" w:rsidP="00F169B5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ในระหว่างไตรมาสที่</w:t>
      </w:r>
      <w:r w:rsidR="00C8457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84570">
        <w:rPr>
          <w:rFonts w:asciiTheme="majorBidi" w:hAnsiTheme="majorBidi" w:cstheme="majorBidi"/>
          <w:sz w:val="28"/>
          <w:szCs w:val="28"/>
        </w:rPr>
        <w:t>1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="00C84570">
        <w:rPr>
          <w:rFonts w:asciiTheme="majorBidi" w:hAnsiTheme="majorBidi" w:cstheme="majorBidi"/>
          <w:sz w:val="28"/>
          <w:szCs w:val="28"/>
        </w:rPr>
        <w:t xml:space="preserve"> 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บริษัทได้ซื้อส่วนได้เสียในบริษัท เจดับเบิ้ลยูดี ทรานสปอร์ต (ประเทศไทย) จำกัด เพิ่มเติมร้อยละ</w:t>
      </w:r>
      <w:r w:rsidR="00C84570">
        <w:rPr>
          <w:rFonts w:asciiTheme="majorBidi" w:hAnsiTheme="majorBidi" w:cstheme="majorBidi"/>
          <w:sz w:val="28"/>
          <w:szCs w:val="28"/>
        </w:rPr>
        <w:t xml:space="preserve"> 17.18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เป็นเงินสดจำนวน</w:t>
      </w:r>
      <w:r w:rsidR="00C84570">
        <w:rPr>
          <w:rFonts w:asciiTheme="majorBidi" w:hAnsiTheme="majorBidi" w:cstheme="majorBidi"/>
          <w:sz w:val="28"/>
          <w:szCs w:val="28"/>
        </w:rPr>
        <w:t xml:space="preserve"> 425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 ทำให้สัดส่วนความเป็นเจ้าของเพิ่มขึ้นจากร้อยละ</w:t>
      </w:r>
      <w:r w:rsidR="00C84570">
        <w:rPr>
          <w:rFonts w:asciiTheme="majorBidi" w:hAnsiTheme="majorBidi" w:cstheme="majorBidi"/>
          <w:sz w:val="28"/>
          <w:szCs w:val="28"/>
        </w:rPr>
        <w:t xml:space="preserve"> 82.82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เป็นร้อยละ</w:t>
      </w:r>
      <w:r w:rsidR="00C84570">
        <w:rPr>
          <w:rFonts w:asciiTheme="majorBidi" w:hAnsiTheme="majorBidi" w:cstheme="majorBidi"/>
          <w:sz w:val="28"/>
          <w:szCs w:val="28"/>
        </w:rPr>
        <w:t xml:space="preserve"> 100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มูลค่าตามบัญชีของสินทรัพย์สุทธิของบริษัท เจดับเบิ้ลยูดี ทรานสปอร์ต (ประเทศไทย) จำกัด ในงบการเงินของกลุ่มบริษัท ณ วันที่ซื้อเป็นเงินจำนวน</w:t>
      </w:r>
      <w:r w:rsidR="00C84570">
        <w:rPr>
          <w:rFonts w:asciiTheme="majorBidi" w:hAnsiTheme="majorBidi" w:cstheme="majorBidi"/>
          <w:sz w:val="28"/>
          <w:szCs w:val="28"/>
        </w:rPr>
        <w:t xml:space="preserve"> 197.18 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 กลุ่มบริษัทรับรู้ส่วนได้เสียที่ไม่มีอำนาจควบคุมลดลงเป็นจำนวน</w:t>
      </w:r>
      <w:r w:rsidR="00C84570">
        <w:rPr>
          <w:rFonts w:asciiTheme="majorBidi" w:hAnsiTheme="majorBidi" w:cstheme="majorBidi"/>
          <w:sz w:val="28"/>
          <w:szCs w:val="28"/>
        </w:rPr>
        <w:t xml:space="preserve"> 33.89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ล้านบาท ซึ่งเกิดจากการเปลี่ยนแปลงส่วนของเจ้าของในบริษัท เจดับเบิ้ลยูดี ทรานสปอร์ต (ประเทศไทย) จำกัด เป็นผลทำให้สัดส่วนในบริษัทย่อยทางอ้อม ได้แก่ บริษัท แปซิฟิค โลจิสติกส์ โปร จำกัด</w:t>
      </w:r>
      <w:r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เอ็กซ์เพรส จำกัด และบริษัท</w:t>
      </w:r>
      <w:r w:rsidR="00AD2A5F" w:rsidRPr="00B92AB0">
        <w:rPr>
          <w:rFonts w:asciiTheme="majorBidi" w:hAnsiTheme="majorBidi" w:cstheme="majorBidi"/>
          <w:sz w:val="28"/>
          <w:szCs w:val="28"/>
          <w:cs/>
        </w:rPr>
        <w:br/>
      </w:r>
      <w:r w:rsidRPr="00B92AB0">
        <w:rPr>
          <w:rFonts w:asciiTheme="majorBidi" w:hAnsiTheme="majorBidi" w:cstheme="majorBidi"/>
          <w:sz w:val="28"/>
          <w:szCs w:val="28"/>
          <w:cs/>
        </w:rPr>
        <w:t>วีเอ็นเอส ทรานสปอร์ต จำกัด เพิ่มขึ้นร้อยละ</w:t>
      </w:r>
      <w:r w:rsidR="00C84570">
        <w:rPr>
          <w:rFonts w:asciiTheme="majorBidi" w:hAnsiTheme="majorBidi" w:cstheme="majorBidi"/>
          <w:sz w:val="28"/>
          <w:szCs w:val="28"/>
        </w:rPr>
        <w:t xml:space="preserve"> 17.18</w:t>
      </w:r>
    </w:p>
    <w:p w14:paraId="7A65EF28" w14:textId="243119B7" w:rsidR="000E78F0" w:rsidRDefault="000E78F0" w:rsidP="00F169B5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3"/>
    <w:p w14:paraId="31A2AF2B" w14:textId="77777777" w:rsidR="00BE5B2C" w:rsidRPr="00B92AB0" w:rsidRDefault="00BE5B2C" w:rsidP="00BE5B2C">
      <w:pPr>
        <w:tabs>
          <w:tab w:val="left" w:pos="810"/>
        </w:tabs>
        <w:ind w:left="360" w:firstLine="18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>หลักทรัพย์ค้ำประกัน</w:t>
      </w:r>
    </w:p>
    <w:p w14:paraId="4926D6D1" w14:textId="77777777" w:rsidR="00BE5B2C" w:rsidRPr="00B92AB0" w:rsidRDefault="00BE5B2C" w:rsidP="00BE5B2C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</w:p>
    <w:p w14:paraId="41B608E8" w14:textId="72A67863" w:rsidR="00306FAA" w:rsidRPr="00B92AB0" w:rsidRDefault="00A13EE3" w:rsidP="00333D1B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71539175"/>
      <w:r w:rsidRPr="00B92AB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F598C" w:rsidRPr="00B92AB0">
        <w:rPr>
          <w:rFonts w:asciiTheme="majorBidi" w:hAnsiTheme="majorBidi" w:cstheme="majorBidi"/>
          <w:sz w:val="28"/>
          <w:szCs w:val="28"/>
        </w:rPr>
        <w:t>3</w:t>
      </w:r>
      <w:r w:rsidR="00732F8E" w:rsidRPr="00B92AB0">
        <w:rPr>
          <w:rFonts w:asciiTheme="majorBidi" w:hAnsiTheme="majorBidi" w:cstheme="majorBidi"/>
          <w:sz w:val="28"/>
          <w:szCs w:val="28"/>
        </w:rPr>
        <w:t xml:space="preserve">0 </w:t>
      </w:r>
      <w:r w:rsidR="00732F8E" w:rsidRPr="00B92AB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8D53DC" w:rsidRPr="00B92AB0">
        <w:rPr>
          <w:rFonts w:asciiTheme="majorBidi" w:hAnsiTheme="majorBidi" w:cstheme="majorBidi"/>
          <w:sz w:val="28"/>
          <w:szCs w:val="28"/>
        </w:rPr>
        <w:t>256</w:t>
      </w:r>
      <w:r w:rsidR="001B1F0C" w:rsidRPr="00B92AB0">
        <w:rPr>
          <w:rFonts w:asciiTheme="majorBidi" w:hAnsiTheme="majorBidi" w:cstheme="majorBidi"/>
          <w:sz w:val="28"/>
          <w:szCs w:val="28"/>
        </w:rPr>
        <w:t>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เงินลงทุนในบริษัท </w:t>
      </w:r>
      <w:r w:rsidRPr="00B92AB0">
        <w:rPr>
          <w:rFonts w:asciiTheme="majorBidi" w:hAnsiTheme="majorBidi" w:cstheme="majorBidi"/>
          <w:sz w:val="28"/>
          <w:szCs w:val="28"/>
        </w:rPr>
        <w:t xml:space="preserve">JWDAH </w:t>
      </w:r>
      <w:r w:rsidRPr="00B92AB0">
        <w:rPr>
          <w:rFonts w:asciiTheme="majorBidi" w:hAnsiTheme="majorBidi" w:cstheme="majorBidi"/>
          <w:sz w:val="28"/>
          <w:szCs w:val="28"/>
          <w:cs/>
        </w:rPr>
        <w:t>ราคาทุนจํานวน</w:t>
      </w:r>
      <w:r w:rsidR="00277642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0DE1">
        <w:rPr>
          <w:rFonts w:asciiTheme="majorBidi" w:hAnsiTheme="majorBidi" w:cstheme="majorBidi"/>
          <w:sz w:val="28"/>
          <w:szCs w:val="28"/>
        </w:rPr>
        <w:t>859.61</w:t>
      </w:r>
      <w:r w:rsidR="00F8417E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31B1E" w:rsidRPr="00B92AB0">
        <w:rPr>
          <w:rFonts w:asciiTheme="majorBidi" w:hAnsiTheme="majorBidi" w:cstheme="majorBidi"/>
          <w:sz w:val="28"/>
          <w:szCs w:val="28"/>
          <w:cs/>
        </w:rPr>
        <w:t>ล้</w:t>
      </w:r>
      <w:r w:rsidRPr="00B92AB0">
        <w:rPr>
          <w:rFonts w:asciiTheme="majorBidi" w:hAnsiTheme="majorBidi" w:cstheme="majorBidi"/>
          <w:sz w:val="28"/>
          <w:szCs w:val="28"/>
          <w:cs/>
        </w:rPr>
        <w:t>านบาท ใช้เป็นหลักประกันวงเงินกู้ยืม</w:t>
      </w:r>
      <w:r w:rsidR="003B5C2B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B5C2B" w:rsidRPr="00B92AB0">
        <w:rPr>
          <w:rFonts w:asciiTheme="majorBidi" w:hAnsiTheme="majorBidi" w:cstheme="majorBidi"/>
          <w:sz w:val="28"/>
          <w:szCs w:val="28"/>
          <w:cs/>
        </w:rPr>
        <w:br/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ระยะยาวกับสถาบันการเงินแห่งหนึ่ง (ดูหมายเหตุข้อ </w:t>
      </w:r>
      <w:r w:rsidR="00886E6D" w:rsidRPr="00B92AB0">
        <w:rPr>
          <w:rFonts w:asciiTheme="majorBidi" w:hAnsiTheme="majorBidi" w:cstheme="majorBidi"/>
          <w:sz w:val="28"/>
          <w:szCs w:val="28"/>
        </w:rPr>
        <w:t>9</w:t>
      </w:r>
      <w:r w:rsidRPr="00B92AB0">
        <w:rPr>
          <w:rFonts w:asciiTheme="majorBidi" w:hAnsiTheme="majorBidi" w:cstheme="majorBidi"/>
          <w:sz w:val="28"/>
          <w:szCs w:val="28"/>
          <w:cs/>
        </w:rPr>
        <w:t>)</w:t>
      </w:r>
    </w:p>
    <w:p w14:paraId="77ECD1AB" w14:textId="25B110AC" w:rsidR="009F0E78" w:rsidRDefault="009F0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bookmarkEnd w:id="4"/>
    <w:p w14:paraId="3ED06B02" w14:textId="77777777" w:rsidR="003B5C2B" w:rsidRPr="00B92AB0" w:rsidRDefault="003B5C2B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</w:p>
    <w:p w14:paraId="6C6B5A4E" w14:textId="679867B9" w:rsidR="003B5C2B" w:rsidRPr="00B92AB0" w:rsidRDefault="003B5C2B" w:rsidP="003B5C2B">
      <w:pPr>
        <w:ind w:right="-2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350"/>
        <w:gridCol w:w="180"/>
        <w:gridCol w:w="1440"/>
      </w:tblGrid>
      <w:tr w:rsidR="00F4760A" w:rsidRPr="00B92AB0" w14:paraId="7F810CDD" w14:textId="77777777" w:rsidTr="00C84570">
        <w:trPr>
          <w:cantSplit/>
          <w:tblHeader/>
        </w:trPr>
        <w:tc>
          <w:tcPr>
            <w:tcW w:w="4950" w:type="dxa"/>
            <w:shd w:val="clear" w:color="auto" w:fill="auto"/>
            <w:vAlign w:val="bottom"/>
          </w:tcPr>
          <w:p w14:paraId="473BF3EB" w14:textId="77777777" w:rsidR="00F4760A" w:rsidRPr="00B92AB0" w:rsidRDefault="00F4760A" w:rsidP="00C13D7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0956B6" w14:textId="77777777" w:rsidR="00F4760A" w:rsidRPr="00B92AB0" w:rsidRDefault="00F4760A" w:rsidP="00C13D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5063E1" w14:textId="77777777" w:rsidR="00F4760A" w:rsidRPr="00B92AB0" w:rsidRDefault="00F4760A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146775" w14:textId="77777777" w:rsidR="00F4760A" w:rsidRPr="00B92AB0" w:rsidRDefault="00F4760A" w:rsidP="00C13D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D1E09A" w14:textId="77777777" w:rsidR="00F4760A" w:rsidRPr="00B92AB0" w:rsidRDefault="00F4760A" w:rsidP="00C13D7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9A23968" w14:textId="77777777" w:rsidR="00F4760A" w:rsidRPr="00B92AB0" w:rsidRDefault="00F4760A" w:rsidP="00C13D7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C84570" w:rsidRPr="00B92AB0" w14:paraId="32FAE76D" w14:textId="77777777" w:rsidTr="00C84570">
        <w:trPr>
          <w:cantSplit/>
          <w:trHeight w:val="434"/>
        </w:trPr>
        <w:tc>
          <w:tcPr>
            <w:tcW w:w="4950" w:type="dxa"/>
            <w:shd w:val="clear" w:color="auto" w:fill="auto"/>
          </w:tcPr>
          <w:p w14:paraId="14D7826F" w14:textId="77777777" w:rsidR="00C84570" w:rsidRPr="00B92AB0" w:rsidRDefault="00C84570" w:rsidP="00C84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AB39173" w14:textId="602EE72D" w:rsidR="00C84570" w:rsidRPr="00B92AB0" w:rsidRDefault="00C84570" w:rsidP="00C84570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45DFBA4D" w14:textId="77777777" w:rsidR="00C84570" w:rsidRPr="00B92AB0" w:rsidRDefault="00C84570" w:rsidP="00C845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84570" w:rsidRPr="00B92AB0" w14:paraId="338DEBE7" w14:textId="77777777" w:rsidTr="00C84570">
        <w:trPr>
          <w:cantSplit/>
        </w:trPr>
        <w:tc>
          <w:tcPr>
            <w:tcW w:w="4950" w:type="dxa"/>
            <w:shd w:val="clear" w:color="auto" w:fill="auto"/>
          </w:tcPr>
          <w:p w14:paraId="5E8D1710" w14:textId="77777777" w:rsidR="00C84570" w:rsidRPr="00B92AB0" w:rsidRDefault="00C84570" w:rsidP="00C84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65BAB22D" w14:textId="77777777" w:rsidR="00C84570" w:rsidRPr="00B92AB0" w:rsidRDefault="00C84570" w:rsidP="00C8457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65261BB" w14:textId="0FF4C8AD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4,277,966</w:t>
            </w:r>
          </w:p>
        </w:tc>
        <w:tc>
          <w:tcPr>
            <w:tcW w:w="180" w:type="dxa"/>
            <w:shd w:val="clear" w:color="auto" w:fill="auto"/>
          </w:tcPr>
          <w:p w14:paraId="617C26A9" w14:textId="77777777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2E41887" w14:textId="3CC35A88" w:rsidR="00C84570" w:rsidRPr="00B92AB0" w:rsidRDefault="00C84570" w:rsidP="00C8457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91,646</w:t>
            </w:r>
          </w:p>
        </w:tc>
      </w:tr>
      <w:tr w:rsidR="00C84570" w:rsidRPr="00B92AB0" w14:paraId="4882AD2B" w14:textId="77777777" w:rsidTr="00C84570">
        <w:trPr>
          <w:cantSplit/>
        </w:trPr>
        <w:tc>
          <w:tcPr>
            <w:tcW w:w="4950" w:type="dxa"/>
            <w:shd w:val="clear" w:color="auto" w:fill="auto"/>
          </w:tcPr>
          <w:p w14:paraId="669FD64E" w14:textId="77777777" w:rsidR="00C84570" w:rsidRPr="00B92AB0" w:rsidRDefault="00C84570" w:rsidP="00C84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900" w:type="dxa"/>
            <w:shd w:val="clear" w:color="auto" w:fill="auto"/>
          </w:tcPr>
          <w:p w14:paraId="1CED62ED" w14:textId="77777777" w:rsidR="00C84570" w:rsidRPr="00B92AB0" w:rsidRDefault="00C84570" w:rsidP="00C8457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9F8E9D9" w14:textId="73C4F636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907A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07A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046</w:t>
            </w:r>
          </w:p>
        </w:tc>
        <w:tc>
          <w:tcPr>
            <w:tcW w:w="180" w:type="dxa"/>
            <w:shd w:val="clear" w:color="auto" w:fill="auto"/>
          </w:tcPr>
          <w:p w14:paraId="3D301C2C" w14:textId="77777777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9B5A4DD" w14:textId="33DBAE23" w:rsidR="00C84570" w:rsidRPr="00B92AB0" w:rsidRDefault="00C84570" w:rsidP="00C8457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15,930</w:t>
            </w:r>
          </w:p>
        </w:tc>
      </w:tr>
      <w:tr w:rsidR="00C84570" w:rsidRPr="00B92AB0" w14:paraId="5B8B5E9A" w14:textId="77777777" w:rsidTr="00C84570">
        <w:trPr>
          <w:cantSplit/>
        </w:trPr>
        <w:tc>
          <w:tcPr>
            <w:tcW w:w="4950" w:type="dxa"/>
            <w:shd w:val="clear" w:color="auto" w:fill="auto"/>
          </w:tcPr>
          <w:p w14:paraId="31EE5E1D" w14:textId="0AC5B174" w:rsidR="00C84570" w:rsidRPr="00B92AB0" w:rsidRDefault="00C84570" w:rsidP="00C84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ได้มาจากการรวมกิจการ</w:t>
            </w:r>
          </w:p>
        </w:tc>
        <w:tc>
          <w:tcPr>
            <w:tcW w:w="900" w:type="dxa"/>
            <w:shd w:val="clear" w:color="auto" w:fill="auto"/>
          </w:tcPr>
          <w:p w14:paraId="209D5FCB" w14:textId="533739C4" w:rsidR="00C84570" w:rsidRPr="00B92AB0" w:rsidRDefault="00C84570" w:rsidP="00C8457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070BFBE" w14:textId="41A0DC7B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3,159,060</w:t>
            </w:r>
          </w:p>
        </w:tc>
        <w:tc>
          <w:tcPr>
            <w:tcW w:w="180" w:type="dxa"/>
            <w:shd w:val="clear" w:color="auto" w:fill="auto"/>
          </w:tcPr>
          <w:p w14:paraId="1078C36D" w14:textId="77777777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3EDF98E" w14:textId="32030182" w:rsidR="00C84570" w:rsidRDefault="00C84570" w:rsidP="00C84570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4570" w:rsidRPr="00B92AB0" w14:paraId="25CBBB7D" w14:textId="77777777" w:rsidTr="00C84570">
        <w:trPr>
          <w:cantSplit/>
        </w:trPr>
        <w:tc>
          <w:tcPr>
            <w:tcW w:w="4950" w:type="dxa"/>
            <w:shd w:val="clear" w:color="auto" w:fill="auto"/>
          </w:tcPr>
          <w:p w14:paraId="583A2043" w14:textId="77777777" w:rsidR="00C84570" w:rsidRPr="00B92AB0" w:rsidRDefault="00C84570" w:rsidP="00C84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900" w:type="dxa"/>
            <w:shd w:val="clear" w:color="auto" w:fill="auto"/>
          </w:tcPr>
          <w:p w14:paraId="48F49BC8" w14:textId="77777777" w:rsidR="00C84570" w:rsidRPr="00B92AB0" w:rsidRDefault="00C84570" w:rsidP="00C8457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B0921A5" w14:textId="532DAAE3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180" w:type="dxa"/>
            <w:shd w:val="clear" w:color="auto" w:fill="auto"/>
          </w:tcPr>
          <w:p w14:paraId="585C968C" w14:textId="77777777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308705E" w14:textId="7C544649" w:rsidR="00C84570" w:rsidRPr="00B92AB0" w:rsidRDefault="00C84570" w:rsidP="00C84570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4570" w:rsidRPr="00B92AB0" w14:paraId="0CB03674" w14:textId="77777777" w:rsidTr="00C84570">
        <w:trPr>
          <w:cantSplit/>
        </w:trPr>
        <w:tc>
          <w:tcPr>
            <w:tcW w:w="4950" w:type="dxa"/>
            <w:shd w:val="clear" w:color="auto" w:fill="auto"/>
          </w:tcPr>
          <w:p w14:paraId="13E46F46" w14:textId="77777777" w:rsidR="00C84570" w:rsidRPr="00B92AB0" w:rsidRDefault="00C84570" w:rsidP="00C84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รับโอนจากสินทรัพย์สิทธิการใช้ - ราคาตามบัญชีสุทธิ</w:t>
            </w:r>
          </w:p>
        </w:tc>
        <w:tc>
          <w:tcPr>
            <w:tcW w:w="900" w:type="dxa"/>
            <w:shd w:val="clear" w:color="auto" w:fill="auto"/>
          </w:tcPr>
          <w:p w14:paraId="3D8D8122" w14:textId="77777777" w:rsidR="00C84570" w:rsidRPr="00B92AB0" w:rsidRDefault="00C84570" w:rsidP="00C8457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89FD1BC" w14:textId="71B3CFED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54,135</w:t>
            </w:r>
          </w:p>
        </w:tc>
        <w:tc>
          <w:tcPr>
            <w:tcW w:w="180" w:type="dxa"/>
            <w:shd w:val="clear" w:color="auto" w:fill="auto"/>
          </w:tcPr>
          <w:p w14:paraId="263E1814" w14:textId="77777777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2E77A1" w14:textId="4819597A" w:rsidR="00C84570" w:rsidRPr="00B92AB0" w:rsidRDefault="00C84570" w:rsidP="00C84570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4570" w:rsidRPr="00B92AB0" w14:paraId="0533F85F" w14:textId="77777777" w:rsidTr="00C84570">
        <w:trPr>
          <w:cantSplit/>
        </w:trPr>
        <w:tc>
          <w:tcPr>
            <w:tcW w:w="4950" w:type="dxa"/>
            <w:shd w:val="clear" w:color="auto" w:fill="auto"/>
          </w:tcPr>
          <w:p w14:paraId="1B26A552" w14:textId="4B832213" w:rsidR="00C84570" w:rsidRPr="00B92AB0" w:rsidRDefault="00C84570" w:rsidP="00C84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900" w:type="dxa"/>
            <w:shd w:val="clear" w:color="auto" w:fill="auto"/>
          </w:tcPr>
          <w:p w14:paraId="34A10232" w14:textId="77777777" w:rsidR="00C84570" w:rsidRPr="00B92AB0" w:rsidRDefault="00C84570" w:rsidP="00C8457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FDE15FA" w14:textId="167257DD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</w:t>
            </w:r>
            <w:r w:rsidR="00907A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25FDDB2F" w14:textId="77777777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6CE58DE" w14:textId="4E4F4A15" w:rsidR="00C84570" w:rsidRPr="00DC6274" w:rsidRDefault="00C84570" w:rsidP="00C8457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</w:t>
            </w:r>
            <w:r w:rsidR="00907A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</w:tr>
      <w:tr w:rsidR="00907AB7" w:rsidRPr="00B92AB0" w14:paraId="6DACADD2" w14:textId="77777777" w:rsidTr="00C84570">
        <w:trPr>
          <w:cantSplit/>
        </w:trPr>
        <w:tc>
          <w:tcPr>
            <w:tcW w:w="4950" w:type="dxa"/>
            <w:shd w:val="clear" w:color="auto" w:fill="auto"/>
          </w:tcPr>
          <w:p w14:paraId="790B0EAD" w14:textId="1941A319" w:rsidR="00907AB7" w:rsidRPr="00B92AB0" w:rsidRDefault="00907AB7" w:rsidP="00C84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B7">
              <w:rPr>
                <w:rFonts w:asciiTheme="majorBidi" w:hAnsiTheme="majorBidi" w:cs="Angsana New" w:hint="cs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900" w:type="dxa"/>
            <w:shd w:val="clear" w:color="auto" w:fill="auto"/>
          </w:tcPr>
          <w:p w14:paraId="383F0154" w14:textId="77777777" w:rsidR="00907AB7" w:rsidRPr="00B92AB0" w:rsidRDefault="00907AB7" w:rsidP="00C8457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422BE5E" w14:textId="328392EE" w:rsidR="00907AB7" w:rsidRDefault="00907AB7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(1,230)</w:t>
            </w:r>
          </w:p>
        </w:tc>
        <w:tc>
          <w:tcPr>
            <w:tcW w:w="180" w:type="dxa"/>
            <w:shd w:val="clear" w:color="auto" w:fill="auto"/>
          </w:tcPr>
          <w:p w14:paraId="23EE0799" w14:textId="77777777" w:rsidR="00907AB7" w:rsidRPr="00B92AB0" w:rsidRDefault="00907AB7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A63E30" w14:textId="6FCD81D7" w:rsidR="00907AB7" w:rsidRDefault="00907AB7" w:rsidP="00C8457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(1,230)</w:t>
            </w:r>
          </w:p>
        </w:tc>
      </w:tr>
      <w:tr w:rsidR="00C84570" w:rsidRPr="00B92AB0" w14:paraId="6F37BFD7" w14:textId="77777777" w:rsidTr="00C84570">
        <w:trPr>
          <w:cantSplit/>
        </w:trPr>
        <w:tc>
          <w:tcPr>
            <w:tcW w:w="4950" w:type="dxa"/>
            <w:shd w:val="clear" w:color="auto" w:fill="auto"/>
          </w:tcPr>
          <w:p w14:paraId="5F25C73F" w14:textId="77777777" w:rsidR="00C84570" w:rsidRPr="00B92AB0" w:rsidRDefault="00C84570" w:rsidP="00C84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จำหน่ายสินทรัพย์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ราคาตามบัญชีสุทธิ</w:t>
            </w:r>
          </w:p>
        </w:tc>
        <w:tc>
          <w:tcPr>
            <w:tcW w:w="900" w:type="dxa"/>
            <w:shd w:val="clear" w:color="auto" w:fill="auto"/>
          </w:tcPr>
          <w:p w14:paraId="4759A430" w14:textId="77777777" w:rsidR="00C84570" w:rsidRPr="00B92AB0" w:rsidRDefault="00C84570" w:rsidP="00C8457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4FC9948" w14:textId="3852A9C9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(66,283)</w:t>
            </w:r>
          </w:p>
        </w:tc>
        <w:tc>
          <w:tcPr>
            <w:tcW w:w="180" w:type="dxa"/>
            <w:shd w:val="clear" w:color="auto" w:fill="auto"/>
          </w:tcPr>
          <w:p w14:paraId="799142CF" w14:textId="77777777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4BCEF5E" w14:textId="0F8A7A03" w:rsidR="00C84570" w:rsidRPr="00B92AB0" w:rsidRDefault="00C84570" w:rsidP="00C84570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4570" w:rsidRPr="00B92AB0" w14:paraId="790C8B06" w14:textId="77777777" w:rsidTr="00C84570">
        <w:trPr>
          <w:cantSplit/>
        </w:trPr>
        <w:tc>
          <w:tcPr>
            <w:tcW w:w="4950" w:type="dxa"/>
            <w:shd w:val="clear" w:color="auto" w:fill="auto"/>
          </w:tcPr>
          <w:p w14:paraId="619CE063" w14:textId="77777777" w:rsidR="00C84570" w:rsidRPr="00B92AB0" w:rsidRDefault="00C84570" w:rsidP="00C84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shd w:val="clear" w:color="auto" w:fill="auto"/>
          </w:tcPr>
          <w:p w14:paraId="5A592A07" w14:textId="77777777" w:rsidR="00C84570" w:rsidRPr="00B92AB0" w:rsidRDefault="00C84570" w:rsidP="00C8457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9AE363F" w14:textId="56672ECB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(748)</w:t>
            </w:r>
          </w:p>
        </w:tc>
        <w:tc>
          <w:tcPr>
            <w:tcW w:w="180" w:type="dxa"/>
            <w:shd w:val="clear" w:color="auto" w:fill="auto"/>
          </w:tcPr>
          <w:p w14:paraId="1B63D15A" w14:textId="77777777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F632197" w14:textId="569018E9" w:rsidR="00C84570" w:rsidRPr="00B92AB0" w:rsidRDefault="00C84570" w:rsidP="00C84570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4570" w:rsidRPr="00B92AB0" w14:paraId="2341BA93" w14:textId="77777777" w:rsidTr="00C84570">
        <w:trPr>
          <w:cantSplit/>
        </w:trPr>
        <w:tc>
          <w:tcPr>
            <w:tcW w:w="4950" w:type="dxa"/>
            <w:shd w:val="clear" w:color="auto" w:fill="auto"/>
          </w:tcPr>
          <w:p w14:paraId="713E57F8" w14:textId="77777777" w:rsidR="00C84570" w:rsidRPr="00B92AB0" w:rsidRDefault="00C84570" w:rsidP="00C84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  <w:shd w:val="clear" w:color="auto" w:fill="auto"/>
          </w:tcPr>
          <w:p w14:paraId="7FC1A96B" w14:textId="77777777" w:rsidR="00C84570" w:rsidRPr="00B92AB0" w:rsidRDefault="00C84570" w:rsidP="00C8457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38D7677" w14:textId="2035963C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(370,1</w:t>
            </w:r>
            <w:r w:rsidR="006C66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6C666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506922B" w14:textId="77777777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822346C" w14:textId="5B846478" w:rsidR="00C84570" w:rsidRPr="00B92AB0" w:rsidRDefault="00C84570" w:rsidP="00C8457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(12,078)</w:t>
            </w:r>
          </w:p>
        </w:tc>
      </w:tr>
      <w:tr w:rsidR="00C84570" w:rsidRPr="00B92AB0" w14:paraId="701FB6FF" w14:textId="77777777" w:rsidTr="00C84570">
        <w:trPr>
          <w:cantSplit/>
        </w:trPr>
        <w:tc>
          <w:tcPr>
            <w:tcW w:w="4950" w:type="dxa"/>
            <w:shd w:val="clear" w:color="auto" w:fill="auto"/>
          </w:tcPr>
          <w:p w14:paraId="2B9F5ABE" w14:textId="77777777" w:rsidR="00C84570" w:rsidRPr="00B92AB0" w:rsidRDefault="00C84570" w:rsidP="00C8457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1B68ED7D" w14:textId="77777777" w:rsidR="00C84570" w:rsidRPr="00B92AB0" w:rsidRDefault="00C84570" w:rsidP="00C8457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B8C4F" w14:textId="4FE3D80B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7,357,5</w:t>
            </w:r>
            <w:r w:rsidR="006C66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6FF27981" w14:textId="77777777" w:rsidR="00C84570" w:rsidRPr="00B92AB0" w:rsidRDefault="00C84570" w:rsidP="00C8457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C3CA7" w14:textId="50D29679" w:rsidR="00C84570" w:rsidRPr="00B92AB0" w:rsidRDefault="00C84570" w:rsidP="00C84570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96,726</w:t>
            </w:r>
          </w:p>
        </w:tc>
      </w:tr>
    </w:tbl>
    <w:p w14:paraId="4EB55C79" w14:textId="1714CDD7" w:rsidR="00EB371C" w:rsidRPr="00B92AB0" w:rsidRDefault="00EB371C" w:rsidP="00EC3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32D6DFAD" w14:textId="0563C329" w:rsidR="00DC3CB9" w:rsidRPr="00B92AB0" w:rsidRDefault="00DC3CB9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b/>
          <w:i/>
          <w:iCs/>
          <w:sz w:val="28"/>
          <w:szCs w:val="28"/>
          <w:cs/>
        </w:rPr>
        <w:t>หลักทรัพย์ค้ำประกัน</w:t>
      </w:r>
    </w:p>
    <w:p w14:paraId="784FC3FD" w14:textId="77777777" w:rsidR="00DC3CB9" w:rsidRPr="00B92AB0" w:rsidRDefault="00DC3CB9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28"/>
          <w:szCs w:val="28"/>
          <w:cs/>
        </w:rPr>
      </w:pPr>
    </w:p>
    <w:p w14:paraId="271EC071" w14:textId="23E7D35C" w:rsidR="00DC3CB9" w:rsidRPr="00B92AB0" w:rsidRDefault="00DC3CB9" w:rsidP="00BE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b/>
          <w:sz w:val="28"/>
          <w:szCs w:val="28"/>
          <w:cs/>
        </w:rPr>
        <w:t>ณ วันที่</w:t>
      </w:r>
      <w:r w:rsidRPr="00B92AB0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525669" w:rsidRPr="00B92AB0">
        <w:rPr>
          <w:rFonts w:asciiTheme="majorBidi" w:hAnsiTheme="majorBidi" w:cstheme="majorBidi"/>
          <w:sz w:val="28"/>
          <w:szCs w:val="28"/>
        </w:rPr>
        <w:t>3</w:t>
      </w:r>
      <w:r w:rsidR="00F4760A" w:rsidRPr="00B92AB0">
        <w:rPr>
          <w:rFonts w:asciiTheme="majorBidi" w:hAnsiTheme="majorBidi" w:cstheme="majorBidi"/>
          <w:sz w:val="28"/>
          <w:szCs w:val="28"/>
        </w:rPr>
        <w:t xml:space="preserve">0 </w:t>
      </w:r>
      <w:r w:rsidR="00F4760A" w:rsidRPr="00B92AB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525669" w:rsidRPr="00B92AB0">
        <w:rPr>
          <w:rFonts w:asciiTheme="majorBidi" w:hAnsiTheme="majorBidi" w:cstheme="majorBidi"/>
          <w:sz w:val="28"/>
          <w:szCs w:val="28"/>
        </w:rPr>
        <w:t>256</w:t>
      </w:r>
      <w:r w:rsidR="004F144D" w:rsidRPr="00B92AB0">
        <w:rPr>
          <w:rFonts w:asciiTheme="majorBidi" w:hAnsiTheme="majorBidi" w:cstheme="majorBidi"/>
          <w:sz w:val="28"/>
          <w:szCs w:val="28"/>
          <w:cs/>
        </w:rPr>
        <w:t>6</w:t>
      </w:r>
      <w:r w:rsidR="009F0349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92AB0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9F0349" w:rsidRPr="00B92AB0">
        <w:rPr>
          <w:rFonts w:asciiTheme="majorBidi" w:hAnsiTheme="majorBidi" w:cstheme="majorBidi"/>
          <w:b/>
          <w:sz w:val="28"/>
          <w:szCs w:val="28"/>
          <w:cs/>
        </w:rPr>
        <w:t>และบริษัท</w:t>
      </w:r>
      <w:r w:rsidRPr="00B92AB0">
        <w:rPr>
          <w:rFonts w:asciiTheme="majorBidi" w:hAnsiTheme="majorBidi" w:cstheme="majorBidi"/>
          <w:b/>
          <w:sz w:val="28"/>
          <w:szCs w:val="28"/>
          <w:cs/>
        </w:rPr>
        <w:t xml:space="preserve">ได้นำที่ดิน อาคารและอุปกรณ์ซึ่งมีมูลค่าตามบัญชีสุทธิ </w:t>
      </w:r>
      <w:r w:rsidR="001F6A9C" w:rsidRPr="001F6A9C">
        <w:rPr>
          <w:rFonts w:asciiTheme="majorBidi" w:hAnsiTheme="majorBidi" w:cstheme="majorBidi"/>
          <w:bCs/>
          <w:sz w:val="28"/>
          <w:szCs w:val="28"/>
        </w:rPr>
        <w:t>2,132.98</w:t>
      </w:r>
      <w:r w:rsidR="009F0349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0349" w:rsidRPr="00B92AB0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และ </w:t>
      </w:r>
      <w:r w:rsidR="001F6A9C" w:rsidRPr="001F6A9C">
        <w:rPr>
          <w:rFonts w:asciiTheme="majorBidi" w:hAnsiTheme="majorBidi" w:cstheme="majorBidi"/>
          <w:bCs/>
          <w:sz w:val="28"/>
          <w:szCs w:val="28"/>
        </w:rPr>
        <w:t>9.46</w:t>
      </w:r>
      <w:r w:rsidR="006545A6" w:rsidRPr="00B92AB0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6545A6" w:rsidRPr="00B92AB0">
        <w:rPr>
          <w:rFonts w:asciiTheme="majorBidi" w:hAnsiTheme="majorBidi" w:cstheme="majorBidi"/>
          <w:b/>
          <w:sz w:val="28"/>
          <w:szCs w:val="28"/>
          <w:cs/>
        </w:rPr>
        <w:t>ล้านบาท ตามลำดับ</w:t>
      </w:r>
      <w:r w:rsidRPr="00B92AB0">
        <w:rPr>
          <w:rFonts w:asciiTheme="majorBidi" w:hAnsiTheme="majorBidi" w:cstheme="majorBidi"/>
          <w:b/>
          <w:sz w:val="28"/>
          <w:szCs w:val="28"/>
          <w:cs/>
        </w:rPr>
        <w:t xml:space="preserve"> เป็นสินทรัพย์ค้ำประกันวงเงินสินเชื่อที่ได้รับจากสถาบันการเงิน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51B" w:rsidRPr="00B92AB0">
        <w:rPr>
          <w:rFonts w:asciiTheme="majorBidi" w:hAnsiTheme="majorBidi" w:cstheme="majorBidi"/>
          <w:sz w:val="28"/>
          <w:szCs w:val="28"/>
          <w:cs/>
        </w:rPr>
        <w:t>(</w:t>
      </w:r>
      <w:r w:rsidRPr="00B92AB0">
        <w:rPr>
          <w:rFonts w:asciiTheme="majorBidi" w:hAnsiTheme="majorBidi" w:cstheme="majorBidi"/>
          <w:sz w:val="28"/>
          <w:szCs w:val="28"/>
          <w:cs/>
        </w:rPr>
        <w:t>ดูหมายเหตุ</w:t>
      </w:r>
      <w:r w:rsidR="009C4F38" w:rsidRPr="00B92AB0">
        <w:rPr>
          <w:rFonts w:asciiTheme="majorBidi" w:hAnsiTheme="majorBidi" w:cstheme="majorBidi"/>
          <w:sz w:val="28"/>
          <w:szCs w:val="28"/>
          <w:cs/>
        </w:rPr>
        <w:t>ข้อ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01D6" w:rsidRPr="00B92AB0">
        <w:rPr>
          <w:rFonts w:asciiTheme="majorBidi" w:hAnsiTheme="majorBidi" w:cstheme="majorBidi"/>
          <w:sz w:val="28"/>
          <w:szCs w:val="28"/>
        </w:rPr>
        <w:t>9</w:t>
      </w:r>
      <w:r w:rsidRPr="00B92AB0">
        <w:rPr>
          <w:rFonts w:asciiTheme="majorBidi" w:hAnsiTheme="majorBidi" w:cstheme="majorBidi"/>
          <w:sz w:val="28"/>
          <w:szCs w:val="28"/>
          <w:cs/>
        </w:rPr>
        <w:t>)</w:t>
      </w:r>
      <w:r w:rsidR="00EF151B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FD44036" w14:textId="64DA44F3" w:rsidR="006E53B6" w:rsidRDefault="006E5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</w:p>
    <w:p w14:paraId="1112AD80" w14:textId="23D1610C" w:rsidR="00AD4318" w:rsidRPr="00B92AB0" w:rsidRDefault="00AD4318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ค่าความนิยม</w:t>
      </w:r>
    </w:p>
    <w:p w14:paraId="0414E706" w14:textId="0F172E29" w:rsidR="00304943" w:rsidRPr="00B92AB0" w:rsidRDefault="00304943" w:rsidP="0030494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18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760"/>
        <w:gridCol w:w="1078"/>
        <w:gridCol w:w="1347"/>
      </w:tblGrid>
      <w:tr w:rsidR="006545A6" w:rsidRPr="00B92AB0" w14:paraId="5D989ADF" w14:textId="77777777" w:rsidTr="000E78F0">
        <w:tc>
          <w:tcPr>
            <w:tcW w:w="3680" w:type="pct"/>
          </w:tcPr>
          <w:p w14:paraId="05E49BE9" w14:textId="77777777" w:rsidR="006545A6" w:rsidRPr="00B92AB0" w:rsidRDefault="006545A6" w:rsidP="00C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7" w:type="pct"/>
          </w:tcPr>
          <w:p w14:paraId="2E3DF178" w14:textId="0A523A1F" w:rsidR="006545A6" w:rsidRPr="00B92AB0" w:rsidRDefault="006545A6" w:rsidP="00C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4D92AC49" w14:textId="77777777" w:rsidR="006545A6" w:rsidRPr="00B92AB0" w:rsidRDefault="006545A6" w:rsidP="00C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6545A6" w:rsidRPr="00B92AB0" w14:paraId="78E21D31" w14:textId="77777777" w:rsidTr="000E78F0">
        <w:tc>
          <w:tcPr>
            <w:tcW w:w="3680" w:type="pct"/>
          </w:tcPr>
          <w:p w14:paraId="427A40F7" w14:textId="77777777" w:rsidR="006545A6" w:rsidRPr="00B92AB0" w:rsidRDefault="006545A6" w:rsidP="00C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</w:tcPr>
          <w:p w14:paraId="671B2968" w14:textId="6088372F" w:rsidR="006545A6" w:rsidRPr="00B92AB0" w:rsidRDefault="00BD5F69" w:rsidP="00CC360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33" w:type="pct"/>
          </w:tcPr>
          <w:p w14:paraId="18106748" w14:textId="11E8C953" w:rsidR="006545A6" w:rsidRPr="00B92AB0" w:rsidRDefault="002D1501" w:rsidP="00CC360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6545A6" w:rsidRPr="00B92AB0" w14:paraId="45CA6FCD" w14:textId="77777777" w:rsidTr="000E78F0">
        <w:tc>
          <w:tcPr>
            <w:tcW w:w="3680" w:type="pct"/>
          </w:tcPr>
          <w:p w14:paraId="365E67D2" w14:textId="05025414" w:rsidR="006545A6" w:rsidRPr="00B92AB0" w:rsidRDefault="002D1501" w:rsidP="00C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</w:t>
            </w:r>
            <w:r w:rsidR="006545A6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</w:t>
            </w:r>
          </w:p>
        </w:tc>
        <w:tc>
          <w:tcPr>
            <w:tcW w:w="587" w:type="pct"/>
          </w:tcPr>
          <w:p w14:paraId="5EC1C478" w14:textId="77777777" w:rsidR="006545A6" w:rsidRPr="00B92AB0" w:rsidRDefault="006545A6" w:rsidP="00C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33" w:type="pct"/>
          </w:tcPr>
          <w:p w14:paraId="4A9B1FFC" w14:textId="77777777" w:rsidR="006545A6" w:rsidRPr="00B92AB0" w:rsidRDefault="006545A6" w:rsidP="00C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78F0" w:rsidRPr="00B92AB0" w14:paraId="3C720E8E" w14:textId="77777777" w:rsidTr="000E78F0">
        <w:tc>
          <w:tcPr>
            <w:tcW w:w="3680" w:type="pct"/>
          </w:tcPr>
          <w:p w14:paraId="022FE564" w14:textId="740E3D1B" w:rsidR="000E78F0" w:rsidRPr="00B92AB0" w:rsidRDefault="000E78F0" w:rsidP="000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587" w:type="pct"/>
          </w:tcPr>
          <w:p w14:paraId="027FDF9C" w14:textId="77777777" w:rsidR="000E78F0" w:rsidRPr="00B92AB0" w:rsidRDefault="000E78F0" w:rsidP="000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7EB21293" w14:textId="0A467AAE" w:rsidR="000E78F0" w:rsidRPr="00B92AB0" w:rsidRDefault="000E78F0" w:rsidP="000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233,31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E78F0" w:rsidRPr="00B92AB0" w14:paraId="18A454BD" w14:textId="77777777" w:rsidTr="000E78F0">
        <w:tc>
          <w:tcPr>
            <w:tcW w:w="3680" w:type="pct"/>
          </w:tcPr>
          <w:p w14:paraId="4EDD0194" w14:textId="21DAC925" w:rsidR="000E78F0" w:rsidRPr="00B92AB0" w:rsidRDefault="000E78F0" w:rsidP="000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เพิ่มขึ้นจากการซื้อธุรกิจ</w:t>
            </w:r>
          </w:p>
        </w:tc>
        <w:tc>
          <w:tcPr>
            <w:tcW w:w="587" w:type="pct"/>
          </w:tcPr>
          <w:p w14:paraId="0F927744" w14:textId="13982EFB" w:rsidR="000E78F0" w:rsidRPr="00B92AB0" w:rsidRDefault="000E78F0" w:rsidP="000E78F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733" w:type="pct"/>
          </w:tcPr>
          <w:p w14:paraId="00F61FC8" w14:textId="1516D1B7" w:rsidR="000E78F0" w:rsidRPr="00B92AB0" w:rsidRDefault="003A6BB5" w:rsidP="000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14,544,507</w:t>
            </w:r>
          </w:p>
        </w:tc>
      </w:tr>
      <w:tr w:rsidR="000E78F0" w:rsidRPr="00B92AB0" w14:paraId="64292DB9" w14:textId="77777777" w:rsidTr="000E78F0">
        <w:tc>
          <w:tcPr>
            <w:tcW w:w="3680" w:type="pct"/>
          </w:tcPr>
          <w:p w14:paraId="337F5FAD" w14:textId="38BE39B5" w:rsidR="000E78F0" w:rsidRPr="00B92AB0" w:rsidRDefault="000E78F0" w:rsidP="000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587" w:type="pct"/>
          </w:tcPr>
          <w:p w14:paraId="38863130" w14:textId="77777777" w:rsidR="000E78F0" w:rsidRPr="00B92AB0" w:rsidRDefault="000E78F0" w:rsidP="000E78F0">
            <w:pPr>
              <w:pStyle w:val="3"/>
              <w:tabs>
                <w:tab w:val="clear" w:pos="360"/>
                <w:tab w:val="clear" w:pos="720"/>
                <w:tab w:val="decimal" w:pos="778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733" w:type="pct"/>
          </w:tcPr>
          <w:p w14:paraId="0F19C0E7" w14:textId="77777777" w:rsidR="000E78F0" w:rsidRPr="00B92AB0" w:rsidRDefault="000E78F0" w:rsidP="000E78F0">
            <w:pPr>
              <w:pStyle w:val="3"/>
              <w:tabs>
                <w:tab w:val="clear" w:pos="360"/>
                <w:tab w:val="clear" w:pos="720"/>
                <w:tab w:val="decimal" w:pos="778"/>
              </w:tabs>
              <w:ind w:left="-108"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E78F0" w:rsidRPr="00B92AB0" w14:paraId="0192E305" w14:textId="77777777" w:rsidTr="000E78F0">
        <w:tc>
          <w:tcPr>
            <w:tcW w:w="3680" w:type="pct"/>
          </w:tcPr>
          <w:p w14:paraId="1ACBF68A" w14:textId="6A798120" w:rsidR="000E78F0" w:rsidRPr="00B92AB0" w:rsidRDefault="000E78F0" w:rsidP="000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ของบริษัทย่อยในต่างประเทศ</w:t>
            </w:r>
          </w:p>
        </w:tc>
        <w:tc>
          <w:tcPr>
            <w:tcW w:w="587" w:type="pct"/>
          </w:tcPr>
          <w:p w14:paraId="1DBDC7EE" w14:textId="77777777" w:rsidR="000E78F0" w:rsidRPr="00B92AB0" w:rsidRDefault="000E78F0" w:rsidP="000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14ABA6FE" w14:textId="2B6B1064" w:rsidR="000E78F0" w:rsidRPr="00B92AB0" w:rsidRDefault="003A6BB5" w:rsidP="000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2557D">
              <w:rPr>
                <w:rFonts w:asciiTheme="majorBidi" w:hAnsiTheme="majorBidi" w:cstheme="majorBidi"/>
                <w:sz w:val="28"/>
                <w:szCs w:val="28"/>
              </w:rPr>
              <w:t>4,248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E78F0" w:rsidRPr="00B92AB0" w14:paraId="5E6A369E" w14:textId="77777777" w:rsidTr="000E78F0">
        <w:tc>
          <w:tcPr>
            <w:tcW w:w="3680" w:type="pct"/>
          </w:tcPr>
          <w:p w14:paraId="7B1BEB0A" w14:textId="0FD9F13D" w:rsidR="000E78F0" w:rsidRPr="00B92AB0" w:rsidRDefault="000E78F0" w:rsidP="000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87" w:type="pct"/>
          </w:tcPr>
          <w:p w14:paraId="7914CF9F" w14:textId="77777777" w:rsidR="000E78F0" w:rsidRPr="00B92AB0" w:rsidRDefault="000E78F0" w:rsidP="000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2E6E0F35" w14:textId="5A4FFDC3" w:rsidR="000E78F0" w:rsidRPr="00B92AB0" w:rsidRDefault="003A6BB5" w:rsidP="000E7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</w:t>
            </w:r>
            <w:r w:rsidR="000255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82,070</w:t>
            </w:r>
          </w:p>
        </w:tc>
      </w:tr>
    </w:tbl>
    <w:p w14:paraId="12AEA43F" w14:textId="77777777" w:rsidR="009F0E78" w:rsidRDefault="009F0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4DEF75B7" w14:textId="5295F4BF" w:rsidR="00516892" w:rsidRPr="00B92AB0" w:rsidRDefault="00030C2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36FDB40C" w14:textId="77777777" w:rsidR="00953616" w:rsidRPr="00B92AB0" w:rsidRDefault="00953616" w:rsidP="003B6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26457DF" w14:textId="77777777" w:rsidR="003C72A2" w:rsidRPr="00B92AB0" w:rsidRDefault="003C72A2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5" w:name="_Hlk70859526"/>
      <w:r w:rsidRPr="00B92AB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เงินกู้ยืมระยะสั้นจากสถาบันทางการเงิน</w:t>
      </w:r>
    </w:p>
    <w:p w14:paraId="197D0F06" w14:textId="44B08E1E" w:rsidR="003C72A2" w:rsidRPr="00B92AB0" w:rsidRDefault="003C72A2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DB60C0E" w14:textId="131CA2FD" w:rsidR="003C72A2" w:rsidRPr="00B92AB0" w:rsidRDefault="003C72A2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ใน</w:t>
      </w:r>
      <w:r w:rsidR="00C84570">
        <w:rPr>
          <w:rFonts w:asciiTheme="majorBidi" w:hAnsiTheme="majorBidi" w:cstheme="majorBidi" w:hint="cs"/>
          <w:sz w:val="28"/>
          <w:szCs w:val="28"/>
          <w:cs/>
        </w:rPr>
        <w:t xml:space="preserve">ระหว่างงวดหกเดือนสิ้นสุดวันที่ </w:t>
      </w:r>
      <w:r w:rsidR="00C84570">
        <w:rPr>
          <w:rFonts w:asciiTheme="majorBidi" w:hAnsiTheme="majorBidi" w:cstheme="majorBidi"/>
          <w:sz w:val="28"/>
          <w:szCs w:val="28"/>
        </w:rPr>
        <w:t xml:space="preserve">30 </w:t>
      </w:r>
      <w:r w:rsidR="00C84570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C84570">
        <w:rPr>
          <w:rFonts w:asciiTheme="majorBidi" w:hAnsiTheme="majorBidi" w:cstheme="majorBidi"/>
          <w:sz w:val="28"/>
          <w:szCs w:val="28"/>
        </w:rPr>
        <w:t xml:space="preserve">2566 </w:t>
      </w:r>
      <w:r w:rsidRPr="00B92AB0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กลุ่มบริษัทได้ทำสัญญาเงินกู้ยืมระยะสั้นและไม่มีหลักประกันกับสถาบันการเงินในประเทศหลายแห่ง</w:t>
      </w:r>
      <w:r w:rsidR="00324225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Pr="00B92AB0">
        <w:rPr>
          <w:rFonts w:asciiTheme="majorBidi" w:hAnsiTheme="majorBidi" w:cstheme="majorBidi"/>
          <w:sz w:val="28"/>
          <w:szCs w:val="28"/>
        </w:rPr>
        <w:t>525 </w:t>
      </w:r>
      <w:r w:rsidRPr="00B92AB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92AB0">
        <w:rPr>
          <w:rFonts w:asciiTheme="majorBidi" w:hAnsiTheme="majorBidi" w:cstheme="majorBidi"/>
          <w:sz w:val="28"/>
          <w:szCs w:val="28"/>
        </w:rPr>
        <w:t> 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เงินกู้ยืมดังกล่าวมีอัตราดอกเบี้ยคงที่ร้อยละ </w:t>
      </w:r>
      <w:r w:rsidRPr="00B92AB0">
        <w:rPr>
          <w:rFonts w:asciiTheme="majorBidi" w:hAnsiTheme="majorBidi" w:cstheme="majorBidi"/>
          <w:sz w:val="28"/>
          <w:szCs w:val="28"/>
        </w:rPr>
        <w:t>3.15 - 3.65</w:t>
      </w:r>
      <w:r w:rsidR="00324225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ต่อปี</w:t>
      </w:r>
      <w:r w:rsidR="00324225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และมีกำหนดชำระคืนภายใน </w:t>
      </w:r>
      <w:r w:rsidRPr="00B92AB0">
        <w:rPr>
          <w:rFonts w:asciiTheme="majorBidi" w:hAnsiTheme="majorBidi" w:cstheme="majorBidi"/>
          <w:sz w:val="28"/>
          <w:szCs w:val="28"/>
        </w:rPr>
        <w:t xml:space="preserve">1 </w:t>
      </w:r>
      <w:r w:rsidR="000E78F0">
        <w:rPr>
          <w:rFonts w:asciiTheme="majorBidi" w:hAnsiTheme="majorBidi" w:cstheme="majorBidi"/>
          <w:sz w:val="28"/>
          <w:szCs w:val="28"/>
        </w:rPr>
        <w:t>-</w:t>
      </w:r>
      <w:r w:rsidRPr="00B92AB0">
        <w:rPr>
          <w:rFonts w:asciiTheme="majorBidi" w:hAnsiTheme="majorBidi" w:cstheme="majorBidi"/>
          <w:sz w:val="28"/>
          <w:szCs w:val="28"/>
        </w:rPr>
        <w:t xml:space="preserve"> 3</w:t>
      </w:r>
      <w:r w:rsidR="00324225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เดือน</w:t>
      </w:r>
    </w:p>
    <w:p w14:paraId="68B9F913" w14:textId="51AEA344" w:rsidR="003C72A2" w:rsidRPr="00B92AB0" w:rsidRDefault="003C72A2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195348E" w14:textId="3E73F58B" w:rsidR="003C72A2" w:rsidRDefault="00C84570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ใน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ระหว่างงวดหกเดือนสิ้นสุดวันที่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</w:rPr>
        <w:t xml:space="preserve">2566 </w:t>
      </w:r>
      <w:r w:rsidR="003C72A2" w:rsidRPr="00B92AB0">
        <w:rPr>
          <w:rFonts w:asciiTheme="majorBidi" w:hAnsiTheme="majorBidi" w:cstheme="majorBidi"/>
          <w:sz w:val="28"/>
          <w:szCs w:val="28"/>
          <w:cs/>
        </w:rPr>
        <w:t>บริษัทได้ทำสัญญาเงินกู้ยืมระยะสั้นและไม่มีหลักประกันกับสถาบันการเงินในประเทศแห่งหนึ่ง</w:t>
      </w:r>
      <w:r w:rsidR="003C72A2" w:rsidRPr="00B92AB0">
        <w:rPr>
          <w:rFonts w:asciiTheme="majorBidi" w:hAnsiTheme="majorBidi" w:cstheme="majorBidi"/>
          <w:sz w:val="28"/>
          <w:szCs w:val="28"/>
        </w:rPr>
        <w:t> </w:t>
      </w:r>
      <w:r w:rsidR="003C72A2" w:rsidRPr="00B92AB0">
        <w:rPr>
          <w:rFonts w:asciiTheme="majorBidi" w:hAnsiTheme="majorBidi" w:cstheme="majorBidi"/>
          <w:sz w:val="28"/>
          <w:szCs w:val="28"/>
          <w:cs/>
        </w:rPr>
        <w:t xml:space="preserve">โดยมีวงเงินสินเชื่อให้กู้จำนวนไม่เกิน </w:t>
      </w:r>
      <w:r w:rsidR="003C72A2" w:rsidRPr="00B92AB0">
        <w:rPr>
          <w:rFonts w:asciiTheme="majorBidi" w:hAnsiTheme="majorBidi" w:cstheme="majorBidi"/>
          <w:sz w:val="28"/>
          <w:szCs w:val="28"/>
        </w:rPr>
        <w:t>1,825</w:t>
      </w:r>
      <w:r w:rsidR="00324225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3C72A2" w:rsidRPr="00B92AB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C72A2" w:rsidRPr="00B92AB0">
        <w:rPr>
          <w:rFonts w:asciiTheme="majorBidi" w:hAnsiTheme="majorBidi" w:cstheme="majorBidi"/>
          <w:sz w:val="28"/>
          <w:szCs w:val="28"/>
        </w:rPr>
        <w:t> </w:t>
      </w:r>
      <w:r w:rsidR="00341043" w:rsidRPr="00B92AB0">
        <w:rPr>
          <w:rFonts w:asciiTheme="majorBidi" w:hAnsiTheme="majorBidi" w:cstheme="majorBidi"/>
          <w:sz w:val="28"/>
          <w:szCs w:val="28"/>
          <w:cs/>
        </w:rPr>
        <w:t>เงินกู้ยืมดังกล่าวมี</w:t>
      </w:r>
      <w:r w:rsidR="003C72A2" w:rsidRPr="00B92AB0">
        <w:rPr>
          <w:rFonts w:asciiTheme="majorBidi" w:hAnsiTheme="majorBidi" w:cstheme="majorBidi"/>
          <w:sz w:val="28"/>
          <w:szCs w:val="28"/>
          <w:cs/>
        </w:rPr>
        <w:t>อัตราดอกเบี</w:t>
      </w:r>
      <w:r w:rsidR="00341043" w:rsidRPr="00B92AB0">
        <w:rPr>
          <w:rFonts w:asciiTheme="majorBidi" w:hAnsiTheme="majorBidi" w:cstheme="majorBidi"/>
          <w:sz w:val="28"/>
          <w:szCs w:val="28"/>
          <w:cs/>
        </w:rPr>
        <w:t>้</w:t>
      </w:r>
      <w:r w:rsidR="003C72A2" w:rsidRPr="00B92AB0">
        <w:rPr>
          <w:rFonts w:asciiTheme="majorBidi" w:hAnsiTheme="majorBidi" w:cstheme="majorBidi"/>
          <w:sz w:val="28"/>
          <w:szCs w:val="28"/>
          <w:cs/>
        </w:rPr>
        <w:t xml:space="preserve">ย </w:t>
      </w:r>
      <w:r w:rsidR="003C72A2" w:rsidRPr="00B92AB0">
        <w:rPr>
          <w:rFonts w:asciiTheme="majorBidi" w:hAnsiTheme="majorBidi" w:cstheme="majorBidi"/>
          <w:sz w:val="28"/>
          <w:szCs w:val="28"/>
        </w:rPr>
        <w:t>MLR </w:t>
      </w:r>
      <w:r w:rsidR="003C72A2" w:rsidRPr="00B92AB0">
        <w:rPr>
          <w:rFonts w:asciiTheme="majorBidi" w:hAnsiTheme="majorBidi" w:cstheme="majorBidi"/>
          <w:sz w:val="28"/>
          <w:szCs w:val="28"/>
          <w:cs/>
        </w:rPr>
        <w:t xml:space="preserve">ลบร้อยละ </w:t>
      </w:r>
      <w:r w:rsidR="003C72A2" w:rsidRPr="00B92AB0">
        <w:rPr>
          <w:rFonts w:asciiTheme="majorBidi" w:hAnsiTheme="majorBidi" w:cstheme="majorBidi"/>
          <w:sz w:val="28"/>
          <w:szCs w:val="28"/>
        </w:rPr>
        <w:t>3.15</w:t>
      </w:r>
      <w:r w:rsidR="00324225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3C72A2" w:rsidRPr="00B92AB0">
        <w:rPr>
          <w:rFonts w:asciiTheme="majorBidi" w:hAnsiTheme="majorBidi" w:cstheme="majorBidi"/>
          <w:sz w:val="28"/>
          <w:szCs w:val="28"/>
          <w:cs/>
        </w:rPr>
        <w:t>ต่อปี</w:t>
      </w:r>
      <w:r w:rsidR="00324225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3C72A2" w:rsidRPr="00B92AB0">
        <w:rPr>
          <w:rFonts w:asciiTheme="majorBidi" w:hAnsiTheme="majorBidi" w:cstheme="majorBidi"/>
          <w:sz w:val="28"/>
          <w:szCs w:val="28"/>
          <w:cs/>
        </w:rPr>
        <w:t xml:space="preserve">และมีกำหนดชำระคืนภายใน </w:t>
      </w:r>
      <w:r w:rsidR="003C72A2" w:rsidRPr="00B92AB0">
        <w:rPr>
          <w:rFonts w:asciiTheme="majorBidi" w:hAnsiTheme="majorBidi" w:cstheme="majorBidi"/>
          <w:sz w:val="28"/>
          <w:szCs w:val="28"/>
        </w:rPr>
        <w:t xml:space="preserve">9 </w:t>
      </w:r>
      <w:r w:rsidR="000E78F0">
        <w:rPr>
          <w:rFonts w:asciiTheme="majorBidi" w:hAnsiTheme="majorBidi" w:cstheme="majorBidi"/>
          <w:sz w:val="28"/>
          <w:szCs w:val="28"/>
        </w:rPr>
        <w:t>-</w:t>
      </w:r>
      <w:r w:rsidR="003C72A2" w:rsidRPr="00B92AB0">
        <w:rPr>
          <w:rFonts w:asciiTheme="majorBidi" w:hAnsiTheme="majorBidi" w:cstheme="majorBidi"/>
          <w:sz w:val="28"/>
          <w:szCs w:val="28"/>
        </w:rPr>
        <w:t xml:space="preserve"> 10</w:t>
      </w:r>
      <w:r w:rsidR="00324225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="003C72A2" w:rsidRPr="00B92AB0">
        <w:rPr>
          <w:rFonts w:asciiTheme="majorBidi" w:hAnsiTheme="majorBidi" w:cstheme="majorBidi"/>
          <w:sz w:val="28"/>
          <w:szCs w:val="28"/>
          <w:cs/>
        </w:rPr>
        <w:t>เดือน</w:t>
      </w:r>
    </w:p>
    <w:p w14:paraId="1DB47F16" w14:textId="77777777" w:rsidR="00B139CC" w:rsidRDefault="00B139CC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02C171C" w14:textId="4F16798D" w:rsidR="00B139CC" w:rsidRPr="00B92AB0" w:rsidRDefault="00B139CC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139CC">
        <w:rPr>
          <w:rFonts w:asciiTheme="majorBidi" w:hAnsiTheme="majorBidi" w:cs="Angsana New" w:hint="cs"/>
          <w:sz w:val="28"/>
          <w:szCs w:val="28"/>
          <w:cs/>
        </w:rPr>
        <w:t>ในระหว่างงวดหกเดือนสิ้นสุดวันที่</w:t>
      </w:r>
      <w:r w:rsidRPr="00B139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139CC">
        <w:rPr>
          <w:rFonts w:asciiTheme="majorBidi" w:hAnsiTheme="majorBidi" w:cstheme="majorBidi"/>
          <w:sz w:val="28"/>
          <w:szCs w:val="28"/>
        </w:rPr>
        <w:t xml:space="preserve">30 </w:t>
      </w:r>
      <w:r w:rsidRPr="00B139CC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Pr="00B139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139CC">
        <w:rPr>
          <w:rFonts w:asciiTheme="majorBidi" w:hAnsiTheme="majorBidi" w:cstheme="majorBidi"/>
          <w:sz w:val="28"/>
          <w:szCs w:val="28"/>
        </w:rPr>
        <w:t xml:space="preserve">2566 </w:t>
      </w:r>
      <w:r w:rsidRPr="00B139CC">
        <w:rPr>
          <w:rFonts w:asciiTheme="majorBidi" w:hAnsiTheme="majorBidi" w:cs="Angsana New" w:hint="cs"/>
          <w:sz w:val="28"/>
          <w:szCs w:val="28"/>
          <w:cs/>
        </w:rPr>
        <w:t>บริษัทย่อยแห่งหนึ่งได้ทำสัญญาเงินกู้ยืมระยะสั้นที่มีหลักประกันกับสถาบันการเงินในประเทศแห่งหนึ่ง</w:t>
      </w:r>
      <w:r w:rsidRPr="00B139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139CC">
        <w:rPr>
          <w:rFonts w:asciiTheme="majorBidi" w:hAnsiTheme="majorBidi" w:cs="Angsana New" w:hint="cs"/>
          <w:sz w:val="28"/>
          <w:szCs w:val="28"/>
          <w:cs/>
        </w:rPr>
        <w:t>เป็นจำนวน</w:t>
      </w:r>
      <w:r w:rsidRPr="00B139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139CC">
        <w:rPr>
          <w:rFonts w:asciiTheme="majorBidi" w:hAnsiTheme="majorBidi" w:cstheme="majorBidi"/>
          <w:sz w:val="28"/>
          <w:szCs w:val="28"/>
        </w:rPr>
        <w:t xml:space="preserve">50 </w:t>
      </w:r>
      <w:r w:rsidRPr="00B139CC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B139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139CC">
        <w:rPr>
          <w:rFonts w:asciiTheme="majorBidi" w:hAnsiTheme="majorBidi" w:cs="Angsana New" w:hint="cs"/>
          <w:sz w:val="28"/>
          <w:szCs w:val="28"/>
          <w:cs/>
        </w:rPr>
        <w:t>เงินกู้ยืมดังกล่าวมีอัตราดอกเบี้ย</w:t>
      </w:r>
      <w:r w:rsidRPr="00B139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139CC">
        <w:rPr>
          <w:rFonts w:asciiTheme="majorBidi" w:hAnsiTheme="majorBidi" w:cstheme="majorBidi"/>
          <w:sz w:val="28"/>
          <w:szCs w:val="28"/>
        </w:rPr>
        <w:t xml:space="preserve">MOR </w:t>
      </w:r>
      <w:r w:rsidRPr="00B139CC">
        <w:rPr>
          <w:rFonts w:asciiTheme="majorBidi" w:hAnsiTheme="majorBidi" w:cs="Angsana New" w:hint="cs"/>
          <w:sz w:val="28"/>
          <w:szCs w:val="28"/>
          <w:cs/>
        </w:rPr>
        <w:t>ลบร้อยละ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B139CC">
        <w:rPr>
          <w:rFonts w:asciiTheme="majorBidi" w:hAnsiTheme="majorBidi" w:cstheme="majorBidi"/>
          <w:sz w:val="28"/>
          <w:szCs w:val="28"/>
        </w:rPr>
        <w:t xml:space="preserve">2 </w:t>
      </w:r>
      <w:r w:rsidRPr="00B139CC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B139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139CC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C01A61">
        <w:rPr>
          <w:rFonts w:asciiTheme="majorBidi" w:hAnsiTheme="majorBidi" w:cs="Angsana New" w:hint="cs"/>
          <w:sz w:val="28"/>
          <w:szCs w:val="28"/>
          <w:cs/>
        </w:rPr>
        <w:t>มีกำหนด</w:t>
      </w:r>
      <w:r w:rsidRPr="00B139CC">
        <w:rPr>
          <w:rFonts w:asciiTheme="majorBidi" w:hAnsiTheme="majorBidi" w:cs="Angsana New" w:hint="cs"/>
          <w:sz w:val="28"/>
          <w:szCs w:val="28"/>
          <w:cs/>
        </w:rPr>
        <w:t>ชำระคืนทั้งหมดภายในเดือนกรกฎาคม</w:t>
      </w:r>
      <w:r w:rsidRPr="00B139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139CC">
        <w:rPr>
          <w:rFonts w:asciiTheme="majorBidi" w:hAnsiTheme="majorBidi" w:cstheme="majorBidi"/>
          <w:sz w:val="28"/>
          <w:szCs w:val="28"/>
        </w:rPr>
        <w:t>2566</w:t>
      </w:r>
    </w:p>
    <w:p w14:paraId="3CEDD0B3" w14:textId="45903B49" w:rsidR="003C72A2" w:rsidRPr="00B92AB0" w:rsidRDefault="003C72A2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bookmarkEnd w:id="5"/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2970"/>
        <w:gridCol w:w="990"/>
        <w:gridCol w:w="1080"/>
        <w:gridCol w:w="270"/>
        <w:gridCol w:w="1080"/>
        <w:gridCol w:w="270"/>
        <w:gridCol w:w="1080"/>
        <w:gridCol w:w="270"/>
        <w:gridCol w:w="1194"/>
      </w:tblGrid>
      <w:tr w:rsidR="00703CBE" w:rsidRPr="00B92AB0" w14:paraId="020302FF" w14:textId="77777777" w:rsidTr="00B12573">
        <w:trPr>
          <w:tblHeader/>
        </w:trPr>
        <w:tc>
          <w:tcPr>
            <w:tcW w:w="2970" w:type="dxa"/>
            <w:vMerge w:val="restart"/>
            <w:shd w:val="clear" w:color="auto" w:fill="auto"/>
          </w:tcPr>
          <w:p w14:paraId="031FD529" w14:textId="77777777" w:rsidR="00E1754D" w:rsidRPr="00B92AB0" w:rsidRDefault="00E1754D" w:rsidP="00BC6317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5D0B192" w14:textId="5098707A" w:rsidR="00BC6317" w:rsidRPr="00B92AB0" w:rsidRDefault="00BC6317" w:rsidP="00BC6317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990" w:type="dxa"/>
          </w:tcPr>
          <w:p w14:paraId="7238F764" w14:textId="77777777" w:rsidR="00703CBE" w:rsidRPr="00B92AB0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0E77B0DD" w14:textId="77777777" w:rsidR="00703CBE" w:rsidRPr="00B92AB0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C8D9BD" w14:textId="77777777" w:rsidR="00703CBE" w:rsidRPr="00B92AB0" w:rsidRDefault="00703CBE" w:rsidP="00703CB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5455FE20" w14:textId="77777777" w:rsidR="00703CBE" w:rsidRPr="00B92AB0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60A" w:rsidRPr="00B92AB0" w14:paraId="07397CAF" w14:textId="77777777" w:rsidTr="00DA79DB">
        <w:trPr>
          <w:trHeight w:val="641"/>
          <w:tblHeader/>
        </w:trPr>
        <w:tc>
          <w:tcPr>
            <w:tcW w:w="2970" w:type="dxa"/>
            <w:vMerge/>
          </w:tcPr>
          <w:p w14:paraId="48969D4B" w14:textId="77777777" w:rsidR="00CC360A" w:rsidRPr="00B92AB0" w:rsidRDefault="00CC360A" w:rsidP="00CC360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51D29FA" w14:textId="77777777" w:rsidR="00CC360A" w:rsidRPr="00B92AB0" w:rsidRDefault="00CC360A" w:rsidP="00CC360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  <w:p w14:paraId="5AE04398" w14:textId="77777777" w:rsidR="00CC360A" w:rsidRPr="00B92AB0" w:rsidRDefault="00CC360A" w:rsidP="00CC360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BC633B" w14:textId="1DC78009" w:rsidR="00CC360A" w:rsidRPr="00B92AB0" w:rsidRDefault="00CC360A" w:rsidP="00CC360A">
            <w:pPr>
              <w:tabs>
                <w:tab w:val="clear" w:pos="907"/>
              </w:tabs>
              <w:ind w:left="-24" w:right="-10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37959D" w14:textId="77777777" w:rsidR="00CC360A" w:rsidRPr="00B92AB0" w:rsidRDefault="00CC360A" w:rsidP="00CC360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805B10" w14:textId="77BE5619" w:rsidR="00CC360A" w:rsidRPr="00B92AB0" w:rsidRDefault="00CC360A" w:rsidP="00C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132327B" w14:textId="77777777" w:rsidR="00CC360A" w:rsidRPr="00B92AB0" w:rsidRDefault="00CC360A" w:rsidP="00CC360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93121C" w14:textId="76D80C21" w:rsidR="00CC360A" w:rsidRPr="00B92AB0" w:rsidRDefault="00CC360A" w:rsidP="00CC360A">
            <w:pPr>
              <w:tabs>
                <w:tab w:val="clear" w:pos="907"/>
              </w:tabs>
              <w:ind w:left="-114" w:right="-10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2A70B2" w14:textId="77777777" w:rsidR="00CC360A" w:rsidRPr="00B92AB0" w:rsidRDefault="00CC360A" w:rsidP="00CC360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F478EAE" w14:textId="7854FE6D" w:rsidR="00CC360A" w:rsidRPr="00B92AB0" w:rsidRDefault="00CC360A" w:rsidP="00C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457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C360A" w:rsidRPr="00B92AB0" w14:paraId="16BB04F3" w14:textId="77777777" w:rsidTr="00B12573">
        <w:trPr>
          <w:tblHeader/>
        </w:trPr>
        <w:tc>
          <w:tcPr>
            <w:tcW w:w="2970" w:type="dxa"/>
          </w:tcPr>
          <w:p w14:paraId="43710663" w14:textId="77777777" w:rsidR="00CC360A" w:rsidRPr="00B92AB0" w:rsidRDefault="00CC360A" w:rsidP="00CC360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20EE25F" w14:textId="77777777" w:rsidR="00CC360A" w:rsidRPr="00B92AB0" w:rsidRDefault="00CC360A" w:rsidP="00CC360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7"/>
          </w:tcPr>
          <w:p w14:paraId="700F519E" w14:textId="77777777" w:rsidR="00CC360A" w:rsidRPr="00B92AB0" w:rsidRDefault="00CC360A" w:rsidP="00CC360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44868" w:rsidRPr="00483F68" w14:paraId="31D1802D" w14:textId="77777777" w:rsidTr="00B12573">
        <w:tc>
          <w:tcPr>
            <w:tcW w:w="2970" w:type="dxa"/>
          </w:tcPr>
          <w:p w14:paraId="1FB99D25" w14:textId="77777777" w:rsidR="00544868" w:rsidRPr="00483F68" w:rsidRDefault="00544868" w:rsidP="005448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 (</w:t>
            </w:r>
            <w:r w:rsidRPr="00483F68">
              <w:rPr>
                <w:rFonts w:asciiTheme="majorBidi" w:hAnsiTheme="majorBidi" w:cstheme="majorBidi"/>
                <w:sz w:val="28"/>
                <w:szCs w:val="28"/>
              </w:rPr>
              <w:t>JWDAH</w:t>
            </w:r>
            <w:r w:rsidRPr="00483F6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2ECE5721" w14:textId="7469BEBB" w:rsidR="00544868" w:rsidRPr="00483F68" w:rsidRDefault="00544868" w:rsidP="005448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80" w:type="dxa"/>
            <w:vAlign w:val="center"/>
          </w:tcPr>
          <w:p w14:paraId="3CF159CA" w14:textId="0811F7F6" w:rsidR="00544868" w:rsidRPr="00483F68" w:rsidRDefault="00544868" w:rsidP="0054486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859,610</w:t>
            </w:r>
          </w:p>
        </w:tc>
        <w:tc>
          <w:tcPr>
            <w:tcW w:w="270" w:type="dxa"/>
            <w:vAlign w:val="center"/>
          </w:tcPr>
          <w:p w14:paraId="120E7B31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098D45A" w14:textId="0621EFB5" w:rsidR="00544868" w:rsidRPr="00483F68" w:rsidRDefault="00544868" w:rsidP="0054486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  <w:r w:rsidRPr="00483F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3F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70" w:type="dxa"/>
            <w:vAlign w:val="center"/>
          </w:tcPr>
          <w:p w14:paraId="12175A76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4F62B93" w14:textId="1553F43C" w:rsidR="00544868" w:rsidRPr="00483F68" w:rsidRDefault="00544868" w:rsidP="0054486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2F25D8D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76FBB812" w14:textId="081B4FA8" w:rsidR="00544868" w:rsidRPr="00483F68" w:rsidRDefault="00544868" w:rsidP="0054486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44868" w:rsidRPr="00483F68" w14:paraId="0A0B4E41" w14:textId="77777777" w:rsidTr="00B12573">
        <w:tc>
          <w:tcPr>
            <w:tcW w:w="2970" w:type="dxa"/>
          </w:tcPr>
          <w:p w14:paraId="4D2F1F14" w14:textId="77777777" w:rsidR="00544868" w:rsidRPr="00483F68" w:rsidRDefault="00544868" w:rsidP="005448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 (</w:t>
            </w:r>
            <w:r w:rsidRPr="00483F68">
              <w:rPr>
                <w:rFonts w:asciiTheme="majorBidi" w:hAnsiTheme="majorBidi" w:cstheme="majorBidi"/>
                <w:sz w:val="28"/>
                <w:szCs w:val="28"/>
              </w:rPr>
              <w:t>TMS</w:t>
            </w:r>
            <w:r w:rsidRPr="00483F6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23C82F37" w14:textId="4B1818BB" w:rsidR="00544868" w:rsidRPr="00483F68" w:rsidRDefault="00544868" w:rsidP="005448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3F6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14:paraId="51C80880" w14:textId="3462512A" w:rsidR="00544868" w:rsidRPr="00483F68" w:rsidRDefault="00544868" w:rsidP="0054486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3F6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163,801</w:t>
            </w:r>
          </w:p>
        </w:tc>
        <w:tc>
          <w:tcPr>
            <w:tcW w:w="270" w:type="dxa"/>
            <w:vAlign w:val="center"/>
          </w:tcPr>
          <w:p w14:paraId="01FB0732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4FC3D6" w14:textId="11083655" w:rsidR="00544868" w:rsidRPr="00483F68" w:rsidRDefault="00544868" w:rsidP="0054486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</w:rPr>
              <w:t>163,801</w:t>
            </w:r>
          </w:p>
        </w:tc>
        <w:tc>
          <w:tcPr>
            <w:tcW w:w="270" w:type="dxa"/>
            <w:vAlign w:val="center"/>
          </w:tcPr>
          <w:p w14:paraId="0D18A4D7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5788A26" w14:textId="50CD52A6" w:rsidR="00544868" w:rsidRPr="00483F68" w:rsidRDefault="00544868" w:rsidP="0054486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C589690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6D950C71" w14:textId="10A71FBA" w:rsidR="00544868" w:rsidRPr="00483F68" w:rsidRDefault="00544868" w:rsidP="0054486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44868" w:rsidRPr="00483F68" w14:paraId="3352A9E2" w14:textId="77777777" w:rsidTr="00B12573">
        <w:tc>
          <w:tcPr>
            <w:tcW w:w="2970" w:type="dxa"/>
          </w:tcPr>
          <w:p w14:paraId="6EC5C92F" w14:textId="77777777" w:rsidR="00544868" w:rsidRPr="00483F68" w:rsidRDefault="00544868" w:rsidP="0054486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center"/>
          </w:tcPr>
          <w:p w14:paraId="34C40B68" w14:textId="4F2D2DB2" w:rsidR="00544868" w:rsidRPr="00483F68" w:rsidRDefault="00544868" w:rsidP="005448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66E05" w14:textId="3AD085F6" w:rsidR="00544868" w:rsidRPr="00483F68" w:rsidRDefault="00544868" w:rsidP="0054486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3F6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183,505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79C79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A7B96" w14:textId="754273F7" w:rsidR="00544868" w:rsidRPr="00483F68" w:rsidRDefault="00544868" w:rsidP="0054486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</w:rPr>
              <w:t>188,596</w:t>
            </w:r>
          </w:p>
        </w:tc>
        <w:tc>
          <w:tcPr>
            <w:tcW w:w="270" w:type="dxa"/>
            <w:vAlign w:val="center"/>
          </w:tcPr>
          <w:p w14:paraId="43141B15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55FDC8D" w14:textId="6FE894A0" w:rsidR="00544868" w:rsidRPr="00483F68" w:rsidRDefault="00544868" w:rsidP="0054486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99D0AF3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18BA04B1" w14:textId="160B8CC6" w:rsidR="00544868" w:rsidRPr="00483F68" w:rsidRDefault="00544868" w:rsidP="0054486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44868" w:rsidRPr="00483F68" w14:paraId="5D3A6223" w14:textId="77777777" w:rsidTr="00B12573">
        <w:tc>
          <w:tcPr>
            <w:tcW w:w="2970" w:type="dxa"/>
          </w:tcPr>
          <w:p w14:paraId="054C03B2" w14:textId="77777777" w:rsidR="00544868" w:rsidRPr="00483F68" w:rsidRDefault="00544868" w:rsidP="0054486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center"/>
          </w:tcPr>
          <w:p w14:paraId="503666CE" w14:textId="31DA3770" w:rsidR="00544868" w:rsidRPr="00483F68" w:rsidRDefault="00544868" w:rsidP="005448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83F6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12CDF1" w14:textId="6CAFEFB4" w:rsidR="00544868" w:rsidRPr="00483F68" w:rsidRDefault="00544868" w:rsidP="0054486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2,132,978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37FFA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01631B" w14:textId="5659D611" w:rsidR="00544868" w:rsidRPr="00483F68" w:rsidRDefault="00544868" w:rsidP="0054486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</w:rPr>
              <w:t>2,145,100</w:t>
            </w:r>
          </w:p>
        </w:tc>
        <w:tc>
          <w:tcPr>
            <w:tcW w:w="270" w:type="dxa"/>
            <w:vAlign w:val="center"/>
          </w:tcPr>
          <w:p w14:paraId="3843A8A6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A9B7BB" w14:textId="17B9BE43" w:rsidR="00544868" w:rsidRPr="00483F68" w:rsidRDefault="00544868" w:rsidP="0054486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9,459</w:t>
            </w:r>
          </w:p>
        </w:tc>
        <w:tc>
          <w:tcPr>
            <w:tcW w:w="270" w:type="dxa"/>
            <w:vAlign w:val="center"/>
          </w:tcPr>
          <w:p w14:paraId="07FA4918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27D2CE20" w14:textId="0ED3C1C4" w:rsidR="00544868" w:rsidRPr="00483F68" w:rsidRDefault="00544868" w:rsidP="005448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10,094</w:t>
            </w:r>
          </w:p>
        </w:tc>
      </w:tr>
      <w:tr w:rsidR="00544868" w:rsidRPr="00483F68" w14:paraId="3AAE5F92" w14:textId="77777777" w:rsidTr="00B12573">
        <w:tc>
          <w:tcPr>
            <w:tcW w:w="2970" w:type="dxa"/>
          </w:tcPr>
          <w:p w14:paraId="23D3C19E" w14:textId="77777777" w:rsidR="00544868" w:rsidRPr="00483F68" w:rsidRDefault="00544868" w:rsidP="0054486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center"/>
          </w:tcPr>
          <w:p w14:paraId="0DB78944" w14:textId="1B8D9E6E" w:rsidR="00544868" w:rsidRPr="00483F68" w:rsidRDefault="00544868" w:rsidP="005448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519B863" w14:textId="348BB537" w:rsidR="00544868" w:rsidRPr="00483F68" w:rsidRDefault="00544868" w:rsidP="0054486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3F6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25,637</w:t>
            </w:r>
          </w:p>
        </w:tc>
        <w:tc>
          <w:tcPr>
            <w:tcW w:w="270" w:type="dxa"/>
            <w:vAlign w:val="center"/>
          </w:tcPr>
          <w:p w14:paraId="56C3A121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A094FCC" w14:textId="03B20F39" w:rsidR="00544868" w:rsidRPr="00483F68" w:rsidRDefault="00544868" w:rsidP="0054486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</w:rPr>
              <w:t>26,302</w:t>
            </w:r>
          </w:p>
        </w:tc>
        <w:tc>
          <w:tcPr>
            <w:tcW w:w="270" w:type="dxa"/>
            <w:vAlign w:val="center"/>
          </w:tcPr>
          <w:p w14:paraId="424712A9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BA3B729" w14:textId="2FD83AC9" w:rsidR="00544868" w:rsidRPr="00483F68" w:rsidRDefault="00544868" w:rsidP="0054486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2B66A9A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7B244D17" w14:textId="2FB5C513" w:rsidR="00544868" w:rsidRPr="00483F68" w:rsidRDefault="00544868" w:rsidP="0054486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44868" w:rsidRPr="00483F68" w14:paraId="3E8AF163" w14:textId="77777777" w:rsidTr="00B12573">
        <w:tc>
          <w:tcPr>
            <w:tcW w:w="2970" w:type="dxa"/>
          </w:tcPr>
          <w:p w14:paraId="4E953363" w14:textId="77777777" w:rsidR="00544868" w:rsidRPr="00483F68" w:rsidRDefault="00544868" w:rsidP="005448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3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14:paraId="4CE14484" w14:textId="77777777" w:rsidR="00544868" w:rsidRPr="00483F68" w:rsidRDefault="00544868" w:rsidP="005448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90E56D7" w14:textId="2F2F1A7C" w:rsidR="00544868" w:rsidRPr="00483F68" w:rsidRDefault="00544868" w:rsidP="0054486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83F6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3,365,53</w:t>
            </w:r>
            <w:r w:rsidR="00483F68" w:rsidRPr="00483F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65C9C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BB92BA" w14:textId="2495989F" w:rsidR="00544868" w:rsidRPr="00483F68" w:rsidRDefault="00544868" w:rsidP="0054486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3,383,409</w:t>
            </w:r>
          </w:p>
        </w:tc>
        <w:tc>
          <w:tcPr>
            <w:tcW w:w="270" w:type="dxa"/>
            <w:vAlign w:val="center"/>
          </w:tcPr>
          <w:p w14:paraId="4EF8E367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38CDBF" w14:textId="4BC4C59D" w:rsidR="00544868" w:rsidRPr="00DC44B1" w:rsidRDefault="00544868" w:rsidP="0054486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44B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9,459</w:t>
            </w:r>
          </w:p>
        </w:tc>
        <w:tc>
          <w:tcPr>
            <w:tcW w:w="270" w:type="dxa"/>
            <w:vAlign w:val="center"/>
          </w:tcPr>
          <w:p w14:paraId="4739DE5F" w14:textId="77777777" w:rsidR="00544868" w:rsidRPr="00483F68" w:rsidRDefault="00544868" w:rsidP="00544868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4AF04" w14:textId="67212550" w:rsidR="00544868" w:rsidRPr="00483F68" w:rsidRDefault="00544868" w:rsidP="005448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3F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10,094</w:t>
            </w:r>
          </w:p>
        </w:tc>
      </w:tr>
    </w:tbl>
    <w:p w14:paraId="6476AEF1" w14:textId="77777777" w:rsidR="00AB7EAA" w:rsidRDefault="00AB7EAA" w:rsidP="002A742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481177" w14:textId="58A64933" w:rsidR="002A742F" w:rsidRPr="00B92AB0" w:rsidRDefault="00684F1C" w:rsidP="002A742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83F6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E5BF4" w:rsidRPr="00483F68">
        <w:rPr>
          <w:rFonts w:asciiTheme="majorBidi" w:hAnsiTheme="majorBidi" w:cstheme="majorBidi"/>
          <w:sz w:val="28"/>
          <w:szCs w:val="28"/>
        </w:rPr>
        <w:t>3</w:t>
      </w:r>
      <w:r w:rsidR="00CC360A" w:rsidRPr="00483F68">
        <w:rPr>
          <w:rFonts w:asciiTheme="majorBidi" w:hAnsiTheme="majorBidi" w:cstheme="majorBidi"/>
          <w:sz w:val="28"/>
          <w:szCs w:val="28"/>
        </w:rPr>
        <w:t xml:space="preserve">0 </w:t>
      </w:r>
      <w:r w:rsidR="00CC360A" w:rsidRPr="00483F68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421C0E" w:rsidRPr="00483F68">
        <w:rPr>
          <w:rFonts w:asciiTheme="majorBidi" w:hAnsiTheme="majorBidi" w:cstheme="majorBidi"/>
          <w:sz w:val="28"/>
          <w:szCs w:val="28"/>
        </w:rPr>
        <w:t>2</w:t>
      </w:r>
      <w:r w:rsidR="001F2771" w:rsidRPr="00483F68">
        <w:rPr>
          <w:rFonts w:asciiTheme="majorBidi" w:hAnsiTheme="majorBidi" w:cstheme="majorBidi"/>
          <w:sz w:val="28"/>
          <w:szCs w:val="28"/>
        </w:rPr>
        <w:t>56</w:t>
      </w:r>
      <w:r w:rsidR="009B36EF" w:rsidRPr="00483F68">
        <w:rPr>
          <w:rFonts w:asciiTheme="majorBidi" w:hAnsiTheme="majorBidi" w:cstheme="majorBidi"/>
          <w:sz w:val="28"/>
          <w:szCs w:val="28"/>
        </w:rPr>
        <w:t>6</w:t>
      </w:r>
      <w:r w:rsidRPr="00483F6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bookmarkStart w:id="6" w:name="_Hlk140254955"/>
      <w:r w:rsidR="00A94A46" w:rsidRPr="00483F68">
        <w:rPr>
          <w:rFonts w:asciiTheme="majorBidi" w:hAnsiTheme="majorBidi" w:cstheme="majorBidi"/>
          <w:sz w:val="28"/>
          <w:szCs w:val="28"/>
        </w:rPr>
        <w:t>2,</w:t>
      </w:r>
      <w:r w:rsidR="0051145E">
        <w:rPr>
          <w:rFonts w:asciiTheme="majorBidi" w:hAnsiTheme="majorBidi" w:cstheme="majorBidi"/>
          <w:sz w:val="28"/>
          <w:szCs w:val="28"/>
        </w:rPr>
        <w:t>682</w:t>
      </w:r>
      <w:r w:rsidR="00544868" w:rsidRPr="00483F68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6"/>
      <w:r w:rsidRPr="00483F6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9F0349" w:rsidRPr="00483F6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F68">
        <w:rPr>
          <w:rFonts w:asciiTheme="majorBidi" w:hAnsiTheme="majorBidi" w:cstheme="majorBidi"/>
          <w:sz w:val="28"/>
          <w:szCs w:val="28"/>
          <w:cs/>
        </w:rPr>
        <w:t>แล</w:t>
      </w:r>
      <w:r w:rsidR="0052049E" w:rsidRPr="00483F68">
        <w:rPr>
          <w:rFonts w:asciiTheme="majorBidi" w:hAnsiTheme="majorBidi" w:cstheme="majorBidi"/>
          <w:sz w:val="28"/>
          <w:szCs w:val="28"/>
          <w:cs/>
        </w:rPr>
        <w:t xml:space="preserve">ะ </w:t>
      </w:r>
      <w:r w:rsidR="0051145E">
        <w:rPr>
          <w:rFonts w:asciiTheme="majorBidi" w:hAnsiTheme="majorBidi" w:cstheme="majorBidi"/>
          <w:sz w:val="28"/>
          <w:szCs w:val="28"/>
        </w:rPr>
        <w:t>1,190</w:t>
      </w:r>
      <w:r w:rsidR="00544868" w:rsidRPr="00483F68">
        <w:rPr>
          <w:rFonts w:asciiTheme="majorBidi" w:hAnsiTheme="majorBidi" w:cstheme="majorBidi"/>
          <w:sz w:val="28"/>
          <w:szCs w:val="28"/>
        </w:rPr>
        <w:t xml:space="preserve"> </w:t>
      </w:r>
      <w:r w:rsidR="0052049E" w:rsidRPr="00483F68">
        <w:rPr>
          <w:rFonts w:asciiTheme="majorBidi" w:hAnsiTheme="majorBidi" w:cstheme="majorBidi"/>
          <w:sz w:val="28"/>
          <w:szCs w:val="28"/>
        </w:rPr>
        <w:t xml:space="preserve"> </w:t>
      </w:r>
      <w:r w:rsidRPr="00483F68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2C865F4D" w14:textId="493F3024" w:rsidR="009949C1" w:rsidRDefault="00994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4CDBB656" w14:textId="5BC6B7E2" w:rsidR="00306FAA" w:rsidRPr="00B92AB0" w:rsidRDefault="00306FAA" w:rsidP="00306FAA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ทุนเรือนหุ้น</w:t>
      </w:r>
    </w:p>
    <w:p w14:paraId="5FE3CCD3" w14:textId="77777777" w:rsidR="00306FAA" w:rsidRPr="002928DB" w:rsidRDefault="00306FAA" w:rsidP="00306FAA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7"/>
        <w:gridCol w:w="900"/>
        <w:gridCol w:w="1395"/>
        <w:gridCol w:w="270"/>
        <w:gridCol w:w="1350"/>
        <w:gridCol w:w="270"/>
        <w:gridCol w:w="1350"/>
        <w:gridCol w:w="360"/>
        <w:gridCol w:w="1350"/>
      </w:tblGrid>
      <w:tr w:rsidR="00306FAA" w:rsidRPr="00B92AB0" w14:paraId="7199F755" w14:textId="77777777" w:rsidTr="00306FAA">
        <w:trPr>
          <w:trHeight w:val="290"/>
          <w:tblHeader/>
        </w:trPr>
        <w:tc>
          <w:tcPr>
            <w:tcW w:w="2007" w:type="dxa"/>
            <w:noWrap/>
            <w:hideMark/>
          </w:tcPr>
          <w:p w14:paraId="4135B72F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hideMark/>
          </w:tcPr>
          <w:p w14:paraId="44C15B91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3015" w:type="dxa"/>
            <w:gridSpan w:val="3"/>
            <w:tcBorders>
              <w:bottom w:val="single" w:sz="4" w:space="0" w:color="auto"/>
            </w:tcBorders>
            <w:noWrap/>
          </w:tcPr>
          <w:p w14:paraId="48E2AD2E" w14:textId="1D0586D8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noWrap/>
          </w:tcPr>
          <w:p w14:paraId="3B1A9FF1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noWrap/>
          </w:tcPr>
          <w:p w14:paraId="0776BF6A" w14:textId="218666A5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2565</w:t>
            </w:r>
          </w:p>
        </w:tc>
      </w:tr>
      <w:tr w:rsidR="00306FAA" w:rsidRPr="00B92AB0" w14:paraId="13E4CBD8" w14:textId="77777777" w:rsidTr="00306FAA">
        <w:trPr>
          <w:trHeight w:val="400"/>
          <w:tblHeader/>
        </w:trPr>
        <w:tc>
          <w:tcPr>
            <w:tcW w:w="2007" w:type="dxa"/>
            <w:noWrap/>
            <w:hideMark/>
          </w:tcPr>
          <w:p w14:paraId="3AB27011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Merge/>
            <w:hideMark/>
          </w:tcPr>
          <w:p w14:paraId="6A81FD23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noWrap/>
            <w:hideMark/>
          </w:tcPr>
          <w:p w14:paraId="17D91410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noWrap/>
            <w:hideMark/>
          </w:tcPr>
          <w:p w14:paraId="7DE37650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1A3EC65D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70" w:type="dxa"/>
            <w:noWrap/>
            <w:hideMark/>
          </w:tcPr>
          <w:p w14:paraId="754C9574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160E81C6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noWrap/>
            <w:hideMark/>
          </w:tcPr>
          <w:p w14:paraId="45953B82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0918B502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306FAA" w:rsidRPr="00B92AB0" w14:paraId="35896C8D" w14:textId="77777777" w:rsidTr="00306FAA">
        <w:trPr>
          <w:trHeight w:val="400"/>
          <w:tblHeader/>
        </w:trPr>
        <w:tc>
          <w:tcPr>
            <w:tcW w:w="2007" w:type="dxa"/>
            <w:noWrap/>
            <w:hideMark/>
          </w:tcPr>
          <w:p w14:paraId="4B6CE733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2BEE5F2D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345" w:type="dxa"/>
            <w:gridSpan w:val="7"/>
            <w:noWrap/>
            <w:hideMark/>
          </w:tcPr>
          <w:p w14:paraId="72C61E68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(พันหุ้น/พันบาท)</w:t>
            </w:r>
          </w:p>
        </w:tc>
      </w:tr>
      <w:tr w:rsidR="00306FAA" w:rsidRPr="00B92AB0" w14:paraId="33825DC7" w14:textId="77777777" w:rsidTr="00306FAA">
        <w:trPr>
          <w:trHeight w:val="290"/>
        </w:trPr>
        <w:tc>
          <w:tcPr>
            <w:tcW w:w="2007" w:type="dxa"/>
            <w:noWrap/>
            <w:hideMark/>
          </w:tcPr>
          <w:p w14:paraId="74161EEF" w14:textId="77777777" w:rsidR="00306FAA" w:rsidRPr="00B92AB0" w:rsidRDefault="00306FAA" w:rsidP="0045624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  <w:noWrap/>
            <w:hideMark/>
          </w:tcPr>
          <w:p w14:paraId="0FAD9C21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  <w:hideMark/>
          </w:tcPr>
          <w:p w14:paraId="124B67A5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71D3ED9E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6A4FCDF1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129C8705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19F496F2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574F8A5E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217C2ACA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FAA" w:rsidRPr="00B92AB0" w14:paraId="09911BB8" w14:textId="77777777" w:rsidTr="00306FAA">
        <w:trPr>
          <w:trHeight w:val="290"/>
        </w:trPr>
        <w:tc>
          <w:tcPr>
            <w:tcW w:w="2007" w:type="dxa"/>
            <w:noWrap/>
            <w:hideMark/>
          </w:tcPr>
          <w:p w14:paraId="2B545F54" w14:textId="77777777" w:rsidR="00306FAA" w:rsidRPr="00B92AB0" w:rsidRDefault="00306FAA" w:rsidP="0045624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  <w:noWrap/>
            <w:hideMark/>
          </w:tcPr>
          <w:p w14:paraId="5ED9F0A8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noWrap/>
            <w:hideMark/>
          </w:tcPr>
          <w:p w14:paraId="69F24062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0D9CEA43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57D3CD14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736F4FB4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1051AB9F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2831B6B9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163BA762" w14:textId="77777777" w:rsidR="00306FAA" w:rsidRPr="00B92AB0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78F0" w:rsidRPr="00B92AB0" w14:paraId="0DB9E368" w14:textId="77777777" w:rsidTr="00BB7FC6">
        <w:trPr>
          <w:trHeight w:val="290"/>
        </w:trPr>
        <w:tc>
          <w:tcPr>
            <w:tcW w:w="2007" w:type="dxa"/>
            <w:noWrap/>
          </w:tcPr>
          <w:p w14:paraId="60EBA238" w14:textId="3E744F25" w:rsidR="000E78F0" w:rsidRPr="00B92AB0" w:rsidRDefault="000E78F0" w:rsidP="000E78F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00" w:type="dxa"/>
            <w:noWrap/>
          </w:tcPr>
          <w:p w14:paraId="4ABB3315" w14:textId="0F0D0733" w:rsidR="000E78F0" w:rsidRPr="00B92AB0" w:rsidRDefault="000E78F0" w:rsidP="000E78F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noWrap/>
          </w:tcPr>
          <w:p w14:paraId="0AA38652" w14:textId="2ABAF962" w:rsidR="000E78F0" w:rsidRPr="00B92AB0" w:rsidRDefault="000E78F0" w:rsidP="000E78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1,811,020</w:t>
            </w:r>
          </w:p>
        </w:tc>
        <w:tc>
          <w:tcPr>
            <w:tcW w:w="270" w:type="dxa"/>
            <w:noWrap/>
          </w:tcPr>
          <w:p w14:paraId="3E64BB86" w14:textId="77777777" w:rsidR="000E78F0" w:rsidRPr="00B92AB0" w:rsidRDefault="000E78F0" w:rsidP="000E78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397AE550" w14:textId="61FDE1E4" w:rsidR="000E78F0" w:rsidRPr="00B92AB0" w:rsidRDefault="000E78F0" w:rsidP="000E78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905,510</w:t>
            </w:r>
          </w:p>
        </w:tc>
        <w:tc>
          <w:tcPr>
            <w:tcW w:w="270" w:type="dxa"/>
            <w:noWrap/>
          </w:tcPr>
          <w:p w14:paraId="3ABBFB8A" w14:textId="77777777" w:rsidR="000E78F0" w:rsidRPr="00B92AB0" w:rsidRDefault="000E78F0" w:rsidP="000E78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58ADAFED" w14:textId="63CFD7FE" w:rsidR="000E78F0" w:rsidRPr="00B92AB0" w:rsidRDefault="000E78F0" w:rsidP="000E78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8D73D8">
              <w:rPr>
                <w:rFonts w:asciiTheme="majorBidi" w:hAnsiTheme="majorBidi" w:cstheme="majorBidi"/>
                <w:sz w:val="28"/>
                <w:szCs w:val="28"/>
              </w:rPr>
              <w:t>,020,000</w:t>
            </w:r>
          </w:p>
        </w:tc>
        <w:tc>
          <w:tcPr>
            <w:tcW w:w="360" w:type="dxa"/>
            <w:noWrap/>
          </w:tcPr>
          <w:p w14:paraId="1A430C4A" w14:textId="77777777" w:rsidR="000E78F0" w:rsidRPr="00B92AB0" w:rsidRDefault="000E78F0" w:rsidP="000E78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193B29A8" w14:textId="379E2841" w:rsidR="000E78F0" w:rsidRPr="00B92AB0" w:rsidRDefault="000E78F0" w:rsidP="000E78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510,000</w:t>
            </w:r>
          </w:p>
        </w:tc>
      </w:tr>
      <w:tr w:rsidR="000E78F0" w:rsidRPr="00B92AB0" w14:paraId="7FE05FB1" w14:textId="77777777" w:rsidTr="00BB7FC6">
        <w:trPr>
          <w:trHeight w:val="290"/>
        </w:trPr>
        <w:tc>
          <w:tcPr>
            <w:tcW w:w="2007" w:type="dxa"/>
            <w:noWrap/>
            <w:hideMark/>
          </w:tcPr>
          <w:p w14:paraId="1EE10F67" w14:textId="6374A842" w:rsidR="000E78F0" w:rsidRPr="00B92AB0" w:rsidRDefault="000E78F0" w:rsidP="000E78F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  <w:noWrap/>
            <w:hideMark/>
          </w:tcPr>
          <w:p w14:paraId="3B18A6AE" w14:textId="77777777" w:rsidR="000E78F0" w:rsidRPr="00B92AB0" w:rsidRDefault="000E78F0" w:rsidP="000E78F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noWrap/>
          </w:tcPr>
          <w:p w14:paraId="3BBF26E5" w14:textId="497B1E8E" w:rsidR="000E78F0" w:rsidRPr="00B92AB0" w:rsidRDefault="000E78F0" w:rsidP="000E78F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F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noWrap/>
          </w:tcPr>
          <w:p w14:paraId="2F43F62F" w14:textId="77777777" w:rsidR="000E78F0" w:rsidRPr="00B92AB0" w:rsidRDefault="000E78F0" w:rsidP="000E78F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noWrap/>
          </w:tcPr>
          <w:p w14:paraId="5D483E7E" w14:textId="134FF85E" w:rsidR="000E78F0" w:rsidRPr="00B92AB0" w:rsidRDefault="000E78F0" w:rsidP="000E78F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F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noWrap/>
          </w:tcPr>
          <w:p w14:paraId="37924450" w14:textId="77777777" w:rsidR="000E78F0" w:rsidRPr="00B92AB0" w:rsidRDefault="000E78F0" w:rsidP="000E78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0153710E" w14:textId="7DF7EC43" w:rsidR="000E78F0" w:rsidRPr="00B92AB0" w:rsidRDefault="000E78F0" w:rsidP="000E78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791,020</w:t>
            </w:r>
          </w:p>
        </w:tc>
        <w:tc>
          <w:tcPr>
            <w:tcW w:w="360" w:type="dxa"/>
            <w:noWrap/>
          </w:tcPr>
          <w:p w14:paraId="7924DE34" w14:textId="77777777" w:rsidR="000E78F0" w:rsidRPr="00B92AB0" w:rsidRDefault="000E78F0" w:rsidP="000E78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166D72F8" w14:textId="2B2FB66F" w:rsidR="000E78F0" w:rsidRPr="00B92AB0" w:rsidRDefault="000E78F0" w:rsidP="000E78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395,510</w:t>
            </w:r>
          </w:p>
        </w:tc>
      </w:tr>
      <w:tr w:rsidR="00BB7FC6" w:rsidRPr="00B92AB0" w14:paraId="0544CADB" w14:textId="77777777">
        <w:trPr>
          <w:trHeight w:val="290"/>
        </w:trPr>
        <w:tc>
          <w:tcPr>
            <w:tcW w:w="4302" w:type="dxa"/>
            <w:gridSpan w:val="3"/>
            <w:noWrap/>
            <w:hideMark/>
          </w:tcPr>
          <w:p w14:paraId="2B825817" w14:textId="1267858A" w:rsidR="00BB7FC6" w:rsidRPr="00B92AB0" w:rsidRDefault="00BB7FC6" w:rsidP="00BB7FC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C360A"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CC360A"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31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noWrap/>
          </w:tcPr>
          <w:p w14:paraId="427A221A" w14:textId="77777777" w:rsidR="00BB7FC6" w:rsidRPr="00B92AB0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627B1EAD" w14:textId="77777777" w:rsidR="00BB7FC6" w:rsidRPr="00B92AB0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2854CDE2" w14:textId="77777777" w:rsidR="00BB7FC6" w:rsidRPr="00B92AB0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586B1451" w14:textId="2FB2E632" w:rsidR="00BB7FC6" w:rsidRPr="00B92AB0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</w:tcPr>
          <w:p w14:paraId="1EF750A1" w14:textId="77777777" w:rsidR="00BB7FC6" w:rsidRPr="00B92AB0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10DCE4DE" w14:textId="77777777" w:rsidR="00BB7FC6" w:rsidRPr="00B92AB0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0DD4" w:rsidRPr="00B92AB0" w14:paraId="3A7AE4C0" w14:textId="77777777" w:rsidTr="00306FAA">
        <w:trPr>
          <w:trHeight w:val="300"/>
        </w:trPr>
        <w:tc>
          <w:tcPr>
            <w:tcW w:w="2007" w:type="dxa"/>
            <w:noWrap/>
            <w:hideMark/>
          </w:tcPr>
          <w:p w14:paraId="3B26DB7F" w14:textId="77777777" w:rsidR="00F10DD4" w:rsidRPr="00B92AB0" w:rsidRDefault="00F10DD4" w:rsidP="00F10DD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00" w:type="dxa"/>
            <w:noWrap/>
            <w:hideMark/>
          </w:tcPr>
          <w:p w14:paraId="5CBF69DB" w14:textId="77777777" w:rsidR="00F10DD4" w:rsidRPr="00B92AB0" w:rsidRDefault="00F10DD4" w:rsidP="00F10D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noWrap/>
          </w:tcPr>
          <w:p w14:paraId="364CE4C7" w14:textId="790BB6C2" w:rsidR="00F10DD4" w:rsidRPr="00F10DD4" w:rsidRDefault="00F10DD4" w:rsidP="00F10DD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1,811,020</w:t>
            </w:r>
          </w:p>
        </w:tc>
        <w:tc>
          <w:tcPr>
            <w:tcW w:w="270" w:type="dxa"/>
            <w:noWrap/>
          </w:tcPr>
          <w:p w14:paraId="3EF1878D" w14:textId="77777777" w:rsidR="00F10DD4" w:rsidRPr="00F10DD4" w:rsidRDefault="00F10DD4" w:rsidP="00F10DD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</w:tcPr>
          <w:p w14:paraId="52E9FD38" w14:textId="516F3B3F" w:rsidR="00F10DD4" w:rsidRPr="00F10DD4" w:rsidRDefault="00F10DD4" w:rsidP="00F10DD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905,510</w:t>
            </w:r>
          </w:p>
        </w:tc>
        <w:tc>
          <w:tcPr>
            <w:tcW w:w="270" w:type="dxa"/>
            <w:noWrap/>
          </w:tcPr>
          <w:p w14:paraId="75A434BE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</w:tcPr>
          <w:p w14:paraId="37885057" w14:textId="69E23DB2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1,811,020</w:t>
            </w:r>
          </w:p>
        </w:tc>
        <w:tc>
          <w:tcPr>
            <w:tcW w:w="360" w:type="dxa"/>
            <w:noWrap/>
          </w:tcPr>
          <w:p w14:paraId="037EE211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</w:tcPr>
          <w:p w14:paraId="35B34C17" w14:textId="6E8F24EC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905,510</w:t>
            </w:r>
          </w:p>
        </w:tc>
      </w:tr>
      <w:tr w:rsidR="00F10DD4" w:rsidRPr="00B92AB0" w14:paraId="13E9FF11" w14:textId="77777777" w:rsidTr="00306FAA">
        <w:trPr>
          <w:trHeight w:val="300"/>
        </w:trPr>
        <w:tc>
          <w:tcPr>
            <w:tcW w:w="2007" w:type="dxa"/>
            <w:noWrap/>
            <w:hideMark/>
          </w:tcPr>
          <w:p w14:paraId="17A65DCA" w14:textId="77777777" w:rsidR="00F10DD4" w:rsidRPr="00B92AB0" w:rsidRDefault="00F10DD4" w:rsidP="00F10DD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noWrap/>
            <w:hideMark/>
          </w:tcPr>
          <w:p w14:paraId="6468BF29" w14:textId="77777777" w:rsidR="00F10DD4" w:rsidRPr="00B92AB0" w:rsidRDefault="00F10DD4" w:rsidP="00F10D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noWrap/>
          </w:tcPr>
          <w:p w14:paraId="217A6B40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70714A8B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noWrap/>
          </w:tcPr>
          <w:p w14:paraId="45459D99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1ABBCE07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noWrap/>
          </w:tcPr>
          <w:p w14:paraId="31DB950C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</w:tcPr>
          <w:p w14:paraId="4FF1B12B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noWrap/>
          </w:tcPr>
          <w:p w14:paraId="0626A73A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0DD4" w:rsidRPr="00B92AB0" w14:paraId="2DBEA7CB" w14:textId="77777777" w:rsidTr="00306FAA">
        <w:trPr>
          <w:trHeight w:val="290"/>
        </w:trPr>
        <w:tc>
          <w:tcPr>
            <w:tcW w:w="2007" w:type="dxa"/>
            <w:noWrap/>
            <w:hideMark/>
          </w:tcPr>
          <w:p w14:paraId="676CD4C9" w14:textId="77777777" w:rsidR="00F10DD4" w:rsidRPr="00B92AB0" w:rsidRDefault="00F10DD4" w:rsidP="00F10DD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หุ้นที่ออกชำระแล้ว</w:t>
            </w:r>
          </w:p>
        </w:tc>
        <w:tc>
          <w:tcPr>
            <w:tcW w:w="900" w:type="dxa"/>
            <w:noWrap/>
            <w:hideMark/>
          </w:tcPr>
          <w:p w14:paraId="552C0540" w14:textId="77777777" w:rsidR="00F10DD4" w:rsidRPr="00B92AB0" w:rsidRDefault="00F10DD4" w:rsidP="00F10D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14D2471D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61FED55C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084C229C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6BD87BA2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6B0BE232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</w:tcPr>
          <w:p w14:paraId="41F18B2E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6A7536A7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0DD4" w:rsidRPr="00B92AB0" w14:paraId="38245506" w14:textId="77777777" w:rsidTr="00306FAA">
        <w:trPr>
          <w:trHeight w:val="290"/>
        </w:trPr>
        <w:tc>
          <w:tcPr>
            <w:tcW w:w="2007" w:type="dxa"/>
            <w:noWrap/>
          </w:tcPr>
          <w:p w14:paraId="166C8B87" w14:textId="4A6F9E86" w:rsidR="00F10DD4" w:rsidRPr="00B92AB0" w:rsidRDefault="00F10DD4" w:rsidP="00F10DD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  <w:noWrap/>
          </w:tcPr>
          <w:p w14:paraId="5D31740A" w14:textId="77777777" w:rsidR="00F10DD4" w:rsidRPr="00B92AB0" w:rsidRDefault="00F10DD4" w:rsidP="00F10D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4D3D84BD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4C1A3015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23B38546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390C9AA2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33950847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</w:tcPr>
          <w:p w14:paraId="776B53F2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6B80680B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0DD4" w:rsidRPr="00B92AB0" w14:paraId="5C8F268A" w14:textId="77777777" w:rsidTr="00CC360A">
        <w:trPr>
          <w:trHeight w:val="290"/>
        </w:trPr>
        <w:tc>
          <w:tcPr>
            <w:tcW w:w="2007" w:type="dxa"/>
            <w:noWrap/>
            <w:hideMark/>
          </w:tcPr>
          <w:p w14:paraId="0637EBA5" w14:textId="77777777" w:rsidR="00F10DD4" w:rsidRPr="00B92AB0" w:rsidRDefault="00F10DD4" w:rsidP="00F10DD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00" w:type="dxa"/>
            <w:noWrap/>
            <w:hideMark/>
          </w:tcPr>
          <w:p w14:paraId="2A57C4B4" w14:textId="77777777" w:rsidR="00F10DD4" w:rsidRPr="00B92AB0" w:rsidRDefault="00F10DD4" w:rsidP="00F10D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noWrap/>
          </w:tcPr>
          <w:p w14:paraId="0421E3DE" w14:textId="3CF6A342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1,020,000</w:t>
            </w:r>
          </w:p>
        </w:tc>
        <w:tc>
          <w:tcPr>
            <w:tcW w:w="270" w:type="dxa"/>
            <w:noWrap/>
          </w:tcPr>
          <w:p w14:paraId="232F7126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6E148CCD" w14:textId="5CE1E9BA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510,000</w:t>
            </w:r>
          </w:p>
        </w:tc>
        <w:tc>
          <w:tcPr>
            <w:tcW w:w="270" w:type="dxa"/>
            <w:noWrap/>
          </w:tcPr>
          <w:p w14:paraId="256A980C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0557DCB4" w14:textId="61D05ABC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1,020,000</w:t>
            </w:r>
          </w:p>
        </w:tc>
        <w:tc>
          <w:tcPr>
            <w:tcW w:w="360" w:type="dxa"/>
            <w:noWrap/>
          </w:tcPr>
          <w:p w14:paraId="16BA9ECA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106A641B" w14:textId="1135DA28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510,000</w:t>
            </w:r>
          </w:p>
        </w:tc>
      </w:tr>
      <w:tr w:rsidR="00F10DD4" w:rsidRPr="00B92AB0" w14:paraId="1DA2A4A0" w14:textId="77777777" w:rsidTr="00BB7FC6">
        <w:trPr>
          <w:trHeight w:val="290"/>
        </w:trPr>
        <w:tc>
          <w:tcPr>
            <w:tcW w:w="2007" w:type="dxa"/>
            <w:noWrap/>
          </w:tcPr>
          <w:p w14:paraId="16EB6D85" w14:textId="4E431A77" w:rsidR="00F10DD4" w:rsidRPr="00B92AB0" w:rsidRDefault="00F10DD4" w:rsidP="00F10DD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  <w:noWrap/>
          </w:tcPr>
          <w:p w14:paraId="60D5559D" w14:textId="0FF81265" w:rsidR="00F10DD4" w:rsidRPr="00B92AB0" w:rsidRDefault="00F10DD4" w:rsidP="00F10D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noWrap/>
          </w:tcPr>
          <w:p w14:paraId="7342611E" w14:textId="59FEEDAC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791,020</w:t>
            </w:r>
          </w:p>
        </w:tc>
        <w:tc>
          <w:tcPr>
            <w:tcW w:w="270" w:type="dxa"/>
            <w:noWrap/>
          </w:tcPr>
          <w:p w14:paraId="5494AA1E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664F223A" w14:textId="23F0C1B8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395,510</w:t>
            </w:r>
          </w:p>
        </w:tc>
        <w:tc>
          <w:tcPr>
            <w:tcW w:w="270" w:type="dxa"/>
            <w:noWrap/>
          </w:tcPr>
          <w:p w14:paraId="04E10967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48327156" w14:textId="66446856" w:rsidR="00F10DD4" w:rsidRPr="00B92AB0" w:rsidRDefault="00F10DD4" w:rsidP="00F10DD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60" w:type="dxa"/>
            <w:noWrap/>
          </w:tcPr>
          <w:p w14:paraId="5232BD91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7F9F4EE5" w14:textId="6963A9CB" w:rsidR="00F10DD4" w:rsidRPr="00B92AB0" w:rsidRDefault="00F10DD4" w:rsidP="00F10DD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10DD4" w:rsidRPr="00B92AB0" w14:paraId="35A43347" w14:textId="77777777">
        <w:trPr>
          <w:trHeight w:val="290"/>
        </w:trPr>
        <w:tc>
          <w:tcPr>
            <w:tcW w:w="4302" w:type="dxa"/>
            <w:gridSpan w:val="3"/>
            <w:noWrap/>
            <w:hideMark/>
          </w:tcPr>
          <w:p w14:paraId="0CD1284A" w14:textId="3EADBB7C" w:rsidR="00F10DD4" w:rsidRPr="00B92AB0" w:rsidRDefault="00F10DD4" w:rsidP="00F10DD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31 </w:t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noWrap/>
            <w:hideMark/>
          </w:tcPr>
          <w:p w14:paraId="4F0361DE" w14:textId="77777777" w:rsidR="00F10DD4" w:rsidRPr="00B92AB0" w:rsidRDefault="00F10DD4" w:rsidP="00F10D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4FCE6A53" w14:textId="77777777" w:rsidR="00F10DD4" w:rsidRPr="00B92AB0" w:rsidRDefault="00F10DD4" w:rsidP="00F10D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3CD1C27A" w14:textId="77777777" w:rsidR="00F10DD4" w:rsidRPr="00B92AB0" w:rsidRDefault="00F10DD4" w:rsidP="00F10D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561E915E" w14:textId="77777777" w:rsidR="00F10DD4" w:rsidRPr="00B92AB0" w:rsidRDefault="00F10DD4" w:rsidP="00F10D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6DBBB530" w14:textId="77777777" w:rsidR="00F10DD4" w:rsidRPr="00B92AB0" w:rsidRDefault="00F10DD4" w:rsidP="00F10D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5522DDCF" w14:textId="77777777" w:rsidR="00F10DD4" w:rsidRPr="00B92AB0" w:rsidRDefault="00F10DD4" w:rsidP="00F10D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0DD4" w:rsidRPr="00B92AB0" w14:paraId="5E0F08C8" w14:textId="77777777" w:rsidTr="000E78F0">
        <w:trPr>
          <w:trHeight w:val="300"/>
        </w:trPr>
        <w:tc>
          <w:tcPr>
            <w:tcW w:w="2007" w:type="dxa"/>
            <w:noWrap/>
            <w:hideMark/>
          </w:tcPr>
          <w:p w14:paraId="775005E7" w14:textId="77777777" w:rsidR="00F10DD4" w:rsidRPr="00B92AB0" w:rsidRDefault="00F10DD4" w:rsidP="00F10DD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00" w:type="dxa"/>
            <w:noWrap/>
            <w:hideMark/>
          </w:tcPr>
          <w:p w14:paraId="53FF6A53" w14:textId="77777777" w:rsidR="00F10DD4" w:rsidRPr="00B92AB0" w:rsidRDefault="00F10DD4" w:rsidP="00F10D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noWrap/>
          </w:tcPr>
          <w:p w14:paraId="089ED24A" w14:textId="7A16D044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1,811,020</w:t>
            </w:r>
          </w:p>
        </w:tc>
        <w:tc>
          <w:tcPr>
            <w:tcW w:w="270" w:type="dxa"/>
            <w:noWrap/>
          </w:tcPr>
          <w:p w14:paraId="4FF61615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</w:tcPr>
          <w:p w14:paraId="2EB9FC1F" w14:textId="5840BD88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905,510</w:t>
            </w:r>
          </w:p>
        </w:tc>
        <w:tc>
          <w:tcPr>
            <w:tcW w:w="270" w:type="dxa"/>
            <w:noWrap/>
          </w:tcPr>
          <w:p w14:paraId="3009F898" w14:textId="77777777" w:rsidR="00F10DD4" w:rsidRPr="00B92AB0" w:rsidRDefault="00F10DD4" w:rsidP="00F10DD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</w:tcPr>
          <w:p w14:paraId="0992B610" w14:textId="291DB110" w:rsidR="00F10DD4" w:rsidRPr="00F10DD4" w:rsidRDefault="00F10DD4" w:rsidP="00F10DD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1,020,000</w:t>
            </w:r>
          </w:p>
        </w:tc>
        <w:tc>
          <w:tcPr>
            <w:tcW w:w="360" w:type="dxa"/>
            <w:noWrap/>
          </w:tcPr>
          <w:p w14:paraId="5C5F4B4B" w14:textId="77777777" w:rsidR="00F10DD4" w:rsidRPr="00F10DD4" w:rsidRDefault="00F10DD4" w:rsidP="00F10DD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</w:tcPr>
          <w:p w14:paraId="4ED86106" w14:textId="731E6D41" w:rsidR="00F10DD4" w:rsidRPr="00F10DD4" w:rsidRDefault="00F10DD4" w:rsidP="00F10DD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510,000</w:t>
            </w:r>
          </w:p>
        </w:tc>
      </w:tr>
    </w:tbl>
    <w:p w14:paraId="59503E2D" w14:textId="273EAC6C" w:rsidR="00EC3914" w:rsidRPr="002F287B" w:rsidRDefault="00EC3914" w:rsidP="002F287B">
      <w:pPr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AB884CD" w14:textId="0AC24150" w:rsidR="00C516E7" w:rsidRPr="00B92AB0" w:rsidRDefault="00C516E7" w:rsidP="00C516E7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การเปลี่ยนแปลงทุนชำระแล้วของบริษัท </w:t>
      </w:r>
    </w:p>
    <w:p w14:paraId="73CB8C87" w14:textId="77777777" w:rsidR="00C516E7" w:rsidRPr="00B92AB0" w:rsidRDefault="00C516E7" w:rsidP="00C516E7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DB1200" w14:textId="5CDE0C28" w:rsidR="00C516E7" w:rsidRPr="00B92AB0" w:rsidRDefault="00CA4DA3" w:rsidP="00C516E7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ตามที่ประชุมวิสามัญผู้ถือหุ้น</w:t>
      </w:r>
      <w:r w:rsidR="00436512" w:rsidRPr="00B92AB0">
        <w:rPr>
          <w:rFonts w:asciiTheme="majorBidi" w:hAnsiTheme="majorBidi" w:cstheme="majorBidi"/>
          <w:sz w:val="28"/>
          <w:szCs w:val="28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B92AB0">
        <w:rPr>
          <w:rFonts w:asciiTheme="majorBidi" w:hAnsiTheme="majorBidi" w:cstheme="majorBidi"/>
          <w:sz w:val="28"/>
          <w:szCs w:val="28"/>
        </w:rPr>
        <w:t xml:space="preserve">8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92AB0">
        <w:rPr>
          <w:rFonts w:asciiTheme="majorBidi" w:hAnsiTheme="majorBidi" w:cstheme="majorBidi"/>
          <w:sz w:val="28"/>
          <w:szCs w:val="28"/>
        </w:rPr>
        <w:t xml:space="preserve">2565 </w:t>
      </w:r>
      <w:r w:rsidR="00267738" w:rsidRPr="00B92AB0">
        <w:rPr>
          <w:rFonts w:asciiTheme="majorBidi" w:hAnsiTheme="majorBidi" w:cstheme="majorBidi"/>
          <w:sz w:val="28"/>
          <w:szCs w:val="28"/>
          <w:cs/>
        </w:rPr>
        <w:t xml:space="preserve">ได้มีมติอนุมัติเพิ่มทุนจดทะเบียน เพื่อจัดสรรให้แก่บุคคลในวงจำกัด </w:t>
      </w:r>
      <w:r w:rsidR="00267738" w:rsidRPr="00B92AB0">
        <w:rPr>
          <w:rFonts w:asciiTheme="majorBidi" w:hAnsiTheme="majorBidi" w:cstheme="majorBidi"/>
          <w:sz w:val="28"/>
          <w:szCs w:val="28"/>
        </w:rPr>
        <w:t>(Private</w:t>
      </w:r>
      <w:r w:rsidR="00AA6136" w:rsidRPr="00B92AB0">
        <w:rPr>
          <w:rFonts w:asciiTheme="majorBidi" w:hAnsiTheme="majorBidi" w:cstheme="majorBidi"/>
          <w:sz w:val="28"/>
          <w:szCs w:val="28"/>
        </w:rPr>
        <w:t xml:space="preserve"> Placement) </w:t>
      </w:r>
      <w:r w:rsidR="00AA6136" w:rsidRPr="00B92AB0">
        <w:rPr>
          <w:rFonts w:asciiTheme="majorBidi" w:hAnsiTheme="majorBidi" w:cstheme="majorBidi"/>
          <w:sz w:val="28"/>
          <w:szCs w:val="28"/>
          <w:cs/>
        </w:rPr>
        <w:t>เพื่อชำระค่าตอบแทนสำหรับการเข้าทำธุรกรรม</w:t>
      </w:r>
      <w:r w:rsidR="001D6217" w:rsidRPr="00B92AB0">
        <w:rPr>
          <w:rFonts w:asciiTheme="majorBidi" w:hAnsiTheme="majorBidi" w:cstheme="majorBidi"/>
          <w:sz w:val="28"/>
          <w:szCs w:val="28"/>
          <w:cs/>
        </w:rPr>
        <w:t>การ</w:t>
      </w:r>
      <w:r w:rsidR="00AA6136" w:rsidRPr="00B92AB0">
        <w:rPr>
          <w:rFonts w:asciiTheme="majorBidi" w:hAnsiTheme="majorBidi" w:cstheme="majorBidi"/>
          <w:sz w:val="28"/>
          <w:szCs w:val="28"/>
          <w:cs/>
        </w:rPr>
        <w:t xml:space="preserve">รวมกิจการ ในราคาหุ้นละ </w:t>
      </w:r>
      <w:r w:rsidR="00CA7AEB" w:rsidRPr="00B92AB0">
        <w:rPr>
          <w:rFonts w:asciiTheme="majorBidi" w:hAnsiTheme="majorBidi" w:cstheme="majorBidi"/>
          <w:sz w:val="28"/>
          <w:szCs w:val="28"/>
        </w:rPr>
        <w:t xml:space="preserve">24.02 </w:t>
      </w:r>
      <w:r w:rsidR="00CA7AEB" w:rsidRPr="00B92AB0">
        <w:rPr>
          <w:rFonts w:asciiTheme="majorBidi" w:hAnsiTheme="majorBidi" w:cstheme="majorBidi"/>
          <w:sz w:val="28"/>
          <w:szCs w:val="28"/>
          <w:cs/>
        </w:rPr>
        <w:t>บาท ทั้งนี้เมื่อวันที่</w:t>
      </w:r>
      <w:r w:rsidR="001D6217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6E7" w:rsidRPr="00B92AB0">
        <w:rPr>
          <w:rFonts w:asciiTheme="majorBidi" w:hAnsiTheme="majorBidi" w:cstheme="majorBidi"/>
          <w:sz w:val="28"/>
          <w:szCs w:val="28"/>
        </w:rPr>
        <w:t xml:space="preserve">14 </w:t>
      </w:r>
      <w:r w:rsidR="00C516E7" w:rsidRPr="00B92AB0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C516E7" w:rsidRPr="00B92AB0">
        <w:rPr>
          <w:rFonts w:asciiTheme="majorBidi" w:hAnsiTheme="majorBidi" w:cstheme="majorBidi"/>
          <w:sz w:val="28"/>
          <w:szCs w:val="28"/>
        </w:rPr>
        <w:t>2566</w:t>
      </w:r>
      <w:r w:rsidR="00C516E7" w:rsidRPr="00B92AB0">
        <w:rPr>
          <w:rFonts w:asciiTheme="majorBidi" w:hAnsiTheme="majorBidi" w:cstheme="majorBidi"/>
          <w:sz w:val="28"/>
          <w:szCs w:val="28"/>
          <w:cs/>
        </w:rPr>
        <w:t xml:space="preserve"> บริษัทได้</w:t>
      </w:r>
      <w:r w:rsidR="00CA7AEB" w:rsidRPr="00B92AB0">
        <w:rPr>
          <w:rFonts w:asciiTheme="majorBidi" w:hAnsiTheme="majorBidi" w:cstheme="majorBidi"/>
          <w:sz w:val="28"/>
          <w:szCs w:val="28"/>
          <w:cs/>
        </w:rPr>
        <w:t>เข้าทำธุรกรรม</w:t>
      </w:r>
      <w:r w:rsidR="007364CE" w:rsidRPr="00B92AB0">
        <w:rPr>
          <w:rFonts w:asciiTheme="majorBidi" w:hAnsiTheme="majorBidi" w:cstheme="majorBidi"/>
          <w:sz w:val="28"/>
          <w:szCs w:val="28"/>
          <w:cs/>
        </w:rPr>
        <w:t>การรวมกิจการดังกล่าวแล้ว และได้</w:t>
      </w:r>
      <w:r w:rsidR="00C516E7" w:rsidRPr="00B92AB0">
        <w:rPr>
          <w:rFonts w:asciiTheme="majorBidi" w:hAnsiTheme="majorBidi" w:cstheme="majorBidi"/>
          <w:sz w:val="28"/>
          <w:szCs w:val="28"/>
          <w:cs/>
        </w:rPr>
        <w:t>ดำเนินการจดทะเบียนเปลี่ยนแปลงทุนที่ออกและชำระแล้วของบริษัท</w:t>
      </w:r>
      <w:r w:rsidR="007364CE" w:rsidRPr="00B92AB0">
        <w:rPr>
          <w:rFonts w:asciiTheme="majorBidi" w:hAnsiTheme="majorBidi" w:cstheme="majorBidi"/>
          <w:sz w:val="28"/>
          <w:szCs w:val="28"/>
          <w:cs/>
        </w:rPr>
        <w:t>กับ</w:t>
      </w:r>
      <w:r w:rsidR="00C516E7" w:rsidRPr="00B92AB0">
        <w:rPr>
          <w:rFonts w:asciiTheme="majorBidi" w:hAnsiTheme="majorBidi" w:cstheme="majorBidi"/>
          <w:sz w:val="28"/>
          <w:szCs w:val="28"/>
          <w:cs/>
        </w:rPr>
        <w:t>กระทรวงพาณิชย์</w:t>
      </w:r>
      <w:r w:rsidR="007364CE" w:rsidRPr="00B92AB0">
        <w:rPr>
          <w:rFonts w:asciiTheme="majorBidi" w:hAnsiTheme="majorBidi" w:cstheme="majorBidi"/>
          <w:sz w:val="28"/>
          <w:szCs w:val="28"/>
          <w:cs/>
        </w:rPr>
        <w:t>แล้ว</w:t>
      </w:r>
      <w:r w:rsidR="00436512"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36512" w:rsidRPr="00B92AB0">
        <w:rPr>
          <w:rFonts w:asciiTheme="majorBidi" w:hAnsiTheme="majorBidi" w:cstheme="majorBidi"/>
          <w:sz w:val="28"/>
          <w:szCs w:val="28"/>
        </w:rPr>
        <w:t>(</w:t>
      </w:r>
      <w:r w:rsidR="00436512" w:rsidRPr="00B92AB0">
        <w:rPr>
          <w:rFonts w:asciiTheme="majorBidi" w:hAnsiTheme="majorBidi" w:cstheme="majorBidi"/>
          <w:sz w:val="28"/>
          <w:szCs w:val="28"/>
          <w:cs/>
        </w:rPr>
        <w:t xml:space="preserve">ดูหมายเหตุข้อ </w:t>
      </w:r>
      <w:r w:rsidR="00436512" w:rsidRPr="00B92AB0">
        <w:rPr>
          <w:rFonts w:asciiTheme="majorBidi" w:hAnsiTheme="majorBidi" w:cstheme="majorBidi"/>
          <w:sz w:val="28"/>
          <w:szCs w:val="28"/>
        </w:rPr>
        <w:t>3(</w:t>
      </w:r>
      <w:r w:rsidR="00436512" w:rsidRPr="00B92AB0">
        <w:rPr>
          <w:rFonts w:asciiTheme="majorBidi" w:hAnsiTheme="majorBidi" w:cstheme="majorBidi"/>
          <w:sz w:val="28"/>
          <w:szCs w:val="28"/>
          <w:cs/>
        </w:rPr>
        <w:t>ก</w:t>
      </w:r>
      <w:r w:rsidR="00436512" w:rsidRPr="00B92AB0">
        <w:rPr>
          <w:rFonts w:asciiTheme="majorBidi" w:hAnsiTheme="majorBidi" w:cstheme="majorBidi"/>
          <w:sz w:val="28"/>
          <w:szCs w:val="28"/>
        </w:rPr>
        <w:t>))</w:t>
      </w:r>
    </w:p>
    <w:p w14:paraId="75484E55" w14:textId="52AE042A" w:rsidR="0079527C" w:rsidRDefault="0079527C" w:rsidP="00EC3914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8E2B14C" w14:textId="677EF4AA" w:rsidR="002F203B" w:rsidRPr="00B421B8" w:rsidRDefault="002F203B" w:rsidP="002F203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421B8">
        <w:rPr>
          <w:rFonts w:asciiTheme="majorBidi" w:hAnsiTheme="majorBidi" w:cstheme="majorBidi"/>
          <w:i/>
          <w:iCs/>
          <w:sz w:val="28"/>
          <w:szCs w:val="28"/>
          <w:cs/>
        </w:rPr>
        <w:t>ส่วนเกินมูลค่าหุ้น</w:t>
      </w:r>
      <w:r w:rsidR="00B421B8" w:rsidRPr="00B421B8">
        <w:rPr>
          <w:rFonts w:asciiTheme="majorBidi" w:hAnsiTheme="majorBidi" w:cstheme="majorBidi" w:hint="cs"/>
          <w:i/>
          <w:iCs/>
          <w:sz w:val="28"/>
          <w:szCs w:val="28"/>
          <w:cs/>
        </w:rPr>
        <w:t>สามัญ</w:t>
      </w:r>
    </w:p>
    <w:p w14:paraId="75D09D4B" w14:textId="5F2F4C5E" w:rsidR="002F203B" w:rsidRPr="00B421B8" w:rsidRDefault="002F203B" w:rsidP="002F203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4919162" w14:textId="04D2C4FE" w:rsidR="002F203B" w:rsidRPr="00B421B8" w:rsidRDefault="00B421B8" w:rsidP="002F203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421B8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B421B8">
        <w:rPr>
          <w:rFonts w:asciiTheme="majorBidi" w:hAnsiTheme="majorBidi"/>
          <w:sz w:val="28"/>
          <w:szCs w:val="28"/>
          <w:cs/>
        </w:rPr>
        <w:t xml:space="preserve"> 14 </w:t>
      </w:r>
      <w:r w:rsidRPr="00B421B8"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B421B8">
        <w:rPr>
          <w:rFonts w:asciiTheme="majorBidi" w:hAnsiTheme="majorBidi"/>
          <w:sz w:val="28"/>
          <w:szCs w:val="28"/>
          <w:cs/>
        </w:rPr>
        <w:t xml:space="preserve"> 2566 </w:t>
      </w:r>
      <w:r w:rsidRPr="00B421B8">
        <w:rPr>
          <w:rFonts w:asciiTheme="majorBidi" w:hAnsiTheme="majorBidi" w:hint="cs"/>
          <w:sz w:val="28"/>
          <w:szCs w:val="28"/>
          <w:cs/>
        </w:rPr>
        <w:t>บริษัทได้ดำเนินการจัดสรรหุ้นสามัญเพิ่มทุนจำนวน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="000E0195">
        <w:rPr>
          <w:rFonts w:asciiTheme="majorBidi" w:hAnsiTheme="majorBidi" w:cstheme="majorBidi"/>
          <w:sz w:val="28"/>
          <w:szCs w:val="28"/>
        </w:rPr>
        <w:t>791</w:t>
      </w:r>
      <w:r w:rsidR="00CC3DBE" w:rsidRPr="000E0195">
        <w:rPr>
          <w:rFonts w:asciiTheme="majorBidi" w:hAnsiTheme="majorBidi" w:cstheme="majorBidi"/>
          <w:sz w:val="28"/>
          <w:szCs w:val="28"/>
        </w:rPr>
        <w:t>.</w:t>
      </w:r>
      <w:r w:rsidR="000E0195">
        <w:rPr>
          <w:rFonts w:asciiTheme="majorBidi" w:hAnsiTheme="majorBidi" w:cstheme="majorBidi"/>
          <w:sz w:val="28"/>
          <w:szCs w:val="28"/>
        </w:rPr>
        <w:t>02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="00CC3DBE">
        <w:rPr>
          <w:rFonts w:asciiTheme="majorBidi" w:hAnsiTheme="majorBidi" w:hint="cs"/>
          <w:sz w:val="28"/>
          <w:szCs w:val="28"/>
          <w:cs/>
        </w:rPr>
        <w:t>ล้าน</w:t>
      </w:r>
      <w:r w:rsidRPr="00B421B8">
        <w:rPr>
          <w:rFonts w:asciiTheme="majorBidi" w:hAnsiTheme="majorBidi" w:hint="cs"/>
          <w:sz w:val="28"/>
          <w:szCs w:val="28"/>
          <w:cs/>
        </w:rPr>
        <w:t>หุ้น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Pr="00B421B8">
        <w:rPr>
          <w:rFonts w:asciiTheme="majorBidi" w:hAnsiTheme="majorBidi" w:hint="cs"/>
          <w:sz w:val="28"/>
          <w:szCs w:val="28"/>
          <w:cs/>
        </w:rPr>
        <w:t>ในราคาหุ้นละ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="00CC67D9">
        <w:rPr>
          <w:rFonts w:asciiTheme="majorBidi" w:hAnsiTheme="majorBidi"/>
          <w:sz w:val="28"/>
          <w:szCs w:val="28"/>
        </w:rPr>
        <w:t>24.02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Pr="00B421B8">
        <w:rPr>
          <w:rFonts w:asciiTheme="majorBidi" w:hAnsiTheme="majorBidi" w:hint="cs"/>
          <w:sz w:val="28"/>
          <w:szCs w:val="28"/>
          <w:cs/>
        </w:rPr>
        <w:t>บาท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Pr="00B421B8">
        <w:rPr>
          <w:rFonts w:asciiTheme="majorBidi" w:hAnsiTheme="majorBidi" w:hint="cs"/>
          <w:sz w:val="28"/>
          <w:szCs w:val="28"/>
          <w:cs/>
        </w:rPr>
        <w:t>ทำให้บริษัทมีส่วนเกินมูลค่าหุ้นสามัญเพิ่มขึ้น</w:t>
      </w:r>
      <w:r w:rsidR="00CC3DBE">
        <w:rPr>
          <w:rFonts w:asciiTheme="majorBidi" w:hAnsiTheme="majorBidi" w:hint="cs"/>
          <w:sz w:val="28"/>
          <w:szCs w:val="28"/>
          <w:cs/>
        </w:rPr>
        <w:t>จำนวน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="00CC67D9">
        <w:rPr>
          <w:rFonts w:asciiTheme="majorBidi" w:hAnsiTheme="majorBidi"/>
          <w:sz w:val="28"/>
          <w:szCs w:val="28"/>
        </w:rPr>
        <w:t>18,541</w:t>
      </w:r>
      <w:r w:rsidRPr="00B421B8">
        <w:rPr>
          <w:rFonts w:asciiTheme="majorBidi" w:hAnsiTheme="majorBidi"/>
          <w:sz w:val="28"/>
          <w:szCs w:val="28"/>
          <w:cs/>
        </w:rPr>
        <w:t xml:space="preserve"> </w:t>
      </w:r>
      <w:r w:rsidRPr="00B421B8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6444D143" w14:textId="2A6979B0" w:rsidR="009949C1" w:rsidRDefault="00994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19F4A3F" w14:textId="64ECDEE0" w:rsidR="00A11329" w:rsidRPr="00B92AB0" w:rsidRDefault="00A11329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03913BEB" w14:textId="3A2374D1" w:rsidR="00A11329" w:rsidRPr="00B92AB0" w:rsidRDefault="00A11329" w:rsidP="00A11329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7D453982" w14:textId="57CF9046" w:rsidR="00D63C8C" w:rsidRPr="00B92AB0" w:rsidRDefault="00D63C8C" w:rsidP="00D63C8C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B92AB0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B92AB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กลุ่มบริษัท</w:t>
      </w:r>
    </w:p>
    <w:p w14:paraId="50DEA372" w14:textId="77777777" w:rsidR="004666EC" w:rsidRPr="00B92AB0" w:rsidRDefault="004666EC" w:rsidP="00862853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F122D53" w14:textId="6AED8FF6" w:rsidR="0051145E" w:rsidRDefault="0051145E" w:rsidP="00EB4B50">
      <w:pPr>
        <w:tabs>
          <w:tab w:val="clear" w:pos="454"/>
          <w:tab w:val="left" w:pos="540"/>
        </w:tabs>
        <w:spacing w:line="420" w:lineRule="exact"/>
        <w:ind w:left="518"/>
        <w:jc w:val="thaiDistribute"/>
        <w:rPr>
          <w:rFonts w:asciiTheme="majorBidi" w:hAnsiTheme="majorBidi" w:cs="Angsana New"/>
          <w:sz w:val="28"/>
          <w:szCs w:val="28"/>
        </w:rPr>
      </w:pPr>
      <w:r w:rsidRPr="0051145E">
        <w:rPr>
          <w:rFonts w:asciiTheme="majorBidi" w:hAnsiTheme="majorBidi" w:cs="Angsana New" w:hint="cs"/>
          <w:sz w:val="28"/>
          <w:szCs w:val="28"/>
          <w:cs/>
        </w:rPr>
        <w:t>ภายหลังการจากการการรวมกิจการกับบริษัท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แมเนจเม้นท์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จำกัดโดยการแลกหุ้นสามัญเพิ่มทุน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ส่งผลให้กลุ่มบริษัทมีการปรับโครงสร้างภายในองค์กร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โดยแบ่งเป็น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theme="majorBidi"/>
          <w:sz w:val="28"/>
          <w:szCs w:val="28"/>
        </w:rPr>
        <w:t xml:space="preserve">2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ส่วนงานที่รายงาน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ซึ่งเป็นหน่วยงานธุรกิจที่สำคัญของกลุ่มบริษัท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โดยแบ่งออกเป็นส่วนงานด้านการให้บริการโลจิสติกส์ครบวงจร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มีการให้บริการโลจิสติกส์ครบวงจรตามประเภทบริการ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ซึ่งขึ้นอยู่กับกิจกรรมที่ให้บริการแก่ลูกค้า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และส่วนงานอื่นๆ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ซึ่งอยู่นอกเหนือจากการให้บริการโลจิสติกส์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ทั้งนี้</w:t>
      </w:r>
      <w:r w:rsidR="00941AA3">
        <w:rPr>
          <w:rFonts w:asciiTheme="majorBidi" w:hAnsiTheme="majorBidi" w:cs="Angsana New"/>
          <w:sz w:val="28"/>
          <w:szCs w:val="28"/>
        </w:rPr>
        <w:t xml:space="preserve">  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ส่วนงานดังกล่าวแยกตามการดำเนินธุรกิจ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ผู้จัดการส่วนงานที่รับผิดชอบโดยตรงดำเนินการวางแผ</w:t>
      </w:r>
      <w:r w:rsidR="00BD5215">
        <w:rPr>
          <w:rFonts w:asciiTheme="majorBidi" w:hAnsiTheme="majorBidi" w:cs="Angsana New" w:hint="cs"/>
          <w:sz w:val="28"/>
          <w:szCs w:val="28"/>
          <w:cs/>
        </w:rPr>
        <w:t>น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กลยุทธ์ทางการตลาด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วางแผนการดำเนินกิจการและมีอำนาจในการตัดสินใจตามส่วนงานที่รับผิดชอบ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และรายงานตรงต่อผู้มีอำนาจตัดสินใจสูงสุดด้านการดำเนินงาน</w:t>
      </w:r>
      <w:r w:rsidRPr="005114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1142B5E" w14:textId="77777777" w:rsidR="0051145E" w:rsidRDefault="0051145E" w:rsidP="00EB4B50">
      <w:pPr>
        <w:tabs>
          <w:tab w:val="clear" w:pos="454"/>
          <w:tab w:val="left" w:pos="540"/>
        </w:tabs>
        <w:spacing w:line="420" w:lineRule="exact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14AEE" w14:textId="766D8F90" w:rsidR="00884A49" w:rsidRDefault="00884A49" w:rsidP="00212DBA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ส่วนงานที่ </w:t>
      </w:r>
      <w:r>
        <w:rPr>
          <w:rFonts w:asciiTheme="majorBidi" w:hAnsiTheme="majorBidi" w:cstheme="majorBidi"/>
          <w:sz w:val="28"/>
          <w:szCs w:val="28"/>
        </w:rPr>
        <w:t>1</w:t>
      </w:r>
      <w:r w:rsidR="00F167DA">
        <w:rPr>
          <w:rFonts w:asciiTheme="majorBidi" w:hAnsiTheme="majorBidi" w:cstheme="majorBidi" w:hint="cs"/>
          <w:sz w:val="28"/>
          <w:szCs w:val="28"/>
          <w:cs/>
        </w:rPr>
        <w:t xml:space="preserve"> การให้บริการโลจิสติกส์ครบวงจร</w:t>
      </w:r>
    </w:p>
    <w:p w14:paraId="7E258EAE" w14:textId="517F45B0" w:rsidR="00A11329" w:rsidRPr="00B92AB0" w:rsidRDefault="00A11329" w:rsidP="00F167DA">
      <w:pPr>
        <w:tabs>
          <w:tab w:val="clear" w:pos="680"/>
          <w:tab w:val="clear" w:pos="907"/>
          <w:tab w:val="left" w:pos="900"/>
        </w:tabs>
        <w:spacing w:line="420" w:lineRule="exact"/>
        <w:ind w:left="1346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4249CD">
        <w:rPr>
          <w:rFonts w:asciiTheme="majorBidi" w:hAnsiTheme="majorBidi" w:cstheme="majorBidi"/>
          <w:sz w:val="28"/>
          <w:szCs w:val="28"/>
        </w:rPr>
        <w:t>1.</w:t>
      </w:r>
      <w:r w:rsidR="001F2771" w:rsidRPr="00B92AB0">
        <w:rPr>
          <w:rFonts w:asciiTheme="majorBidi" w:hAnsiTheme="majorBidi" w:cstheme="majorBidi"/>
          <w:sz w:val="28"/>
          <w:szCs w:val="28"/>
        </w:rPr>
        <w:t>1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7" w:name="_Hlk142316949"/>
      <w:r w:rsidRPr="00B92AB0">
        <w:rPr>
          <w:rFonts w:asciiTheme="majorBidi" w:hAnsiTheme="majorBidi" w:cstheme="majorBidi"/>
          <w:sz w:val="28"/>
          <w:szCs w:val="28"/>
          <w:cs/>
        </w:rPr>
        <w:t>การ</w:t>
      </w:r>
      <w:r w:rsidR="004249CD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="00032DB7" w:rsidRPr="00B92AB0">
        <w:rPr>
          <w:rFonts w:asciiTheme="majorBidi" w:hAnsiTheme="majorBidi" w:cstheme="majorBidi"/>
          <w:sz w:val="28"/>
          <w:szCs w:val="28"/>
          <w:cs/>
        </w:rPr>
        <w:t>บริการ</w:t>
      </w:r>
      <w:r w:rsidR="004249CD">
        <w:rPr>
          <w:rFonts w:asciiTheme="majorBidi" w:hAnsiTheme="majorBidi" w:cstheme="majorBidi" w:hint="cs"/>
          <w:sz w:val="28"/>
          <w:szCs w:val="28"/>
          <w:cs/>
        </w:rPr>
        <w:t>จัดเก็บและบริหารสินค้า</w:t>
      </w:r>
      <w:bookmarkEnd w:id="7"/>
    </w:p>
    <w:p w14:paraId="01DFB003" w14:textId="2E36E6ED" w:rsidR="00A11329" w:rsidRPr="00B92AB0" w:rsidRDefault="00A11329" w:rsidP="00F167DA">
      <w:pPr>
        <w:tabs>
          <w:tab w:val="clear" w:pos="680"/>
          <w:tab w:val="clear" w:pos="907"/>
          <w:tab w:val="left" w:pos="900"/>
        </w:tabs>
        <w:spacing w:line="420" w:lineRule="exact"/>
        <w:ind w:left="1346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4249CD">
        <w:rPr>
          <w:rFonts w:asciiTheme="majorBidi" w:hAnsiTheme="majorBidi" w:cstheme="majorBidi"/>
          <w:sz w:val="28"/>
          <w:szCs w:val="28"/>
        </w:rPr>
        <w:t>1.</w:t>
      </w:r>
      <w:r w:rsidR="00421C0E" w:rsidRPr="00B92AB0">
        <w:rPr>
          <w:rFonts w:asciiTheme="majorBidi" w:hAnsiTheme="majorBidi" w:cstheme="majorBidi"/>
          <w:sz w:val="28"/>
          <w:szCs w:val="28"/>
        </w:rPr>
        <w:t>2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การให้บริการขนส่งสินค้า</w:t>
      </w:r>
    </w:p>
    <w:p w14:paraId="7D700DDF" w14:textId="35BC2806" w:rsidR="00A11329" w:rsidRPr="00B92AB0" w:rsidRDefault="00A11329" w:rsidP="00F167DA">
      <w:pPr>
        <w:tabs>
          <w:tab w:val="clear" w:pos="680"/>
          <w:tab w:val="clear" w:pos="907"/>
          <w:tab w:val="left" w:pos="900"/>
        </w:tabs>
        <w:spacing w:line="420" w:lineRule="exact"/>
        <w:ind w:left="1346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4249CD">
        <w:rPr>
          <w:rFonts w:asciiTheme="majorBidi" w:hAnsiTheme="majorBidi" w:cstheme="majorBidi"/>
          <w:sz w:val="28"/>
          <w:szCs w:val="28"/>
        </w:rPr>
        <w:t>1.</w:t>
      </w:r>
      <w:r w:rsidR="001F2771" w:rsidRPr="00B92AB0">
        <w:rPr>
          <w:rFonts w:asciiTheme="majorBidi" w:hAnsiTheme="majorBidi" w:cstheme="majorBidi"/>
          <w:sz w:val="28"/>
          <w:szCs w:val="28"/>
        </w:rPr>
        <w:t>3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การให้บริการ</w:t>
      </w:r>
      <w:r w:rsidR="004249CD">
        <w:rPr>
          <w:rFonts w:asciiTheme="majorBidi" w:hAnsiTheme="majorBidi" w:cstheme="majorBidi" w:hint="cs"/>
          <w:sz w:val="28"/>
          <w:szCs w:val="28"/>
          <w:cs/>
        </w:rPr>
        <w:t>โลจิสติกส์อื่น</w:t>
      </w:r>
    </w:p>
    <w:p w14:paraId="4ED1195A" w14:textId="4E5C2504" w:rsidR="00A11329" w:rsidRPr="004249CD" w:rsidRDefault="00A11329" w:rsidP="00F167DA">
      <w:pPr>
        <w:tabs>
          <w:tab w:val="clear" w:pos="680"/>
          <w:tab w:val="clear" w:pos="907"/>
          <w:tab w:val="left" w:pos="900"/>
        </w:tabs>
        <w:spacing w:line="420" w:lineRule="exact"/>
        <w:ind w:left="1346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4249CD">
        <w:rPr>
          <w:rFonts w:asciiTheme="majorBidi" w:hAnsiTheme="majorBidi" w:cstheme="majorBidi"/>
          <w:sz w:val="28"/>
          <w:szCs w:val="28"/>
        </w:rPr>
        <w:t>1.</w:t>
      </w:r>
      <w:r w:rsidR="001F2771" w:rsidRPr="00B92AB0">
        <w:rPr>
          <w:rFonts w:asciiTheme="majorBidi" w:hAnsiTheme="majorBidi" w:cstheme="majorBidi"/>
          <w:sz w:val="28"/>
          <w:szCs w:val="28"/>
        </w:rPr>
        <w:t>4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249CD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4249CD" w:rsidRPr="00B92AB0">
        <w:rPr>
          <w:rFonts w:asciiTheme="majorBidi" w:hAnsiTheme="majorBidi" w:cstheme="majorBidi"/>
          <w:sz w:val="28"/>
          <w:szCs w:val="28"/>
          <w:cs/>
        </w:rPr>
        <w:t>ให้บริการ</w:t>
      </w:r>
      <w:r w:rsidR="004249CD">
        <w:rPr>
          <w:rFonts w:asciiTheme="majorBidi" w:hAnsiTheme="majorBidi" w:cstheme="majorBidi" w:hint="cs"/>
          <w:sz w:val="28"/>
          <w:szCs w:val="28"/>
          <w:cs/>
        </w:rPr>
        <w:t>โลจิสติกส์ใน</w:t>
      </w:r>
      <w:r w:rsidR="004249CD" w:rsidRPr="00B92AB0">
        <w:rPr>
          <w:rFonts w:asciiTheme="majorBidi" w:hAnsiTheme="majorBidi" w:cstheme="majorBidi"/>
          <w:sz w:val="28"/>
          <w:szCs w:val="28"/>
          <w:cs/>
        </w:rPr>
        <w:t>ต่างประเทศ</w:t>
      </w:r>
    </w:p>
    <w:p w14:paraId="13CD76A9" w14:textId="15DF4C9F" w:rsidR="004B20E7" w:rsidRPr="00B92AB0" w:rsidRDefault="00A11329" w:rsidP="008E44A6">
      <w:pPr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4249CD">
        <w:rPr>
          <w:rFonts w:asciiTheme="majorBidi" w:hAnsiTheme="majorBidi" w:cstheme="majorBidi"/>
          <w:sz w:val="28"/>
          <w:szCs w:val="28"/>
        </w:rPr>
        <w:t>2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อื่นๆ</w:t>
      </w:r>
    </w:p>
    <w:p w14:paraId="3A6A2CCC" w14:textId="77777777" w:rsidR="00BD5215" w:rsidRPr="00B92AB0" w:rsidRDefault="00BD5215" w:rsidP="00B26201">
      <w:pPr>
        <w:tabs>
          <w:tab w:val="clear" w:pos="680"/>
        </w:tabs>
        <w:spacing w:line="240" w:lineRule="auto"/>
        <w:ind w:left="99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C5C2D5F" w14:textId="11B31E6F" w:rsidR="00D63C8C" w:rsidRPr="00B92AB0" w:rsidRDefault="00D63C8C" w:rsidP="00B26201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</w:t>
      </w:r>
    </w:p>
    <w:p w14:paraId="34BF8431" w14:textId="77777777" w:rsidR="004666EC" w:rsidRPr="00B92AB0" w:rsidRDefault="004666EC" w:rsidP="00B26201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24539D2" w14:textId="05474F5B" w:rsidR="00D63C8C" w:rsidRPr="00B92AB0" w:rsidRDefault="00D63C8C" w:rsidP="00B26201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บริษัทดำเนินการในส่วนงานธุรกิจเดียวคือธุรกิจ</w:t>
      </w:r>
      <w:r w:rsidR="00E67727" w:rsidRPr="00E67727">
        <w:rPr>
          <w:rFonts w:asciiTheme="majorBidi" w:hAnsiTheme="majorBidi" w:cs="Angsana New" w:hint="cs"/>
          <w:sz w:val="28"/>
          <w:szCs w:val="28"/>
          <w:cs/>
        </w:rPr>
        <w:t>การให้บริการจัดเก็บและบริหารสินค้า</w:t>
      </w:r>
      <w:r w:rsidR="000D74EB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>ดังนั้น ผู้บริหารจึงพิจารณาว่า</w:t>
      </w:r>
      <w:r w:rsidR="006A5329">
        <w:rPr>
          <w:rFonts w:asciiTheme="majorBidi" w:hAnsiTheme="majorBidi" w:cstheme="majorBidi"/>
          <w:sz w:val="28"/>
          <w:szCs w:val="28"/>
        </w:rPr>
        <w:br/>
      </w:r>
      <w:r w:rsidRPr="00B92AB0">
        <w:rPr>
          <w:rFonts w:asciiTheme="majorBidi" w:hAnsiTheme="majorBidi" w:cstheme="majorBidi"/>
          <w:sz w:val="28"/>
          <w:szCs w:val="28"/>
          <w:cs/>
        </w:rPr>
        <w:t>บริษัทมีส่วนงานธุรกิจเพียงส่วนงานเดียว</w:t>
      </w:r>
    </w:p>
    <w:p w14:paraId="392DB74F" w14:textId="77777777" w:rsidR="006E75A5" w:rsidRPr="00B92AB0" w:rsidRDefault="006E75A5" w:rsidP="00B26201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CF25710" w14:textId="2E7A285B" w:rsidR="00B0297E" w:rsidRPr="00B92AB0" w:rsidRDefault="00B0297E" w:rsidP="00B26201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</w:t>
      </w:r>
      <w:r w:rsidR="00E14908" w:rsidRPr="00B92AB0">
        <w:rPr>
          <w:rFonts w:asciiTheme="majorBidi" w:hAnsiTheme="majorBidi" w:cstheme="majorBidi"/>
          <w:sz w:val="28"/>
          <w:szCs w:val="28"/>
          <w:cs/>
        </w:rPr>
        <w:t>ธุรกิจ</w:t>
      </w:r>
    </w:p>
    <w:p w14:paraId="28A38FC5" w14:textId="77777777" w:rsidR="006E1E18" w:rsidRPr="00B92AB0" w:rsidRDefault="006E1E18" w:rsidP="00B26201">
      <w:pPr>
        <w:tabs>
          <w:tab w:val="clear" w:pos="680"/>
          <w:tab w:val="clear" w:pos="907"/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2DB26" w14:textId="77777777" w:rsidR="00A11329" w:rsidRPr="00B92AB0" w:rsidRDefault="00A11329" w:rsidP="00A11329">
      <w:pPr>
        <w:rPr>
          <w:rFonts w:asciiTheme="majorBidi" w:hAnsiTheme="majorBidi" w:cstheme="majorBidi"/>
          <w:cs/>
          <w:lang w:val="th-TH"/>
        </w:rPr>
      </w:pPr>
    </w:p>
    <w:p w14:paraId="35AA2D34" w14:textId="5BD97D0D" w:rsidR="00A11329" w:rsidRPr="00B92AB0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2"/>
          <w:szCs w:val="22"/>
          <w:cs/>
        </w:rPr>
        <w:sectPr w:rsidR="00A11329" w:rsidRPr="00B92AB0" w:rsidSect="009E2117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Light"/>
        <w:tblW w:w="142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477"/>
        <w:gridCol w:w="238"/>
        <w:gridCol w:w="477"/>
        <w:gridCol w:w="236"/>
        <w:gridCol w:w="489"/>
        <w:gridCol w:w="236"/>
        <w:gridCol w:w="537"/>
        <w:gridCol w:w="236"/>
        <w:gridCol w:w="439"/>
        <w:gridCol w:w="46"/>
        <w:gridCol w:w="236"/>
        <w:gridCol w:w="514"/>
        <w:gridCol w:w="236"/>
        <w:gridCol w:w="492"/>
        <w:gridCol w:w="236"/>
        <w:gridCol w:w="472"/>
        <w:gridCol w:w="236"/>
        <w:gridCol w:w="523"/>
        <w:gridCol w:w="236"/>
        <w:gridCol w:w="521"/>
        <w:gridCol w:w="236"/>
        <w:gridCol w:w="538"/>
        <w:gridCol w:w="238"/>
        <w:gridCol w:w="541"/>
        <w:gridCol w:w="236"/>
        <w:gridCol w:w="509"/>
        <w:gridCol w:w="236"/>
        <w:gridCol w:w="529"/>
        <w:gridCol w:w="236"/>
        <w:gridCol w:w="9"/>
        <w:gridCol w:w="460"/>
        <w:gridCol w:w="239"/>
        <w:gridCol w:w="456"/>
        <w:gridCol w:w="7"/>
      </w:tblGrid>
      <w:tr w:rsidR="00305A43" w:rsidRPr="00B92AB0" w14:paraId="52C374C6" w14:textId="77777777" w:rsidTr="00AC3617">
        <w:trPr>
          <w:gridAfter w:val="1"/>
          <w:wAfter w:w="7" w:type="dxa"/>
          <w:trHeight w:val="144"/>
        </w:trPr>
        <w:tc>
          <w:tcPr>
            <w:tcW w:w="2700" w:type="dxa"/>
          </w:tcPr>
          <w:p w14:paraId="6A1C7C1C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576" w:type="dxa"/>
            <w:gridSpan w:val="33"/>
          </w:tcPr>
          <w:p w14:paraId="6E6278DC" w14:textId="6A06A070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05A43" w:rsidRPr="00B92AB0" w14:paraId="3071E39F" w14:textId="77777777" w:rsidTr="00AC3617">
        <w:trPr>
          <w:gridAfter w:val="1"/>
          <w:wAfter w:w="7" w:type="dxa"/>
          <w:trHeight w:val="144"/>
        </w:trPr>
        <w:tc>
          <w:tcPr>
            <w:tcW w:w="2700" w:type="dxa"/>
          </w:tcPr>
          <w:p w14:paraId="32CCA568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92" w:type="dxa"/>
            <w:gridSpan w:val="3"/>
          </w:tcPr>
          <w:p w14:paraId="6FF249FD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3D0D6C7E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</w:tcPr>
          <w:p w14:paraId="4707E1BC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146BB979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5" w:type="dxa"/>
            <w:gridSpan w:val="4"/>
          </w:tcPr>
          <w:p w14:paraId="03B71813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22233E76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0" w:type="dxa"/>
            <w:gridSpan w:val="3"/>
          </w:tcPr>
          <w:p w14:paraId="3D1FF921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0EA52CAD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</w:tcPr>
          <w:p w14:paraId="71AF9979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53" w:type="dxa"/>
            <w:gridSpan w:val="4"/>
          </w:tcPr>
          <w:p w14:paraId="7FD13996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89B3B50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74" w:type="dxa"/>
            <w:gridSpan w:val="3"/>
          </w:tcPr>
          <w:p w14:paraId="163F1D71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36" w:type="dxa"/>
          </w:tcPr>
          <w:p w14:paraId="0E59466E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164" w:type="dxa"/>
            <w:gridSpan w:val="4"/>
          </w:tcPr>
          <w:p w14:paraId="11EF9D4A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305A43" w:rsidRPr="00B92AB0" w14:paraId="2E3D1453" w14:textId="77777777" w:rsidTr="00AC3617">
        <w:trPr>
          <w:gridAfter w:val="1"/>
          <w:wAfter w:w="7" w:type="dxa"/>
          <w:trHeight w:val="144"/>
        </w:trPr>
        <w:tc>
          <w:tcPr>
            <w:tcW w:w="2700" w:type="dxa"/>
          </w:tcPr>
          <w:p w14:paraId="1C360608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สำหรับงวดหกเดือนสิ้นสุด</w:t>
            </w:r>
          </w:p>
        </w:tc>
        <w:tc>
          <w:tcPr>
            <w:tcW w:w="1192" w:type="dxa"/>
            <w:gridSpan w:val="3"/>
            <w:hideMark/>
          </w:tcPr>
          <w:p w14:paraId="5F922E61" w14:textId="0A6D3FAA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.1</w:t>
            </w:r>
          </w:p>
        </w:tc>
        <w:tc>
          <w:tcPr>
            <w:tcW w:w="236" w:type="dxa"/>
          </w:tcPr>
          <w:p w14:paraId="060A3867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  <w:hideMark/>
          </w:tcPr>
          <w:p w14:paraId="51226FE1" w14:textId="62BA6340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1.2</w:t>
            </w:r>
          </w:p>
        </w:tc>
        <w:tc>
          <w:tcPr>
            <w:tcW w:w="236" w:type="dxa"/>
          </w:tcPr>
          <w:p w14:paraId="312AE7E0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5" w:type="dxa"/>
            <w:gridSpan w:val="4"/>
            <w:hideMark/>
          </w:tcPr>
          <w:p w14:paraId="560E4DBF" w14:textId="7CB5B815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1.3</w:t>
            </w:r>
          </w:p>
        </w:tc>
        <w:tc>
          <w:tcPr>
            <w:tcW w:w="236" w:type="dxa"/>
          </w:tcPr>
          <w:p w14:paraId="7DC97C43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00" w:type="dxa"/>
            <w:gridSpan w:val="3"/>
            <w:hideMark/>
          </w:tcPr>
          <w:p w14:paraId="35B11B6A" w14:textId="5070F23D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1.4</w:t>
            </w:r>
          </w:p>
        </w:tc>
        <w:tc>
          <w:tcPr>
            <w:tcW w:w="236" w:type="dxa"/>
          </w:tcPr>
          <w:p w14:paraId="66757BC2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  <w:hideMark/>
          </w:tcPr>
          <w:p w14:paraId="4419C1E7" w14:textId="07AAEB74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="00AC3617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1553" w:type="dxa"/>
            <w:gridSpan w:val="4"/>
            <w:hideMark/>
          </w:tcPr>
          <w:p w14:paraId="1E4CE49C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236" w:type="dxa"/>
          </w:tcPr>
          <w:p w14:paraId="06EAF5DD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74" w:type="dxa"/>
            <w:gridSpan w:val="3"/>
          </w:tcPr>
          <w:p w14:paraId="7EE6D3CE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236" w:type="dxa"/>
          </w:tcPr>
          <w:p w14:paraId="785892B3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164" w:type="dxa"/>
            <w:gridSpan w:val="4"/>
            <w:hideMark/>
          </w:tcPr>
          <w:p w14:paraId="7900C972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05A43" w:rsidRPr="00B92AB0" w14:paraId="3B817CF4" w14:textId="77777777" w:rsidTr="00AC3617">
        <w:trPr>
          <w:trHeight w:val="288"/>
        </w:trPr>
        <w:tc>
          <w:tcPr>
            <w:tcW w:w="2700" w:type="dxa"/>
          </w:tcPr>
          <w:p w14:paraId="78417C01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477" w:type="dxa"/>
            <w:vAlign w:val="bottom"/>
          </w:tcPr>
          <w:p w14:paraId="033F39FD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8" w:type="dxa"/>
            <w:vAlign w:val="bottom"/>
          </w:tcPr>
          <w:p w14:paraId="2BA049B2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bottom"/>
          </w:tcPr>
          <w:p w14:paraId="3F3800A4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627D6F4A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01235050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42CCCC27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45C0CBC3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1055C3BF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5" w:type="dxa"/>
            <w:gridSpan w:val="2"/>
            <w:vAlign w:val="bottom"/>
          </w:tcPr>
          <w:p w14:paraId="454329F0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3CACB4D4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48A1FE49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09A5051F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1AC23E7F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28E44583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vAlign w:val="bottom"/>
          </w:tcPr>
          <w:p w14:paraId="584B6EFB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60ED7C75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11CC7637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6BDFCA0F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0357967E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0071FE4B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vAlign w:val="bottom"/>
          </w:tcPr>
          <w:p w14:paraId="3035306E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8" w:type="dxa"/>
            <w:vAlign w:val="bottom"/>
          </w:tcPr>
          <w:p w14:paraId="038FB3BF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vAlign w:val="bottom"/>
          </w:tcPr>
          <w:p w14:paraId="3AEF65D0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0D21C055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bottom"/>
          </w:tcPr>
          <w:p w14:paraId="62DC3DEA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36402D53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bottom"/>
          </w:tcPr>
          <w:p w14:paraId="57179188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3E36FA14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bottom"/>
          </w:tcPr>
          <w:p w14:paraId="5E24ABC7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9" w:type="dxa"/>
            <w:vAlign w:val="bottom"/>
          </w:tcPr>
          <w:p w14:paraId="3FDEDB51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vAlign w:val="bottom"/>
          </w:tcPr>
          <w:p w14:paraId="63908D16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</w:tr>
      <w:tr w:rsidR="00683F2D" w:rsidRPr="00B92AB0" w14:paraId="1A9EC472" w14:textId="77777777" w:rsidTr="00C13D73">
        <w:trPr>
          <w:trHeight w:val="144"/>
        </w:trPr>
        <w:tc>
          <w:tcPr>
            <w:tcW w:w="2700" w:type="dxa"/>
          </w:tcPr>
          <w:p w14:paraId="178D2173" w14:textId="77777777" w:rsidR="00683F2D" w:rsidRPr="00B92AB0" w:rsidRDefault="00683F2D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83" w:type="dxa"/>
            <w:gridSpan w:val="34"/>
          </w:tcPr>
          <w:p w14:paraId="6AE62823" w14:textId="162A25EA" w:rsidR="00683F2D" w:rsidRPr="00B92AB0" w:rsidRDefault="00683F2D" w:rsidP="0068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05A43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(</w:t>
            </w:r>
            <w:r w:rsidRPr="00305A43"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ล้านบาท</w:t>
            </w:r>
            <w:r w:rsidRPr="00305A43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)</w:t>
            </w:r>
          </w:p>
        </w:tc>
      </w:tr>
      <w:tr w:rsidR="00305A43" w:rsidRPr="00B92AB0" w14:paraId="6DBB6E66" w14:textId="77777777" w:rsidTr="00AC3617">
        <w:trPr>
          <w:trHeight w:val="144"/>
        </w:trPr>
        <w:tc>
          <w:tcPr>
            <w:tcW w:w="2700" w:type="dxa"/>
          </w:tcPr>
          <w:p w14:paraId="67CF7FCC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477" w:type="dxa"/>
          </w:tcPr>
          <w:p w14:paraId="1E66A67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630D695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</w:tcPr>
          <w:p w14:paraId="148F125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FBF3E0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76BAF1F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CE0D09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57AF1E7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7430FE4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</w:tcPr>
          <w:p w14:paraId="16976FA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  <w:gridSpan w:val="2"/>
          </w:tcPr>
          <w:p w14:paraId="4AA2A0A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5BF9D16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19E23E3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177ABFB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19BE9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</w:tcPr>
          <w:p w14:paraId="05B1DBB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1347813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</w:tcPr>
          <w:p w14:paraId="393493C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116757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</w:tcPr>
          <w:p w14:paraId="45A4275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3989513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</w:tcPr>
          <w:p w14:paraId="63FD784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0DFD339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</w:tcPr>
          <w:p w14:paraId="45AFCC0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043291D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</w:tcPr>
          <w:p w14:paraId="2311BD8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7AA07E0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</w:tcPr>
          <w:p w14:paraId="7A1046F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5D7F129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</w:tcPr>
          <w:p w14:paraId="6EFA541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14782F7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</w:tcPr>
          <w:p w14:paraId="61C2156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05A43" w:rsidRPr="00B92AB0" w14:paraId="572F126D" w14:textId="77777777" w:rsidTr="008C6ADB">
        <w:trPr>
          <w:trHeight w:val="144"/>
        </w:trPr>
        <w:tc>
          <w:tcPr>
            <w:tcW w:w="2700" w:type="dxa"/>
          </w:tcPr>
          <w:p w14:paraId="4A872D6C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477" w:type="dxa"/>
            <w:shd w:val="clear" w:color="auto" w:fill="auto"/>
          </w:tcPr>
          <w:p w14:paraId="3EE67781" w14:textId="630EA1DD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C3617">
              <w:rPr>
                <w:rFonts w:asciiTheme="majorBidi" w:hAnsiTheme="majorBidi" w:cstheme="majorBidi"/>
                <w:sz w:val="22"/>
                <w:szCs w:val="22"/>
              </w:rPr>
              <w:t>,7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54</w:t>
            </w:r>
          </w:p>
        </w:tc>
        <w:tc>
          <w:tcPr>
            <w:tcW w:w="238" w:type="dxa"/>
            <w:shd w:val="clear" w:color="auto" w:fill="auto"/>
          </w:tcPr>
          <w:p w14:paraId="2A835F9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shd w:val="clear" w:color="auto" w:fill="auto"/>
          </w:tcPr>
          <w:p w14:paraId="0CF6E186" w14:textId="460EE504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8C6ADB">
              <w:rPr>
                <w:rFonts w:asciiTheme="majorBidi" w:hAnsiTheme="majorBidi" w:cstheme="majorBidi"/>
                <w:sz w:val="22"/>
                <w:szCs w:val="22"/>
              </w:rPr>
              <w:t>126</w:t>
            </w:r>
          </w:p>
        </w:tc>
        <w:tc>
          <w:tcPr>
            <w:tcW w:w="236" w:type="dxa"/>
            <w:shd w:val="clear" w:color="auto" w:fill="auto"/>
          </w:tcPr>
          <w:p w14:paraId="763697F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</w:tcPr>
          <w:p w14:paraId="2770A0BE" w14:textId="2AFBA6E8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699</w:t>
            </w:r>
          </w:p>
        </w:tc>
        <w:tc>
          <w:tcPr>
            <w:tcW w:w="236" w:type="dxa"/>
            <w:shd w:val="clear" w:color="auto" w:fill="auto"/>
          </w:tcPr>
          <w:p w14:paraId="26D373E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</w:tcPr>
          <w:p w14:paraId="19129826" w14:textId="35A24016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629</w:t>
            </w:r>
          </w:p>
        </w:tc>
        <w:tc>
          <w:tcPr>
            <w:tcW w:w="236" w:type="dxa"/>
            <w:shd w:val="clear" w:color="auto" w:fill="auto"/>
          </w:tcPr>
          <w:p w14:paraId="7963AFD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shd w:val="clear" w:color="auto" w:fill="auto"/>
          </w:tcPr>
          <w:p w14:paraId="005E84C2" w14:textId="3A83A69F" w:rsidR="00305A43" w:rsidRPr="00B92AB0" w:rsidRDefault="00DA45E9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1,022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4517C77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</w:tcPr>
          <w:p w14:paraId="3C4B0009" w14:textId="16C1DF3F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282</w:t>
            </w:r>
          </w:p>
        </w:tc>
        <w:tc>
          <w:tcPr>
            <w:tcW w:w="236" w:type="dxa"/>
            <w:shd w:val="clear" w:color="auto" w:fill="auto"/>
          </w:tcPr>
          <w:p w14:paraId="244D342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</w:tcPr>
          <w:p w14:paraId="40D6C909" w14:textId="6B481BFF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243</w:t>
            </w:r>
          </w:p>
        </w:tc>
        <w:tc>
          <w:tcPr>
            <w:tcW w:w="236" w:type="dxa"/>
            <w:shd w:val="clear" w:color="auto" w:fill="auto"/>
          </w:tcPr>
          <w:p w14:paraId="0AEB245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shd w:val="clear" w:color="auto" w:fill="auto"/>
          </w:tcPr>
          <w:p w14:paraId="79DD7DFC" w14:textId="10EFFA50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101</w:t>
            </w:r>
          </w:p>
        </w:tc>
        <w:tc>
          <w:tcPr>
            <w:tcW w:w="236" w:type="dxa"/>
            <w:shd w:val="clear" w:color="auto" w:fill="auto"/>
          </w:tcPr>
          <w:p w14:paraId="413713B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shd w:val="clear" w:color="auto" w:fill="auto"/>
          </w:tcPr>
          <w:p w14:paraId="78FC7EB0" w14:textId="7FEC9AD2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298</w:t>
            </w:r>
          </w:p>
        </w:tc>
        <w:tc>
          <w:tcPr>
            <w:tcW w:w="236" w:type="dxa"/>
            <w:shd w:val="clear" w:color="auto" w:fill="auto"/>
          </w:tcPr>
          <w:p w14:paraId="0995280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</w:tcPr>
          <w:p w14:paraId="3A2CE184" w14:textId="039F4FB4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501BC59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54794D70" w14:textId="498F9B5D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11,016</w:t>
            </w:r>
          </w:p>
        </w:tc>
        <w:tc>
          <w:tcPr>
            <w:tcW w:w="238" w:type="dxa"/>
            <w:shd w:val="clear" w:color="auto" w:fill="auto"/>
          </w:tcPr>
          <w:p w14:paraId="4C9C920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shd w:val="clear" w:color="auto" w:fill="auto"/>
          </w:tcPr>
          <w:p w14:paraId="2D9A4C2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2,738</w:t>
            </w:r>
          </w:p>
        </w:tc>
        <w:tc>
          <w:tcPr>
            <w:tcW w:w="236" w:type="dxa"/>
            <w:shd w:val="clear" w:color="auto" w:fill="auto"/>
          </w:tcPr>
          <w:p w14:paraId="1367CCC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shd w:val="clear" w:color="auto" w:fill="auto"/>
          </w:tcPr>
          <w:p w14:paraId="1026F37D" w14:textId="5F3887A9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57C10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</w:tcPr>
          <w:p w14:paraId="5E95E3D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5394D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14:paraId="1C80CF40" w14:textId="7E2E659C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4A46">
              <w:rPr>
                <w:rFonts w:asciiTheme="majorBidi" w:hAnsiTheme="majorBidi" w:cstheme="majorBidi"/>
                <w:sz w:val="22"/>
                <w:szCs w:val="22"/>
              </w:rPr>
              <w:t>11,01</w:t>
            </w:r>
            <w:r w:rsidR="00AC3617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149B7C0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shd w:val="clear" w:color="auto" w:fill="auto"/>
          </w:tcPr>
          <w:p w14:paraId="2BF0FD3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2,738</w:t>
            </w:r>
          </w:p>
        </w:tc>
      </w:tr>
      <w:tr w:rsidR="00305A43" w:rsidRPr="00B92AB0" w14:paraId="786166B7" w14:textId="77777777" w:rsidTr="008C6ADB">
        <w:trPr>
          <w:trHeight w:val="144"/>
        </w:trPr>
        <w:tc>
          <w:tcPr>
            <w:tcW w:w="2700" w:type="dxa"/>
          </w:tcPr>
          <w:p w14:paraId="43E2CB92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14:paraId="6EA8700F" w14:textId="3D224E26" w:rsidR="00305A43" w:rsidRPr="00B92AB0" w:rsidRDefault="00DA45E9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  <w:tc>
          <w:tcPr>
            <w:tcW w:w="238" w:type="dxa"/>
            <w:shd w:val="clear" w:color="auto" w:fill="auto"/>
          </w:tcPr>
          <w:p w14:paraId="4EDFEF5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14:paraId="7FEE2BEE" w14:textId="1ED1DEF7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6F183A4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auto"/>
          </w:tcPr>
          <w:p w14:paraId="0F818B18" w14:textId="116F069F" w:rsidR="00305A43" w:rsidRPr="00B92AB0" w:rsidRDefault="00DA45E9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457</w:t>
            </w:r>
          </w:p>
        </w:tc>
        <w:tc>
          <w:tcPr>
            <w:tcW w:w="236" w:type="dxa"/>
            <w:shd w:val="clear" w:color="auto" w:fill="auto"/>
          </w:tcPr>
          <w:p w14:paraId="77C1D99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14:paraId="62C4F60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204</w:t>
            </w:r>
          </w:p>
        </w:tc>
        <w:tc>
          <w:tcPr>
            <w:tcW w:w="236" w:type="dxa"/>
            <w:shd w:val="clear" w:color="auto" w:fill="auto"/>
          </w:tcPr>
          <w:p w14:paraId="391E6C4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</w:tcPr>
          <w:p w14:paraId="5F2D2A3F" w14:textId="62B1BB6A" w:rsidR="00305A43" w:rsidRPr="00B92AB0" w:rsidRDefault="00DA45E9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C3617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62BAAB2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</w:tcPr>
          <w:p w14:paraId="2E4498BD" w14:textId="269E3C45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C6ADB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8A44C8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</w:tcPr>
          <w:p w14:paraId="72187D8E" w14:textId="417B7395" w:rsidR="00305A43" w:rsidRPr="00B92AB0" w:rsidRDefault="00DA45E9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3095985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auto"/>
          </w:tcPr>
          <w:p w14:paraId="7602F149" w14:textId="1D3942A8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9EF84F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14:paraId="24CDC756" w14:textId="0B7BBB88" w:rsidR="00305A43" w:rsidRPr="00B92AB0" w:rsidRDefault="00AC3617" w:rsidP="00AC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236" w:type="dxa"/>
            <w:shd w:val="clear" w:color="auto" w:fill="auto"/>
          </w:tcPr>
          <w:p w14:paraId="0564F78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</w:tcPr>
          <w:p w14:paraId="0D789BE3" w14:textId="2D081A5E" w:rsidR="00305A43" w:rsidRPr="00B92AB0" w:rsidRDefault="008C6ADB" w:rsidP="008C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139</w:t>
            </w:r>
          </w:p>
        </w:tc>
        <w:tc>
          <w:tcPr>
            <w:tcW w:w="236" w:type="dxa"/>
            <w:shd w:val="clear" w:color="auto" w:fill="auto"/>
          </w:tcPr>
          <w:p w14:paraId="7741003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14:paraId="13B2E9FF" w14:textId="164ECBDB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711</w:t>
            </w:r>
          </w:p>
        </w:tc>
        <w:tc>
          <w:tcPr>
            <w:tcW w:w="238" w:type="dxa"/>
            <w:shd w:val="clear" w:color="auto" w:fill="auto"/>
          </w:tcPr>
          <w:p w14:paraId="51C79A3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</w:tcPr>
          <w:p w14:paraId="71738A1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236" w:type="dxa"/>
            <w:shd w:val="clear" w:color="auto" w:fill="auto"/>
          </w:tcPr>
          <w:p w14:paraId="78848B7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auto"/>
          </w:tcPr>
          <w:p w14:paraId="0FE70D41" w14:textId="5EC8FA55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(711)</w:t>
            </w:r>
          </w:p>
        </w:tc>
        <w:tc>
          <w:tcPr>
            <w:tcW w:w="236" w:type="dxa"/>
            <w:shd w:val="clear" w:color="auto" w:fill="auto"/>
          </w:tcPr>
          <w:p w14:paraId="2DF432E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</w:tcPr>
          <w:p w14:paraId="0C52B6C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(372)</w:t>
            </w:r>
          </w:p>
        </w:tc>
        <w:tc>
          <w:tcPr>
            <w:tcW w:w="236" w:type="dxa"/>
            <w:shd w:val="clear" w:color="auto" w:fill="auto"/>
          </w:tcPr>
          <w:p w14:paraId="5C3A630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F5FDFA" w14:textId="1FC36F13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61D320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14A74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05A43" w:rsidRPr="00B92AB0" w14:paraId="6953002D" w14:textId="77777777" w:rsidTr="008C6ADB">
        <w:trPr>
          <w:trHeight w:val="144"/>
        </w:trPr>
        <w:tc>
          <w:tcPr>
            <w:tcW w:w="2700" w:type="dxa"/>
          </w:tcPr>
          <w:p w14:paraId="4BAE6F38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ED912E" w14:textId="6728053D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1,796</w:t>
            </w:r>
          </w:p>
        </w:tc>
        <w:tc>
          <w:tcPr>
            <w:tcW w:w="238" w:type="dxa"/>
            <w:shd w:val="clear" w:color="auto" w:fill="auto"/>
          </w:tcPr>
          <w:p w14:paraId="1DE789C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3DED" w14:textId="7E6AF90B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</w:rPr>
              <w:t>1,</w:t>
            </w:r>
            <w:r w:rsidR="008C6ADB">
              <w:rPr>
                <w:rFonts w:asciiTheme="majorBidi" w:hAnsiTheme="majorBidi" w:cstheme="majorBidi"/>
                <w:b/>
                <w:sz w:val="22"/>
                <w:szCs w:val="22"/>
              </w:rPr>
              <w:t>143</w:t>
            </w:r>
          </w:p>
        </w:tc>
        <w:tc>
          <w:tcPr>
            <w:tcW w:w="236" w:type="dxa"/>
            <w:shd w:val="clear" w:color="auto" w:fill="auto"/>
          </w:tcPr>
          <w:p w14:paraId="4300894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E92DB" w14:textId="080C93A9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6,15</w:t>
            </w:r>
            <w:r w:rsidR="00DA45E9">
              <w:rPr>
                <w:rFonts w:asciiTheme="majorBidi" w:hAnsiTheme="majorBidi" w:cstheme="majorBidi"/>
                <w:b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C7481E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91492" w14:textId="60259EA6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833</w:t>
            </w:r>
          </w:p>
        </w:tc>
        <w:tc>
          <w:tcPr>
            <w:tcW w:w="236" w:type="dxa"/>
            <w:shd w:val="clear" w:color="auto" w:fill="auto"/>
          </w:tcPr>
          <w:p w14:paraId="2D871D1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33B71" w14:textId="7EBB9B73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1,038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66BC3A3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2137D" w14:textId="242EDB6C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292</w:t>
            </w:r>
          </w:p>
        </w:tc>
        <w:tc>
          <w:tcPr>
            <w:tcW w:w="236" w:type="dxa"/>
            <w:shd w:val="clear" w:color="auto" w:fill="auto"/>
          </w:tcPr>
          <w:p w14:paraId="7682957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E2958" w14:textId="0B13F8EA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1,26</w:t>
            </w:r>
            <w:r w:rsidR="00DA45E9">
              <w:rPr>
                <w:rFonts w:asciiTheme="majorBidi" w:hAnsiTheme="majorBidi" w:cstheme="majorBidi"/>
                <w:b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674C05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41D0D" w14:textId="11B64373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103</w:t>
            </w:r>
          </w:p>
        </w:tc>
        <w:tc>
          <w:tcPr>
            <w:tcW w:w="236" w:type="dxa"/>
            <w:shd w:val="clear" w:color="auto" w:fill="auto"/>
          </w:tcPr>
          <w:p w14:paraId="30DB6C3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25FED" w14:textId="67AD62D9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1,47</w:t>
            </w:r>
            <w:r w:rsidR="00B77A6E">
              <w:rPr>
                <w:rFonts w:asciiTheme="majorBidi" w:hAnsiTheme="majorBidi" w:cstheme="majorBidi"/>
                <w:b/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DB6F5E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504B9" w14:textId="138A8EA7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739</w:t>
            </w:r>
          </w:p>
        </w:tc>
        <w:tc>
          <w:tcPr>
            <w:tcW w:w="236" w:type="dxa"/>
            <w:shd w:val="clear" w:color="auto" w:fill="auto"/>
          </w:tcPr>
          <w:p w14:paraId="6D3A6DD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493DD" w14:textId="4C8E5ED5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11,727</w:t>
            </w:r>
          </w:p>
        </w:tc>
        <w:tc>
          <w:tcPr>
            <w:tcW w:w="238" w:type="dxa"/>
            <w:shd w:val="clear" w:color="auto" w:fill="auto"/>
          </w:tcPr>
          <w:p w14:paraId="5FF97F7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CE88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</w:rPr>
              <w:t>3,110</w:t>
            </w:r>
          </w:p>
        </w:tc>
        <w:tc>
          <w:tcPr>
            <w:tcW w:w="236" w:type="dxa"/>
            <w:shd w:val="clear" w:color="auto" w:fill="auto"/>
          </w:tcPr>
          <w:p w14:paraId="7B906DA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AD8B6" w14:textId="2385F7B6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(711)</w:t>
            </w:r>
          </w:p>
        </w:tc>
        <w:tc>
          <w:tcPr>
            <w:tcW w:w="236" w:type="dxa"/>
            <w:shd w:val="clear" w:color="auto" w:fill="auto"/>
          </w:tcPr>
          <w:p w14:paraId="76E8A30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3D09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</w:rPr>
              <w:t>(372)</w:t>
            </w:r>
          </w:p>
        </w:tc>
        <w:tc>
          <w:tcPr>
            <w:tcW w:w="236" w:type="dxa"/>
            <w:shd w:val="clear" w:color="auto" w:fill="auto"/>
          </w:tcPr>
          <w:p w14:paraId="5426D50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C64327" w14:textId="09A3E725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11,01</w:t>
            </w:r>
            <w:r w:rsidR="00AC3617">
              <w:rPr>
                <w:rFonts w:asciiTheme="majorBidi" w:hAnsiTheme="majorBidi" w:cstheme="majorBidi"/>
                <w:b/>
                <w:sz w:val="22"/>
                <w:szCs w:val="22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010B2D6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A649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</w:rPr>
              <w:t>2,738</w:t>
            </w:r>
          </w:p>
        </w:tc>
      </w:tr>
      <w:tr w:rsidR="00305A43" w:rsidRPr="00B92AB0" w14:paraId="15271819" w14:textId="77777777" w:rsidTr="00AC3617">
        <w:trPr>
          <w:trHeight w:val="144"/>
        </w:trPr>
        <w:tc>
          <w:tcPr>
            <w:tcW w:w="2700" w:type="dxa"/>
          </w:tcPr>
          <w:p w14:paraId="303AB094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</w:tcPr>
          <w:p w14:paraId="5694E10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8" w:type="dxa"/>
          </w:tcPr>
          <w:p w14:paraId="288A8DE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</w:tcPr>
          <w:p w14:paraId="6672E37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08DDC9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</w:tcPr>
          <w:p w14:paraId="3D54972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13858A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</w:tcPr>
          <w:p w14:paraId="19AE37E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BA3004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</w:tcPr>
          <w:p w14:paraId="474E13C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82" w:type="dxa"/>
            <w:gridSpan w:val="2"/>
          </w:tcPr>
          <w:p w14:paraId="1958D84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</w:tcPr>
          <w:p w14:paraId="006D539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D2B914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  <w:tcBorders>
              <w:top w:val="double" w:sz="4" w:space="0" w:color="auto"/>
            </w:tcBorders>
          </w:tcPr>
          <w:p w14:paraId="0B70519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EF5FCB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</w:tcPr>
          <w:p w14:paraId="6DECFEE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7FBB8A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</w:tcPr>
          <w:p w14:paraId="4EE8160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8A1838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</w:tcPr>
          <w:p w14:paraId="273E9C7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44D6E2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</w:tcPr>
          <w:p w14:paraId="3988A1B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8" w:type="dxa"/>
          </w:tcPr>
          <w:p w14:paraId="49B1D75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</w:tcPr>
          <w:p w14:paraId="469F960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34B477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</w:tcPr>
          <w:p w14:paraId="2A01473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</w:tcPr>
          <w:p w14:paraId="0E150E0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  <w:tcBorders>
              <w:top w:val="double" w:sz="4" w:space="0" w:color="auto"/>
            </w:tcBorders>
          </w:tcPr>
          <w:p w14:paraId="58C7D33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</w:tcPr>
          <w:p w14:paraId="04FFF44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60" w:type="dxa"/>
            <w:tcBorders>
              <w:top w:val="double" w:sz="4" w:space="0" w:color="auto"/>
            </w:tcBorders>
          </w:tcPr>
          <w:p w14:paraId="6A4AF9D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595FBA3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63" w:type="dxa"/>
            <w:gridSpan w:val="2"/>
            <w:tcBorders>
              <w:top w:val="double" w:sz="4" w:space="0" w:color="auto"/>
            </w:tcBorders>
          </w:tcPr>
          <w:p w14:paraId="4876EB2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305A43" w:rsidRPr="00B92AB0" w14:paraId="384DF6F1" w14:textId="77777777" w:rsidTr="00AC3617">
        <w:trPr>
          <w:trHeight w:val="144"/>
        </w:trPr>
        <w:tc>
          <w:tcPr>
            <w:tcW w:w="2700" w:type="dxa"/>
          </w:tcPr>
          <w:p w14:paraId="17D43906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การจำแนกรายได้</w:t>
            </w:r>
          </w:p>
        </w:tc>
        <w:tc>
          <w:tcPr>
            <w:tcW w:w="477" w:type="dxa"/>
          </w:tcPr>
          <w:p w14:paraId="439C48A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5D9C5F0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</w:tcPr>
          <w:p w14:paraId="52F73F8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24CF4A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</w:tcPr>
          <w:p w14:paraId="0D52D05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D0F3E1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</w:tcPr>
          <w:p w14:paraId="0CCE0A2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768D93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</w:tcPr>
          <w:p w14:paraId="6C627C7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82" w:type="dxa"/>
            <w:gridSpan w:val="2"/>
          </w:tcPr>
          <w:p w14:paraId="194D6E0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</w:tcPr>
          <w:p w14:paraId="4A83783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0A8604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</w:tcPr>
          <w:p w14:paraId="46824C6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FB9BF4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</w:tcPr>
          <w:p w14:paraId="63EB883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DD5912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</w:tcPr>
          <w:p w14:paraId="652D6F1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B0B7F8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</w:tcPr>
          <w:p w14:paraId="2327298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EFEB2C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</w:tcPr>
          <w:p w14:paraId="3C1DF00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638E5E7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1" w:type="dxa"/>
          </w:tcPr>
          <w:p w14:paraId="67CAC2D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8A264A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</w:tcPr>
          <w:p w14:paraId="38FB9E9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</w:tcPr>
          <w:p w14:paraId="27FF53A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</w:tcPr>
          <w:p w14:paraId="093A11B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</w:tcPr>
          <w:p w14:paraId="13C6EC6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0" w:type="dxa"/>
          </w:tcPr>
          <w:p w14:paraId="5168117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9" w:type="dxa"/>
          </w:tcPr>
          <w:p w14:paraId="2073119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3" w:type="dxa"/>
            <w:gridSpan w:val="2"/>
          </w:tcPr>
          <w:p w14:paraId="7975D3D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305A43" w:rsidRPr="00B92AB0" w14:paraId="51E50B62" w14:textId="77777777" w:rsidTr="00AC3617">
        <w:trPr>
          <w:trHeight w:val="144"/>
        </w:trPr>
        <w:tc>
          <w:tcPr>
            <w:tcW w:w="2700" w:type="dxa"/>
          </w:tcPr>
          <w:p w14:paraId="220748CE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477" w:type="dxa"/>
          </w:tcPr>
          <w:p w14:paraId="0C80C4B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4307EEC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</w:tcPr>
          <w:p w14:paraId="225F647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09EEB5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</w:tcPr>
          <w:p w14:paraId="2BB78A4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B41851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</w:tcPr>
          <w:p w14:paraId="5B9A8F8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3810A4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</w:tcPr>
          <w:p w14:paraId="187436A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82" w:type="dxa"/>
            <w:gridSpan w:val="2"/>
          </w:tcPr>
          <w:p w14:paraId="3D60D3D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</w:tcPr>
          <w:p w14:paraId="46AAF98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832980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</w:tcPr>
          <w:p w14:paraId="37FE963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CD6724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</w:tcPr>
          <w:p w14:paraId="09EA2E7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806231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</w:tcPr>
          <w:p w14:paraId="1E7CED3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9A62CE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</w:tcPr>
          <w:p w14:paraId="371486E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669544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</w:tcPr>
          <w:p w14:paraId="61D397C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0D72F25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1" w:type="dxa"/>
          </w:tcPr>
          <w:p w14:paraId="0DC85BF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A7CAA1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</w:tcPr>
          <w:p w14:paraId="7B96C16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</w:tcPr>
          <w:p w14:paraId="6187307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</w:tcPr>
          <w:p w14:paraId="1A5C06C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</w:tcPr>
          <w:p w14:paraId="577BB75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0" w:type="dxa"/>
          </w:tcPr>
          <w:p w14:paraId="403531F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9" w:type="dxa"/>
          </w:tcPr>
          <w:p w14:paraId="53C999E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3" w:type="dxa"/>
            <w:gridSpan w:val="2"/>
          </w:tcPr>
          <w:p w14:paraId="78222B5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884A49" w:rsidRPr="00B92AB0" w14:paraId="0C2E92F7" w14:textId="77777777" w:rsidTr="00D20D2B">
        <w:trPr>
          <w:trHeight w:val="144"/>
        </w:trPr>
        <w:tc>
          <w:tcPr>
            <w:tcW w:w="2700" w:type="dxa"/>
          </w:tcPr>
          <w:p w14:paraId="5AF28EBC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477" w:type="dxa"/>
            <w:shd w:val="clear" w:color="auto" w:fill="auto"/>
          </w:tcPr>
          <w:p w14:paraId="265A9DDC" w14:textId="040B5178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1,796</w:t>
            </w:r>
          </w:p>
        </w:tc>
        <w:tc>
          <w:tcPr>
            <w:tcW w:w="238" w:type="dxa"/>
            <w:shd w:val="clear" w:color="auto" w:fill="auto"/>
          </w:tcPr>
          <w:p w14:paraId="7D66D969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shd w:val="clear" w:color="auto" w:fill="auto"/>
          </w:tcPr>
          <w:p w14:paraId="6DAF7ED6" w14:textId="532A1902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8C6ADB" w:rsidRPr="00A22645">
              <w:rPr>
                <w:rFonts w:asciiTheme="majorBidi" w:hAnsiTheme="majorBidi" w:cstheme="majorBidi"/>
                <w:sz w:val="22"/>
                <w:szCs w:val="22"/>
              </w:rPr>
              <w:t>143</w:t>
            </w:r>
          </w:p>
        </w:tc>
        <w:tc>
          <w:tcPr>
            <w:tcW w:w="236" w:type="dxa"/>
            <w:shd w:val="clear" w:color="auto" w:fill="auto"/>
          </w:tcPr>
          <w:p w14:paraId="00A1D4F4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</w:tcPr>
          <w:p w14:paraId="5B7335D5" w14:textId="43C6EB19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6,15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DE51820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</w:tcPr>
          <w:p w14:paraId="08DB7093" w14:textId="423587A7" w:rsidR="00305A43" w:rsidRPr="00A22645" w:rsidRDefault="00884A49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833</w:t>
            </w:r>
          </w:p>
        </w:tc>
        <w:tc>
          <w:tcPr>
            <w:tcW w:w="236" w:type="dxa"/>
            <w:shd w:val="clear" w:color="auto" w:fill="auto"/>
          </w:tcPr>
          <w:p w14:paraId="657A6F12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shd w:val="clear" w:color="auto" w:fill="auto"/>
          </w:tcPr>
          <w:p w14:paraId="2504042B" w14:textId="2D6F7336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1,03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2620BE6A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</w:tcPr>
          <w:p w14:paraId="5135A559" w14:textId="3FE4C25E" w:rsidR="00305A43" w:rsidRPr="00A22645" w:rsidRDefault="00884A49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286</w:t>
            </w:r>
          </w:p>
        </w:tc>
        <w:tc>
          <w:tcPr>
            <w:tcW w:w="236" w:type="dxa"/>
            <w:shd w:val="clear" w:color="auto" w:fill="auto"/>
          </w:tcPr>
          <w:p w14:paraId="1215340E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</w:tcPr>
          <w:p w14:paraId="527AC611" w14:textId="34D082E9" w:rsidR="00305A43" w:rsidRPr="00A22645" w:rsidRDefault="00DA45E9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4B0D50DE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shd w:val="clear" w:color="auto" w:fill="auto"/>
          </w:tcPr>
          <w:p w14:paraId="58E4348E" w14:textId="7E80D214" w:rsidR="00305A43" w:rsidRPr="00A22645" w:rsidRDefault="00884A49" w:rsidP="0088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C1189B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shd w:val="clear" w:color="auto" w:fill="auto"/>
          </w:tcPr>
          <w:p w14:paraId="1BD9D72A" w14:textId="600F82CB" w:rsidR="00305A43" w:rsidRPr="00A22645" w:rsidRDefault="00D20D2B" w:rsidP="00D2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1,09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F202C78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</w:tcPr>
          <w:p w14:paraId="6056B2A3" w14:textId="1248787D" w:rsidR="00305A43" w:rsidRPr="00A22645" w:rsidRDefault="00884A49" w:rsidP="0088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156</w:t>
            </w:r>
          </w:p>
        </w:tc>
        <w:tc>
          <w:tcPr>
            <w:tcW w:w="236" w:type="dxa"/>
            <w:shd w:val="clear" w:color="auto" w:fill="auto"/>
          </w:tcPr>
          <w:p w14:paraId="785DA5DE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3BB136E6" w14:textId="0147EB78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10,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238" w:type="dxa"/>
            <w:shd w:val="clear" w:color="auto" w:fill="auto"/>
          </w:tcPr>
          <w:p w14:paraId="1893FC22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shd w:val="clear" w:color="auto" w:fill="auto"/>
          </w:tcPr>
          <w:p w14:paraId="003C7162" w14:textId="5C64863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884A49" w:rsidRPr="00A22645">
              <w:rPr>
                <w:rFonts w:asciiTheme="majorBidi" w:hAnsiTheme="majorBidi" w:cstheme="majorBidi"/>
                <w:sz w:val="22"/>
                <w:szCs w:val="22"/>
              </w:rPr>
              <w:t>418</w:t>
            </w:r>
          </w:p>
        </w:tc>
        <w:tc>
          <w:tcPr>
            <w:tcW w:w="236" w:type="dxa"/>
            <w:shd w:val="clear" w:color="auto" w:fill="auto"/>
          </w:tcPr>
          <w:p w14:paraId="29D66597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shd w:val="clear" w:color="auto" w:fill="auto"/>
          </w:tcPr>
          <w:p w14:paraId="2104130C" w14:textId="7A5CA3BB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(6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Pr="00A2264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45B7645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</w:tcPr>
          <w:p w14:paraId="33D516C6" w14:textId="298463D8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(37</w:t>
            </w:r>
            <w:r w:rsidR="00884A49" w:rsidRPr="00A2264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A2264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D77E61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14:paraId="3617F78D" w14:textId="105299AA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9,4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239" w:type="dxa"/>
            <w:shd w:val="clear" w:color="auto" w:fill="auto"/>
          </w:tcPr>
          <w:p w14:paraId="5080AB6C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shd w:val="clear" w:color="auto" w:fill="auto"/>
          </w:tcPr>
          <w:p w14:paraId="733D27D9" w14:textId="7542EDAB" w:rsidR="00305A43" w:rsidRPr="00A22645" w:rsidRDefault="00884A49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2,048</w:t>
            </w:r>
          </w:p>
        </w:tc>
      </w:tr>
      <w:tr w:rsidR="007B1455" w:rsidRPr="00B92AB0" w14:paraId="7D35D4F2" w14:textId="77777777" w:rsidTr="00D20D2B">
        <w:trPr>
          <w:trHeight w:val="144"/>
        </w:trPr>
        <w:tc>
          <w:tcPr>
            <w:tcW w:w="2700" w:type="dxa"/>
          </w:tcPr>
          <w:p w14:paraId="1D0F517C" w14:textId="798A2042" w:rsidR="007B1455" w:rsidRPr="00B92AB0" w:rsidRDefault="007B1455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477" w:type="dxa"/>
            <w:shd w:val="clear" w:color="auto" w:fill="auto"/>
          </w:tcPr>
          <w:p w14:paraId="6FB5BBAA" w14:textId="0D73F612" w:rsidR="007B1455" w:rsidRPr="00A22645" w:rsidRDefault="007B1455" w:rsidP="007B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9ED5CC0" w14:textId="77777777" w:rsidR="007B1455" w:rsidRPr="00A22645" w:rsidRDefault="007B145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shd w:val="clear" w:color="auto" w:fill="auto"/>
          </w:tcPr>
          <w:p w14:paraId="120BEC1F" w14:textId="0DB7D6B5" w:rsidR="007B1455" w:rsidRPr="00A22645" w:rsidRDefault="002B59EC" w:rsidP="002B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6E27D7" w14:textId="77777777" w:rsidR="007B1455" w:rsidRPr="00A22645" w:rsidRDefault="007B145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</w:tcPr>
          <w:p w14:paraId="12FB675B" w14:textId="078D0EF7" w:rsidR="007B1455" w:rsidRPr="00A22645" w:rsidRDefault="007B1455" w:rsidP="007B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B8D876" w14:textId="77777777" w:rsidR="007B1455" w:rsidRPr="00A22645" w:rsidRDefault="007B145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</w:tcPr>
          <w:p w14:paraId="3B550EDE" w14:textId="728A43D5" w:rsidR="007B1455" w:rsidRPr="00A22645" w:rsidRDefault="002B59EC" w:rsidP="002B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2838FC" w14:textId="77777777" w:rsidR="007B1455" w:rsidRPr="00A22645" w:rsidRDefault="007B145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shd w:val="clear" w:color="auto" w:fill="auto"/>
          </w:tcPr>
          <w:p w14:paraId="271EE953" w14:textId="6C4BE008" w:rsidR="007B1455" w:rsidRPr="00A22645" w:rsidRDefault="002B59EC" w:rsidP="002B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67E9DD75" w14:textId="77777777" w:rsidR="007B1455" w:rsidRPr="00A22645" w:rsidRDefault="007B145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</w:tcPr>
          <w:p w14:paraId="11E1B636" w14:textId="36177543" w:rsidR="007B1455" w:rsidRPr="00A22645" w:rsidRDefault="002B59EC" w:rsidP="002B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17EDE4" w14:textId="77777777" w:rsidR="007B1455" w:rsidRPr="00A22645" w:rsidRDefault="007B145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</w:tcPr>
          <w:p w14:paraId="000E071E" w14:textId="17516A87" w:rsidR="007B1455" w:rsidRPr="00A22645" w:rsidRDefault="002B59EC" w:rsidP="002B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33C1B9" w14:textId="77777777" w:rsidR="007B1455" w:rsidRPr="00A22645" w:rsidRDefault="007B145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shd w:val="clear" w:color="auto" w:fill="auto"/>
          </w:tcPr>
          <w:p w14:paraId="1D9B960D" w14:textId="314A43F5" w:rsidR="007B1455" w:rsidRPr="00A22645" w:rsidRDefault="002B59EC" w:rsidP="0088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D8288B" w14:textId="77777777" w:rsidR="007B1455" w:rsidRPr="00A22645" w:rsidRDefault="007B145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shd w:val="clear" w:color="auto" w:fill="auto"/>
          </w:tcPr>
          <w:p w14:paraId="239842B3" w14:textId="21E33FE4" w:rsidR="007B1455" w:rsidRPr="00A22645" w:rsidRDefault="002B59EC" w:rsidP="002B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  <w:tc>
          <w:tcPr>
            <w:tcW w:w="236" w:type="dxa"/>
            <w:shd w:val="clear" w:color="auto" w:fill="auto"/>
          </w:tcPr>
          <w:p w14:paraId="23439D94" w14:textId="77777777" w:rsidR="007B1455" w:rsidRPr="00A22645" w:rsidRDefault="007B145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</w:tcPr>
          <w:p w14:paraId="7400F45B" w14:textId="1622E030" w:rsidR="007B1455" w:rsidRPr="00A22645" w:rsidRDefault="002B59EC" w:rsidP="0088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583</w:t>
            </w:r>
          </w:p>
        </w:tc>
        <w:tc>
          <w:tcPr>
            <w:tcW w:w="236" w:type="dxa"/>
            <w:shd w:val="clear" w:color="auto" w:fill="auto"/>
          </w:tcPr>
          <w:p w14:paraId="63AB2CBC" w14:textId="77777777" w:rsidR="007B1455" w:rsidRPr="00A22645" w:rsidRDefault="007B145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38E014DE" w14:textId="7C933428" w:rsidR="007B1455" w:rsidRPr="00A22645" w:rsidRDefault="002B59EC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  <w:tc>
          <w:tcPr>
            <w:tcW w:w="238" w:type="dxa"/>
            <w:shd w:val="clear" w:color="auto" w:fill="auto"/>
          </w:tcPr>
          <w:p w14:paraId="078D6A0F" w14:textId="77777777" w:rsidR="007B1455" w:rsidRPr="00A22645" w:rsidRDefault="007B145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shd w:val="clear" w:color="auto" w:fill="auto"/>
          </w:tcPr>
          <w:p w14:paraId="572A7A05" w14:textId="0BD3D33E" w:rsidR="007B1455" w:rsidRPr="00A22645" w:rsidRDefault="002B59EC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583</w:t>
            </w:r>
          </w:p>
        </w:tc>
        <w:tc>
          <w:tcPr>
            <w:tcW w:w="236" w:type="dxa"/>
            <w:shd w:val="clear" w:color="auto" w:fill="auto"/>
          </w:tcPr>
          <w:p w14:paraId="1397F0FA" w14:textId="77777777" w:rsidR="007B1455" w:rsidRPr="00A22645" w:rsidRDefault="007B145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shd w:val="clear" w:color="auto" w:fill="auto"/>
          </w:tcPr>
          <w:p w14:paraId="47047485" w14:textId="4983B107" w:rsidR="007B1455" w:rsidRPr="00A22645" w:rsidRDefault="002B59EC" w:rsidP="002B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F6FA05" w14:textId="77777777" w:rsidR="007B1455" w:rsidRPr="00A22645" w:rsidRDefault="007B145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</w:tcPr>
          <w:p w14:paraId="6DE25446" w14:textId="7D04D16B" w:rsidR="007B1455" w:rsidRPr="00A22645" w:rsidRDefault="002B59EC" w:rsidP="002B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C8060E" w14:textId="77777777" w:rsidR="007B1455" w:rsidRPr="00A22645" w:rsidRDefault="007B145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14:paraId="7A9D0E0A" w14:textId="12F79756" w:rsidR="007B1455" w:rsidRPr="00A22645" w:rsidRDefault="002B59EC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  <w:tc>
          <w:tcPr>
            <w:tcW w:w="239" w:type="dxa"/>
            <w:shd w:val="clear" w:color="auto" w:fill="auto"/>
          </w:tcPr>
          <w:p w14:paraId="7630965B" w14:textId="77777777" w:rsidR="007B1455" w:rsidRPr="00A22645" w:rsidRDefault="007B145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shd w:val="clear" w:color="auto" w:fill="auto"/>
          </w:tcPr>
          <w:p w14:paraId="410523A9" w14:textId="66AE6F3F" w:rsidR="007B1455" w:rsidRPr="00A22645" w:rsidRDefault="002B59EC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583</w:t>
            </w:r>
          </w:p>
        </w:tc>
      </w:tr>
      <w:tr w:rsidR="00884A49" w:rsidRPr="00B92AB0" w14:paraId="1C6FFC73" w14:textId="77777777" w:rsidTr="00D20D2B">
        <w:trPr>
          <w:trHeight w:val="144"/>
        </w:trPr>
        <w:tc>
          <w:tcPr>
            <w:tcW w:w="2700" w:type="dxa"/>
          </w:tcPr>
          <w:p w14:paraId="3366A1AE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ประเทศอื่นๆ</w:t>
            </w: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14:paraId="035568DB" w14:textId="414116AD" w:rsidR="00305A43" w:rsidRPr="00A22645" w:rsidRDefault="00D20D2B" w:rsidP="00D2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EA44876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14:paraId="7F7CCBD4" w14:textId="6FD53713" w:rsidR="00305A43" w:rsidRPr="00A22645" w:rsidRDefault="008C6ADB" w:rsidP="0088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A4899C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auto"/>
          </w:tcPr>
          <w:p w14:paraId="504020C7" w14:textId="00399E2E" w:rsidR="00305A43" w:rsidRPr="00A22645" w:rsidRDefault="00A22645" w:rsidP="00A2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365CEA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14:paraId="0B97690F" w14:textId="77777777" w:rsidR="00305A43" w:rsidRPr="00A22645" w:rsidRDefault="00305A43" w:rsidP="0088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A61514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</w:tcPr>
          <w:p w14:paraId="608375AF" w14:textId="4CCBCA7D" w:rsidR="00305A43" w:rsidRPr="00A22645" w:rsidRDefault="00DA45E9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2E46971D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</w:tcPr>
          <w:p w14:paraId="651FF386" w14:textId="0569ADCD" w:rsidR="00305A43" w:rsidRPr="00A22645" w:rsidRDefault="00884A49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5CE3A2B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</w:tcPr>
          <w:p w14:paraId="239A38F9" w14:textId="3AF1B481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A22645" w:rsidRPr="00A2264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14:paraId="6E886885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auto"/>
          </w:tcPr>
          <w:p w14:paraId="021E9BC6" w14:textId="4248FE6F" w:rsidR="00305A43" w:rsidRPr="00A22645" w:rsidRDefault="00305A43" w:rsidP="0088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84A49" w:rsidRPr="00A22645">
              <w:rPr>
                <w:rFonts w:asciiTheme="majorBidi" w:hAnsiTheme="majorBidi" w:cstheme="majorBidi"/>
                <w:sz w:val="22"/>
                <w:szCs w:val="22"/>
              </w:rPr>
              <w:t>03</w:t>
            </w:r>
          </w:p>
        </w:tc>
        <w:tc>
          <w:tcPr>
            <w:tcW w:w="236" w:type="dxa"/>
            <w:shd w:val="clear" w:color="auto" w:fill="auto"/>
          </w:tcPr>
          <w:p w14:paraId="6B4AAC4E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14:paraId="2AC12114" w14:textId="43269054" w:rsidR="00305A43" w:rsidRPr="00A22645" w:rsidRDefault="00DA45E9" w:rsidP="00DA4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1EC6AB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</w:tcPr>
          <w:p w14:paraId="0DB87620" w14:textId="2A0E6820" w:rsidR="00305A43" w:rsidRPr="00A22645" w:rsidRDefault="002B59EC" w:rsidP="002B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AD14D8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14:paraId="47058CF1" w14:textId="5D2B8E13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2B59EC" w:rsidRPr="00A2264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54</w:t>
            </w:r>
          </w:p>
        </w:tc>
        <w:tc>
          <w:tcPr>
            <w:tcW w:w="238" w:type="dxa"/>
            <w:shd w:val="clear" w:color="auto" w:fill="auto"/>
          </w:tcPr>
          <w:p w14:paraId="3AFCD7BC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</w:tcPr>
          <w:p w14:paraId="10ED2D81" w14:textId="7F9E753E" w:rsidR="00305A43" w:rsidRPr="00A22645" w:rsidRDefault="002B59EC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236" w:type="dxa"/>
            <w:shd w:val="clear" w:color="auto" w:fill="auto"/>
          </w:tcPr>
          <w:p w14:paraId="75F7580C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auto"/>
          </w:tcPr>
          <w:p w14:paraId="2CF9A851" w14:textId="246EB3C6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(2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A2264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0BAEAE5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</w:tcPr>
          <w:p w14:paraId="1DD200E6" w14:textId="5F2771B0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84A49" w:rsidRPr="00A2264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A2264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C7949C1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0F3A0E" w14:textId="03264540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232</w:t>
            </w:r>
          </w:p>
        </w:tc>
        <w:tc>
          <w:tcPr>
            <w:tcW w:w="239" w:type="dxa"/>
            <w:shd w:val="clear" w:color="auto" w:fill="auto"/>
          </w:tcPr>
          <w:p w14:paraId="0733117B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324438" w14:textId="16B20741" w:rsidR="00305A43" w:rsidRPr="00A22645" w:rsidRDefault="002B59EC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</w:tr>
      <w:tr w:rsidR="00884A49" w:rsidRPr="00B92AB0" w14:paraId="2B74545A" w14:textId="77777777" w:rsidTr="00D20D2B">
        <w:trPr>
          <w:trHeight w:val="144"/>
        </w:trPr>
        <w:tc>
          <w:tcPr>
            <w:tcW w:w="2700" w:type="dxa"/>
          </w:tcPr>
          <w:p w14:paraId="0F349508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611CB" w14:textId="4F02A22A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1,796</w:t>
            </w:r>
          </w:p>
        </w:tc>
        <w:tc>
          <w:tcPr>
            <w:tcW w:w="238" w:type="dxa"/>
            <w:shd w:val="clear" w:color="auto" w:fill="auto"/>
          </w:tcPr>
          <w:p w14:paraId="6E259A4B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D31B3" w14:textId="43FD4EFC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</w:t>
            </w:r>
            <w:r w:rsidR="008C6ADB"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143</w:t>
            </w:r>
          </w:p>
        </w:tc>
        <w:tc>
          <w:tcPr>
            <w:tcW w:w="236" w:type="dxa"/>
            <w:shd w:val="clear" w:color="auto" w:fill="auto"/>
          </w:tcPr>
          <w:p w14:paraId="30885CA5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6FDC1" w14:textId="4E74EA68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6,15</w:t>
            </w:r>
            <w:r w:rsidR="00DA45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651D0D1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4DDEF" w14:textId="414C428A" w:rsidR="00305A43" w:rsidRPr="00A22645" w:rsidRDefault="00884A49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833</w:t>
            </w:r>
          </w:p>
        </w:tc>
        <w:tc>
          <w:tcPr>
            <w:tcW w:w="236" w:type="dxa"/>
            <w:shd w:val="clear" w:color="auto" w:fill="auto"/>
          </w:tcPr>
          <w:p w14:paraId="0A82E4FB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72BC7" w14:textId="6965447B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1,038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74774CC7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9662E" w14:textId="7AED2F69" w:rsidR="00305A43" w:rsidRPr="00A22645" w:rsidRDefault="00884A49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292</w:t>
            </w:r>
          </w:p>
        </w:tc>
        <w:tc>
          <w:tcPr>
            <w:tcW w:w="236" w:type="dxa"/>
            <w:shd w:val="clear" w:color="auto" w:fill="auto"/>
          </w:tcPr>
          <w:p w14:paraId="0C61BE2B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927BA" w14:textId="40378D81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1,26</w:t>
            </w:r>
            <w:r w:rsidR="00DA45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C05D592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F3B6C" w14:textId="08FF22AE" w:rsidR="00305A43" w:rsidRPr="00A22645" w:rsidRDefault="00884A49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103</w:t>
            </w:r>
          </w:p>
        </w:tc>
        <w:tc>
          <w:tcPr>
            <w:tcW w:w="236" w:type="dxa"/>
            <w:shd w:val="clear" w:color="auto" w:fill="auto"/>
          </w:tcPr>
          <w:p w14:paraId="2CF781F7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1B181" w14:textId="4785EF73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1,47</w:t>
            </w:r>
            <w:r w:rsidR="00B77A6E"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943745C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3C6BD" w14:textId="4117B82F" w:rsidR="00305A43" w:rsidRPr="00A22645" w:rsidRDefault="00884A49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739</w:t>
            </w:r>
          </w:p>
        </w:tc>
        <w:tc>
          <w:tcPr>
            <w:tcW w:w="236" w:type="dxa"/>
            <w:shd w:val="clear" w:color="auto" w:fill="auto"/>
          </w:tcPr>
          <w:p w14:paraId="1E81AD8F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C1698" w14:textId="3D646198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11,727</w:t>
            </w:r>
          </w:p>
        </w:tc>
        <w:tc>
          <w:tcPr>
            <w:tcW w:w="238" w:type="dxa"/>
            <w:shd w:val="clear" w:color="auto" w:fill="auto"/>
          </w:tcPr>
          <w:p w14:paraId="4F2BC8A4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D2C7E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3,110</w:t>
            </w:r>
          </w:p>
        </w:tc>
        <w:tc>
          <w:tcPr>
            <w:tcW w:w="236" w:type="dxa"/>
            <w:shd w:val="clear" w:color="auto" w:fill="auto"/>
          </w:tcPr>
          <w:p w14:paraId="3D60D3B6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6C336" w14:textId="0696A2BC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(711)</w:t>
            </w:r>
          </w:p>
        </w:tc>
        <w:tc>
          <w:tcPr>
            <w:tcW w:w="236" w:type="dxa"/>
            <w:shd w:val="clear" w:color="auto" w:fill="auto"/>
          </w:tcPr>
          <w:p w14:paraId="069BBD25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3F5B5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(372)</w:t>
            </w:r>
          </w:p>
        </w:tc>
        <w:tc>
          <w:tcPr>
            <w:tcW w:w="236" w:type="dxa"/>
            <w:shd w:val="clear" w:color="auto" w:fill="auto"/>
          </w:tcPr>
          <w:p w14:paraId="55E5DC3F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F3F44" w14:textId="488DC402" w:rsidR="00305A43" w:rsidRPr="00A22645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11,016</w:t>
            </w:r>
          </w:p>
        </w:tc>
        <w:tc>
          <w:tcPr>
            <w:tcW w:w="239" w:type="dxa"/>
            <w:shd w:val="clear" w:color="auto" w:fill="auto"/>
          </w:tcPr>
          <w:p w14:paraId="0B6B0081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EFE73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A2264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2,738</w:t>
            </w:r>
          </w:p>
        </w:tc>
      </w:tr>
      <w:tr w:rsidR="00305A43" w:rsidRPr="00B92AB0" w14:paraId="36550B16" w14:textId="77777777" w:rsidTr="00884A49">
        <w:trPr>
          <w:trHeight w:val="144"/>
        </w:trPr>
        <w:tc>
          <w:tcPr>
            <w:tcW w:w="2700" w:type="dxa"/>
          </w:tcPr>
          <w:p w14:paraId="28D4BA9E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</w:tcPr>
          <w:p w14:paraId="0408028A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8" w:type="dxa"/>
          </w:tcPr>
          <w:p w14:paraId="42561205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</w:tcPr>
          <w:p w14:paraId="7AFE11E5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0001745C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</w:tcPr>
          <w:p w14:paraId="52D98BC4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7ED3CDB2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</w:tcPr>
          <w:p w14:paraId="1E871828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FB67EFD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</w:tcPr>
          <w:p w14:paraId="57327C30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</w:tcPr>
          <w:p w14:paraId="46D313D4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</w:tcPr>
          <w:p w14:paraId="2AAC966A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3A1337A6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92" w:type="dxa"/>
            <w:tcBorders>
              <w:top w:val="double" w:sz="4" w:space="0" w:color="auto"/>
            </w:tcBorders>
          </w:tcPr>
          <w:p w14:paraId="0E4ABEAA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4812DB0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shd w:val="clear" w:color="auto" w:fill="auto"/>
          </w:tcPr>
          <w:p w14:paraId="4AC2A00A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7827713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</w:tcPr>
          <w:p w14:paraId="531EECC4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46E0560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  <w:shd w:val="clear" w:color="auto" w:fill="auto"/>
          </w:tcPr>
          <w:p w14:paraId="6BD11C79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75D97F0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</w:tcPr>
          <w:p w14:paraId="1C9A98B3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8" w:type="dxa"/>
          </w:tcPr>
          <w:p w14:paraId="71E0BB94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</w:tcPr>
          <w:p w14:paraId="55891194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06743B80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</w:tcPr>
          <w:p w14:paraId="341B6415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9DB5784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9" w:type="dxa"/>
            <w:tcBorders>
              <w:top w:val="double" w:sz="4" w:space="0" w:color="auto"/>
            </w:tcBorders>
            <w:shd w:val="clear" w:color="auto" w:fill="auto"/>
          </w:tcPr>
          <w:p w14:paraId="0EB92D49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710B0430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double" w:sz="4" w:space="0" w:color="auto"/>
            </w:tcBorders>
          </w:tcPr>
          <w:p w14:paraId="4EAC87E5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9" w:type="dxa"/>
          </w:tcPr>
          <w:p w14:paraId="4BE629BE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63" w:type="dxa"/>
            <w:gridSpan w:val="2"/>
            <w:tcBorders>
              <w:top w:val="double" w:sz="4" w:space="0" w:color="auto"/>
            </w:tcBorders>
          </w:tcPr>
          <w:p w14:paraId="57DC37C9" w14:textId="77777777" w:rsidR="00305A43" w:rsidRPr="00A22645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305A43" w:rsidRPr="00B92AB0" w14:paraId="42D4ADA9" w14:textId="77777777" w:rsidTr="00AC3617">
        <w:trPr>
          <w:trHeight w:val="144"/>
        </w:trPr>
        <w:tc>
          <w:tcPr>
            <w:tcW w:w="2700" w:type="dxa"/>
          </w:tcPr>
          <w:p w14:paraId="77972880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477" w:type="dxa"/>
          </w:tcPr>
          <w:p w14:paraId="7CF9AAB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8" w:type="dxa"/>
          </w:tcPr>
          <w:p w14:paraId="1116FDD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</w:tcPr>
          <w:p w14:paraId="3A1495A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42BD966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7E4102B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1F11A03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023B216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317CA58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</w:tcPr>
          <w:p w14:paraId="15E7590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82" w:type="dxa"/>
            <w:gridSpan w:val="2"/>
          </w:tcPr>
          <w:p w14:paraId="6750483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0DEFA04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3CE3A68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04780C0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0C72BFA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</w:tcPr>
          <w:p w14:paraId="292FA30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238E9F0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</w:tcPr>
          <w:p w14:paraId="3176EA8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3A108FA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</w:tcPr>
          <w:p w14:paraId="28645D4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6C10DD4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</w:tcPr>
          <w:p w14:paraId="5E06ABF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8" w:type="dxa"/>
          </w:tcPr>
          <w:p w14:paraId="4100DAA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</w:tcPr>
          <w:p w14:paraId="58D13F6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6E79A96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</w:tcPr>
          <w:p w14:paraId="4C65D37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</w:tcPr>
          <w:p w14:paraId="796DD19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</w:tcPr>
          <w:p w14:paraId="050EA6D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</w:tcPr>
          <w:p w14:paraId="1E241C7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</w:tcPr>
          <w:p w14:paraId="6A64D33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9" w:type="dxa"/>
          </w:tcPr>
          <w:p w14:paraId="390740C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</w:tcPr>
          <w:p w14:paraId="664D697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</w:tr>
      <w:tr w:rsidR="00305A43" w:rsidRPr="00B92AB0" w14:paraId="3CB6EEE0" w14:textId="77777777" w:rsidTr="00884A49">
        <w:trPr>
          <w:trHeight w:val="144"/>
        </w:trPr>
        <w:tc>
          <w:tcPr>
            <w:tcW w:w="2700" w:type="dxa"/>
          </w:tcPr>
          <w:p w14:paraId="741710A5" w14:textId="7A71D78A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รายได้จากการให้เช่าและ</w:t>
            </w:r>
            <w:r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การให้</w:t>
            </w: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บริการ</w:t>
            </w:r>
          </w:p>
        </w:tc>
        <w:tc>
          <w:tcPr>
            <w:tcW w:w="477" w:type="dxa"/>
            <w:shd w:val="clear" w:color="auto" w:fill="auto"/>
            <w:vAlign w:val="bottom"/>
          </w:tcPr>
          <w:p w14:paraId="33E68B7E" w14:textId="6C215ECC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1,757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E823CD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shd w:val="clear" w:color="auto" w:fill="auto"/>
            <w:vAlign w:val="bottom"/>
          </w:tcPr>
          <w:p w14:paraId="5565A6D4" w14:textId="7A56EFDA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1,</w:t>
            </w:r>
            <w:r w:rsidR="008C6ADB">
              <w:rPr>
                <w:rFonts w:asciiTheme="majorBidi" w:hAnsiTheme="majorBidi" w:cstheme="majorBidi"/>
                <w:bCs/>
                <w:sz w:val="22"/>
                <w:szCs w:val="22"/>
              </w:rPr>
              <w:t>143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BDE3D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14:paraId="0ADB6EC1" w14:textId="75291CB3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5,512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3490F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3EA95B8C" w14:textId="35C49449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833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29D63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14:paraId="1A0BB2FB" w14:textId="07989C5F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960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4DDE071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14:paraId="59C3389A" w14:textId="0ED5FA9D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290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F42B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  <w:vAlign w:val="bottom"/>
          </w:tcPr>
          <w:p w14:paraId="2E8F26FF" w14:textId="34678FA3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1,25</w:t>
            </w:r>
            <w:r w:rsidR="00B77A6E">
              <w:rPr>
                <w:rFonts w:asciiTheme="majorBidi" w:hAnsiTheme="majorBidi" w:cstheme="majorBidi"/>
                <w:bCs/>
                <w:sz w:val="22"/>
                <w:szCs w:val="22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D7C72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shd w:val="clear" w:color="auto" w:fill="auto"/>
            <w:vAlign w:val="bottom"/>
          </w:tcPr>
          <w:p w14:paraId="2500C837" w14:textId="06F104A9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0DA8A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690C74EC" w14:textId="0662F00E" w:rsidR="00305A43" w:rsidRPr="00B92AB0" w:rsidRDefault="00AC3617" w:rsidP="0068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83F2D">
              <w:rPr>
                <w:rFonts w:asciiTheme="majorBidi" w:hAnsiTheme="majorBidi" w:cstheme="majorBidi"/>
                <w:bCs/>
                <w:sz w:val="22"/>
                <w:szCs w:val="22"/>
              </w:rPr>
              <w:t>969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EE628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  <w:vAlign w:val="bottom"/>
          </w:tcPr>
          <w:p w14:paraId="5D473C0C" w14:textId="61074C1E" w:rsidR="00305A43" w:rsidRPr="00B92AB0" w:rsidRDefault="008C6ADB" w:rsidP="0094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40C88">
              <w:rPr>
                <w:rFonts w:asciiTheme="majorBidi" w:hAnsiTheme="majorBidi" w:cstheme="majorBidi"/>
                <w:bCs/>
                <w:sz w:val="22"/>
                <w:szCs w:val="22"/>
              </w:rPr>
              <w:t>140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6A37F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75F1DF76" w14:textId="6D27B029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10,44</w:t>
            </w:r>
            <w:r w:rsidR="00B77A6E">
              <w:rPr>
                <w:rFonts w:asciiTheme="majorBidi" w:hAnsiTheme="majorBidi" w:cstheme="majorBidi"/>
                <w:bCs/>
                <w:sz w:val="22"/>
                <w:szCs w:val="22"/>
              </w:rPr>
              <w:t>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169ED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14:paraId="0DD76F9A" w14:textId="1A70AD55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2,50</w:t>
            </w:r>
            <w:r w:rsidR="008C6ADB">
              <w:rPr>
                <w:rFonts w:asciiTheme="majorBidi" w:hAnsiTheme="majorBidi" w:cstheme="majorBidi"/>
                <w:bCs/>
                <w:sz w:val="22"/>
                <w:szCs w:val="22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E118D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shd w:val="clear" w:color="auto" w:fill="auto"/>
            <w:vAlign w:val="bottom"/>
          </w:tcPr>
          <w:p w14:paraId="028315A0" w14:textId="779ACBE7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(694)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E157F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54F88B7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(358)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0AC11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5D9FB640" w14:textId="3EFADDF0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9,75</w:t>
            </w:r>
            <w:r w:rsidR="00B77A6E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1F95F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bottom"/>
          </w:tcPr>
          <w:p w14:paraId="7DC9AB20" w14:textId="0D7F0818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2,15</w:t>
            </w:r>
            <w:r w:rsidR="008C6ADB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</w:tr>
      <w:tr w:rsidR="00305A43" w:rsidRPr="00B92AB0" w14:paraId="75C315B8" w14:textId="77777777" w:rsidTr="00884A49">
        <w:trPr>
          <w:trHeight w:val="144"/>
        </w:trPr>
        <w:tc>
          <w:tcPr>
            <w:tcW w:w="2700" w:type="dxa"/>
          </w:tcPr>
          <w:p w14:paraId="50F6D1C7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14:paraId="27DAA74C" w14:textId="197A061C" w:rsidR="00305A43" w:rsidRPr="00B92AB0" w:rsidRDefault="00AC3617" w:rsidP="00AC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238" w:type="dxa"/>
            <w:shd w:val="clear" w:color="auto" w:fill="auto"/>
          </w:tcPr>
          <w:p w14:paraId="0A50C69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14:paraId="57DF0FE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71FF9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auto"/>
          </w:tcPr>
          <w:p w14:paraId="67670232" w14:textId="75F0039B" w:rsidR="00305A43" w:rsidRPr="00B92AB0" w:rsidRDefault="00AC3617" w:rsidP="00AC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5CC16C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14:paraId="319379C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B2E5D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</w:tcPr>
          <w:p w14:paraId="47272A57" w14:textId="77FB7B85" w:rsidR="00305A43" w:rsidRPr="00B92AB0" w:rsidRDefault="00AC3617" w:rsidP="00AC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78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449013E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</w:tcPr>
          <w:p w14:paraId="6658CD59" w14:textId="7E1CA7E3" w:rsidR="00305A43" w:rsidRPr="00B92AB0" w:rsidRDefault="008C6ADB" w:rsidP="0094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7CACB4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</w:tcPr>
          <w:p w14:paraId="39E4B3D0" w14:textId="1FCC94FA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5D310C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auto"/>
          </w:tcPr>
          <w:p w14:paraId="5D365596" w14:textId="425EAB78" w:rsidR="00305A43" w:rsidRPr="00B92AB0" w:rsidRDefault="008C6ADB" w:rsidP="00940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7E526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14:paraId="712C1D5F" w14:textId="4351BA5F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50</w:t>
            </w:r>
            <w:r w:rsidR="00B77A6E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46FAB3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</w:tcPr>
          <w:p w14:paraId="0B073D03" w14:textId="0BA4420B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  <w:r w:rsidR="008C6ADB">
              <w:rPr>
                <w:rFonts w:asciiTheme="majorBidi" w:hAnsiTheme="majorBidi" w:cstheme="majorBidi"/>
                <w:bCs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4D29935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14:paraId="4F067FCB" w14:textId="150486CD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1,27</w:t>
            </w:r>
            <w:r w:rsidR="00B77A6E">
              <w:rPr>
                <w:rFonts w:asciiTheme="majorBidi" w:hAnsiTheme="majorBidi" w:cstheme="majorBidi"/>
                <w:bCs/>
                <w:sz w:val="22"/>
                <w:szCs w:val="22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47616D0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</w:tcPr>
          <w:p w14:paraId="7F9FAC88" w14:textId="413FA1AD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60</w:t>
            </w:r>
            <w:r w:rsidR="008C6ADB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BAAD03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auto"/>
          </w:tcPr>
          <w:p w14:paraId="5301F27E" w14:textId="6FCBA857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(17)</w:t>
            </w:r>
          </w:p>
        </w:tc>
        <w:tc>
          <w:tcPr>
            <w:tcW w:w="236" w:type="dxa"/>
            <w:shd w:val="clear" w:color="auto" w:fill="auto"/>
          </w:tcPr>
          <w:p w14:paraId="0CC0ADE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</w:tcPr>
          <w:p w14:paraId="56DD5B5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(14)</w:t>
            </w:r>
          </w:p>
        </w:tc>
        <w:tc>
          <w:tcPr>
            <w:tcW w:w="236" w:type="dxa"/>
            <w:shd w:val="clear" w:color="auto" w:fill="auto"/>
          </w:tcPr>
          <w:p w14:paraId="0506680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D0E62C" w14:textId="4712A327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1,26</w:t>
            </w:r>
            <w:r w:rsidR="00B77A6E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261B10D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6195F7" w14:textId="38234ED9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58</w:t>
            </w:r>
            <w:r w:rsidR="008C6ADB">
              <w:rPr>
                <w:rFonts w:asciiTheme="majorBidi" w:hAnsiTheme="majorBidi" w:cstheme="majorBidi"/>
                <w:bCs/>
                <w:sz w:val="22"/>
                <w:szCs w:val="22"/>
              </w:rPr>
              <w:t>7</w:t>
            </w:r>
          </w:p>
        </w:tc>
      </w:tr>
      <w:tr w:rsidR="00305A43" w:rsidRPr="00B92AB0" w14:paraId="2E7F7A74" w14:textId="77777777" w:rsidTr="00884A49">
        <w:trPr>
          <w:trHeight w:val="144"/>
        </w:trPr>
        <w:tc>
          <w:tcPr>
            <w:tcW w:w="2700" w:type="dxa"/>
          </w:tcPr>
          <w:p w14:paraId="582530C0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C07CC" w14:textId="05530F7B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1,796</w:t>
            </w:r>
          </w:p>
        </w:tc>
        <w:tc>
          <w:tcPr>
            <w:tcW w:w="238" w:type="dxa"/>
            <w:shd w:val="clear" w:color="auto" w:fill="auto"/>
          </w:tcPr>
          <w:p w14:paraId="1F53F2F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D40CD" w14:textId="16245401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</w:rPr>
              <w:t>1,</w:t>
            </w:r>
            <w:r w:rsidR="009E36D8">
              <w:rPr>
                <w:rFonts w:asciiTheme="majorBidi" w:hAnsiTheme="majorBidi" w:cstheme="majorBidi"/>
                <w:b/>
                <w:sz w:val="22"/>
                <w:szCs w:val="22"/>
              </w:rPr>
              <w:t>143</w:t>
            </w:r>
          </w:p>
        </w:tc>
        <w:tc>
          <w:tcPr>
            <w:tcW w:w="236" w:type="dxa"/>
            <w:shd w:val="clear" w:color="auto" w:fill="auto"/>
          </w:tcPr>
          <w:p w14:paraId="15CBEC7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4B99" w14:textId="5D028934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6,15</w:t>
            </w:r>
            <w:r w:rsidR="00DA45E9">
              <w:rPr>
                <w:rFonts w:asciiTheme="majorBidi" w:hAnsiTheme="majorBidi" w:cstheme="majorBidi"/>
                <w:b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CD0198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02DEE" w14:textId="7C06DEFF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833</w:t>
            </w:r>
          </w:p>
        </w:tc>
        <w:tc>
          <w:tcPr>
            <w:tcW w:w="236" w:type="dxa"/>
            <w:shd w:val="clear" w:color="auto" w:fill="auto"/>
          </w:tcPr>
          <w:p w14:paraId="689ECDC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99F6B" w14:textId="418BDFDE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1,038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367587F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DDC21" w14:textId="0BBBB062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292</w:t>
            </w:r>
          </w:p>
        </w:tc>
        <w:tc>
          <w:tcPr>
            <w:tcW w:w="236" w:type="dxa"/>
            <w:shd w:val="clear" w:color="auto" w:fill="auto"/>
          </w:tcPr>
          <w:p w14:paraId="2122D02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947A8" w14:textId="5F2EE037" w:rsidR="00305A43" w:rsidRPr="00B92AB0" w:rsidRDefault="00AC361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1,26</w:t>
            </w:r>
            <w:r w:rsidR="00DA45E9">
              <w:rPr>
                <w:rFonts w:asciiTheme="majorBidi" w:hAnsiTheme="majorBidi" w:cstheme="majorBidi"/>
                <w:b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65ED4C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644A4" w14:textId="4018CF22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103</w:t>
            </w:r>
          </w:p>
        </w:tc>
        <w:tc>
          <w:tcPr>
            <w:tcW w:w="236" w:type="dxa"/>
            <w:shd w:val="clear" w:color="auto" w:fill="auto"/>
          </w:tcPr>
          <w:p w14:paraId="545419B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6AC4DD" w14:textId="706799BA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1,47</w:t>
            </w:r>
            <w:r w:rsidR="00B77A6E">
              <w:rPr>
                <w:rFonts w:asciiTheme="majorBidi" w:hAnsiTheme="majorBidi" w:cstheme="majorBidi"/>
                <w:b/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00F2E2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A35CD" w14:textId="5019B552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739</w:t>
            </w:r>
          </w:p>
        </w:tc>
        <w:tc>
          <w:tcPr>
            <w:tcW w:w="236" w:type="dxa"/>
            <w:shd w:val="clear" w:color="auto" w:fill="auto"/>
          </w:tcPr>
          <w:p w14:paraId="38FE5B4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0BCBD" w14:textId="1647E360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11,727</w:t>
            </w:r>
          </w:p>
        </w:tc>
        <w:tc>
          <w:tcPr>
            <w:tcW w:w="238" w:type="dxa"/>
            <w:shd w:val="clear" w:color="auto" w:fill="auto"/>
          </w:tcPr>
          <w:p w14:paraId="6455617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A1FE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</w:rPr>
              <w:t>3,110</w:t>
            </w:r>
          </w:p>
        </w:tc>
        <w:tc>
          <w:tcPr>
            <w:tcW w:w="236" w:type="dxa"/>
            <w:shd w:val="clear" w:color="auto" w:fill="auto"/>
          </w:tcPr>
          <w:p w14:paraId="5FF5ACF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867D9" w14:textId="6844BB34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(711)</w:t>
            </w:r>
          </w:p>
        </w:tc>
        <w:tc>
          <w:tcPr>
            <w:tcW w:w="236" w:type="dxa"/>
            <w:shd w:val="clear" w:color="auto" w:fill="auto"/>
          </w:tcPr>
          <w:p w14:paraId="4AB4E8E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8473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(372)</w:t>
            </w:r>
          </w:p>
        </w:tc>
        <w:tc>
          <w:tcPr>
            <w:tcW w:w="236" w:type="dxa"/>
            <w:shd w:val="clear" w:color="auto" w:fill="auto"/>
          </w:tcPr>
          <w:p w14:paraId="6AB15D5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563084" w14:textId="55CDFEB9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11,01</w:t>
            </w:r>
            <w:r w:rsidR="00683F2D">
              <w:rPr>
                <w:rFonts w:asciiTheme="majorBidi" w:hAnsiTheme="majorBidi" w:cstheme="majorBidi"/>
                <w:b/>
                <w:sz w:val="22"/>
                <w:szCs w:val="22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528FF8F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FF53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</w:rPr>
              <w:t>2,738</w:t>
            </w:r>
          </w:p>
        </w:tc>
      </w:tr>
      <w:tr w:rsidR="00305A43" w:rsidRPr="00B92AB0" w14:paraId="10D31845" w14:textId="77777777" w:rsidTr="00884A49">
        <w:trPr>
          <w:trHeight w:val="144"/>
        </w:trPr>
        <w:tc>
          <w:tcPr>
            <w:tcW w:w="2700" w:type="dxa"/>
          </w:tcPr>
          <w:p w14:paraId="6B897999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10"/>
                <w:szCs w:val="10"/>
                <w:cs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  <w:shd w:val="clear" w:color="auto" w:fill="auto"/>
          </w:tcPr>
          <w:p w14:paraId="140ACB0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14:paraId="7D1BD3D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  <w:shd w:val="clear" w:color="auto" w:fill="auto"/>
          </w:tcPr>
          <w:p w14:paraId="2F9AA21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5A49352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  <w:shd w:val="clear" w:color="auto" w:fill="auto"/>
          </w:tcPr>
          <w:p w14:paraId="458A03F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5AC72E4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  <w:shd w:val="clear" w:color="auto" w:fill="auto"/>
          </w:tcPr>
          <w:p w14:paraId="2646B32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0152DD5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  <w:shd w:val="clear" w:color="auto" w:fill="auto"/>
          </w:tcPr>
          <w:p w14:paraId="63014E9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4430820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shd w:val="clear" w:color="auto" w:fill="auto"/>
          </w:tcPr>
          <w:p w14:paraId="13F8E19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DF34DA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92" w:type="dxa"/>
            <w:tcBorders>
              <w:top w:val="double" w:sz="4" w:space="0" w:color="auto"/>
            </w:tcBorders>
            <w:shd w:val="clear" w:color="auto" w:fill="auto"/>
          </w:tcPr>
          <w:p w14:paraId="09F6B37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584EE39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shd w:val="clear" w:color="auto" w:fill="auto"/>
          </w:tcPr>
          <w:p w14:paraId="657E2D7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34A3E42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  <w:shd w:val="clear" w:color="auto" w:fill="auto"/>
          </w:tcPr>
          <w:p w14:paraId="0E73D06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0C0E05E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  <w:shd w:val="clear" w:color="auto" w:fill="auto"/>
          </w:tcPr>
          <w:p w14:paraId="1104977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03B5B5B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  <w:shd w:val="clear" w:color="auto" w:fill="auto"/>
          </w:tcPr>
          <w:p w14:paraId="6D098FD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14:paraId="22DFFAD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  <w:shd w:val="clear" w:color="auto" w:fill="auto"/>
          </w:tcPr>
          <w:p w14:paraId="05A67B0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5ECB41A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  <w:shd w:val="clear" w:color="auto" w:fill="auto"/>
          </w:tcPr>
          <w:p w14:paraId="36A218F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3A4237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9" w:type="dxa"/>
            <w:tcBorders>
              <w:top w:val="double" w:sz="4" w:space="0" w:color="auto"/>
            </w:tcBorders>
            <w:shd w:val="clear" w:color="auto" w:fill="auto"/>
          </w:tcPr>
          <w:p w14:paraId="4AF0F8A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980CF0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D9312A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9" w:type="dxa"/>
            <w:shd w:val="clear" w:color="auto" w:fill="auto"/>
          </w:tcPr>
          <w:p w14:paraId="0E3EE1E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6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D6D9AA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</w:tr>
    </w:tbl>
    <w:p w14:paraId="6D91C104" w14:textId="16470D72" w:rsidR="00732254" w:rsidRPr="00B92AB0" w:rsidRDefault="00732254">
      <w:pPr>
        <w:rPr>
          <w:rFonts w:asciiTheme="majorBidi" w:hAnsiTheme="majorBidi" w:cstheme="majorBidi"/>
        </w:rPr>
      </w:pPr>
    </w:p>
    <w:p w14:paraId="7ECCC21D" w14:textId="77777777" w:rsidR="00732254" w:rsidRPr="00B92AB0" w:rsidRDefault="00732254">
      <w:pPr>
        <w:rPr>
          <w:rFonts w:asciiTheme="majorBidi" w:hAnsiTheme="majorBidi" w:cstheme="majorBidi"/>
        </w:rPr>
      </w:pPr>
      <w:r w:rsidRPr="00B92AB0">
        <w:rPr>
          <w:rFonts w:asciiTheme="majorBidi" w:hAnsiTheme="majorBidi" w:cstheme="majorBidi"/>
        </w:rPr>
        <w:br w:type="page"/>
      </w:r>
    </w:p>
    <w:tbl>
      <w:tblPr>
        <w:tblStyle w:val="TableGridLight"/>
        <w:tblW w:w="14722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502"/>
        <w:gridCol w:w="236"/>
        <w:gridCol w:w="479"/>
        <w:gridCol w:w="236"/>
        <w:gridCol w:w="489"/>
        <w:gridCol w:w="236"/>
        <w:gridCol w:w="537"/>
        <w:gridCol w:w="236"/>
        <w:gridCol w:w="484"/>
        <w:gridCol w:w="236"/>
        <w:gridCol w:w="514"/>
        <w:gridCol w:w="236"/>
        <w:gridCol w:w="492"/>
        <w:gridCol w:w="236"/>
        <w:gridCol w:w="475"/>
        <w:gridCol w:w="236"/>
        <w:gridCol w:w="523"/>
        <w:gridCol w:w="236"/>
        <w:gridCol w:w="521"/>
        <w:gridCol w:w="236"/>
        <w:gridCol w:w="540"/>
        <w:gridCol w:w="236"/>
        <w:gridCol w:w="541"/>
        <w:gridCol w:w="236"/>
        <w:gridCol w:w="558"/>
        <w:gridCol w:w="243"/>
        <w:gridCol w:w="529"/>
        <w:gridCol w:w="8"/>
        <w:gridCol w:w="228"/>
        <w:gridCol w:w="9"/>
        <w:gridCol w:w="460"/>
        <w:gridCol w:w="236"/>
        <w:gridCol w:w="642"/>
      </w:tblGrid>
      <w:tr w:rsidR="00683F2D" w:rsidRPr="00B92AB0" w14:paraId="14BCEE2D" w14:textId="77777777" w:rsidTr="00C13D73">
        <w:trPr>
          <w:trHeight w:val="144"/>
        </w:trPr>
        <w:tc>
          <w:tcPr>
            <w:tcW w:w="2880" w:type="dxa"/>
          </w:tcPr>
          <w:p w14:paraId="39ACD98D" w14:textId="77777777" w:rsidR="00683F2D" w:rsidRPr="00B92AB0" w:rsidRDefault="00683F2D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842" w:type="dxa"/>
            <w:gridSpan w:val="33"/>
          </w:tcPr>
          <w:p w14:paraId="38BF0F5B" w14:textId="18036634" w:rsidR="00683F2D" w:rsidRPr="00B92AB0" w:rsidRDefault="00683F2D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05A43" w:rsidRPr="00B92AB0" w14:paraId="51F3C42E" w14:textId="77777777" w:rsidTr="00AC3617">
        <w:trPr>
          <w:trHeight w:val="144"/>
        </w:trPr>
        <w:tc>
          <w:tcPr>
            <w:tcW w:w="2880" w:type="dxa"/>
          </w:tcPr>
          <w:p w14:paraId="2B029816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17" w:type="dxa"/>
            <w:gridSpan w:val="3"/>
          </w:tcPr>
          <w:p w14:paraId="1D914EB3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6A84E02C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</w:tcPr>
          <w:p w14:paraId="0698EC34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33AA2FCD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4" w:type="dxa"/>
            <w:gridSpan w:val="3"/>
          </w:tcPr>
          <w:p w14:paraId="22F8AC0F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38ED7419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3" w:type="dxa"/>
            <w:gridSpan w:val="3"/>
          </w:tcPr>
          <w:p w14:paraId="088BA2DA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6FF32869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</w:tcPr>
          <w:p w14:paraId="5E622C38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53" w:type="dxa"/>
            <w:gridSpan w:val="4"/>
          </w:tcPr>
          <w:p w14:paraId="3D22A1F0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4AB55BE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8" w:type="dxa"/>
            <w:gridSpan w:val="4"/>
          </w:tcPr>
          <w:p w14:paraId="6C0546E4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37" w:type="dxa"/>
            <w:gridSpan w:val="2"/>
          </w:tcPr>
          <w:p w14:paraId="217D962F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8" w:type="dxa"/>
            <w:gridSpan w:val="3"/>
          </w:tcPr>
          <w:p w14:paraId="69F75E91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305A43" w:rsidRPr="00B92AB0" w14:paraId="458E8054" w14:textId="77777777" w:rsidTr="00AC3617">
        <w:trPr>
          <w:trHeight w:val="144"/>
        </w:trPr>
        <w:tc>
          <w:tcPr>
            <w:tcW w:w="2880" w:type="dxa"/>
          </w:tcPr>
          <w:p w14:paraId="0FB9FAF2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สำหรับงวดหกเดือนสิ้นสุด</w:t>
            </w:r>
          </w:p>
        </w:tc>
        <w:tc>
          <w:tcPr>
            <w:tcW w:w="1217" w:type="dxa"/>
            <w:gridSpan w:val="3"/>
            <w:hideMark/>
          </w:tcPr>
          <w:p w14:paraId="6CDCCE68" w14:textId="5A692CF9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  <w:r w:rsidR="00940C88">
              <w:rPr>
                <w:rFonts w:asciiTheme="majorBidi" w:hAnsiTheme="majorBidi" w:cstheme="majorBidi"/>
                <w:bCs/>
                <w:sz w:val="22"/>
                <w:szCs w:val="22"/>
              </w:rPr>
              <w:t>.1</w:t>
            </w:r>
          </w:p>
        </w:tc>
        <w:tc>
          <w:tcPr>
            <w:tcW w:w="236" w:type="dxa"/>
          </w:tcPr>
          <w:p w14:paraId="6DE76A55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  <w:hideMark/>
          </w:tcPr>
          <w:p w14:paraId="61E73723" w14:textId="1315988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="00940C88">
              <w:rPr>
                <w:rFonts w:asciiTheme="majorBidi" w:hAnsiTheme="majorBidi" w:cstheme="majorBidi"/>
                <w:bCs/>
                <w:sz w:val="22"/>
                <w:szCs w:val="22"/>
              </w:rPr>
              <w:t>1.2</w:t>
            </w:r>
          </w:p>
        </w:tc>
        <w:tc>
          <w:tcPr>
            <w:tcW w:w="236" w:type="dxa"/>
          </w:tcPr>
          <w:p w14:paraId="7E3B2815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4" w:type="dxa"/>
            <w:gridSpan w:val="3"/>
            <w:hideMark/>
          </w:tcPr>
          <w:p w14:paraId="3E7D9CD3" w14:textId="329DC496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="00940C88">
              <w:rPr>
                <w:rFonts w:asciiTheme="majorBidi" w:hAnsiTheme="majorBidi" w:cstheme="majorBidi"/>
                <w:bCs/>
                <w:sz w:val="22"/>
                <w:szCs w:val="22"/>
              </w:rPr>
              <w:t>1.3</w:t>
            </w:r>
          </w:p>
        </w:tc>
        <w:tc>
          <w:tcPr>
            <w:tcW w:w="236" w:type="dxa"/>
          </w:tcPr>
          <w:p w14:paraId="73F61368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03" w:type="dxa"/>
            <w:gridSpan w:val="3"/>
            <w:hideMark/>
          </w:tcPr>
          <w:p w14:paraId="425364EF" w14:textId="49DC5E3D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="00940C88">
              <w:rPr>
                <w:rFonts w:asciiTheme="majorBidi" w:hAnsiTheme="majorBidi" w:cstheme="majorBidi"/>
                <w:bCs/>
                <w:sz w:val="22"/>
                <w:szCs w:val="22"/>
              </w:rPr>
              <w:t>1.4</w:t>
            </w:r>
          </w:p>
        </w:tc>
        <w:tc>
          <w:tcPr>
            <w:tcW w:w="236" w:type="dxa"/>
          </w:tcPr>
          <w:p w14:paraId="1453EAE3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  <w:hideMark/>
          </w:tcPr>
          <w:p w14:paraId="7266B392" w14:textId="054F9B04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="00940C88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1553" w:type="dxa"/>
            <w:gridSpan w:val="4"/>
            <w:hideMark/>
          </w:tcPr>
          <w:p w14:paraId="48C263F1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236" w:type="dxa"/>
          </w:tcPr>
          <w:p w14:paraId="6480FAFA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8" w:type="dxa"/>
            <w:gridSpan w:val="4"/>
          </w:tcPr>
          <w:p w14:paraId="43292E46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237" w:type="dxa"/>
            <w:gridSpan w:val="2"/>
          </w:tcPr>
          <w:p w14:paraId="1DE10B06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8" w:type="dxa"/>
            <w:gridSpan w:val="3"/>
            <w:hideMark/>
          </w:tcPr>
          <w:p w14:paraId="5D70A59E" w14:textId="77777777" w:rsidR="00305A43" w:rsidRPr="00B92AB0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05A43" w:rsidRPr="00B92AB0" w14:paraId="669B8F15" w14:textId="77777777" w:rsidTr="00AC3617">
        <w:trPr>
          <w:trHeight w:val="144"/>
        </w:trPr>
        <w:tc>
          <w:tcPr>
            <w:tcW w:w="2880" w:type="dxa"/>
          </w:tcPr>
          <w:p w14:paraId="06DDFFDE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502" w:type="dxa"/>
            <w:vAlign w:val="bottom"/>
          </w:tcPr>
          <w:p w14:paraId="0DADA9F7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5A5E12B0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  <w:vAlign w:val="bottom"/>
          </w:tcPr>
          <w:p w14:paraId="65FFDF59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24284B60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38E066E2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13D7D11C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597DCCF4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4A2C85CE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vAlign w:val="bottom"/>
          </w:tcPr>
          <w:p w14:paraId="29160F85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4E5E396E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0FCE222E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720203CB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52586EB8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259C58F2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vAlign w:val="bottom"/>
          </w:tcPr>
          <w:p w14:paraId="7A0CF60E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5E48757D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1CD026BC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786ACA78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33E64512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55FC12FA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vAlign w:val="bottom"/>
          </w:tcPr>
          <w:p w14:paraId="4270EAFE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00F3FAE1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vAlign w:val="bottom"/>
          </w:tcPr>
          <w:p w14:paraId="2AEC2CBB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417CD51B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vAlign w:val="bottom"/>
          </w:tcPr>
          <w:p w14:paraId="6D08439C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43" w:type="dxa"/>
            <w:vAlign w:val="bottom"/>
          </w:tcPr>
          <w:p w14:paraId="7116B540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bottom"/>
          </w:tcPr>
          <w:p w14:paraId="0F344294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gridSpan w:val="2"/>
            <w:vAlign w:val="bottom"/>
          </w:tcPr>
          <w:p w14:paraId="62EAD1A6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bottom"/>
          </w:tcPr>
          <w:p w14:paraId="6579BBBF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0A24848D" w14:textId="77777777" w:rsidR="00305A43" w:rsidRPr="00B92AB0" w:rsidRDefault="00305A43" w:rsidP="00C13D7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2" w:type="dxa"/>
            <w:vAlign w:val="bottom"/>
          </w:tcPr>
          <w:p w14:paraId="35FDD9DC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</w:tr>
      <w:tr w:rsidR="00683F2D" w:rsidRPr="00B92AB0" w14:paraId="55A9DCD0" w14:textId="77777777" w:rsidTr="00C13D73">
        <w:trPr>
          <w:trHeight w:val="144"/>
        </w:trPr>
        <w:tc>
          <w:tcPr>
            <w:tcW w:w="2880" w:type="dxa"/>
          </w:tcPr>
          <w:p w14:paraId="148453EF" w14:textId="77777777" w:rsidR="00683F2D" w:rsidRPr="00B92AB0" w:rsidRDefault="00683F2D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42" w:type="dxa"/>
            <w:gridSpan w:val="33"/>
          </w:tcPr>
          <w:p w14:paraId="7756BD52" w14:textId="0844DC6E" w:rsidR="00683F2D" w:rsidRPr="00B92AB0" w:rsidRDefault="00683F2D" w:rsidP="0068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05A43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(</w:t>
            </w:r>
            <w:r w:rsidRPr="00305A43"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ล้านบาท</w:t>
            </w:r>
            <w:r w:rsidRPr="00305A43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)</w:t>
            </w:r>
          </w:p>
        </w:tc>
      </w:tr>
      <w:tr w:rsidR="00305A43" w:rsidRPr="00B92AB0" w14:paraId="0802C491" w14:textId="77777777" w:rsidTr="00AC3617">
        <w:trPr>
          <w:trHeight w:val="144"/>
        </w:trPr>
        <w:tc>
          <w:tcPr>
            <w:tcW w:w="2880" w:type="dxa"/>
          </w:tcPr>
          <w:p w14:paraId="58D8F03D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502" w:type="dxa"/>
          </w:tcPr>
          <w:p w14:paraId="15853EF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3CC2A7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79" w:type="dxa"/>
          </w:tcPr>
          <w:p w14:paraId="3A85262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115EF6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89" w:type="dxa"/>
          </w:tcPr>
          <w:p w14:paraId="618EFE1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5B69BD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37" w:type="dxa"/>
          </w:tcPr>
          <w:p w14:paraId="0986292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AE59C0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84" w:type="dxa"/>
          </w:tcPr>
          <w:p w14:paraId="559F90B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5804E3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14" w:type="dxa"/>
          </w:tcPr>
          <w:p w14:paraId="06449C1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1252CF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92" w:type="dxa"/>
          </w:tcPr>
          <w:p w14:paraId="5A3A0CC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009892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75" w:type="dxa"/>
          </w:tcPr>
          <w:p w14:paraId="08DFB35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8EF514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3" w:type="dxa"/>
          </w:tcPr>
          <w:p w14:paraId="600E7F1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72E324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1" w:type="dxa"/>
          </w:tcPr>
          <w:p w14:paraId="324C63E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276C5B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14:paraId="618CB51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E0CB7A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1" w:type="dxa"/>
          </w:tcPr>
          <w:p w14:paraId="78EE829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115D87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58" w:type="dxa"/>
          </w:tcPr>
          <w:p w14:paraId="6E1E2AD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165D68D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9" w:type="dxa"/>
          </w:tcPr>
          <w:p w14:paraId="188B127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5" w:type="dxa"/>
            <w:gridSpan w:val="3"/>
          </w:tcPr>
          <w:p w14:paraId="2A5102D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60" w:type="dxa"/>
          </w:tcPr>
          <w:p w14:paraId="00E73CF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219919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2" w:type="dxa"/>
          </w:tcPr>
          <w:p w14:paraId="69F21B0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305A43" w:rsidRPr="00B92AB0" w14:paraId="333F9EBF" w14:textId="77777777" w:rsidTr="008C6ADB">
        <w:trPr>
          <w:trHeight w:val="144"/>
        </w:trPr>
        <w:tc>
          <w:tcPr>
            <w:tcW w:w="2880" w:type="dxa"/>
          </w:tcPr>
          <w:p w14:paraId="6D3BA1ED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502" w:type="dxa"/>
          </w:tcPr>
          <w:p w14:paraId="23BFE43B" w14:textId="36D8D159" w:rsidR="00305A43" w:rsidRPr="00B92AB0" w:rsidRDefault="00683F2D" w:rsidP="0068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236" w:type="dxa"/>
          </w:tcPr>
          <w:p w14:paraId="13A36AE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9" w:type="dxa"/>
            <w:shd w:val="clear" w:color="auto" w:fill="auto"/>
          </w:tcPr>
          <w:p w14:paraId="7F48CD9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05455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9" w:type="dxa"/>
            <w:shd w:val="clear" w:color="auto" w:fill="auto"/>
          </w:tcPr>
          <w:p w14:paraId="10413EAC" w14:textId="0BAC969C" w:rsidR="00305A43" w:rsidRPr="00B92AB0" w:rsidRDefault="00683F2D" w:rsidP="0068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683F2D">
              <w:rPr>
                <w:rFonts w:asciiTheme="majorBidi" w:hAnsiTheme="majorBidi" w:cstheme="majorBidi"/>
                <w:bCs/>
                <w:sz w:val="22"/>
                <w:szCs w:val="22"/>
              </w:rPr>
              <w:t>64</w:t>
            </w:r>
            <w:r w:rsidR="00DA45E9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20E04D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14:paraId="5EDC29A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15"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3605E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4" w:type="dxa"/>
            <w:shd w:val="clear" w:color="auto" w:fill="auto"/>
          </w:tcPr>
          <w:p w14:paraId="168DC896" w14:textId="4213047C" w:rsidR="00305A43" w:rsidRPr="00B92AB0" w:rsidRDefault="00683F2D" w:rsidP="0068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sz w:val="22"/>
                <w:szCs w:val="22"/>
              </w:rPr>
            </w:pPr>
            <w:r w:rsidRPr="00683F2D">
              <w:rPr>
                <w:rFonts w:asciiTheme="majorBidi" w:hAnsiTheme="majorBidi" w:cstheme="majorBidi"/>
                <w:bCs/>
                <w:sz w:val="22"/>
                <w:szCs w:val="22"/>
              </w:rPr>
              <w:t>78</w:t>
            </w:r>
          </w:p>
        </w:tc>
        <w:tc>
          <w:tcPr>
            <w:tcW w:w="236" w:type="dxa"/>
            <w:shd w:val="clear" w:color="auto" w:fill="auto"/>
          </w:tcPr>
          <w:p w14:paraId="5854EF8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361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4" w:type="dxa"/>
            <w:shd w:val="clear" w:color="auto" w:fill="auto"/>
          </w:tcPr>
          <w:p w14:paraId="4D7590AA" w14:textId="1B4AAF9C" w:rsidR="00305A43" w:rsidRPr="00B92AB0" w:rsidRDefault="008C6ADB" w:rsidP="008C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23BB14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" w:type="dxa"/>
            <w:shd w:val="clear" w:color="auto" w:fill="auto"/>
          </w:tcPr>
          <w:p w14:paraId="370DFE97" w14:textId="160AFCE8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  <w:r w:rsidR="00DA45E9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EECA6F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</w:tcPr>
          <w:p w14:paraId="47CF4AB2" w14:textId="612DBC77" w:rsidR="00305A43" w:rsidRPr="00B92AB0" w:rsidRDefault="008C6ADB" w:rsidP="008C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71622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76CE9986" w14:textId="005EB238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50</w:t>
            </w:r>
            <w:r w:rsidR="00B77A6E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EE4AE8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shd w:val="clear" w:color="auto" w:fill="auto"/>
          </w:tcPr>
          <w:p w14:paraId="56084CD4" w14:textId="44C79D8A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599</w:t>
            </w:r>
          </w:p>
        </w:tc>
        <w:tc>
          <w:tcPr>
            <w:tcW w:w="236" w:type="dxa"/>
            <w:shd w:val="clear" w:color="auto" w:fill="auto"/>
          </w:tcPr>
          <w:p w14:paraId="42A9C30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5AC2922" w14:textId="2D01E794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1,27</w:t>
            </w:r>
            <w:r w:rsidR="00B77A6E">
              <w:rPr>
                <w:rFonts w:asciiTheme="majorBidi" w:hAnsiTheme="majorBidi" w:cstheme="majorBidi"/>
                <w:bCs/>
                <w:sz w:val="22"/>
                <w:szCs w:val="22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38B2B04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shd w:val="clear" w:color="auto" w:fill="auto"/>
          </w:tcPr>
          <w:p w14:paraId="3A226798" w14:textId="4E2F106F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60</w:t>
            </w:r>
            <w:r w:rsidR="008C6ADB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4ED021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8" w:type="dxa"/>
            <w:shd w:val="clear" w:color="auto" w:fill="auto"/>
          </w:tcPr>
          <w:p w14:paraId="23761E53" w14:textId="56BA58CF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(17)</w:t>
            </w:r>
          </w:p>
        </w:tc>
        <w:tc>
          <w:tcPr>
            <w:tcW w:w="243" w:type="dxa"/>
            <w:shd w:val="clear" w:color="auto" w:fill="auto"/>
          </w:tcPr>
          <w:p w14:paraId="0576143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29" w:type="dxa"/>
            <w:shd w:val="clear" w:color="auto" w:fill="auto"/>
          </w:tcPr>
          <w:p w14:paraId="1DF184E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161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(14)</w:t>
            </w:r>
          </w:p>
        </w:tc>
        <w:tc>
          <w:tcPr>
            <w:tcW w:w="245" w:type="dxa"/>
            <w:gridSpan w:val="3"/>
            <w:shd w:val="clear" w:color="auto" w:fill="auto"/>
          </w:tcPr>
          <w:p w14:paraId="55854BD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shd w:val="clear" w:color="auto" w:fill="auto"/>
          </w:tcPr>
          <w:p w14:paraId="75BC6055" w14:textId="747F266E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1,26</w:t>
            </w:r>
            <w:r w:rsidR="00B77A6E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6C8912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42" w:type="dxa"/>
            <w:shd w:val="clear" w:color="auto" w:fill="auto"/>
          </w:tcPr>
          <w:p w14:paraId="6775F4DD" w14:textId="5EDEC68A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58</w:t>
            </w:r>
            <w:r w:rsidR="008C6ADB">
              <w:rPr>
                <w:rFonts w:asciiTheme="majorBidi" w:hAnsiTheme="majorBidi" w:cstheme="majorBidi"/>
                <w:bCs/>
                <w:sz w:val="22"/>
                <w:szCs w:val="22"/>
              </w:rPr>
              <w:t>7</w:t>
            </w:r>
          </w:p>
        </w:tc>
      </w:tr>
      <w:tr w:rsidR="00305A43" w:rsidRPr="00B92AB0" w14:paraId="1CAFC51F" w14:textId="77777777" w:rsidTr="008C6ADB">
        <w:trPr>
          <w:trHeight w:val="144"/>
        </w:trPr>
        <w:tc>
          <w:tcPr>
            <w:tcW w:w="2880" w:type="dxa"/>
          </w:tcPr>
          <w:p w14:paraId="2AB9E4C6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388A3C2C" w14:textId="58014C6E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1,757</w:t>
            </w:r>
          </w:p>
        </w:tc>
        <w:tc>
          <w:tcPr>
            <w:tcW w:w="236" w:type="dxa"/>
          </w:tcPr>
          <w:p w14:paraId="2A333F5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79" w:type="dxa"/>
            <w:tcBorders>
              <w:bottom w:val="single" w:sz="4" w:space="0" w:color="auto"/>
            </w:tcBorders>
            <w:shd w:val="clear" w:color="auto" w:fill="auto"/>
          </w:tcPr>
          <w:p w14:paraId="0B1116BE" w14:textId="03F11398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1,</w:t>
            </w:r>
            <w:r w:rsidR="008C6ADB">
              <w:rPr>
                <w:rFonts w:asciiTheme="majorBidi" w:hAnsiTheme="majorBidi" w:cstheme="majorBidi"/>
                <w:bCs/>
                <w:sz w:val="22"/>
                <w:szCs w:val="22"/>
              </w:rPr>
              <w:t>143</w:t>
            </w:r>
          </w:p>
        </w:tc>
        <w:tc>
          <w:tcPr>
            <w:tcW w:w="236" w:type="dxa"/>
            <w:shd w:val="clear" w:color="auto" w:fill="auto"/>
          </w:tcPr>
          <w:p w14:paraId="29A2245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auto"/>
          </w:tcPr>
          <w:p w14:paraId="4C598CC7" w14:textId="16EAF5D0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5,512</w:t>
            </w:r>
          </w:p>
        </w:tc>
        <w:tc>
          <w:tcPr>
            <w:tcW w:w="236" w:type="dxa"/>
            <w:shd w:val="clear" w:color="auto" w:fill="auto"/>
          </w:tcPr>
          <w:p w14:paraId="227A805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14:paraId="509A5F79" w14:textId="79D7BC07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833</w:t>
            </w:r>
          </w:p>
        </w:tc>
        <w:tc>
          <w:tcPr>
            <w:tcW w:w="236" w:type="dxa"/>
            <w:shd w:val="clear" w:color="auto" w:fill="auto"/>
          </w:tcPr>
          <w:p w14:paraId="4D4D84F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  <w:shd w:val="clear" w:color="auto" w:fill="auto"/>
          </w:tcPr>
          <w:p w14:paraId="31F1DF2D" w14:textId="782F2E82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960</w:t>
            </w:r>
          </w:p>
        </w:tc>
        <w:tc>
          <w:tcPr>
            <w:tcW w:w="236" w:type="dxa"/>
            <w:shd w:val="clear" w:color="auto" w:fill="auto"/>
          </w:tcPr>
          <w:p w14:paraId="270BA21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</w:tcPr>
          <w:p w14:paraId="0455C637" w14:textId="4FFD3D61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290</w:t>
            </w:r>
          </w:p>
        </w:tc>
        <w:tc>
          <w:tcPr>
            <w:tcW w:w="236" w:type="dxa"/>
            <w:shd w:val="clear" w:color="auto" w:fill="auto"/>
          </w:tcPr>
          <w:p w14:paraId="69A1E38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</w:tcPr>
          <w:p w14:paraId="02A19632" w14:textId="6508DA37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1,25</w:t>
            </w:r>
            <w:r w:rsidR="00B77A6E">
              <w:rPr>
                <w:rFonts w:asciiTheme="majorBidi" w:hAnsiTheme="majorBidi" w:cstheme="majorBidi"/>
                <w:bCs/>
                <w:sz w:val="22"/>
                <w:szCs w:val="22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0C0BB6D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</w:tcPr>
          <w:p w14:paraId="3871EBD6" w14:textId="6915E05F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103</w:t>
            </w:r>
          </w:p>
        </w:tc>
        <w:tc>
          <w:tcPr>
            <w:tcW w:w="236" w:type="dxa"/>
            <w:shd w:val="clear" w:color="auto" w:fill="auto"/>
          </w:tcPr>
          <w:p w14:paraId="0571552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14:paraId="67DBF98D" w14:textId="3EAC7D8A" w:rsidR="00305A43" w:rsidRPr="00B92AB0" w:rsidRDefault="00683F2D" w:rsidP="0068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969</w:t>
            </w:r>
          </w:p>
        </w:tc>
        <w:tc>
          <w:tcPr>
            <w:tcW w:w="236" w:type="dxa"/>
            <w:shd w:val="clear" w:color="auto" w:fill="auto"/>
          </w:tcPr>
          <w:p w14:paraId="7D018E4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</w:tcPr>
          <w:p w14:paraId="3FBB535E" w14:textId="30D2CDF5" w:rsidR="00305A43" w:rsidRPr="00B92AB0" w:rsidRDefault="008C6ADB" w:rsidP="008C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140</w:t>
            </w:r>
          </w:p>
        </w:tc>
        <w:tc>
          <w:tcPr>
            <w:tcW w:w="236" w:type="dxa"/>
            <w:shd w:val="clear" w:color="auto" w:fill="auto"/>
          </w:tcPr>
          <w:p w14:paraId="4C9F4F6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16B6C9A3" w14:textId="3DB7FB19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10,44</w:t>
            </w:r>
            <w:r w:rsidR="00B77A6E">
              <w:rPr>
                <w:rFonts w:asciiTheme="majorBidi" w:hAnsiTheme="majorBidi" w:cstheme="majorBidi"/>
                <w:bCs/>
                <w:sz w:val="22"/>
                <w:szCs w:val="22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D623F2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</w:tcPr>
          <w:p w14:paraId="3D1E1D01" w14:textId="66DDB9F6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2,50</w:t>
            </w:r>
            <w:r w:rsidR="008C6ADB">
              <w:rPr>
                <w:rFonts w:asciiTheme="majorBidi" w:hAnsiTheme="majorBidi" w:cstheme="majorBidi"/>
                <w:bCs/>
                <w:sz w:val="22"/>
                <w:szCs w:val="22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474B74D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</w:tcPr>
          <w:p w14:paraId="34CD84BD" w14:textId="1FE4DCA0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(694)</w:t>
            </w:r>
          </w:p>
        </w:tc>
        <w:tc>
          <w:tcPr>
            <w:tcW w:w="243" w:type="dxa"/>
            <w:shd w:val="clear" w:color="auto" w:fill="auto"/>
          </w:tcPr>
          <w:p w14:paraId="4B6A287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</w:tcPr>
          <w:p w14:paraId="429E527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161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(358)</w:t>
            </w:r>
          </w:p>
        </w:tc>
        <w:tc>
          <w:tcPr>
            <w:tcW w:w="245" w:type="dxa"/>
            <w:gridSpan w:val="3"/>
            <w:shd w:val="clear" w:color="auto" w:fill="auto"/>
          </w:tcPr>
          <w:p w14:paraId="4ECE69C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</w:tcPr>
          <w:p w14:paraId="5FBD1397" w14:textId="05F4605B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9,75</w:t>
            </w:r>
            <w:r w:rsidR="00B77A6E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3A5844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14:paraId="2FD1BF97" w14:textId="2061D90B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2,15</w:t>
            </w:r>
            <w:r w:rsidR="008C6ADB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</w:tr>
      <w:tr w:rsidR="00305A43" w:rsidRPr="00B92AB0" w14:paraId="397A98D7" w14:textId="77777777" w:rsidTr="008C6ADB">
        <w:trPr>
          <w:trHeight w:val="144"/>
        </w:trPr>
        <w:tc>
          <w:tcPr>
            <w:tcW w:w="2880" w:type="dxa"/>
          </w:tcPr>
          <w:p w14:paraId="1E29F1C2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</w:tcPr>
          <w:p w14:paraId="4A2C5B7E" w14:textId="607B39CA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1,796</w:t>
            </w:r>
          </w:p>
        </w:tc>
        <w:tc>
          <w:tcPr>
            <w:tcW w:w="236" w:type="dxa"/>
          </w:tcPr>
          <w:p w14:paraId="22BEDD9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6F9FE" w14:textId="1C78E784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</w:rPr>
              <w:t>1,</w:t>
            </w:r>
            <w:r w:rsidR="008C6ADB">
              <w:rPr>
                <w:rFonts w:asciiTheme="majorBidi" w:hAnsiTheme="majorBidi" w:cstheme="majorBidi"/>
                <w:b/>
                <w:sz w:val="22"/>
                <w:szCs w:val="22"/>
              </w:rPr>
              <w:t>143</w:t>
            </w:r>
          </w:p>
        </w:tc>
        <w:tc>
          <w:tcPr>
            <w:tcW w:w="236" w:type="dxa"/>
            <w:shd w:val="clear" w:color="auto" w:fill="auto"/>
          </w:tcPr>
          <w:p w14:paraId="30F1317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41BF8" w14:textId="51C46935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6,15</w:t>
            </w:r>
            <w:r w:rsidR="00DA45E9">
              <w:rPr>
                <w:rFonts w:asciiTheme="majorBidi" w:hAnsiTheme="majorBidi" w:cstheme="majorBidi"/>
                <w:b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8B1BC3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EF3AF" w14:textId="102D889C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833</w:t>
            </w:r>
          </w:p>
        </w:tc>
        <w:tc>
          <w:tcPr>
            <w:tcW w:w="236" w:type="dxa"/>
            <w:shd w:val="clear" w:color="auto" w:fill="auto"/>
          </w:tcPr>
          <w:p w14:paraId="182748A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B24D5" w14:textId="23D19B20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1,038</w:t>
            </w:r>
          </w:p>
        </w:tc>
        <w:tc>
          <w:tcPr>
            <w:tcW w:w="236" w:type="dxa"/>
            <w:shd w:val="clear" w:color="auto" w:fill="auto"/>
          </w:tcPr>
          <w:p w14:paraId="4A60C40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4C8F9D" w14:textId="023209FD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292</w:t>
            </w:r>
          </w:p>
        </w:tc>
        <w:tc>
          <w:tcPr>
            <w:tcW w:w="236" w:type="dxa"/>
            <w:shd w:val="clear" w:color="auto" w:fill="auto"/>
          </w:tcPr>
          <w:p w14:paraId="7D2E62C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9075" w14:textId="789DDA0A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1,26</w:t>
            </w:r>
            <w:r w:rsidR="00DA45E9">
              <w:rPr>
                <w:rFonts w:asciiTheme="majorBidi" w:hAnsiTheme="majorBidi" w:cstheme="majorBidi"/>
                <w:b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002D7D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DEB0E" w14:textId="3D769F4D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103</w:t>
            </w:r>
          </w:p>
        </w:tc>
        <w:tc>
          <w:tcPr>
            <w:tcW w:w="236" w:type="dxa"/>
            <w:shd w:val="clear" w:color="auto" w:fill="auto"/>
          </w:tcPr>
          <w:p w14:paraId="7ECF3D2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A946D" w14:textId="1300DE1D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1,47</w:t>
            </w:r>
            <w:r w:rsidR="00B77A6E">
              <w:rPr>
                <w:rFonts w:asciiTheme="majorBidi" w:hAnsiTheme="majorBidi" w:cstheme="majorBidi"/>
                <w:b/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6CCF96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9D716" w14:textId="5AC03D7B" w:rsidR="00305A43" w:rsidRPr="00B92AB0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739</w:t>
            </w:r>
          </w:p>
        </w:tc>
        <w:tc>
          <w:tcPr>
            <w:tcW w:w="236" w:type="dxa"/>
            <w:shd w:val="clear" w:color="auto" w:fill="auto"/>
          </w:tcPr>
          <w:p w14:paraId="33B41D7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A7F99" w14:textId="0BDF76B2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11,727</w:t>
            </w:r>
          </w:p>
        </w:tc>
        <w:tc>
          <w:tcPr>
            <w:tcW w:w="236" w:type="dxa"/>
            <w:shd w:val="clear" w:color="auto" w:fill="auto"/>
          </w:tcPr>
          <w:p w14:paraId="1C5DDA9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87E3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</w:rPr>
              <w:t>3,110</w:t>
            </w:r>
          </w:p>
        </w:tc>
        <w:tc>
          <w:tcPr>
            <w:tcW w:w="236" w:type="dxa"/>
            <w:shd w:val="clear" w:color="auto" w:fill="auto"/>
          </w:tcPr>
          <w:p w14:paraId="102E10B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514ED" w14:textId="15C2947B" w:rsidR="00305A43" w:rsidRPr="00B92AB0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(711)</w:t>
            </w:r>
          </w:p>
        </w:tc>
        <w:tc>
          <w:tcPr>
            <w:tcW w:w="243" w:type="dxa"/>
            <w:shd w:val="clear" w:color="auto" w:fill="auto"/>
          </w:tcPr>
          <w:p w14:paraId="3F40A20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425B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(372)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784C3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D10357D" w14:textId="4888087A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11,01</w:t>
            </w:r>
            <w:r w:rsidR="00683F2D">
              <w:rPr>
                <w:rFonts w:asciiTheme="majorBidi" w:hAnsiTheme="majorBidi" w:cstheme="majorBidi"/>
                <w:b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1E0EB0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4631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</w:rPr>
              <w:t>2,738</w:t>
            </w:r>
          </w:p>
        </w:tc>
      </w:tr>
      <w:tr w:rsidR="00305A43" w:rsidRPr="00B92AB0" w14:paraId="799866D1" w14:textId="77777777" w:rsidTr="008C6ADB">
        <w:trPr>
          <w:trHeight w:val="144"/>
        </w:trPr>
        <w:tc>
          <w:tcPr>
            <w:tcW w:w="2880" w:type="dxa"/>
          </w:tcPr>
          <w:p w14:paraId="2F464A05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502" w:type="dxa"/>
          </w:tcPr>
          <w:p w14:paraId="36927A7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C70AFC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79" w:type="dxa"/>
            <w:shd w:val="clear" w:color="auto" w:fill="auto"/>
          </w:tcPr>
          <w:p w14:paraId="7A140D8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E57E2A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</w:tcPr>
          <w:p w14:paraId="3C9E64F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393A11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</w:tcPr>
          <w:p w14:paraId="7198790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68C55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84" w:type="dxa"/>
            <w:shd w:val="clear" w:color="auto" w:fill="auto"/>
          </w:tcPr>
          <w:p w14:paraId="2B663C9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C2F655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</w:tcPr>
          <w:p w14:paraId="114FA2F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72AE21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</w:tcPr>
          <w:p w14:paraId="032F4E3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8D8D11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75" w:type="dxa"/>
            <w:shd w:val="clear" w:color="auto" w:fill="auto"/>
          </w:tcPr>
          <w:p w14:paraId="40DA979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CF6F8E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3" w:type="dxa"/>
            <w:shd w:val="clear" w:color="auto" w:fill="auto"/>
          </w:tcPr>
          <w:p w14:paraId="49B705A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61258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</w:tcPr>
          <w:p w14:paraId="62E851B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C84CCE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40" w:type="dxa"/>
            <w:shd w:val="clear" w:color="auto" w:fill="auto"/>
          </w:tcPr>
          <w:p w14:paraId="2DB5E9E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6DBF66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41" w:type="dxa"/>
            <w:shd w:val="clear" w:color="auto" w:fill="auto"/>
          </w:tcPr>
          <w:p w14:paraId="2F89787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7DEF79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58" w:type="dxa"/>
            <w:shd w:val="clear" w:color="auto" w:fill="auto"/>
          </w:tcPr>
          <w:p w14:paraId="4FCC786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7234C60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</w:tcPr>
          <w:p w14:paraId="6D9D47D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D8F7F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FAD8CE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0027EE3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6ACA9A9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</w:tr>
      <w:tr w:rsidR="00305A43" w:rsidRPr="00B92AB0" w14:paraId="04DC7A6E" w14:textId="77777777" w:rsidTr="008C6ADB">
        <w:trPr>
          <w:trHeight w:val="144"/>
        </w:trPr>
        <w:tc>
          <w:tcPr>
            <w:tcW w:w="2880" w:type="dxa"/>
          </w:tcPr>
          <w:p w14:paraId="66AD5E54" w14:textId="003E2213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</w:t>
            </w:r>
            <w:r w:rsidR="004939E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939E7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ขั้นต้น</w:t>
            </w:r>
            <w:r w:rsidRPr="00B92AB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ตามส่วนงาน</w:t>
            </w:r>
          </w:p>
          <w:p w14:paraId="2408A6D7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ก่อนหักภาษีเงินได้</w:t>
            </w:r>
          </w:p>
        </w:tc>
        <w:tc>
          <w:tcPr>
            <w:tcW w:w="502" w:type="dxa"/>
            <w:vAlign w:val="bottom"/>
          </w:tcPr>
          <w:p w14:paraId="7AF55647" w14:textId="6078398B" w:rsidR="00305A43" w:rsidRPr="00683F2D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83F2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72</w:t>
            </w:r>
          </w:p>
        </w:tc>
        <w:tc>
          <w:tcPr>
            <w:tcW w:w="236" w:type="dxa"/>
            <w:vAlign w:val="bottom"/>
          </w:tcPr>
          <w:p w14:paraId="30FBC945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9" w:type="dxa"/>
            <w:shd w:val="clear" w:color="auto" w:fill="auto"/>
            <w:vAlign w:val="bottom"/>
          </w:tcPr>
          <w:p w14:paraId="46653010" w14:textId="201761E9" w:rsidR="00305A43" w:rsidRPr="00683F2D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F1A10B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14:paraId="7ABBE48E" w14:textId="3AD67422" w:rsidR="00305A43" w:rsidRPr="00683F2D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83F2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3C1952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3DA40A79" w14:textId="315FB0DA" w:rsidR="00305A43" w:rsidRPr="00683F2D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299D3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14:paraId="054413A4" w14:textId="313F2B4C" w:rsidR="00305A43" w:rsidRPr="00683F2D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A45E9">
              <w:rPr>
                <w:rFonts w:asciiTheme="majorBidi" w:hAnsiTheme="majorBidi" w:cstheme="majorBidi"/>
                <w:sz w:val="22"/>
                <w:szCs w:val="22"/>
              </w:rPr>
              <w:t>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B221D8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14:paraId="0FC915D7" w14:textId="75CE2748" w:rsidR="00305A43" w:rsidRPr="00683F2D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305A43" w:rsidRPr="00683F2D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579FB0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dxa"/>
            <w:shd w:val="clear" w:color="auto" w:fill="auto"/>
            <w:vAlign w:val="bottom"/>
          </w:tcPr>
          <w:p w14:paraId="2C9600D3" w14:textId="33DF50D7" w:rsidR="00305A43" w:rsidRPr="00683F2D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AA68FC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518A4637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83F2D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B48E70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69C92C16" w14:textId="77D8A218" w:rsidR="00305A43" w:rsidRPr="00683F2D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41AA3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AD3A2E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1" w:type="dxa"/>
            <w:shd w:val="clear" w:color="auto" w:fill="auto"/>
            <w:vAlign w:val="bottom"/>
          </w:tcPr>
          <w:p w14:paraId="419DF005" w14:textId="0121E81B" w:rsidR="00305A43" w:rsidRPr="00683F2D" w:rsidRDefault="008C6AD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39583E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0FB36E2" w14:textId="254779CC" w:rsidR="00305A43" w:rsidRPr="00683F2D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757FAC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14:paraId="66AFE830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83F2D">
              <w:rPr>
                <w:rFonts w:asciiTheme="majorBidi" w:hAnsiTheme="majorBidi" w:cstheme="majorBidi"/>
                <w:sz w:val="22"/>
                <w:szCs w:val="22"/>
              </w:rPr>
              <w:t>670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6B5946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shd w:val="clear" w:color="auto" w:fill="auto"/>
            <w:vAlign w:val="bottom"/>
          </w:tcPr>
          <w:p w14:paraId="024C921F" w14:textId="15DE8837" w:rsidR="00305A43" w:rsidRPr="00683F2D" w:rsidRDefault="00683F2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(1)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8E71DF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49B36436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683F2D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(32)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2184130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7789928B" w14:textId="4EF88F8A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683F2D">
              <w:rPr>
                <w:rFonts w:asciiTheme="majorBidi" w:hAnsiTheme="majorBidi" w:cstheme="majorBidi"/>
                <w:sz w:val="22"/>
                <w:szCs w:val="22"/>
              </w:rPr>
              <w:t>1,44</w:t>
            </w:r>
            <w:r w:rsidR="00683F2D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C7E2F8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565B3A68" w14:textId="77777777" w:rsidR="00305A43" w:rsidRPr="00683F2D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83F2D">
              <w:rPr>
                <w:rFonts w:asciiTheme="majorBidi" w:hAnsiTheme="majorBidi" w:cstheme="majorBidi"/>
                <w:sz w:val="22"/>
                <w:szCs w:val="22"/>
              </w:rPr>
              <w:t>638</w:t>
            </w:r>
          </w:p>
        </w:tc>
      </w:tr>
      <w:tr w:rsidR="00B4503D" w:rsidRPr="00B92AB0" w14:paraId="42876AD6" w14:textId="77777777" w:rsidTr="007B1455">
        <w:trPr>
          <w:trHeight w:val="144"/>
        </w:trPr>
        <w:tc>
          <w:tcPr>
            <w:tcW w:w="2880" w:type="dxa"/>
          </w:tcPr>
          <w:p w14:paraId="19518EDA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สินทรัพย์ส่วนงาน ณ วันที่ </w:t>
            </w:r>
          </w:p>
          <w:p w14:paraId="68E20035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   </w:t>
            </w: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30</w:t>
            </w: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มิถุนายน/</w:t>
            </w: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31</w:t>
            </w: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02" w:type="dxa"/>
            <w:shd w:val="clear" w:color="auto" w:fill="auto"/>
          </w:tcPr>
          <w:p w14:paraId="572600F5" w14:textId="77777777" w:rsidR="00305A43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2EE83E" w14:textId="5A7D7575" w:rsidR="00D20D2B" w:rsidRPr="00B92AB0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12,398</w:t>
            </w:r>
          </w:p>
        </w:tc>
        <w:tc>
          <w:tcPr>
            <w:tcW w:w="236" w:type="dxa"/>
            <w:shd w:val="clear" w:color="auto" w:fill="auto"/>
          </w:tcPr>
          <w:p w14:paraId="3F90571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  <w:shd w:val="clear" w:color="auto" w:fill="auto"/>
          </w:tcPr>
          <w:p w14:paraId="1F69A23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7FD1F2" w14:textId="26A1B1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11,4</w:t>
            </w:r>
            <w:r w:rsidR="00E67727"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236" w:type="dxa"/>
            <w:shd w:val="clear" w:color="auto" w:fill="auto"/>
          </w:tcPr>
          <w:p w14:paraId="6CA607D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</w:tcPr>
          <w:p w14:paraId="722F0EFF" w14:textId="77777777" w:rsidR="00305A43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8744D4" w14:textId="18C1341B" w:rsidR="00D20D2B" w:rsidRPr="00B92AB0" w:rsidRDefault="00D20D2B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25,609</w:t>
            </w:r>
          </w:p>
        </w:tc>
        <w:tc>
          <w:tcPr>
            <w:tcW w:w="236" w:type="dxa"/>
            <w:shd w:val="clear" w:color="auto" w:fill="auto"/>
          </w:tcPr>
          <w:p w14:paraId="386859C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</w:tcPr>
          <w:p w14:paraId="1647E156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9C57C3" w14:textId="5F053B85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E67727">
              <w:rPr>
                <w:rFonts w:asciiTheme="majorBidi" w:hAnsiTheme="majorBidi" w:cstheme="majorBidi"/>
                <w:sz w:val="22"/>
                <w:szCs w:val="22"/>
              </w:rPr>
              <w:t>774</w:t>
            </w:r>
          </w:p>
        </w:tc>
        <w:tc>
          <w:tcPr>
            <w:tcW w:w="236" w:type="dxa"/>
            <w:shd w:val="clear" w:color="auto" w:fill="auto"/>
          </w:tcPr>
          <w:p w14:paraId="2EDFC48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shd w:val="clear" w:color="auto" w:fill="auto"/>
          </w:tcPr>
          <w:p w14:paraId="4BE605B5" w14:textId="77777777" w:rsidR="00305A43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837670" w14:textId="0C7AF596" w:rsidR="007B1455" w:rsidRPr="00B92AB0" w:rsidRDefault="007B1455" w:rsidP="007B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1,889</w:t>
            </w:r>
          </w:p>
        </w:tc>
        <w:tc>
          <w:tcPr>
            <w:tcW w:w="236" w:type="dxa"/>
            <w:shd w:val="clear" w:color="auto" w:fill="auto"/>
          </w:tcPr>
          <w:p w14:paraId="2363892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</w:tcPr>
          <w:p w14:paraId="3C911DD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32B34C" w14:textId="48882DE8" w:rsidR="00305A43" w:rsidRPr="00B92AB0" w:rsidRDefault="00E6772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823</w:t>
            </w:r>
          </w:p>
        </w:tc>
        <w:tc>
          <w:tcPr>
            <w:tcW w:w="236" w:type="dxa"/>
            <w:shd w:val="clear" w:color="auto" w:fill="auto"/>
          </w:tcPr>
          <w:p w14:paraId="02153D8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</w:tcPr>
          <w:p w14:paraId="109F3469" w14:textId="77777777" w:rsidR="00305A43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E74D5A" w14:textId="2AEB67EE" w:rsidR="007B1455" w:rsidRPr="00B92AB0" w:rsidRDefault="007B145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640</w:t>
            </w:r>
          </w:p>
        </w:tc>
        <w:tc>
          <w:tcPr>
            <w:tcW w:w="236" w:type="dxa"/>
            <w:shd w:val="clear" w:color="auto" w:fill="auto"/>
          </w:tcPr>
          <w:p w14:paraId="5B8F243A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shd w:val="clear" w:color="auto" w:fill="auto"/>
          </w:tcPr>
          <w:p w14:paraId="1D6DAE3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C02BED" w14:textId="0CC7788C" w:rsidR="00305A43" w:rsidRPr="00B92AB0" w:rsidRDefault="00E6772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129</w:t>
            </w:r>
          </w:p>
        </w:tc>
        <w:tc>
          <w:tcPr>
            <w:tcW w:w="236" w:type="dxa"/>
            <w:shd w:val="clear" w:color="auto" w:fill="auto"/>
          </w:tcPr>
          <w:p w14:paraId="4E61D75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shd w:val="clear" w:color="auto" w:fill="auto"/>
          </w:tcPr>
          <w:p w14:paraId="048B8188" w14:textId="77777777" w:rsidR="00305A43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8E55C9" w14:textId="2BDF33FF" w:rsidR="007B1455" w:rsidRPr="00B92AB0" w:rsidRDefault="007B1455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6,138</w:t>
            </w:r>
          </w:p>
        </w:tc>
        <w:tc>
          <w:tcPr>
            <w:tcW w:w="236" w:type="dxa"/>
            <w:shd w:val="clear" w:color="auto" w:fill="auto"/>
          </w:tcPr>
          <w:p w14:paraId="617DB03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</w:tcPr>
          <w:p w14:paraId="2DDD668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B20B67" w14:textId="18C2986E" w:rsidR="00305A43" w:rsidRPr="00B92AB0" w:rsidRDefault="00E6772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5,641</w:t>
            </w:r>
          </w:p>
        </w:tc>
        <w:tc>
          <w:tcPr>
            <w:tcW w:w="236" w:type="dxa"/>
            <w:shd w:val="clear" w:color="auto" w:fill="auto"/>
          </w:tcPr>
          <w:p w14:paraId="65BB503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shd w:val="clear" w:color="auto" w:fill="auto"/>
          </w:tcPr>
          <w:p w14:paraId="37EBEBBA" w14:textId="6DE76803" w:rsidR="00B4503D" w:rsidRDefault="00B4503D" w:rsidP="00B4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003CC5" w14:textId="58F245D4" w:rsidR="00B4503D" w:rsidRPr="00B4503D" w:rsidRDefault="00B4503D" w:rsidP="0046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46,</w:t>
            </w:r>
            <w:r w:rsidR="00465C2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7B1455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236" w:type="dxa"/>
            <w:shd w:val="clear" w:color="auto" w:fill="auto"/>
          </w:tcPr>
          <w:p w14:paraId="4A282AA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shd w:val="clear" w:color="auto" w:fill="auto"/>
          </w:tcPr>
          <w:p w14:paraId="01F947C0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42469F" w14:textId="5B10D29E" w:rsidR="00305A43" w:rsidRPr="00B92AB0" w:rsidRDefault="00E6772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20,831</w:t>
            </w:r>
          </w:p>
        </w:tc>
        <w:tc>
          <w:tcPr>
            <w:tcW w:w="236" w:type="dxa"/>
            <w:shd w:val="clear" w:color="auto" w:fill="auto"/>
          </w:tcPr>
          <w:p w14:paraId="309C329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shd w:val="clear" w:color="auto" w:fill="auto"/>
          </w:tcPr>
          <w:p w14:paraId="06FFD5C4" w14:textId="77777777" w:rsidR="00305A43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4E43EA" w14:textId="0F1E5BFC" w:rsidR="00B4503D" w:rsidRPr="00B92AB0" w:rsidRDefault="00B4503D" w:rsidP="00B4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(8,955)</w:t>
            </w:r>
          </w:p>
        </w:tc>
        <w:tc>
          <w:tcPr>
            <w:tcW w:w="243" w:type="dxa"/>
            <w:shd w:val="clear" w:color="auto" w:fill="auto"/>
          </w:tcPr>
          <w:p w14:paraId="1C905F85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</w:tcPr>
          <w:p w14:paraId="69AD405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  <w:p w14:paraId="368B21D4" w14:textId="7B63C239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67727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7,790</w:t>
            </w:r>
            <w:r w:rsidRPr="00B92AB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29D870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14:paraId="10D59B72" w14:textId="77777777" w:rsidR="00305A43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51D62F" w14:textId="724FCD19" w:rsidR="00465C23" w:rsidRPr="00B92AB0" w:rsidRDefault="00465C2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37,</w:t>
            </w:r>
            <w:r w:rsidR="007B1455">
              <w:rPr>
                <w:rFonts w:asciiTheme="majorBidi" w:hAnsiTheme="majorBidi" w:cstheme="majorBidi"/>
                <w:sz w:val="22"/>
                <w:szCs w:val="22"/>
              </w:rPr>
              <w:t>719</w:t>
            </w:r>
          </w:p>
        </w:tc>
        <w:tc>
          <w:tcPr>
            <w:tcW w:w="236" w:type="dxa"/>
            <w:shd w:val="clear" w:color="auto" w:fill="auto"/>
          </w:tcPr>
          <w:p w14:paraId="1E929D3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2" w:type="dxa"/>
            <w:shd w:val="clear" w:color="auto" w:fill="auto"/>
          </w:tcPr>
          <w:p w14:paraId="79A6468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EBC8E8" w14:textId="3DBB8D6F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13,0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</w:tr>
      <w:tr w:rsidR="00B4503D" w:rsidRPr="00B92AB0" w14:paraId="268EF36A" w14:textId="77777777" w:rsidTr="00B4503D">
        <w:trPr>
          <w:trHeight w:val="144"/>
        </w:trPr>
        <w:tc>
          <w:tcPr>
            <w:tcW w:w="2880" w:type="dxa"/>
          </w:tcPr>
          <w:p w14:paraId="601A65A3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หนี้สินส่วนงาน ณ วันที่ </w:t>
            </w:r>
          </w:p>
          <w:p w14:paraId="6FBA0C82" w14:textId="77777777" w:rsidR="00305A43" w:rsidRPr="00B92AB0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   </w:t>
            </w: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30</w:t>
            </w: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มิถุนายน</w:t>
            </w:r>
            <w:r w:rsidRPr="00B92AB0">
              <w:rPr>
                <w:rFonts w:asciiTheme="majorBidi" w:hAnsiTheme="majorBidi" w:cstheme="majorBidi"/>
                <w:b/>
                <w:sz w:val="22"/>
                <w:szCs w:val="22"/>
              </w:rPr>
              <w:t>/</w:t>
            </w:r>
            <w:r w:rsidRPr="00B92AB0">
              <w:rPr>
                <w:rFonts w:asciiTheme="majorBidi" w:hAnsiTheme="majorBidi" w:cstheme="majorBidi"/>
                <w:bCs/>
                <w:sz w:val="22"/>
                <w:szCs w:val="22"/>
              </w:rPr>
              <w:t>31</w:t>
            </w:r>
            <w:r w:rsidRPr="00B92AB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02" w:type="dxa"/>
            <w:shd w:val="clear" w:color="auto" w:fill="auto"/>
          </w:tcPr>
          <w:p w14:paraId="37A25DEA" w14:textId="77777777" w:rsidR="00305A43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7EBF74" w14:textId="5A63E841" w:rsidR="00B4503D" w:rsidRPr="00B92AB0" w:rsidRDefault="00B4503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8,954</w:t>
            </w:r>
          </w:p>
        </w:tc>
        <w:tc>
          <w:tcPr>
            <w:tcW w:w="236" w:type="dxa"/>
            <w:shd w:val="clear" w:color="auto" w:fill="auto"/>
          </w:tcPr>
          <w:p w14:paraId="4C839217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  <w:shd w:val="clear" w:color="auto" w:fill="auto"/>
          </w:tcPr>
          <w:p w14:paraId="6E886B1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8189C2" w14:textId="21EE5250" w:rsidR="00305A43" w:rsidRPr="00B92AB0" w:rsidRDefault="00E6772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8,265</w:t>
            </w:r>
          </w:p>
        </w:tc>
        <w:tc>
          <w:tcPr>
            <w:tcW w:w="236" w:type="dxa"/>
            <w:shd w:val="clear" w:color="auto" w:fill="auto"/>
          </w:tcPr>
          <w:p w14:paraId="3E8E8BB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</w:tcPr>
          <w:p w14:paraId="21957E5F" w14:textId="77777777" w:rsidR="00305A43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924305" w14:textId="56BC61A8" w:rsidR="00B4503D" w:rsidRPr="00B92AB0" w:rsidRDefault="00B4503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5,679</w:t>
            </w:r>
          </w:p>
        </w:tc>
        <w:tc>
          <w:tcPr>
            <w:tcW w:w="236" w:type="dxa"/>
            <w:shd w:val="clear" w:color="auto" w:fill="auto"/>
          </w:tcPr>
          <w:p w14:paraId="6F22045C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</w:tcPr>
          <w:p w14:paraId="070E2CD8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DB11D7" w14:textId="19F23BCD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E67727">
              <w:rPr>
                <w:rFonts w:asciiTheme="majorBidi" w:hAnsiTheme="majorBidi" w:cstheme="majorBidi"/>
                <w:sz w:val="22"/>
                <w:szCs w:val="22"/>
              </w:rPr>
              <w:t>685</w:t>
            </w:r>
          </w:p>
        </w:tc>
        <w:tc>
          <w:tcPr>
            <w:tcW w:w="236" w:type="dxa"/>
            <w:shd w:val="clear" w:color="auto" w:fill="auto"/>
          </w:tcPr>
          <w:p w14:paraId="004847D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shd w:val="clear" w:color="auto" w:fill="auto"/>
          </w:tcPr>
          <w:p w14:paraId="2A1CAB8A" w14:textId="77777777" w:rsidR="00305A43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F9AC32" w14:textId="077822D5" w:rsidR="00B4503D" w:rsidRPr="00B92AB0" w:rsidRDefault="00B4503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1,258</w:t>
            </w:r>
          </w:p>
        </w:tc>
        <w:tc>
          <w:tcPr>
            <w:tcW w:w="236" w:type="dxa"/>
            <w:shd w:val="clear" w:color="auto" w:fill="auto"/>
          </w:tcPr>
          <w:p w14:paraId="584FDBD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</w:tcPr>
          <w:p w14:paraId="0AB2DCD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CF145A" w14:textId="26CC001D" w:rsidR="00305A43" w:rsidRPr="00B92AB0" w:rsidRDefault="00E6772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05A43" w:rsidRPr="00B92AB0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54C77E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</w:tcPr>
          <w:p w14:paraId="070172B3" w14:textId="77777777" w:rsidR="00305A43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A14731" w14:textId="09331CD9" w:rsidR="00B4503D" w:rsidRPr="00B92AB0" w:rsidRDefault="00B4503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316</w:t>
            </w:r>
          </w:p>
        </w:tc>
        <w:tc>
          <w:tcPr>
            <w:tcW w:w="236" w:type="dxa"/>
            <w:shd w:val="clear" w:color="auto" w:fill="auto"/>
          </w:tcPr>
          <w:p w14:paraId="4334EDF4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shd w:val="clear" w:color="auto" w:fill="auto"/>
          </w:tcPr>
          <w:p w14:paraId="60998A9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66EB11" w14:textId="2D6601E0" w:rsidR="00305A43" w:rsidRPr="00B92AB0" w:rsidRDefault="00E67727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83</w:t>
            </w:r>
          </w:p>
        </w:tc>
        <w:tc>
          <w:tcPr>
            <w:tcW w:w="236" w:type="dxa"/>
            <w:shd w:val="clear" w:color="auto" w:fill="auto"/>
          </w:tcPr>
          <w:p w14:paraId="7054E30F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shd w:val="clear" w:color="auto" w:fill="auto"/>
          </w:tcPr>
          <w:p w14:paraId="0ABCAFB3" w14:textId="77777777" w:rsidR="00305A43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97A845" w14:textId="6ACF9318" w:rsidR="00B4503D" w:rsidRPr="00B92AB0" w:rsidRDefault="00B4503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2,716</w:t>
            </w:r>
          </w:p>
        </w:tc>
        <w:tc>
          <w:tcPr>
            <w:tcW w:w="236" w:type="dxa"/>
            <w:shd w:val="clear" w:color="auto" w:fill="auto"/>
          </w:tcPr>
          <w:p w14:paraId="6C1F0F3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</w:tcPr>
          <w:p w14:paraId="7E98B5DB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8587F9" w14:textId="64F51CC0" w:rsidR="00305A43" w:rsidRPr="00B92AB0" w:rsidRDefault="00B4503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2,422</w:t>
            </w:r>
          </w:p>
        </w:tc>
        <w:tc>
          <w:tcPr>
            <w:tcW w:w="236" w:type="dxa"/>
            <w:shd w:val="clear" w:color="auto" w:fill="auto"/>
          </w:tcPr>
          <w:p w14:paraId="01BE9A5D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shd w:val="clear" w:color="auto" w:fill="auto"/>
          </w:tcPr>
          <w:p w14:paraId="2F997A72" w14:textId="77777777" w:rsidR="00305A43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348E5F" w14:textId="542F7D81" w:rsidR="00B4503D" w:rsidRPr="00B92AB0" w:rsidRDefault="00B4503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18,923</w:t>
            </w:r>
          </w:p>
        </w:tc>
        <w:tc>
          <w:tcPr>
            <w:tcW w:w="236" w:type="dxa"/>
            <w:shd w:val="clear" w:color="auto" w:fill="auto"/>
          </w:tcPr>
          <w:p w14:paraId="634688E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shd w:val="clear" w:color="auto" w:fill="auto"/>
          </w:tcPr>
          <w:p w14:paraId="23FF3E89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0EC78B" w14:textId="79DDFAB3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4503D">
              <w:rPr>
                <w:rFonts w:asciiTheme="majorBidi" w:hAnsiTheme="majorBidi" w:cstheme="majorBidi"/>
                <w:sz w:val="22"/>
                <w:szCs w:val="22"/>
              </w:rPr>
              <w:t>2,875</w:t>
            </w:r>
          </w:p>
        </w:tc>
        <w:tc>
          <w:tcPr>
            <w:tcW w:w="236" w:type="dxa"/>
            <w:shd w:val="clear" w:color="auto" w:fill="auto"/>
          </w:tcPr>
          <w:p w14:paraId="5C09D4B2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shd w:val="clear" w:color="auto" w:fill="auto"/>
          </w:tcPr>
          <w:p w14:paraId="2B0785FE" w14:textId="77777777" w:rsidR="00305A43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318929" w14:textId="103A5E38" w:rsidR="00B4503D" w:rsidRPr="00B92AB0" w:rsidRDefault="00B4503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(3,603)</w:t>
            </w:r>
          </w:p>
        </w:tc>
        <w:tc>
          <w:tcPr>
            <w:tcW w:w="243" w:type="dxa"/>
            <w:shd w:val="clear" w:color="auto" w:fill="auto"/>
          </w:tcPr>
          <w:p w14:paraId="07678ADE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</w:tcPr>
          <w:p w14:paraId="2A47172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  <w:p w14:paraId="044F22DA" w14:textId="258BEEE2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B4503D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3,268</w:t>
            </w:r>
            <w:r w:rsidRPr="00B92AB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F8AF9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14:paraId="0BF20206" w14:textId="77777777" w:rsidR="00305A43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742FDE" w14:textId="079F3E37" w:rsidR="00B4503D" w:rsidRPr="00B92AB0" w:rsidRDefault="00B4503D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15,320</w:t>
            </w:r>
          </w:p>
        </w:tc>
        <w:tc>
          <w:tcPr>
            <w:tcW w:w="236" w:type="dxa"/>
            <w:shd w:val="clear" w:color="auto" w:fill="auto"/>
          </w:tcPr>
          <w:p w14:paraId="415D465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2" w:type="dxa"/>
            <w:shd w:val="clear" w:color="auto" w:fill="auto"/>
          </w:tcPr>
          <w:p w14:paraId="325F7621" w14:textId="77777777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43AEA0" w14:textId="562B41AA" w:rsidR="00305A43" w:rsidRPr="00B92AB0" w:rsidRDefault="00305A43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B92AB0">
              <w:rPr>
                <w:rFonts w:asciiTheme="majorBidi" w:hAnsiTheme="majorBidi" w:cstheme="majorBidi"/>
                <w:sz w:val="22"/>
                <w:szCs w:val="22"/>
              </w:rPr>
              <w:t>9,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607</w:t>
            </w:r>
          </w:p>
        </w:tc>
      </w:tr>
    </w:tbl>
    <w:p w14:paraId="189CCF3B" w14:textId="6047BD44" w:rsidR="00CE4742" w:rsidRPr="00B92AB0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32EED938" w14:textId="77777777" w:rsidR="00CE4742" w:rsidRPr="00B92AB0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0D54E53D" w14:textId="77777777" w:rsidR="00CE4742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3D8642BF" w14:textId="53671B14" w:rsidR="00305A43" w:rsidRPr="00B92AB0" w:rsidRDefault="00305A4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  <w:sectPr w:rsidR="00305A43" w:rsidRPr="00B92AB0" w:rsidSect="009E2117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924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3"/>
        <w:gridCol w:w="1440"/>
        <w:gridCol w:w="270"/>
        <w:gridCol w:w="1350"/>
      </w:tblGrid>
      <w:tr w:rsidR="00D6557F" w:rsidRPr="00B92AB0" w14:paraId="4F9D069D" w14:textId="77777777" w:rsidTr="00C13D73">
        <w:trPr>
          <w:trHeight w:val="152"/>
        </w:trPr>
        <w:tc>
          <w:tcPr>
            <w:tcW w:w="6183" w:type="dxa"/>
          </w:tcPr>
          <w:p w14:paraId="436599AD" w14:textId="77777777" w:rsidR="00D6557F" w:rsidRPr="00B92AB0" w:rsidRDefault="00D6557F" w:rsidP="00C13D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การกระทบยอดกำไรหรือขาดทุนของส่วนงานที่รายงาน</w:t>
            </w:r>
            <w:r w:rsidRPr="00B92AB0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val="th-TH" w:bidi="th-TH"/>
              </w:rPr>
              <w:t xml:space="preserve"> </w:t>
            </w:r>
          </w:p>
        </w:tc>
        <w:tc>
          <w:tcPr>
            <w:tcW w:w="3060" w:type="dxa"/>
            <w:gridSpan w:val="3"/>
          </w:tcPr>
          <w:p w14:paraId="2BC56AC0" w14:textId="77777777" w:rsidR="00D6557F" w:rsidRPr="00B92AB0" w:rsidRDefault="00D6557F" w:rsidP="00C13D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2AB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B92AB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</w:tr>
      <w:tr w:rsidR="00D6557F" w:rsidRPr="00B92AB0" w14:paraId="5252DB7A" w14:textId="77777777" w:rsidTr="00C13D73">
        <w:trPr>
          <w:trHeight w:val="152"/>
        </w:trPr>
        <w:tc>
          <w:tcPr>
            <w:tcW w:w="6183" w:type="dxa"/>
          </w:tcPr>
          <w:p w14:paraId="56139E15" w14:textId="77777777" w:rsidR="00D6557F" w:rsidRPr="00B92AB0" w:rsidRDefault="00D6557F" w:rsidP="00C13D7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</w:tcPr>
          <w:p w14:paraId="49A47ECB" w14:textId="77777777" w:rsidR="00D6557F" w:rsidRPr="00B92AB0" w:rsidRDefault="00D6557F" w:rsidP="00C13D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rtl/>
              </w:rPr>
              <w:t>2566</w:t>
            </w:r>
          </w:p>
        </w:tc>
        <w:tc>
          <w:tcPr>
            <w:tcW w:w="270" w:type="dxa"/>
          </w:tcPr>
          <w:p w14:paraId="46A1128E" w14:textId="77777777" w:rsidR="00D6557F" w:rsidRPr="00B92AB0" w:rsidRDefault="00D6557F" w:rsidP="00C13D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519F23" w14:textId="77777777" w:rsidR="00D6557F" w:rsidRPr="00B92AB0" w:rsidRDefault="00D6557F" w:rsidP="00C13D7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6557F" w:rsidRPr="00B92AB0" w14:paraId="4810252C" w14:textId="77777777" w:rsidTr="00C13D73">
        <w:trPr>
          <w:trHeight w:val="152"/>
        </w:trPr>
        <w:tc>
          <w:tcPr>
            <w:tcW w:w="6183" w:type="dxa"/>
          </w:tcPr>
          <w:p w14:paraId="4FBAC863" w14:textId="77777777" w:rsidR="00D6557F" w:rsidRPr="00B92AB0" w:rsidRDefault="00D6557F" w:rsidP="00C13D7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</w:tcPr>
          <w:p w14:paraId="4BA65B7A" w14:textId="77777777" w:rsidR="00D6557F" w:rsidRPr="00B92AB0" w:rsidRDefault="00D6557F" w:rsidP="00C13D7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6557F" w:rsidRPr="00B92AB0" w14:paraId="0B67C2EF" w14:textId="77777777" w:rsidTr="00884A49">
        <w:trPr>
          <w:trHeight w:val="152"/>
        </w:trPr>
        <w:tc>
          <w:tcPr>
            <w:tcW w:w="6183" w:type="dxa"/>
          </w:tcPr>
          <w:p w14:paraId="2E6ED843" w14:textId="77777777" w:rsidR="00D6557F" w:rsidRPr="00B92AB0" w:rsidRDefault="00D6557F" w:rsidP="00C13D7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440" w:type="dxa"/>
          </w:tcPr>
          <w:p w14:paraId="6D6B3C8F" w14:textId="39F5853A" w:rsidR="00D6557F" w:rsidRPr="00465C23" w:rsidRDefault="00683F2D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1,442,58</w:t>
            </w:r>
            <w:r w:rsidR="00465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45FF18F5" w14:textId="77777777" w:rsidR="00D6557F" w:rsidRPr="00B92AB0" w:rsidRDefault="00D6557F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666D5521" w14:textId="77777777" w:rsidR="00D6557F" w:rsidRPr="00B92AB0" w:rsidRDefault="00D6557F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637,817</w:t>
            </w:r>
          </w:p>
        </w:tc>
      </w:tr>
      <w:tr w:rsidR="00D6557F" w:rsidRPr="00B92AB0" w14:paraId="49349E8A" w14:textId="77777777" w:rsidTr="00884A49">
        <w:trPr>
          <w:trHeight w:val="152"/>
        </w:trPr>
        <w:tc>
          <w:tcPr>
            <w:tcW w:w="6183" w:type="dxa"/>
          </w:tcPr>
          <w:p w14:paraId="26AE0C8A" w14:textId="77777777" w:rsidR="00D6557F" w:rsidRPr="00B92AB0" w:rsidRDefault="00D6557F" w:rsidP="00C13D73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</w:tcPr>
          <w:p w14:paraId="7E23C912" w14:textId="77777777" w:rsidR="00D6557F" w:rsidRPr="00B92AB0" w:rsidRDefault="00D6557F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E5A78F" w14:textId="77777777" w:rsidR="00D6557F" w:rsidRPr="00B92AB0" w:rsidRDefault="00D6557F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2E59E1B5" w14:textId="77777777" w:rsidR="00D6557F" w:rsidRPr="00B92AB0" w:rsidRDefault="00D6557F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D6557F" w:rsidRPr="00B92AB0" w14:paraId="47C93321" w14:textId="77777777" w:rsidTr="00884A49">
        <w:trPr>
          <w:trHeight w:val="152"/>
        </w:trPr>
        <w:tc>
          <w:tcPr>
            <w:tcW w:w="6183" w:type="dxa"/>
          </w:tcPr>
          <w:p w14:paraId="02B30069" w14:textId="77777777" w:rsidR="00D6557F" w:rsidRPr="00B92AB0" w:rsidRDefault="00D6557F" w:rsidP="00C13D7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28235B51" w14:textId="6465345E" w:rsidR="00D6557F" w:rsidRPr="00B92AB0" w:rsidRDefault="00DA45E9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126,229</w:t>
            </w:r>
          </w:p>
        </w:tc>
        <w:tc>
          <w:tcPr>
            <w:tcW w:w="270" w:type="dxa"/>
          </w:tcPr>
          <w:p w14:paraId="6F72FB7B" w14:textId="77777777" w:rsidR="00D6557F" w:rsidRPr="00B92AB0" w:rsidRDefault="00D6557F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269259" w14:textId="5D046782" w:rsidR="00D6557F" w:rsidRPr="00465C23" w:rsidRDefault="00465C23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71,413</w:t>
            </w:r>
          </w:p>
        </w:tc>
      </w:tr>
      <w:tr w:rsidR="00D6557F" w:rsidRPr="00B92AB0" w14:paraId="39BA8E89" w14:textId="77777777" w:rsidTr="00884A49">
        <w:trPr>
          <w:trHeight w:val="152"/>
        </w:trPr>
        <w:tc>
          <w:tcPr>
            <w:tcW w:w="6183" w:type="dxa"/>
          </w:tcPr>
          <w:p w14:paraId="0CBB47D1" w14:textId="77777777" w:rsidR="00D6557F" w:rsidRPr="00B92AB0" w:rsidRDefault="00D6557F" w:rsidP="00C13D7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ค่าใช้จ่ายดำเนินงานอื่น</w:t>
            </w:r>
          </w:p>
        </w:tc>
        <w:tc>
          <w:tcPr>
            <w:tcW w:w="1440" w:type="dxa"/>
          </w:tcPr>
          <w:p w14:paraId="07BED3B4" w14:textId="7B07A012" w:rsidR="00D6557F" w:rsidRPr="00B92AB0" w:rsidRDefault="00683F2D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(1,2</w:t>
            </w:r>
            <w:r w:rsidR="00DA45E9">
              <w:rPr>
                <w:rFonts w:asciiTheme="majorBidi" w:hAnsiTheme="majorBidi" w:cstheme="majorBidi" w:hint="cs"/>
                <w:sz w:val="28"/>
                <w:szCs w:val="28"/>
                <w:cs/>
              </w:rPr>
              <w:t>57,373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ECC4B66" w14:textId="77777777" w:rsidR="00D6557F" w:rsidRPr="00B92AB0" w:rsidRDefault="00D6557F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3E756BEF" w14:textId="0332DCDD" w:rsidR="00D6557F" w:rsidRPr="00B92AB0" w:rsidRDefault="00D6557F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92A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65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90,43</w:t>
            </w:r>
            <w:r w:rsidR="005171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6557F" w:rsidRPr="00B92AB0" w14:paraId="69A93C4E" w14:textId="77777777" w:rsidTr="00884A49">
        <w:trPr>
          <w:trHeight w:val="152"/>
        </w:trPr>
        <w:tc>
          <w:tcPr>
            <w:tcW w:w="6183" w:type="dxa"/>
          </w:tcPr>
          <w:p w14:paraId="44FAE806" w14:textId="3452E23C" w:rsidR="00D6557F" w:rsidRPr="00B92AB0" w:rsidRDefault="00D6557F" w:rsidP="00C13D7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ส่วนแบ่งกำไรของการร่วมค้าและบริษัทร่วมที่ใช้วิธีส่วนได้เสีย</w:t>
            </w:r>
            <w:r w:rsidR="00683F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</w:t>
            </w:r>
            <w:r w:rsidRPr="00B92A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A4083E" w14:textId="4F81F46F" w:rsidR="00D6557F" w:rsidRPr="00B92AB0" w:rsidRDefault="00683F2D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B14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26,574</w:t>
            </w:r>
          </w:p>
        </w:tc>
        <w:tc>
          <w:tcPr>
            <w:tcW w:w="270" w:type="dxa"/>
          </w:tcPr>
          <w:p w14:paraId="77DD1919" w14:textId="77777777" w:rsidR="00D6557F" w:rsidRPr="00B92AB0" w:rsidRDefault="00D6557F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8C778" w14:textId="774EB071" w:rsidR="00D6557F" w:rsidRPr="00B92AB0" w:rsidRDefault="00D6557F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197,</w:t>
            </w:r>
            <w:r w:rsidR="00465C23">
              <w:rPr>
                <w:rFonts w:asciiTheme="majorBidi" w:hAnsiTheme="majorBidi" w:cstheme="majorBidi" w:hint="cs"/>
                <w:sz w:val="28"/>
                <w:szCs w:val="28"/>
                <w:cs/>
              </w:rPr>
              <w:t>544</w:t>
            </w:r>
          </w:p>
        </w:tc>
      </w:tr>
      <w:tr w:rsidR="00D6557F" w:rsidRPr="00B92AB0" w14:paraId="586C9055" w14:textId="77777777" w:rsidTr="00884A49">
        <w:trPr>
          <w:trHeight w:val="152"/>
        </w:trPr>
        <w:tc>
          <w:tcPr>
            <w:tcW w:w="6183" w:type="dxa"/>
          </w:tcPr>
          <w:p w14:paraId="1C7B63F7" w14:textId="77777777" w:rsidR="00D6557F" w:rsidRPr="00B92AB0" w:rsidRDefault="00D6557F" w:rsidP="00C13D73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4B6B639" w14:textId="474D0002" w:rsidR="00D6557F" w:rsidRPr="00B92AB0" w:rsidRDefault="00683F2D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7B1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38,017</w:t>
            </w:r>
          </w:p>
        </w:tc>
        <w:tc>
          <w:tcPr>
            <w:tcW w:w="270" w:type="dxa"/>
          </w:tcPr>
          <w:p w14:paraId="30798B17" w14:textId="77777777" w:rsidR="00D6557F" w:rsidRPr="00B92AB0" w:rsidRDefault="00D6557F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D9B7CA" w14:textId="0C01C6B0" w:rsidR="00D6557F" w:rsidRPr="00B92AB0" w:rsidRDefault="00D6557F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65C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6,335</w:t>
            </w:r>
          </w:p>
        </w:tc>
      </w:tr>
    </w:tbl>
    <w:p w14:paraId="4C6B1731" w14:textId="03998502" w:rsidR="003436F9" w:rsidRDefault="003436F9" w:rsidP="009C5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Style w:val="TableGrid"/>
        <w:tblW w:w="924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3"/>
        <w:gridCol w:w="1440"/>
        <w:gridCol w:w="270"/>
        <w:gridCol w:w="1350"/>
      </w:tblGrid>
      <w:tr w:rsidR="00465C23" w:rsidRPr="00B92AB0" w14:paraId="6C31F194" w14:textId="77777777" w:rsidTr="00C13D73">
        <w:trPr>
          <w:trHeight w:val="152"/>
        </w:trPr>
        <w:tc>
          <w:tcPr>
            <w:tcW w:w="6183" w:type="dxa"/>
          </w:tcPr>
          <w:p w14:paraId="40C1DDFF" w14:textId="77777777" w:rsidR="00465C23" w:rsidRPr="00D6557F" w:rsidRDefault="00465C23" w:rsidP="00C13D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686E57FA" w14:textId="77777777" w:rsidR="00465C23" w:rsidRPr="00D6557F" w:rsidRDefault="00465C23" w:rsidP="00C13D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D6557F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</w:t>
            </w:r>
            <w:r w:rsidRPr="00D6557F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ฉพาะกิจการ</w:t>
            </w:r>
          </w:p>
        </w:tc>
      </w:tr>
      <w:tr w:rsidR="00465C23" w:rsidRPr="00B92AB0" w14:paraId="201D7DCB" w14:textId="77777777" w:rsidTr="00C13D73">
        <w:trPr>
          <w:trHeight w:val="152"/>
        </w:trPr>
        <w:tc>
          <w:tcPr>
            <w:tcW w:w="6183" w:type="dxa"/>
          </w:tcPr>
          <w:p w14:paraId="530D99D9" w14:textId="77777777" w:rsidR="00465C23" w:rsidRPr="00E51C58" w:rsidRDefault="00465C23" w:rsidP="00C13D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1C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3060" w:type="dxa"/>
            <w:gridSpan w:val="3"/>
          </w:tcPr>
          <w:p w14:paraId="4BD40701" w14:textId="77777777" w:rsidR="00465C23" w:rsidRPr="00D6557F" w:rsidRDefault="00465C23" w:rsidP="00C13D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D6557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ส่วนงานที่ </w:t>
            </w:r>
            <w:r w:rsidRPr="00D6557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.1</w:t>
            </w:r>
          </w:p>
        </w:tc>
      </w:tr>
      <w:tr w:rsidR="00465C23" w:rsidRPr="00B92AB0" w14:paraId="7CC73BE4" w14:textId="77777777" w:rsidTr="00C13D73">
        <w:trPr>
          <w:trHeight w:val="152"/>
        </w:trPr>
        <w:tc>
          <w:tcPr>
            <w:tcW w:w="6183" w:type="dxa"/>
          </w:tcPr>
          <w:p w14:paraId="266F92B7" w14:textId="77777777" w:rsidR="00465C23" w:rsidRPr="00E51C58" w:rsidRDefault="00465C23" w:rsidP="00C13D7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1C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E51C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E51C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E51C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</w:tcPr>
          <w:p w14:paraId="215C3247" w14:textId="77777777" w:rsidR="00465C23" w:rsidRPr="00D6557F" w:rsidRDefault="00465C23" w:rsidP="00C13D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6557F">
              <w:rPr>
                <w:rFonts w:asciiTheme="majorBidi" w:hAnsiTheme="majorBidi" w:cstheme="majorBidi"/>
                <w:sz w:val="28"/>
                <w:szCs w:val="28"/>
                <w:rtl/>
              </w:rPr>
              <w:t>2566</w:t>
            </w:r>
          </w:p>
        </w:tc>
        <w:tc>
          <w:tcPr>
            <w:tcW w:w="270" w:type="dxa"/>
          </w:tcPr>
          <w:p w14:paraId="69017F52" w14:textId="77777777" w:rsidR="00465C23" w:rsidRPr="00D6557F" w:rsidRDefault="00465C23" w:rsidP="00C13D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7E4919" w14:textId="77777777" w:rsidR="00465C23" w:rsidRPr="00D6557F" w:rsidRDefault="00465C23" w:rsidP="00C13D7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557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 w:rsidRPr="00D6557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65C23" w:rsidRPr="00B92AB0" w14:paraId="247BCC15" w14:textId="77777777" w:rsidTr="00C13D73">
        <w:trPr>
          <w:trHeight w:val="152"/>
        </w:trPr>
        <w:tc>
          <w:tcPr>
            <w:tcW w:w="6183" w:type="dxa"/>
          </w:tcPr>
          <w:p w14:paraId="025184C1" w14:textId="77777777" w:rsidR="00465C23" w:rsidRPr="00B92AB0" w:rsidRDefault="00465C23" w:rsidP="00C13D7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</w:tcPr>
          <w:p w14:paraId="0C5E9B63" w14:textId="77777777" w:rsidR="00465C23" w:rsidRPr="00B92AB0" w:rsidRDefault="00465C23" w:rsidP="00C13D7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65C23" w:rsidRPr="00B92AB0" w14:paraId="662FB27E" w14:textId="77777777" w:rsidTr="00C13D73">
        <w:trPr>
          <w:trHeight w:val="152"/>
        </w:trPr>
        <w:tc>
          <w:tcPr>
            <w:tcW w:w="6183" w:type="dxa"/>
          </w:tcPr>
          <w:p w14:paraId="3C51050E" w14:textId="77777777" w:rsidR="00465C23" w:rsidRPr="003436F9" w:rsidRDefault="00465C23" w:rsidP="00C13D7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6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440" w:type="dxa"/>
            <w:shd w:val="clear" w:color="auto" w:fill="auto"/>
          </w:tcPr>
          <w:p w14:paraId="0B3BC6F7" w14:textId="77777777" w:rsidR="00465C23" w:rsidRPr="003436F9" w:rsidRDefault="00465C23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4C977F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85CAB99" w14:textId="77777777" w:rsidR="00465C23" w:rsidRPr="003436F9" w:rsidRDefault="00465C23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5C23" w:rsidRPr="00B92AB0" w14:paraId="318358B3" w14:textId="77777777" w:rsidTr="00C13D73">
        <w:trPr>
          <w:trHeight w:val="152"/>
        </w:trPr>
        <w:tc>
          <w:tcPr>
            <w:tcW w:w="6183" w:type="dxa"/>
          </w:tcPr>
          <w:p w14:paraId="4EDF8887" w14:textId="77777777" w:rsidR="00465C23" w:rsidRPr="003436F9" w:rsidRDefault="00465C23" w:rsidP="00C13D73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3436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440" w:type="dxa"/>
            <w:shd w:val="clear" w:color="auto" w:fill="auto"/>
          </w:tcPr>
          <w:p w14:paraId="70858D70" w14:textId="77777777" w:rsidR="00465C23" w:rsidRPr="003436F9" w:rsidRDefault="00465C23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E8FFF31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53DDE3C" w14:textId="77777777" w:rsidR="00465C23" w:rsidRPr="003436F9" w:rsidRDefault="00465C23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465C23" w:rsidRPr="00B92AB0" w14:paraId="1F362009" w14:textId="77777777" w:rsidTr="00C13D73">
        <w:trPr>
          <w:trHeight w:val="152"/>
        </w:trPr>
        <w:tc>
          <w:tcPr>
            <w:tcW w:w="6183" w:type="dxa"/>
          </w:tcPr>
          <w:p w14:paraId="16EE87A6" w14:textId="77777777" w:rsidR="00465C23" w:rsidRPr="003436F9" w:rsidRDefault="00465C23" w:rsidP="00C13D73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3436F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69CC2" w14:textId="77777777" w:rsidR="00465C23" w:rsidRPr="003436F9" w:rsidRDefault="00465C23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</w:p>
        </w:tc>
        <w:tc>
          <w:tcPr>
            <w:tcW w:w="270" w:type="dxa"/>
            <w:shd w:val="clear" w:color="auto" w:fill="auto"/>
          </w:tcPr>
          <w:p w14:paraId="5F4893D1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BB4DB" w14:textId="77777777" w:rsidR="00465C23" w:rsidRPr="003436F9" w:rsidRDefault="00465C23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</w:p>
        </w:tc>
      </w:tr>
      <w:tr w:rsidR="00465C23" w:rsidRPr="00B92AB0" w14:paraId="2259FB2F" w14:textId="77777777" w:rsidTr="00C13D73">
        <w:trPr>
          <w:trHeight w:val="152"/>
        </w:trPr>
        <w:tc>
          <w:tcPr>
            <w:tcW w:w="6183" w:type="dxa"/>
          </w:tcPr>
          <w:p w14:paraId="7A77B116" w14:textId="77777777" w:rsidR="00465C23" w:rsidRPr="003436F9" w:rsidRDefault="00465C23" w:rsidP="00C13D73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36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</w:t>
            </w:r>
            <w:r w:rsidRPr="003436F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1A58E" w14:textId="77777777" w:rsidR="00465C23" w:rsidRPr="00940C88" w:rsidRDefault="00465C23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0C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675</w:t>
            </w:r>
          </w:p>
        </w:tc>
        <w:tc>
          <w:tcPr>
            <w:tcW w:w="270" w:type="dxa"/>
            <w:shd w:val="clear" w:color="auto" w:fill="auto"/>
          </w:tcPr>
          <w:p w14:paraId="71C92F7F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FFF17" w14:textId="77777777" w:rsidR="00465C23" w:rsidRPr="008436E1" w:rsidRDefault="00465C23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36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623</w:t>
            </w:r>
          </w:p>
        </w:tc>
      </w:tr>
      <w:tr w:rsidR="00465C23" w:rsidRPr="00B92AB0" w14:paraId="2A735937" w14:textId="77777777" w:rsidTr="00C13D73">
        <w:trPr>
          <w:trHeight w:val="152"/>
        </w:trPr>
        <w:tc>
          <w:tcPr>
            <w:tcW w:w="6183" w:type="dxa"/>
          </w:tcPr>
          <w:p w14:paraId="71060E24" w14:textId="77777777" w:rsidR="00465C23" w:rsidRPr="003436F9" w:rsidRDefault="00465C23" w:rsidP="00C13D7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5973A4" w14:textId="77777777" w:rsidR="00465C23" w:rsidRPr="003436F9" w:rsidRDefault="00465C23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B61818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C72F6E" w14:textId="77777777" w:rsidR="00465C23" w:rsidRPr="003436F9" w:rsidRDefault="00465C23" w:rsidP="00C13D73">
            <w:pPr>
              <w:pStyle w:val="3"/>
              <w:tabs>
                <w:tab w:val="clear" w:pos="360"/>
                <w:tab w:val="clear" w:pos="720"/>
                <w:tab w:val="decimal" w:pos="1056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5C23" w:rsidRPr="00B92AB0" w14:paraId="606A2A40" w14:textId="77777777" w:rsidTr="00C13D73">
        <w:trPr>
          <w:trHeight w:val="152"/>
        </w:trPr>
        <w:tc>
          <w:tcPr>
            <w:tcW w:w="6183" w:type="dxa"/>
          </w:tcPr>
          <w:p w14:paraId="26326D0C" w14:textId="77777777" w:rsidR="00465C23" w:rsidRPr="003436F9" w:rsidRDefault="00465C23" w:rsidP="00C13D73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6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1440" w:type="dxa"/>
            <w:shd w:val="clear" w:color="auto" w:fill="auto"/>
          </w:tcPr>
          <w:p w14:paraId="778E2592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44456E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D285C50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65C23" w:rsidRPr="00B92AB0" w14:paraId="3D738CCB" w14:textId="77777777" w:rsidTr="00C13D73">
        <w:trPr>
          <w:trHeight w:val="152"/>
        </w:trPr>
        <w:tc>
          <w:tcPr>
            <w:tcW w:w="6183" w:type="dxa"/>
          </w:tcPr>
          <w:p w14:paraId="63E3B423" w14:textId="77777777" w:rsidR="00465C23" w:rsidRPr="003436F9" w:rsidRDefault="00465C23" w:rsidP="00C13D73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36F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รายได้จากการให้เช่าและ</w:t>
            </w:r>
            <w:r w:rsidRPr="003436F9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การให้</w:t>
            </w:r>
            <w:r w:rsidRPr="003436F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828938" w14:textId="77777777" w:rsidR="00465C23" w:rsidRPr="00940C88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40C88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270" w:type="dxa"/>
            <w:shd w:val="clear" w:color="auto" w:fill="auto"/>
          </w:tcPr>
          <w:p w14:paraId="77D6EF66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BAB15E4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</w:p>
        </w:tc>
      </w:tr>
      <w:tr w:rsidR="00465C23" w:rsidRPr="008436E1" w14:paraId="4FB12360" w14:textId="77777777" w:rsidTr="00C13D73">
        <w:trPr>
          <w:trHeight w:val="152"/>
        </w:trPr>
        <w:tc>
          <w:tcPr>
            <w:tcW w:w="6183" w:type="dxa"/>
          </w:tcPr>
          <w:p w14:paraId="14ED0DBB" w14:textId="77777777" w:rsidR="00465C23" w:rsidRPr="003436F9" w:rsidRDefault="00465C23" w:rsidP="00C13D73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36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</w:t>
            </w:r>
            <w:r w:rsidRPr="003436F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48B6F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</w:t>
            </w:r>
          </w:p>
        </w:tc>
        <w:tc>
          <w:tcPr>
            <w:tcW w:w="270" w:type="dxa"/>
            <w:shd w:val="clear" w:color="auto" w:fill="auto"/>
          </w:tcPr>
          <w:p w14:paraId="2BD60CA0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F0DCC" w14:textId="77777777" w:rsidR="00465C23" w:rsidRPr="008436E1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36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623</w:t>
            </w:r>
          </w:p>
        </w:tc>
      </w:tr>
      <w:tr w:rsidR="00465C23" w:rsidRPr="00B92AB0" w14:paraId="1B4700CF" w14:textId="77777777" w:rsidTr="00C13D73">
        <w:trPr>
          <w:trHeight w:val="152"/>
        </w:trPr>
        <w:tc>
          <w:tcPr>
            <w:tcW w:w="6183" w:type="dxa"/>
          </w:tcPr>
          <w:p w14:paraId="59A6F2AA" w14:textId="77777777" w:rsidR="00465C23" w:rsidRPr="003436F9" w:rsidRDefault="00465C23" w:rsidP="00C13D73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74B846F6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873816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A7F9369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65C23" w:rsidRPr="00B92AB0" w14:paraId="1B848E88" w14:textId="77777777" w:rsidTr="00C13D73">
        <w:trPr>
          <w:trHeight w:val="152"/>
        </w:trPr>
        <w:tc>
          <w:tcPr>
            <w:tcW w:w="6183" w:type="dxa"/>
          </w:tcPr>
          <w:p w14:paraId="0DF6BAA0" w14:textId="77777777" w:rsidR="00465C23" w:rsidRPr="003436F9" w:rsidRDefault="00465C23" w:rsidP="00C13D73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36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4D625328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1D06DD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49D2441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65C23" w:rsidRPr="00B92AB0" w14:paraId="17BEFD83" w14:textId="77777777" w:rsidTr="00C13D73">
        <w:trPr>
          <w:trHeight w:val="152"/>
        </w:trPr>
        <w:tc>
          <w:tcPr>
            <w:tcW w:w="6183" w:type="dxa"/>
          </w:tcPr>
          <w:p w14:paraId="475CC4BB" w14:textId="77777777" w:rsidR="00465C23" w:rsidRPr="003436F9" w:rsidRDefault="00465C23" w:rsidP="00C13D73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36F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F42528" w14:textId="77777777" w:rsidR="00465C23" w:rsidRPr="00940C88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40C88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270" w:type="dxa"/>
            <w:shd w:val="clear" w:color="auto" w:fill="auto"/>
          </w:tcPr>
          <w:p w14:paraId="4D424699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29B37F9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</w:p>
        </w:tc>
      </w:tr>
      <w:tr w:rsidR="00465C23" w:rsidRPr="00B92AB0" w14:paraId="26C4B34C" w14:textId="77777777" w:rsidTr="00C13D73">
        <w:trPr>
          <w:trHeight w:val="152"/>
        </w:trPr>
        <w:tc>
          <w:tcPr>
            <w:tcW w:w="6183" w:type="dxa"/>
          </w:tcPr>
          <w:p w14:paraId="15104AF5" w14:textId="77777777" w:rsidR="00465C23" w:rsidRPr="003436F9" w:rsidRDefault="00465C23" w:rsidP="00C13D73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36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8649C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</w:t>
            </w:r>
          </w:p>
        </w:tc>
        <w:tc>
          <w:tcPr>
            <w:tcW w:w="270" w:type="dxa"/>
            <w:shd w:val="clear" w:color="auto" w:fill="auto"/>
          </w:tcPr>
          <w:p w14:paraId="1BD872B7" w14:textId="77777777" w:rsidR="00465C23" w:rsidRPr="003436F9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5993E" w14:textId="77777777" w:rsidR="00465C23" w:rsidRPr="008436E1" w:rsidRDefault="00465C23" w:rsidP="00C13D7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436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623</w:t>
            </w:r>
          </w:p>
        </w:tc>
      </w:tr>
    </w:tbl>
    <w:p w14:paraId="3390455D" w14:textId="77777777" w:rsidR="00465C23" w:rsidRDefault="00465C23" w:rsidP="009C5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EA50234" w14:textId="77777777" w:rsidR="003436F9" w:rsidRDefault="00343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5AB1320D" w14:textId="5AFEE268" w:rsidR="00783963" w:rsidRPr="00B92AB0" w:rsidRDefault="00202B12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5ADA0459" w14:textId="77777777" w:rsidR="0055565A" w:rsidRPr="00B92AB0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  <w:cs/>
        </w:rPr>
      </w:pPr>
    </w:p>
    <w:p w14:paraId="78E5AC2F" w14:textId="78479B8D" w:rsidR="003D2F72" w:rsidRPr="00B92AB0" w:rsidRDefault="003D2F72" w:rsidP="009777A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B92AB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7D48E69E" w14:textId="77777777" w:rsidR="00E26F21" w:rsidRPr="00B92AB0" w:rsidRDefault="00E26F21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5FD1964" w14:textId="5F235D7D" w:rsidR="00373DBC" w:rsidRPr="00B92AB0" w:rsidRDefault="00373DBC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26F21" w:rsidRPr="00B92AB0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วัดมูลค่าด้วยราคาทุนตัดจำหน่าย</w:t>
      </w:r>
      <w:r w:rsidRPr="00B92AB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หากมูลค่าตามบัญชีใกล้เคียงกับมูลค่ายุติธรรมอย่างสมเหตุสมผล </w:t>
      </w:r>
    </w:p>
    <w:p w14:paraId="6AC67F4A" w14:textId="5C0E35E3" w:rsidR="00482C33" w:rsidRPr="00B92AB0" w:rsidRDefault="00482C33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83636FC" w14:textId="77777777" w:rsidR="00482C33" w:rsidRPr="00B92AB0" w:rsidRDefault="00482C33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135691C" w14:textId="77777777" w:rsidR="007F0422" w:rsidRPr="00B92AB0" w:rsidRDefault="007F0422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C04E4AF" w14:textId="77777777" w:rsidR="00703CBE" w:rsidRPr="00B92AB0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1CF1E14" w14:textId="3EC5240D" w:rsidR="00703CBE" w:rsidRPr="00B92AB0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  <w:sectPr w:rsidR="00703CBE" w:rsidRPr="00B92AB0" w:rsidSect="009E2117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461562" w:rsidRPr="00B92AB0" w14:paraId="30234867" w14:textId="77777777" w:rsidTr="00315168">
        <w:trPr>
          <w:trHeight w:val="261"/>
          <w:tblHeader/>
        </w:trPr>
        <w:tc>
          <w:tcPr>
            <w:tcW w:w="3150" w:type="dxa"/>
            <w:vAlign w:val="bottom"/>
          </w:tcPr>
          <w:p w14:paraId="0F70B31E" w14:textId="77777777" w:rsidR="00461562" w:rsidRPr="00B92AB0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19431BB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60" w:type="dxa"/>
            <w:gridSpan w:val="15"/>
            <w:vAlign w:val="bottom"/>
          </w:tcPr>
          <w:p w14:paraId="5D44B6BD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61562" w:rsidRPr="00B92AB0" w14:paraId="4A084A92" w14:textId="77777777" w:rsidTr="00315168">
        <w:trPr>
          <w:trHeight w:val="261"/>
          <w:tblHeader/>
        </w:trPr>
        <w:tc>
          <w:tcPr>
            <w:tcW w:w="3150" w:type="dxa"/>
            <w:vAlign w:val="bottom"/>
          </w:tcPr>
          <w:p w14:paraId="549D65CB" w14:textId="77777777" w:rsidR="00461562" w:rsidRPr="00B92AB0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556F670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6438EA6C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768612DD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108E9C21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61562" w:rsidRPr="00B92AB0" w14:paraId="5D363370" w14:textId="77777777" w:rsidTr="00315168">
        <w:trPr>
          <w:trHeight w:val="261"/>
          <w:tblHeader/>
        </w:trPr>
        <w:tc>
          <w:tcPr>
            <w:tcW w:w="3150" w:type="dxa"/>
            <w:vAlign w:val="bottom"/>
            <w:hideMark/>
          </w:tcPr>
          <w:p w14:paraId="3B219FCD" w14:textId="1A82FFD8" w:rsidR="00461562" w:rsidRPr="00B92AB0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13FC505F" w14:textId="65595F89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51A3F845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A784BE8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404B8C8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4319EA9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4EA0703E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7BFED2DC" w14:textId="77777777" w:rsidR="00461562" w:rsidRPr="00B92AB0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9EC480A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894AD3A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AC6852D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2CEFF9F9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D558B38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25CA9AF1" w14:textId="77777777" w:rsidR="00461562" w:rsidRPr="00B92AB0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68A6E0D9" w14:textId="77777777" w:rsidR="00461562" w:rsidRPr="00B92AB0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650CC1BE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57178DB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61562" w:rsidRPr="00B92AB0" w14:paraId="3AAC2D60" w14:textId="77777777" w:rsidTr="00315168">
        <w:trPr>
          <w:trHeight w:val="261"/>
          <w:tblHeader/>
        </w:trPr>
        <w:tc>
          <w:tcPr>
            <w:tcW w:w="3150" w:type="dxa"/>
          </w:tcPr>
          <w:p w14:paraId="03602D47" w14:textId="77777777" w:rsidR="00461562" w:rsidRPr="00B92AB0" w:rsidRDefault="00461562" w:rsidP="004615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B5AB40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0" w:type="dxa"/>
            <w:gridSpan w:val="15"/>
          </w:tcPr>
          <w:p w14:paraId="23778168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461562" w:rsidRPr="00B92AB0" w14:paraId="593404A2" w14:textId="77777777" w:rsidTr="00315168">
        <w:trPr>
          <w:trHeight w:val="261"/>
        </w:trPr>
        <w:tc>
          <w:tcPr>
            <w:tcW w:w="3150" w:type="dxa"/>
          </w:tcPr>
          <w:p w14:paraId="7A55975C" w14:textId="351054F5" w:rsidR="00461562" w:rsidRPr="00B92AB0" w:rsidRDefault="00461562" w:rsidP="0046156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565608"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565608"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45D9A"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409C9C4F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0" w:type="dxa"/>
            <w:gridSpan w:val="15"/>
          </w:tcPr>
          <w:p w14:paraId="53254E27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61562" w:rsidRPr="00B92AB0" w14:paraId="2C829A5C" w14:textId="77777777" w:rsidTr="00315168">
        <w:trPr>
          <w:trHeight w:val="261"/>
        </w:trPr>
        <w:tc>
          <w:tcPr>
            <w:tcW w:w="3150" w:type="dxa"/>
            <w:hideMark/>
          </w:tcPr>
          <w:p w14:paraId="3BA2AC38" w14:textId="77777777" w:rsidR="00461562" w:rsidRPr="00B92AB0" w:rsidRDefault="00461562" w:rsidP="004615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AB5B35D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AEDA83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A01CAB9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1CB1411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6CDA97D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AEC0E07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CE318C8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1F3A7C43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1BDD462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A89765E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68EA18E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8D8A146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9AFC85A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7A6214E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B58636F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8EB78B5" w14:textId="77777777" w:rsidR="00461562" w:rsidRPr="00B92AB0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BD4662" w:rsidRPr="00B92AB0" w14:paraId="51E1DB35" w14:textId="77777777" w:rsidTr="00315168">
        <w:trPr>
          <w:trHeight w:val="261"/>
        </w:trPr>
        <w:tc>
          <w:tcPr>
            <w:tcW w:w="3150" w:type="dxa"/>
            <w:vAlign w:val="bottom"/>
          </w:tcPr>
          <w:p w14:paraId="34A84676" w14:textId="6640146D" w:rsidR="00BD4662" w:rsidRPr="00AE4B0E" w:rsidRDefault="00BD4662" w:rsidP="00BD46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270" w:type="dxa"/>
          </w:tcPr>
          <w:p w14:paraId="36A3FFB3" w14:textId="77777777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953FE8" w14:textId="103CFCA9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4B0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4C184DF" w14:textId="77777777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F130D77" w14:textId="0EB5A8D4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4B0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8F87FBE" w14:textId="77777777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049A357" w14:textId="3D42F03B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210,584</w:t>
            </w:r>
          </w:p>
        </w:tc>
        <w:tc>
          <w:tcPr>
            <w:tcW w:w="270" w:type="dxa"/>
          </w:tcPr>
          <w:p w14:paraId="540C429B" w14:textId="77777777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56413D7" w14:textId="30B73D6F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210,584</w:t>
            </w:r>
          </w:p>
        </w:tc>
        <w:tc>
          <w:tcPr>
            <w:tcW w:w="270" w:type="dxa"/>
          </w:tcPr>
          <w:p w14:paraId="1B5A0FA6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917268C" w14:textId="0E16C5B9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82EC17F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4C1E98B" w14:textId="51E2833F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E29737B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740046F" w14:textId="2C0D9174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20</w:t>
            </w:r>
            <w:r w:rsidR="004C2C23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1,019</w:t>
            </w:r>
          </w:p>
        </w:tc>
        <w:tc>
          <w:tcPr>
            <w:tcW w:w="270" w:type="dxa"/>
          </w:tcPr>
          <w:p w14:paraId="5DF6EC7E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4DB7344" w14:textId="3DBB1488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20</w:t>
            </w:r>
            <w:r w:rsidR="004C2C23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="004C2C23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019</w:t>
            </w:r>
          </w:p>
        </w:tc>
      </w:tr>
      <w:tr w:rsidR="00BD4662" w:rsidRPr="00B92AB0" w14:paraId="5B3748D6" w14:textId="77777777" w:rsidTr="00315168">
        <w:trPr>
          <w:trHeight w:val="261"/>
        </w:trPr>
        <w:tc>
          <w:tcPr>
            <w:tcW w:w="3150" w:type="dxa"/>
            <w:vAlign w:val="bottom"/>
          </w:tcPr>
          <w:p w14:paraId="60429855" w14:textId="7464E538" w:rsidR="00BD4662" w:rsidRPr="00AE4B0E" w:rsidRDefault="00BD4662" w:rsidP="00BD4662">
            <w:pPr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270" w:type="dxa"/>
          </w:tcPr>
          <w:p w14:paraId="75DAE664" w14:textId="77777777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C591A5" w14:textId="6CC11C3A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4B0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B7168F1" w14:textId="77777777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8D3C503" w14:textId="4764D51B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4B0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F39C74D" w14:textId="77777777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69FAC30" w14:textId="69138A7D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32,519</w:t>
            </w:r>
          </w:p>
        </w:tc>
        <w:tc>
          <w:tcPr>
            <w:tcW w:w="270" w:type="dxa"/>
          </w:tcPr>
          <w:p w14:paraId="769D97C2" w14:textId="77777777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16D3E404" w14:textId="00BC96DB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32,519</w:t>
            </w:r>
          </w:p>
        </w:tc>
        <w:tc>
          <w:tcPr>
            <w:tcW w:w="270" w:type="dxa"/>
          </w:tcPr>
          <w:p w14:paraId="59DF2EB7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2100456" w14:textId="60D6F35D" w:rsidR="00BD4662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B8339A0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4467590" w14:textId="3143229C" w:rsidR="00BD4662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E18BEE5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6605020" w14:textId="03B8E428" w:rsidR="00BD4662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31,</w:t>
            </w:r>
            <w:r w:rsidR="004C2C23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034</w:t>
            </w:r>
          </w:p>
        </w:tc>
        <w:tc>
          <w:tcPr>
            <w:tcW w:w="270" w:type="dxa"/>
          </w:tcPr>
          <w:p w14:paraId="77EEBC0E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CB15C86" w14:textId="462348E4" w:rsidR="00BD4662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31,</w:t>
            </w:r>
            <w:r w:rsidR="004C2C23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034</w:t>
            </w:r>
          </w:p>
        </w:tc>
      </w:tr>
      <w:tr w:rsidR="00BD4662" w:rsidRPr="00B92AB0" w14:paraId="67A920A1" w14:textId="77777777" w:rsidTr="00315168">
        <w:trPr>
          <w:trHeight w:val="261"/>
        </w:trPr>
        <w:tc>
          <w:tcPr>
            <w:tcW w:w="3150" w:type="dxa"/>
            <w:vAlign w:val="bottom"/>
          </w:tcPr>
          <w:p w14:paraId="3B672BBC" w14:textId="79E18818" w:rsidR="00BD4662" w:rsidRPr="00AE4B0E" w:rsidRDefault="00BD4662" w:rsidP="00BD4662">
            <w:pPr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</w:t>
            </w:r>
            <w:r w:rsidRPr="00AE4B0E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</w:tcPr>
          <w:p w14:paraId="00059F12" w14:textId="77777777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B43753" w14:textId="4A30CE68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AE4B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BB576E" w14:textId="77777777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C15C3FE" w14:textId="4D6B434C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4B0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A0CC77B" w14:textId="77777777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74D9C36" w14:textId="6CC10BA8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1,721</w:t>
            </w:r>
          </w:p>
        </w:tc>
        <w:tc>
          <w:tcPr>
            <w:tcW w:w="270" w:type="dxa"/>
          </w:tcPr>
          <w:p w14:paraId="276EBE5A" w14:textId="77777777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5E894A66" w14:textId="5DF406A1" w:rsidR="00BD4662" w:rsidRPr="00AE4B0E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1,721</w:t>
            </w:r>
          </w:p>
        </w:tc>
        <w:tc>
          <w:tcPr>
            <w:tcW w:w="270" w:type="dxa"/>
          </w:tcPr>
          <w:p w14:paraId="53F824BD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1A63FE6" w14:textId="1AABF4FE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EE4136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C486265" w14:textId="79D1F2F5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FF3BC37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488902D" w14:textId="5564E97D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</w:t>
            </w:r>
            <w:r w:rsidR="004C2C23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367</w:t>
            </w:r>
          </w:p>
        </w:tc>
        <w:tc>
          <w:tcPr>
            <w:tcW w:w="270" w:type="dxa"/>
          </w:tcPr>
          <w:p w14:paraId="460FF47A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D22B5E6" w14:textId="2BDDA961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</w:t>
            </w:r>
            <w:r w:rsidR="004C2C23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367</w:t>
            </w:r>
          </w:p>
        </w:tc>
      </w:tr>
      <w:tr w:rsidR="00BD4662" w:rsidRPr="00B92AB0" w14:paraId="665DADE8" w14:textId="77777777" w:rsidTr="00315168">
        <w:trPr>
          <w:trHeight w:val="261"/>
        </w:trPr>
        <w:tc>
          <w:tcPr>
            <w:tcW w:w="3150" w:type="dxa"/>
            <w:hideMark/>
          </w:tcPr>
          <w:p w14:paraId="296896C3" w14:textId="77777777" w:rsidR="00BD4662" w:rsidRPr="00B92AB0" w:rsidRDefault="00BD4662" w:rsidP="00BD4662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C6C7A6D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8A17B4B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603C1F7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934F2C8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F52922A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BE0EE1" w14:textId="60F0243C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F4D9B5D" w14:textId="77777777" w:rsidR="00BD4662" w:rsidRPr="00B92AB0" w:rsidRDefault="00BD4662" w:rsidP="00BD46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4E1F85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31BF7E7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3021071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13D8961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0CC2F45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43E4C9A" w14:textId="77777777" w:rsidR="00BD4662" w:rsidRPr="00B92AB0" w:rsidRDefault="00BD4662" w:rsidP="00BD46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0D5DF4" w14:textId="77777777" w:rsidR="00BD4662" w:rsidRPr="00B92AB0" w:rsidRDefault="00BD4662" w:rsidP="00BD4662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DA2158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73E26A7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BD4662" w:rsidRPr="00B92AB0" w14:paraId="75B9D646" w14:textId="77777777" w:rsidTr="00315168">
        <w:trPr>
          <w:trHeight w:val="261"/>
        </w:trPr>
        <w:tc>
          <w:tcPr>
            <w:tcW w:w="3150" w:type="dxa"/>
            <w:hideMark/>
          </w:tcPr>
          <w:p w14:paraId="32E583EF" w14:textId="77777777" w:rsidR="00BD4662" w:rsidRPr="00B92AB0" w:rsidRDefault="00BD4662" w:rsidP="00BD466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270" w:type="dxa"/>
          </w:tcPr>
          <w:p w14:paraId="2A033BD2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91AB284" w14:textId="426633BB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F44F6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93,957</w:t>
            </w:r>
          </w:p>
        </w:tc>
        <w:tc>
          <w:tcPr>
            <w:tcW w:w="270" w:type="dxa"/>
          </w:tcPr>
          <w:p w14:paraId="703F59E0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67E41B" w14:textId="29E9779A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44F6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263,806</w:t>
            </w:r>
          </w:p>
        </w:tc>
        <w:tc>
          <w:tcPr>
            <w:tcW w:w="270" w:type="dxa"/>
          </w:tcPr>
          <w:p w14:paraId="31A6B1DB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301F46D" w14:textId="20D83B5A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44F6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D0AD994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49F6C2" w14:textId="044AC61D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44F6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357,763</w:t>
            </w:r>
          </w:p>
        </w:tc>
        <w:tc>
          <w:tcPr>
            <w:tcW w:w="270" w:type="dxa"/>
            <w:vAlign w:val="bottom"/>
          </w:tcPr>
          <w:p w14:paraId="248C2AD9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0548D6A" w14:textId="3CDF2E54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44F6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233,827</w:t>
            </w:r>
          </w:p>
        </w:tc>
        <w:tc>
          <w:tcPr>
            <w:tcW w:w="270" w:type="dxa"/>
            <w:vAlign w:val="bottom"/>
          </w:tcPr>
          <w:p w14:paraId="36C1F965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896205" w14:textId="315C9CF6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44F6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3823ADA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18794B" w14:textId="17D606B6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44F6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123,936</w:t>
            </w:r>
          </w:p>
        </w:tc>
        <w:tc>
          <w:tcPr>
            <w:tcW w:w="270" w:type="dxa"/>
          </w:tcPr>
          <w:p w14:paraId="73F1D948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0299159" w14:textId="0EB312BE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44F6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357,763</w:t>
            </w:r>
          </w:p>
        </w:tc>
      </w:tr>
      <w:tr w:rsidR="00BD4662" w:rsidRPr="00B92AB0" w14:paraId="5CD4BBAA" w14:textId="77777777" w:rsidTr="00315168">
        <w:trPr>
          <w:trHeight w:val="261"/>
        </w:trPr>
        <w:tc>
          <w:tcPr>
            <w:tcW w:w="3150" w:type="dxa"/>
          </w:tcPr>
          <w:p w14:paraId="1302F017" w14:textId="5E458BBF" w:rsidR="00BD4662" w:rsidRPr="00B92AB0" w:rsidRDefault="00BD4662" w:rsidP="00BD466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270" w:type="dxa"/>
          </w:tcPr>
          <w:p w14:paraId="72C167BC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0B59F25" w14:textId="1C14B883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44F69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20,185</w:t>
            </w:r>
          </w:p>
        </w:tc>
        <w:tc>
          <w:tcPr>
            <w:tcW w:w="270" w:type="dxa"/>
          </w:tcPr>
          <w:p w14:paraId="52A70E0E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DD31117" w14:textId="2999CCF5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44F6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5439B23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DA36A41" w14:textId="3E734898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44F6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12FFF9B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96D956E" w14:textId="659C5369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44F69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20,185</w:t>
            </w:r>
          </w:p>
        </w:tc>
        <w:tc>
          <w:tcPr>
            <w:tcW w:w="270" w:type="dxa"/>
            <w:vAlign w:val="bottom"/>
          </w:tcPr>
          <w:p w14:paraId="0C0A78AD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8C444EA" w14:textId="0551198F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44F6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C948418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9C8AAD" w14:textId="53E73C7D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44F69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20,185</w:t>
            </w:r>
          </w:p>
        </w:tc>
        <w:tc>
          <w:tcPr>
            <w:tcW w:w="270" w:type="dxa"/>
            <w:vAlign w:val="bottom"/>
          </w:tcPr>
          <w:p w14:paraId="4880CF5C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9FE553" w14:textId="3907E1F6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44F6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12D6004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4C96281" w14:textId="2D4D483E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44F69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20,185</w:t>
            </w:r>
          </w:p>
        </w:tc>
      </w:tr>
      <w:tr w:rsidR="00BD4662" w:rsidRPr="00B92AB0" w14:paraId="6C87226C" w14:textId="77777777" w:rsidTr="00315168">
        <w:trPr>
          <w:trHeight w:val="261"/>
        </w:trPr>
        <w:tc>
          <w:tcPr>
            <w:tcW w:w="3150" w:type="dxa"/>
            <w:hideMark/>
          </w:tcPr>
          <w:p w14:paraId="3FE20C82" w14:textId="77777777" w:rsidR="00BD4662" w:rsidRPr="00B92AB0" w:rsidRDefault="00BD4662" w:rsidP="00BD4662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5E06B483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7E4E6" w14:textId="74E45C2B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4F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Pr="00F44F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142</w:t>
            </w:r>
          </w:p>
        </w:tc>
        <w:tc>
          <w:tcPr>
            <w:tcW w:w="270" w:type="dxa"/>
          </w:tcPr>
          <w:p w14:paraId="5B252731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5D6243" w14:textId="49361712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44F6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63</w:t>
            </w:r>
            <w:r w:rsidRPr="00F44F6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806</w:t>
            </w:r>
          </w:p>
        </w:tc>
        <w:tc>
          <w:tcPr>
            <w:tcW w:w="270" w:type="dxa"/>
          </w:tcPr>
          <w:p w14:paraId="088F678E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46372" w14:textId="14E06A9F" w:rsidR="00BD4662" w:rsidRPr="004C3961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C396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244,824</w:t>
            </w:r>
          </w:p>
        </w:tc>
        <w:tc>
          <w:tcPr>
            <w:tcW w:w="270" w:type="dxa"/>
            <w:vAlign w:val="bottom"/>
          </w:tcPr>
          <w:p w14:paraId="71E7AA02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720543" w14:textId="629E23D0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622,772</w:t>
            </w:r>
          </w:p>
        </w:tc>
        <w:tc>
          <w:tcPr>
            <w:tcW w:w="270" w:type="dxa"/>
            <w:vAlign w:val="bottom"/>
          </w:tcPr>
          <w:p w14:paraId="3440CE5B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394BEE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222BF40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A0FF9A1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1E8673D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CD4928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7C4DA3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4BB3258" w14:textId="77777777" w:rsidR="00BD4662" w:rsidRPr="00F44F69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BD4662" w:rsidRPr="00B92AB0" w14:paraId="2577E38B" w14:textId="77777777" w:rsidTr="00315168">
        <w:trPr>
          <w:trHeight w:val="261"/>
        </w:trPr>
        <w:tc>
          <w:tcPr>
            <w:tcW w:w="3150" w:type="dxa"/>
          </w:tcPr>
          <w:p w14:paraId="17407BE1" w14:textId="77777777" w:rsidR="00BD4662" w:rsidRPr="00B92AB0" w:rsidRDefault="00BD4662" w:rsidP="00BD46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FDD16EB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C50757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4B789DE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030EDD4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020B23D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6287EF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C059106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997A0B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6EBD581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6AAA15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0B908B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1B4DEB8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2D0FCFF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866AB0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B7ABEF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A4BB552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BD4662" w:rsidRPr="00B92AB0" w14:paraId="5D4CEA46" w14:textId="77777777" w:rsidTr="00315168">
        <w:trPr>
          <w:trHeight w:val="261"/>
        </w:trPr>
        <w:tc>
          <w:tcPr>
            <w:tcW w:w="3150" w:type="dxa"/>
          </w:tcPr>
          <w:p w14:paraId="77EBF567" w14:textId="77777777" w:rsidR="00BD4662" w:rsidRPr="00B92AB0" w:rsidRDefault="00BD4662" w:rsidP="00BD46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2325A38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BBDC1A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1F7AF68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610FA15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456AE2D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C64D72E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9FC9AB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4086350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0D6C4C2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A47385D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94A4B96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2428073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C469624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FABF2B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84912A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C1C91C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BD4662" w:rsidRPr="00B92AB0" w14:paraId="3E717446" w14:textId="77777777" w:rsidTr="00315168">
        <w:trPr>
          <w:trHeight w:val="261"/>
        </w:trPr>
        <w:tc>
          <w:tcPr>
            <w:tcW w:w="3150" w:type="dxa"/>
          </w:tcPr>
          <w:p w14:paraId="5779B5F4" w14:textId="77777777" w:rsidR="00BD4662" w:rsidRPr="00B92AB0" w:rsidRDefault="00BD4662" w:rsidP="00BD46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3464673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A09B0CC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0D0683D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63BB5BE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BB7FBBC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C41409A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E581D9A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57465A1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D6B8C4E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F27CBC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A7D718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7F3804D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8DC683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0586CE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114002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CD18F40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BD4662" w:rsidRPr="00B92AB0" w14:paraId="75ED7401" w14:textId="77777777" w:rsidTr="00315168">
        <w:trPr>
          <w:trHeight w:val="261"/>
        </w:trPr>
        <w:tc>
          <w:tcPr>
            <w:tcW w:w="3150" w:type="dxa"/>
          </w:tcPr>
          <w:p w14:paraId="703C9A1F" w14:textId="77777777" w:rsidR="00BD4662" w:rsidRPr="00B92AB0" w:rsidRDefault="00BD4662" w:rsidP="00BD46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FF17C90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E449054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761D58F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F4AB022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F53D262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DBABEC3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0350B6B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E03D3C6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E02CD9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25331C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0268E72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23353A7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61CF5E5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12564A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8537B6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3B7315D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BD4662" w:rsidRPr="00B92AB0" w14:paraId="2046CC6E" w14:textId="77777777" w:rsidTr="00315168">
        <w:trPr>
          <w:trHeight w:val="261"/>
        </w:trPr>
        <w:tc>
          <w:tcPr>
            <w:tcW w:w="3150" w:type="dxa"/>
          </w:tcPr>
          <w:p w14:paraId="34EB0897" w14:textId="77777777" w:rsidR="00BD4662" w:rsidRPr="00B92AB0" w:rsidRDefault="00BD4662" w:rsidP="00BD46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7B545A0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03CCA84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731F70D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2DFAA67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99914D8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0C1A419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FC10FB4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C841DD7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79BCCF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04D4D35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097B568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71737BD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0C22927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B16854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FC29F8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FE2F110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BD4662" w:rsidRPr="00B92AB0" w14:paraId="4063DE00" w14:textId="77777777" w:rsidTr="00315168">
        <w:trPr>
          <w:trHeight w:val="261"/>
        </w:trPr>
        <w:tc>
          <w:tcPr>
            <w:tcW w:w="3150" w:type="dxa"/>
          </w:tcPr>
          <w:p w14:paraId="7138CA0D" w14:textId="77777777" w:rsidR="00BD4662" w:rsidRPr="00B92AB0" w:rsidRDefault="00BD4662" w:rsidP="00BD46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AAC3F0C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CFB7F9C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75B4BC1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475FAEA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D27A7A5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557271A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B83F932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0FBCA74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692B56E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5472F61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6F15DBA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4A578F7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B1E981D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BE5818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46561A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96204ED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BD4662" w:rsidRPr="00B92AB0" w14:paraId="1ABB97D7" w14:textId="77777777" w:rsidTr="00315168">
        <w:trPr>
          <w:trHeight w:val="261"/>
        </w:trPr>
        <w:tc>
          <w:tcPr>
            <w:tcW w:w="3150" w:type="dxa"/>
          </w:tcPr>
          <w:p w14:paraId="0C05215A" w14:textId="29BCD4D2" w:rsidR="00BD4662" w:rsidRPr="00B92AB0" w:rsidRDefault="00BD4662" w:rsidP="00BD46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3BDD2A19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A4E7F6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7638AE8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0D4A526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8D0657E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DD25F92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AA96B37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82C42C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3AC7F62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B9FC3AC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2254A1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F1598B4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A9000AB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765A57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749A9D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85C5F2A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BD4662" w:rsidRPr="00B92AB0" w14:paraId="6C78D6BE" w14:textId="77777777" w:rsidTr="00315168">
        <w:trPr>
          <w:trHeight w:val="261"/>
        </w:trPr>
        <w:tc>
          <w:tcPr>
            <w:tcW w:w="3150" w:type="dxa"/>
          </w:tcPr>
          <w:p w14:paraId="03611814" w14:textId="77777777" w:rsidR="00BD4662" w:rsidRPr="00B92AB0" w:rsidRDefault="00BD4662" w:rsidP="00BD46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3EE55CCE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02624C1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25CB264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347B99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D767991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229979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66A314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B8B143B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193C65D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2DE10F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1FDF47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5C5970A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8401202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FF931F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BBCF2D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707ACB1" w14:textId="77777777" w:rsidR="00BD4662" w:rsidRPr="00B92AB0" w:rsidRDefault="00BD4662" w:rsidP="00BD4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F074A" w:rsidRPr="00B92AB0" w14:paraId="2BE4BC2F" w14:textId="77777777" w:rsidTr="00C13D73">
        <w:trPr>
          <w:trHeight w:val="261"/>
        </w:trPr>
        <w:tc>
          <w:tcPr>
            <w:tcW w:w="3150" w:type="dxa"/>
          </w:tcPr>
          <w:p w14:paraId="215A7B50" w14:textId="6F6DF27A" w:rsidR="004F074A" w:rsidRPr="00E14251" w:rsidRDefault="004F074A" w:rsidP="004F074A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1425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27396862" w14:textId="77777777" w:rsidR="004F074A" w:rsidRPr="00EE61BC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066338B" w14:textId="278BEC72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4BD44153" w14:textId="7777777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8DAE139" w14:textId="543B11C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FF19E7" w14:textId="77777777" w:rsidR="004F074A" w:rsidRPr="00EE61BC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89196B9" w14:textId="281EF9CF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(3,344,625)</w:t>
            </w:r>
          </w:p>
        </w:tc>
        <w:tc>
          <w:tcPr>
            <w:tcW w:w="270" w:type="dxa"/>
            <w:vAlign w:val="bottom"/>
          </w:tcPr>
          <w:p w14:paraId="74500EF2" w14:textId="7777777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E5A4EA7" w14:textId="73C67CE5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(3,344,625)</w:t>
            </w:r>
          </w:p>
        </w:tc>
        <w:tc>
          <w:tcPr>
            <w:tcW w:w="270" w:type="dxa"/>
            <w:vAlign w:val="bottom"/>
          </w:tcPr>
          <w:p w14:paraId="29883682" w14:textId="77777777" w:rsidR="004F074A" w:rsidRPr="00EE61BC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99FEAE5" w14:textId="193A108A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370352F2" w14:textId="7777777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591DC24" w14:textId="080DF3F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7B71CD5" w14:textId="77777777" w:rsidR="004F074A" w:rsidRPr="00EE61BC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6D9E35B" w14:textId="25C02A65" w:rsidR="004F074A" w:rsidRPr="00E14251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14251">
              <w:rPr>
                <w:rFonts w:asciiTheme="majorBidi" w:hAnsiTheme="majorBidi" w:cstheme="majorBidi"/>
                <w:sz w:val="24"/>
                <w:szCs w:val="24"/>
              </w:rPr>
              <w:t>(3,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271,092</w:t>
            </w:r>
            <w:r w:rsidRPr="00E142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FF3FAF1" w14:textId="77777777" w:rsidR="004F074A" w:rsidRPr="00E14251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DEEC412" w14:textId="37B49988" w:rsidR="004F074A" w:rsidRPr="00E14251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14251">
              <w:rPr>
                <w:rFonts w:asciiTheme="majorBidi" w:hAnsiTheme="majorBidi" w:cstheme="majorBidi"/>
                <w:sz w:val="24"/>
                <w:szCs w:val="24"/>
              </w:rPr>
              <w:t>(3,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271,092</w:t>
            </w:r>
            <w:r w:rsidRPr="00E142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F074A" w:rsidRPr="00B92AB0" w14:paraId="693329A6" w14:textId="77777777" w:rsidTr="00C13D73">
        <w:trPr>
          <w:trHeight w:val="261"/>
        </w:trPr>
        <w:tc>
          <w:tcPr>
            <w:tcW w:w="3150" w:type="dxa"/>
          </w:tcPr>
          <w:p w14:paraId="3957C6B9" w14:textId="272B59B7" w:rsidR="004F074A" w:rsidRPr="00E14251" w:rsidRDefault="004F074A" w:rsidP="004F074A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1425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76F69E4" w14:textId="77777777" w:rsidR="004F074A" w:rsidRPr="00EE61BC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83E42FF" w14:textId="32C7B2F0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579CEB28" w14:textId="7777777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9F6320D" w14:textId="32287EED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EAF25E" w14:textId="77777777" w:rsidR="004F074A" w:rsidRPr="00EE61BC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460CB3A" w14:textId="6F3D8E62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(1,764,674)</w:t>
            </w:r>
          </w:p>
        </w:tc>
        <w:tc>
          <w:tcPr>
            <w:tcW w:w="270" w:type="dxa"/>
            <w:vAlign w:val="bottom"/>
          </w:tcPr>
          <w:p w14:paraId="00614A10" w14:textId="7777777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63010F" w14:textId="20B254EE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(1,764,674)</w:t>
            </w:r>
          </w:p>
        </w:tc>
        <w:tc>
          <w:tcPr>
            <w:tcW w:w="270" w:type="dxa"/>
            <w:vAlign w:val="bottom"/>
          </w:tcPr>
          <w:p w14:paraId="042C6D9A" w14:textId="77777777" w:rsidR="004F074A" w:rsidRPr="00EE61BC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7563F2" w14:textId="1A5512BD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2D87FAD4" w14:textId="7777777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4AE6E88" w14:textId="4CBCA57D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D3373D" w14:textId="77777777" w:rsidR="004F074A" w:rsidRPr="00EE61BC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BFB0537" w14:textId="7ED020AB" w:rsidR="004F074A" w:rsidRPr="00E14251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142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1,665,926</w:t>
            </w:r>
            <w:r w:rsidRPr="00E142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803D198" w14:textId="77777777" w:rsidR="004F074A" w:rsidRPr="00E14251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8C7A0E" w14:textId="1D725526" w:rsidR="004F074A" w:rsidRPr="00E14251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142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1,665,926</w:t>
            </w:r>
            <w:r w:rsidRPr="00E142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F074A" w:rsidRPr="00B92AB0" w14:paraId="0FDAE719" w14:textId="77777777" w:rsidTr="00C13D73">
        <w:trPr>
          <w:trHeight w:val="261"/>
        </w:trPr>
        <w:tc>
          <w:tcPr>
            <w:tcW w:w="3150" w:type="dxa"/>
          </w:tcPr>
          <w:p w14:paraId="612A2AFC" w14:textId="0DA5CF3E" w:rsidR="004F074A" w:rsidRPr="00E14251" w:rsidRDefault="004F074A" w:rsidP="004F074A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1425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70" w:type="dxa"/>
          </w:tcPr>
          <w:p w14:paraId="29BFE66E" w14:textId="77777777" w:rsidR="004F074A" w:rsidRPr="00EE61BC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41F7DE7B" w14:textId="6DF7D2AF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5D1EEA53" w14:textId="7777777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6106399" w14:textId="41EC4F9A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C99835" w14:textId="77777777" w:rsidR="004F074A" w:rsidRPr="00EE61BC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E108DC" w14:textId="75EAAF59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(712,472)</w:t>
            </w:r>
          </w:p>
        </w:tc>
        <w:tc>
          <w:tcPr>
            <w:tcW w:w="270" w:type="dxa"/>
            <w:vAlign w:val="bottom"/>
          </w:tcPr>
          <w:p w14:paraId="491DD76F" w14:textId="7777777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DE8C60" w14:textId="46433AA3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(712,472)</w:t>
            </w:r>
          </w:p>
        </w:tc>
        <w:tc>
          <w:tcPr>
            <w:tcW w:w="270" w:type="dxa"/>
            <w:vAlign w:val="bottom"/>
          </w:tcPr>
          <w:p w14:paraId="2CBC0A8E" w14:textId="77777777" w:rsidR="004F074A" w:rsidRPr="00EE61BC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4EDAE98" w14:textId="49CC7231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D4FE238" w14:textId="7777777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CA678DA" w14:textId="6339942D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9771C70" w14:textId="77777777" w:rsidR="004F074A" w:rsidRPr="00EE61BC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98AB4FA" w14:textId="4C5234EC" w:rsidR="004F074A" w:rsidRPr="00E14251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14251">
              <w:rPr>
                <w:rFonts w:asciiTheme="majorBidi" w:hAnsiTheme="majorBidi" w:cstheme="majorBidi"/>
                <w:sz w:val="24"/>
                <w:szCs w:val="24"/>
              </w:rPr>
              <w:t>(6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84,214</w:t>
            </w:r>
            <w:r w:rsidRPr="00E142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94DAED1" w14:textId="77777777" w:rsidR="004F074A" w:rsidRPr="00E14251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4385327" w14:textId="1F1340C7" w:rsidR="004F074A" w:rsidRPr="00E14251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14251">
              <w:rPr>
                <w:rFonts w:asciiTheme="majorBidi" w:hAnsiTheme="majorBidi" w:cstheme="majorBidi"/>
                <w:sz w:val="24"/>
                <w:szCs w:val="24"/>
              </w:rPr>
              <w:t>(6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84,214</w:t>
            </w:r>
            <w:r w:rsidRPr="00E142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F074A" w:rsidRPr="00B92AB0" w14:paraId="1174C389" w14:textId="77777777" w:rsidTr="00C13D73">
        <w:trPr>
          <w:trHeight w:val="261"/>
        </w:trPr>
        <w:tc>
          <w:tcPr>
            <w:tcW w:w="3150" w:type="dxa"/>
          </w:tcPr>
          <w:p w14:paraId="0D79AC80" w14:textId="1A6D9A2C" w:rsidR="004F074A" w:rsidRPr="00E14251" w:rsidRDefault="004F074A" w:rsidP="004F074A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1425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70" w:type="dxa"/>
          </w:tcPr>
          <w:p w14:paraId="0FDB5F2E" w14:textId="77777777" w:rsidR="004F074A" w:rsidRPr="00EE61BC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DDF0F6C" w14:textId="21B6959F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215F866A" w14:textId="7777777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8B464CD" w14:textId="7496C3F5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8BF392" w14:textId="77777777" w:rsidR="004F074A" w:rsidRPr="00EE61BC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30C25D7" w14:textId="4AE4BDA3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(19,000)</w:t>
            </w:r>
          </w:p>
        </w:tc>
        <w:tc>
          <w:tcPr>
            <w:tcW w:w="270" w:type="dxa"/>
            <w:vAlign w:val="bottom"/>
          </w:tcPr>
          <w:p w14:paraId="3414A869" w14:textId="7777777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8D8F00" w14:textId="70BC639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(19,000)</w:t>
            </w:r>
          </w:p>
        </w:tc>
        <w:tc>
          <w:tcPr>
            <w:tcW w:w="270" w:type="dxa"/>
            <w:vAlign w:val="bottom"/>
          </w:tcPr>
          <w:p w14:paraId="2CB3B816" w14:textId="77777777" w:rsidR="004F074A" w:rsidRPr="00EE61BC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5A9E99B" w14:textId="32F66986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27388F8" w14:textId="7777777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55A6BA3" w14:textId="323B181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8E00203" w14:textId="77777777" w:rsidR="004F074A" w:rsidRPr="00EE61BC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4BA16F7" w14:textId="176C5186" w:rsidR="004F074A" w:rsidRPr="00E14251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14251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6,776</w:t>
            </w:r>
            <w:r w:rsidRPr="00E142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20FCE88" w14:textId="77777777" w:rsidR="004F074A" w:rsidRPr="00E14251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731837" w14:textId="2869C934" w:rsidR="004F074A" w:rsidRPr="00E14251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14251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6,776</w:t>
            </w:r>
            <w:r w:rsidRPr="00E142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F074A" w:rsidRPr="00B92AB0" w14:paraId="77C5DA27" w14:textId="77777777" w:rsidTr="00C13D73">
        <w:trPr>
          <w:trHeight w:val="261"/>
        </w:trPr>
        <w:tc>
          <w:tcPr>
            <w:tcW w:w="3150" w:type="dxa"/>
          </w:tcPr>
          <w:p w14:paraId="5881E2BB" w14:textId="3CA1FC51" w:rsidR="004F074A" w:rsidRPr="006F246A" w:rsidRDefault="004F074A" w:rsidP="004F074A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ระยะยาว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บุคคล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270" w:type="dxa"/>
          </w:tcPr>
          <w:p w14:paraId="09E401B8" w14:textId="77777777" w:rsidR="004F074A" w:rsidRPr="00B92AB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22A4E6" w14:textId="329BB951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4B1CAFBF" w14:textId="7777777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68F01F6" w14:textId="5F9B7A0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4B1075" w14:textId="77777777" w:rsidR="004F074A" w:rsidRPr="006F246A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5C34D64" w14:textId="3C37BF7A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(33,550)</w:t>
            </w:r>
          </w:p>
        </w:tc>
        <w:tc>
          <w:tcPr>
            <w:tcW w:w="270" w:type="dxa"/>
            <w:vAlign w:val="bottom"/>
          </w:tcPr>
          <w:p w14:paraId="607CDCF4" w14:textId="7777777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1355E93" w14:textId="4DAAB02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(33,550)</w:t>
            </w:r>
          </w:p>
        </w:tc>
        <w:tc>
          <w:tcPr>
            <w:tcW w:w="270" w:type="dxa"/>
            <w:vAlign w:val="bottom"/>
          </w:tcPr>
          <w:p w14:paraId="6779F063" w14:textId="77777777" w:rsidR="004F074A" w:rsidRPr="00B92AB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C07EEA4" w14:textId="53A24CA1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75AD9E6" w14:textId="77777777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36641F8" w14:textId="26DD12CA" w:rsidR="004F074A" w:rsidRPr="00D3402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4FD92C6" w14:textId="77777777" w:rsidR="004F074A" w:rsidRPr="00B92AB0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F47AF1" w14:textId="4A7991AE" w:rsidR="004F074A" w:rsidRPr="00E14251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E14251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9,392</w:t>
            </w:r>
            <w:r w:rsidRPr="00E142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41D2E30" w14:textId="77777777" w:rsidR="004F074A" w:rsidRPr="00E14251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E81E1F3" w14:textId="48E5311D" w:rsidR="004F074A" w:rsidRPr="00E14251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14251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9,392</w:t>
            </w:r>
            <w:r w:rsidRPr="00E142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14251" w:rsidRPr="00B92AB0" w14:paraId="5EB0DA9D" w14:textId="77777777" w:rsidTr="00315168">
        <w:trPr>
          <w:trHeight w:val="261"/>
        </w:trPr>
        <w:tc>
          <w:tcPr>
            <w:tcW w:w="3150" w:type="dxa"/>
            <w:hideMark/>
          </w:tcPr>
          <w:p w14:paraId="72D32C0F" w14:textId="77777777" w:rsidR="00E14251" w:rsidRPr="00B92AB0" w:rsidRDefault="00E14251" w:rsidP="00E14251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2A4E312A" w14:textId="06E19FA7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C0D986" w14:textId="788AD6A0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46C7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565A52C" w14:textId="77777777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77E6B5D" w14:textId="0158B70F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46C7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7E9BB94" w14:textId="77777777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CCE1313" w14:textId="43736289" w:rsidR="00E14251" w:rsidRPr="00D3402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34020">
              <w:rPr>
                <w:rFonts w:asciiTheme="majorBidi" w:hAnsiTheme="majorBidi" w:cstheme="majorBidi"/>
                <w:sz w:val="24"/>
                <w:szCs w:val="24"/>
              </w:rPr>
              <w:t>2,360,919</w:t>
            </w:r>
            <w:r w:rsidRPr="00D3402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8BEB8E9" w14:textId="77777777" w:rsidR="00E14251" w:rsidRPr="00D3402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C8A9E5" w14:textId="3C98026E" w:rsidR="00E14251" w:rsidRPr="00D3402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D3402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34020">
              <w:rPr>
                <w:rFonts w:asciiTheme="majorBidi" w:hAnsiTheme="majorBidi" w:cstheme="majorBidi"/>
                <w:sz w:val="24"/>
                <w:szCs w:val="24"/>
              </w:rPr>
              <w:t>2,360,919</w:t>
            </w:r>
            <w:r w:rsidRPr="00D3402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82A9B91" w14:textId="77777777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59F00BD" w14:textId="2EA2010A" w:rsidR="00E14251" w:rsidRPr="00AE4B0E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4B0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FEC1E2F" w14:textId="77777777" w:rsidR="00E14251" w:rsidRPr="00AE4B0E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04EF4E0" w14:textId="4EE805F3" w:rsidR="00E14251" w:rsidRPr="00AE4B0E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4B0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E4B0E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304,357</w:t>
            </w:r>
            <w:r w:rsidRPr="00AE4B0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014FC56" w14:textId="77777777" w:rsidR="00E14251" w:rsidRPr="00AE4B0E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21233F" w14:textId="0780D160" w:rsidR="00E14251" w:rsidRPr="00AE4B0E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E4B0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251DD9C" w14:textId="77777777" w:rsidR="00E14251" w:rsidRPr="00AE4B0E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9AF8C93" w14:textId="7F10BD93" w:rsidR="00E14251" w:rsidRPr="00AE4B0E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E4B0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E4B0E">
              <w:rPr>
                <w:rFonts w:asciiTheme="majorBidi" w:hAnsiTheme="majorBidi" w:cstheme="majorBidi"/>
                <w:sz w:val="24"/>
                <w:szCs w:val="24"/>
              </w:rPr>
              <w:t>2,3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04,357</w:t>
            </w:r>
            <w:r w:rsidRPr="00AE4B0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14251" w:rsidRPr="00B92AB0" w14:paraId="5717E31C" w14:textId="77777777" w:rsidTr="00315168">
        <w:trPr>
          <w:trHeight w:val="261"/>
        </w:trPr>
        <w:tc>
          <w:tcPr>
            <w:tcW w:w="3150" w:type="dxa"/>
          </w:tcPr>
          <w:p w14:paraId="41BF9293" w14:textId="77777777" w:rsidR="00E14251" w:rsidRPr="00B92AB0" w:rsidRDefault="00E14251" w:rsidP="00E14251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70" w:type="dxa"/>
          </w:tcPr>
          <w:p w14:paraId="6D66ED90" w14:textId="77777777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B49730" w14:textId="597F9C41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46C7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(90</w:t>
            </w:r>
            <w:r w:rsidRPr="00546C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6C7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614)</w:t>
            </w:r>
          </w:p>
        </w:tc>
        <w:tc>
          <w:tcPr>
            <w:tcW w:w="270" w:type="dxa"/>
          </w:tcPr>
          <w:p w14:paraId="4B18D93D" w14:textId="77777777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52D9F8" w14:textId="45E07135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46C7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C80CCA4" w14:textId="77777777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437AFB5" w14:textId="4E63CB5B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46C7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75C7D9C" w14:textId="77777777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4B8EC3" w14:textId="4E147989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46C7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(90</w:t>
            </w:r>
            <w:r w:rsidRPr="00546C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6C7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614)</w:t>
            </w:r>
          </w:p>
        </w:tc>
        <w:tc>
          <w:tcPr>
            <w:tcW w:w="270" w:type="dxa"/>
            <w:vAlign w:val="bottom"/>
          </w:tcPr>
          <w:p w14:paraId="27B06E16" w14:textId="77777777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7C1205" w14:textId="42B0FE38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46C7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0CC13FF" w14:textId="77777777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027F0BC" w14:textId="3C478100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614)</w:t>
            </w:r>
          </w:p>
        </w:tc>
        <w:tc>
          <w:tcPr>
            <w:tcW w:w="270" w:type="dxa"/>
            <w:vAlign w:val="bottom"/>
          </w:tcPr>
          <w:p w14:paraId="574B20A1" w14:textId="77777777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2FB380" w14:textId="1B157CEB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546C7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9062EBC" w14:textId="77777777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D3BB83D" w14:textId="60184D82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614)</w:t>
            </w:r>
          </w:p>
        </w:tc>
      </w:tr>
      <w:tr w:rsidR="00E14251" w:rsidRPr="00B92AB0" w14:paraId="3AE323E4" w14:textId="77777777" w:rsidTr="00315168">
        <w:trPr>
          <w:trHeight w:val="261"/>
        </w:trPr>
        <w:tc>
          <w:tcPr>
            <w:tcW w:w="3150" w:type="dxa"/>
            <w:hideMark/>
          </w:tcPr>
          <w:p w14:paraId="4A70990A" w14:textId="77777777" w:rsidR="00E14251" w:rsidRPr="00B92AB0" w:rsidRDefault="00E14251" w:rsidP="00E14251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270" w:type="dxa"/>
          </w:tcPr>
          <w:p w14:paraId="5CABF5BD" w14:textId="77777777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F3D15" w14:textId="6A0DF199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46C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(90</w:t>
            </w:r>
            <w:r w:rsidRPr="00546C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46C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614)</w:t>
            </w:r>
          </w:p>
        </w:tc>
        <w:tc>
          <w:tcPr>
            <w:tcW w:w="270" w:type="dxa"/>
          </w:tcPr>
          <w:p w14:paraId="19D73E46" w14:textId="77777777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7CCFA1" w14:textId="620ABCA2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46C7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C364946" w14:textId="77777777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5F0F3" w14:textId="586B7499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46C7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8,235,240</w:t>
            </w:r>
            <w:r w:rsidRPr="00546C7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E19710B" w14:textId="77777777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1299E0" w14:textId="16E01333" w:rsidR="00E14251" w:rsidRPr="00546C78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(8,325,854)</w:t>
            </w:r>
          </w:p>
        </w:tc>
        <w:tc>
          <w:tcPr>
            <w:tcW w:w="270" w:type="dxa"/>
            <w:vAlign w:val="bottom"/>
          </w:tcPr>
          <w:p w14:paraId="11A5E8EA" w14:textId="77777777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4E517E0" w14:textId="77777777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D1AF11" w14:textId="77777777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E35C59E" w14:textId="77777777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FEAF8D9" w14:textId="77777777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594405" w14:textId="77777777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934D95" w14:textId="77777777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11417D5" w14:textId="77777777" w:rsidR="00E14251" w:rsidRPr="00B92AB0" w:rsidRDefault="00E14251" w:rsidP="00E14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</w:tr>
    </w:tbl>
    <w:p w14:paraId="155D959E" w14:textId="77777777" w:rsidR="00315168" w:rsidRDefault="00315168">
      <w:r>
        <w:br w:type="page"/>
      </w: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461562" w:rsidRPr="00B92AB0" w14:paraId="2118D182" w14:textId="77777777" w:rsidTr="00315168">
        <w:trPr>
          <w:trHeight w:val="261"/>
          <w:tblHeader/>
        </w:trPr>
        <w:tc>
          <w:tcPr>
            <w:tcW w:w="3150" w:type="dxa"/>
            <w:vAlign w:val="bottom"/>
          </w:tcPr>
          <w:p w14:paraId="39F2184D" w14:textId="77777777" w:rsidR="00461562" w:rsidRPr="00B92AB0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79B0868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60" w:type="dxa"/>
            <w:gridSpan w:val="15"/>
            <w:vAlign w:val="bottom"/>
          </w:tcPr>
          <w:p w14:paraId="319E4DBB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61562" w:rsidRPr="00B92AB0" w14:paraId="49A8AE7D" w14:textId="77777777" w:rsidTr="00315168">
        <w:trPr>
          <w:trHeight w:val="261"/>
          <w:tblHeader/>
        </w:trPr>
        <w:tc>
          <w:tcPr>
            <w:tcW w:w="3150" w:type="dxa"/>
            <w:vAlign w:val="bottom"/>
          </w:tcPr>
          <w:p w14:paraId="502A2225" w14:textId="77777777" w:rsidR="00461562" w:rsidRPr="00B92AB0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B6CCEF0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84BC3CD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2DA357A1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6E659241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61562" w:rsidRPr="00B92AB0" w14:paraId="49E53BF3" w14:textId="77777777" w:rsidTr="00315168">
        <w:trPr>
          <w:trHeight w:val="261"/>
          <w:tblHeader/>
        </w:trPr>
        <w:tc>
          <w:tcPr>
            <w:tcW w:w="3150" w:type="dxa"/>
            <w:vAlign w:val="bottom"/>
            <w:hideMark/>
          </w:tcPr>
          <w:p w14:paraId="673ADA62" w14:textId="77777777" w:rsidR="00461562" w:rsidRPr="00B92AB0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7D8CDCC" w14:textId="6372CD43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335BF00A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9147CCF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204EE7C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23DEA5C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3C5480B2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10DA0C20" w14:textId="77777777" w:rsidR="00461562" w:rsidRPr="00B92AB0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80FEAD7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5B0EAF6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F32A353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34B09DB1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69E5069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327FC66E" w14:textId="77777777" w:rsidR="00461562" w:rsidRPr="00B92AB0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6AEC2E38" w14:textId="77777777" w:rsidR="00461562" w:rsidRPr="00B92AB0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01B60665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F200178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61562" w:rsidRPr="00B92AB0" w14:paraId="576F0A4D" w14:textId="77777777" w:rsidTr="00315168">
        <w:trPr>
          <w:trHeight w:val="254"/>
          <w:tblHeader/>
        </w:trPr>
        <w:tc>
          <w:tcPr>
            <w:tcW w:w="3150" w:type="dxa"/>
          </w:tcPr>
          <w:p w14:paraId="7A39C492" w14:textId="77777777" w:rsidR="00461562" w:rsidRPr="00B92AB0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5371971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0" w:type="dxa"/>
            <w:gridSpan w:val="15"/>
          </w:tcPr>
          <w:p w14:paraId="7DD7B606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461562" w:rsidRPr="00B92AB0" w14:paraId="2C356743" w14:textId="77777777" w:rsidTr="00315168">
        <w:trPr>
          <w:trHeight w:val="261"/>
        </w:trPr>
        <w:tc>
          <w:tcPr>
            <w:tcW w:w="3150" w:type="dxa"/>
          </w:tcPr>
          <w:p w14:paraId="59EB0B35" w14:textId="7FB3CCA1" w:rsidR="00461562" w:rsidRPr="00B92AB0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45D9A"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919C4ED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0" w:type="dxa"/>
            <w:gridSpan w:val="15"/>
          </w:tcPr>
          <w:p w14:paraId="5CA47550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61562" w:rsidRPr="00B92AB0" w14:paraId="6FEBC9FA" w14:textId="77777777" w:rsidTr="00315168">
        <w:trPr>
          <w:trHeight w:val="261"/>
        </w:trPr>
        <w:tc>
          <w:tcPr>
            <w:tcW w:w="3150" w:type="dxa"/>
            <w:hideMark/>
          </w:tcPr>
          <w:p w14:paraId="17C75015" w14:textId="77777777" w:rsidR="00461562" w:rsidRPr="00B92AB0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457E7D4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65A4AE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56B79EF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7318DAE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3152D78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E7E2596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874F942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A8B25ED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73AE3D7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9439AC8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1959ECF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3FA2EDC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FE48897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D58BF8D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0B974FD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5C9F5E9" w14:textId="77777777" w:rsidR="00461562" w:rsidRPr="00B92AB0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0E066F" w:rsidRPr="00B92AB0" w14:paraId="08F06E80" w14:textId="77777777" w:rsidTr="00315168">
        <w:trPr>
          <w:trHeight w:val="261"/>
        </w:trPr>
        <w:tc>
          <w:tcPr>
            <w:tcW w:w="3150" w:type="dxa"/>
            <w:vAlign w:val="bottom"/>
          </w:tcPr>
          <w:p w14:paraId="3EDABB80" w14:textId="6FD0E18C" w:rsidR="000E066F" w:rsidRPr="006F246A" w:rsidRDefault="000E066F" w:rsidP="000E06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270" w:type="dxa"/>
          </w:tcPr>
          <w:p w14:paraId="6857E85A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79B025" w14:textId="5DCDE7AE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A67410D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6375FBE" w14:textId="3F3DF69F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560FBED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4AD8F56" w14:textId="27D40AC0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207,084</w:t>
            </w:r>
          </w:p>
        </w:tc>
        <w:tc>
          <w:tcPr>
            <w:tcW w:w="270" w:type="dxa"/>
          </w:tcPr>
          <w:p w14:paraId="0160A0BA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302A1CF" w14:textId="6240D53C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207,084</w:t>
            </w:r>
          </w:p>
        </w:tc>
        <w:tc>
          <w:tcPr>
            <w:tcW w:w="270" w:type="dxa"/>
          </w:tcPr>
          <w:p w14:paraId="470682C7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FD3E5FB" w14:textId="4736C37C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F2AB848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4EC83CB" w14:textId="72AAC0BE" w:rsidR="000E066F" w:rsidRPr="006F246A" w:rsidRDefault="000E066F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088A9DD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5E92FB8" w14:textId="76157CFF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204,482</w:t>
            </w:r>
          </w:p>
        </w:tc>
        <w:tc>
          <w:tcPr>
            <w:tcW w:w="270" w:type="dxa"/>
          </w:tcPr>
          <w:p w14:paraId="2DD874AC" w14:textId="77777777" w:rsidR="000E066F" w:rsidRPr="00B92AB0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400ACC2" w14:textId="0FBE3353" w:rsidR="000E066F" w:rsidRPr="00B92AB0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204,482</w:t>
            </w:r>
          </w:p>
        </w:tc>
      </w:tr>
      <w:tr w:rsidR="000E066F" w:rsidRPr="00B92AB0" w14:paraId="3680440D" w14:textId="77777777" w:rsidTr="00315168">
        <w:trPr>
          <w:trHeight w:val="261"/>
        </w:trPr>
        <w:tc>
          <w:tcPr>
            <w:tcW w:w="3150" w:type="dxa"/>
            <w:vAlign w:val="bottom"/>
          </w:tcPr>
          <w:p w14:paraId="1EDF8B0A" w14:textId="5D3DC3CE" w:rsidR="000E066F" w:rsidRPr="006F246A" w:rsidRDefault="000E066F" w:rsidP="000E066F">
            <w:pPr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270" w:type="dxa"/>
          </w:tcPr>
          <w:p w14:paraId="00E5C1FF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50126E" w14:textId="58D08B78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FDFC1AE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6160CA3" w14:textId="53836E95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6EF91E5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FBCDF60" w14:textId="153F3B51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42,710</w:t>
            </w:r>
          </w:p>
        </w:tc>
        <w:tc>
          <w:tcPr>
            <w:tcW w:w="270" w:type="dxa"/>
          </w:tcPr>
          <w:p w14:paraId="2BD22FE8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9849C71" w14:textId="4B7302C5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42,710</w:t>
            </w:r>
          </w:p>
        </w:tc>
        <w:tc>
          <w:tcPr>
            <w:tcW w:w="270" w:type="dxa"/>
          </w:tcPr>
          <w:p w14:paraId="2F7267A1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2FE5764" w14:textId="1AF6370D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26B713F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EE43029" w14:textId="1BB11CC1" w:rsidR="000E066F" w:rsidRPr="006F246A" w:rsidRDefault="000E066F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3189087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06D70B9" w14:textId="7227E2B2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42,746</w:t>
            </w:r>
          </w:p>
        </w:tc>
        <w:tc>
          <w:tcPr>
            <w:tcW w:w="270" w:type="dxa"/>
          </w:tcPr>
          <w:p w14:paraId="218A2F58" w14:textId="77777777" w:rsidR="000E066F" w:rsidRPr="00B92AB0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D46F70B" w14:textId="02A0FDBC" w:rsidR="000E066F" w:rsidRPr="00B92AB0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42,746</w:t>
            </w:r>
          </w:p>
        </w:tc>
      </w:tr>
      <w:tr w:rsidR="000E066F" w:rsidRPr="00B92AB0" w14:paraId="72AB38F7" w14:textId="77777777" w:rsidTr="00315168">
        <w:trPr>
          <w:trHeight w:val="261"/>
        </w:trPr>
        <w:tc>
          <w:tcPr>
            <w:tcW w:w="3150" w:type="dxa"/>
            <w:vAlign w:val="bottom"/>
          </w:tcPr>
          <w:p w14:paraId="2B5ADFF4" w14:textId="258DA57B" w:rsidR="000E066F" w:rsidRPr="006F246A" w:rsidRDefault="000E066F" w:rsidP="000E066F">
            <w:pPr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</w:t>
            </w:r>
            <w:r w:rsidRPr="00AE4B0E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</w:tcPr>
          <w:p w14:paraId="584E598C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0CE3BC1" w14:textId="7D90912D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2D74A89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8532111" w14:textId="2E1E658F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82864F6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0B61EC4" w14:textId="04B85BEE" w:rsidR="000E066F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1,961</w:t>
            </w:r>
          </w:p>
        </w:tc>
        <w:tc>
          <w:tcPr>
            <w:tcW w:w="270" w:type="dxa"/>
          </w:tcPr>
          <w:p w14:paraId="05C7002D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E5E6FF3" w14:textId="2FAB59C2" w:rsidR="000E066F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1,961</w:t>
            </w:r>
          </w:p>
        </w:tc>
        <w:tc>
          <w:tcPr>
            <w:tcW w:w="270" w:type="dxa"/>
          </w:tcPr>
          <w:p w14:paraId="47F9A08F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E915B46" w14:textId="5E8A349A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96777A7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16618BC" w14:textId="7710EFAD" w:rsidR="000E066F" w:rsidRPr="006F246A" w:rsidRDefault="000E066F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4CFC0AF" w14:textId="77777777" w:rsidR="000E066F" w:rsidRPr="006F246A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11FD1FD" w14:textId="3B5EC0FD" w:rsidR="000E066F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1,919</w:t>
            </w:r>
          </w:p>
        </w:tc>
        <w:tc>
          <w:tcPr>
            <w:tcW w:w="270" w:type="dxa"/>
          </w:tcPr>
          <w:p w14:paraId="7CC7BDA2" w14:textId="77777777" w:rsidR="000E066F" w:rsidRPr="00B92AB0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5C2F12E" w14:textId="37F129BE" w:rsidR="000E066F" w:rsidRDefault="000E066F" w:rsidP="000E0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1,919</w:t>
            </w:r>
          </w:p>
        </w:tc>
      </w:tr>
      <w:tr w:rsidR="00315168" w:rsidRPr="00B92AB0" w14:paraId="084A6615" w14:textId="77777777" w:rsidTr="00315168">
        <w:trPr>
          <w:trHeight w:val="261"/>
        </w:trPr>
        <w:tc>
          <w:tcPr>
            <w:tcW w:w="3150" w:type="dxa"/>
            <w:hideMark/>
          </w:tcPr>
          <w:p w14:paraId="43B06FF6" w14:textId="77777777" w:rsidR="00315168" w:rsidRPr="00B92AB0" w:rsidRDefault="00315168" w:rsidP="00315168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2C3F8D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32D82EF" w14:textId="438761E8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404BAD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481279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9D8C95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CB1B1C8" w14:textId="514AF434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43" w:right="160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FDF3BD" w14:textId="77777777" w:rsidR="00315168" w:rsidRPr="00B92AB0" w:rsidRDefault="00315168" w:rsidP="0031516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7C6857" w14:textId="78D6536A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3BB7A7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A551AA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DECCEE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0C9C038" w14:textId="77777777" w:rsidR="00315168" w:rsidRPr="00B92AB0" w:rsidRDefault="00315168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decimal" w:pos="698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6DFF198" w14:textId="77777777" w:rsidR="00315168" w:rsidRPr="00B92AB0" w:rsidRDefault="00315168" w:rsidP="0031516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44387A" w14:textId="77777777" w:rsidR="00315168" w:rsidRPr="00B92AB0" w:rsidRDefault="00315168" w:rsidP="00315168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37552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1CA487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2DA42B5C" w14:textId="77777777" w:rsidTr="00315168">
        <w:trPr>
          <w:trHeight w:val="261"/>
        </w:trPr>
        <w:tc>
          <w:tcPr>
            <w:tcW w:w="3150" w:type="dxa"/>
            <w:hideMark/>
          </w:tcPr>
          <w:p w14:paraId="293AE23C" w14:textId="77777777" w:rsidR="00315168" w:rsidRPr="00B92AB0" w:rsidRDefault="00315168" w:rsidP="00315168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270" w:type="dxa"/>
          </w:tcPr>
          <w:p w14:paraId="5305F0E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5F70D2F" w14:textId="5EB22CAB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94,246</w:t>
            </w:r>
          </w:p>
        </w:tc>
        <w:tc>
          <w:tcPr>
            <w:tcW w:w="270" w:type="dxa"/>
          </w:tcPr>
          <w:p w14:paraId="11C179F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67029C2" w14:textId="689BB7DA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278,164</w:t>
            </w:r>
          </w:p>
        </w:tc>
        <w:tc>
          <w:tcPr>
            <w:tcW w:w="270" w:type="dxa"/>
          </w:tcPr>
          <w:p w14:paraId="57FEC01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31BBFD7" w14:textId="62E32F31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A9B8F9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E18B8B" w14:textId="61E50174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372,410</w:t>
            </w:r>
          </w:p>
        </w:tc>
        <w:tc>
          <w:tcPr>
            <w:tcW w:w="270" w:type="dxa"/>
            <w:vAlign w:val="bottom"/>
          </w:tcPr>
          <w:p w14:paraId="73B349F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0291C96" w14:textId="2975A186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248,185</w:t>
            </w:r>
          </w:p>
        </w:tc>
        <w:tc>
          <w:tcPr>
            <w:tcW w:w="270" w:type="dxa"/>
            <w:vAlign w:val="bottom"/>
          </w:tcPr>
          <w:p w14:paraId="043A859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423457F" w14:textId="20C2581D" w:rsidR="00315168" w:rsidRPr="00B92AB0" w:rsidRDefault="00315168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82E04F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811374" w14:textId="5ABB207B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124,225</w:t>
            </w:r>
          </w:p>
        </w:tc>
        <w:tc>
          <w:tcPr>
            <w:tcW w:w="270" w:type="dxa"/>
          </w:tcPr>
          <w:p w14:paraId="1AD42AE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87F7B25" w14:textId="57DA079E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372,410</w:t>
            </w:r>
          </w:p>
        </w:tc>
      </w:tr>
      <w:tr w:rsidR="00315168" w:rsidRPr="00B92AB0" w14:paraId="435DD799" w14:textId="77777777" w:rsidTr="00315168">
        <w:trPr>
          <w:trHeight w:val="261"/>
        </w:trPr>
        <w:tc>
          <w:tcPr>
            <w:tcW w:w="3150" w:type="dxa"/>
          </w:tcPr>
          <w:p w14:paraId="165C87EA" w14:textId="105C5C65" w:rsidR="00315168" w:rsidRPr="00B92AB0" w:rsidRDefault="00315168" w:rsidP="00315168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270" w:type="dxa"/>
          </w:tcPr>
          <w:p w14:paraId="76D6CFA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9E85976" w14:textId="626318AE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174</w:t>
            </w:r>
          </w:p>
        </w:tc>
        <w:tc>
          <w:tcPr>
            <w:tcW w:w="270" w:type="dxa"/>
          </w:tcPr>
          <w:p w14:paraId="51BCD50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444C96D" w14:textId="0EB6B4B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DF045A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5ADA09E" w14:textId="123F7A5E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0F78BA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3B5D06D" w14:textId="2846303B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174</w:t>
            </w:r>
          </w:p>
        </w:tc>
        <w:tc>
          <w:tcPr>
            <w:tcW w:w="270" w:type="dxa"/>
            <w:vAlign w:val="bottom"/>
          </w:tcPr>
          <w:p w14:paraId="4109AD0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B3EDD2D" w14:textId="27B5173C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5B7CAB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6E866E9" w14:textId="69491D6E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</w:tcPr>
          <w:p w14:paraId="6CC0B45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D424B5" w14:textId="34FAED7D" w:rsidR="00315168" w:rsidRPr="00B92AB0" w:rsidRDefault="00315168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91142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8C04683" w14:textId="197596CD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</w:tr>
      <w:tr w:rsidR="00315168" w:rsidRPr="00B92AB0" w14:paraId="13FCC4FF" w14:textId="77777777" w:rsidTr="00315168">
        <w:trPr>
          <w:trHeight w:val="261"/>
        </w:trPr>
        <w:tc>
          <w:tcPr>
            <w:tcW w:w="3150" w:type="dxa"/>
            <w:hideMark/>
          </w:tcPr>
          <w:p w14:paraId="52E16828" w14:textId="77777777" w:rsidR="00315168" w:rsidRPr="00B92AB0" w:rsidRDefault="00315168" w:rsidP="00315168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2C659F0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927083" w14:textId="22882559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94,420</w:t>
            </w:r>
          </w:p>
        </w:tc>
        <w:tc>
          <w:tcPr>
            <w:tcW w:w="270" w:type="dxa"/>
          </w:tcPr>
          <w:p w14:paraId="79F3286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62F1CF" w14:textId="0FDBFE75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278,164</w:t>
            </w:r>
          </w:p>
        </w:tc>
        <w:tc>
          <w:tcPr>
            <w:tcW w:w="270" w:type="dxa"/>
          </w:tcPr>
          <w:p w14:paraId="6EE350C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E3C62" w14:textId="2AD22498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251,755</w:t>
            </w:r>
          </w:p>
        </w:tc>
        <w:tc>
          <w:tcPr>
            <w:tcW w:w="270" w:type="dxa"/>
            <w:vAlign w:val="bottom"/>
          </w:tcPr>
          <w:p w14:paraId="4E7F40E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A0529" w14:textId="7045D27C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624,339</w:t>
            </w:r>
          </w:p>
        </w:tc>
        <w:tc>
          <w:tcPr>
            <w:tcW w:w="270" w:type="dxa"/>
            <w:vAlign w:val="bottom"/>
          </w:tcPr>
          <w:p w14:paraId="66D4B98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9DF574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8231AD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5C9E68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D9E826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FD280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F42A2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80286D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315168" w:rsidRPr="00B92AB0" w14:paraId="493096CB" w14:textId="77777777" w:rsidTr="00315168">
        <w:trPr>
          <w:trHeight w:val="261"/>
        </w:trPr>
        <w:tc>
          <w:tcPr>
            <w:tcW w:w="3150" w:type="dxa"/>
          </w:tcPr>
          <w:p w14:paraId="631E3616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90DE6D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5CF7A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A95BB0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D35C57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2E4C3E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3CBAA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DD17FE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253FE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511391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0C8F05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7BA100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05BA2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EC258C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D5C85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7405A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209B34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3DCC6F75" w14:textId="77777777" w:rsidTr="00315168">
        <w:trPr>
          <w:trHeight w:val="261"/>
        </w:trPr>
        <w:tc>
          <w:tcPr>
            <w:tcW w:w="3150" w:type="dxa"/>
          </w:tcPr>
          <w:p w14:paraId="631B8A0A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28B87D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DE6ED4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F2A13D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C47DE6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C2C9B5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6513F9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601408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1619A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FE2A02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427413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0FD287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B06C03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D07D28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2507E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ADB20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D930FA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5E7D60C6" w14:textId="77777777" w:rsidTr="00315168">
        <w:trPr>
          <w:trHeight w:val="261"/>
        </w:trPr>
        <w:tc>
          <w:tcPr>
            <w:tcW w:w="3150" w:type="dxa"/>
          </w:tcPr>
          <w:p w14:paraId="35A6933E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26B8CE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30A9DB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952519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61130A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C85426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F503B8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07D3D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B5816B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D6C11F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5FA267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8A1A49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C3482D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58C0BE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B0A32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702F5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9D5E9F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674723D6" w14:textId="77777777" w:rsidTr="00315168">
        <w:trPr>
          <w:trHeight w:val="261"/>
        </w:trPr>
        <w:tc>
          <w:tcPr>
            <w:tcW w:w="3150" w:type="dxa"/>
          </w:tcPr>
          <w:p w14:paraId="75FFCA8A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10A09E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92A501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7502BB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9AB159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3689F4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FB2EA3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DD10DC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80AB9E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E89A8C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21BE0E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2901A9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D590BC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C2624A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59774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40EF3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B264C3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2AEDD807" w14:textId="77777777" w:rsidTr="00315168">
        <w:trPr>
          <w:trHeight w:val="261"/>
        </w:trPr>
        <w:tc>
          <w:tcPr>
            <w:tcW w:w="3150" w:type="dxa"/>
          </w:tcPr>
          <w:p w14:paraId="2E38DC95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673187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87E935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AE7C2C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828396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A2E76C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38FE57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2630E8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D31140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EDA393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4D1E9A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3FE142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558A7A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524E9C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28E93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876A6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09A43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3E2780FC" w14:textId="77777777" w:rsidTr="00315168">
        <w:trPr>
          <w:trHeight w:val="261"/>
        </w:trPr>
        <w:tc>
          <w:tcPr>
            <w:tcW w:w="3150" w:type="dxa"/>
          </w:tcPr>
          <w:p w14:paraId="6CFD4EBA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CC2246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EFADCA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8F0DC9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B4AB35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BCE01F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92D5A6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BF147A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56BAA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4311D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C109DB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47FD7F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78DE29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939D6D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F34A0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6C8FB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9D1514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1390CCB4" w14:textId="77777777" w:rsidTr="00315168">
        <w:trPr>
          <w:trHeight w:val="261"/>
        </w:trPr>
        <w:tc>
          <w:tcPr>
            <w:tcW w:w="3150" w:type="dxa"/>
          </w:tcPr>
          <w:p w14:paraId="3C4F6C19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DF2CD2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6B440D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C28F18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C72F3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96A78F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4AE7EF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54A3D5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C1F605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ABF8C2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705D9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C3C7F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7DA511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D653A1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73602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3D589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47B91B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17CD9A03" w14:textId="77777777" w:rsidTr="00315168">
        <w:trPr>
          <w:trHeight w:val="261"/>
        </w:trPr>
        <w:tc>
          <w:tcPr>
            <w:tcW w:w="3150" w:type="dxa"/>
          </w:tcPr>
          <w:p w14:paraId="05CDC772" w14:textId="397F612A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42691BE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56075A9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08EC13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F9644C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2D84C6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F7A5F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DA5F3E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8BC21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6A18A8E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E4D24C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088D32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C19C92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44791C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B12B4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D5C45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6D9ACF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15168" w:rsidRPr="00B92AB0" w14:paraId="34042CDE" w14:textId="77777777" w:rsidTr="00315168">
        <w:trPr>
          <w:trHeight w:val="261"/>
        </w:trPr>
        <w:tc>
          <w:tcPr>
            <w:tcW w:w="3150" w:type="dxa"/>
          </w:tcPr>
          <w:p w14:paraId="6815D352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858DF0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7030F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F14048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DFF2FFA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1E0376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B9487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C1F1C3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890E1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4ED779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11DEC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99B787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C694BB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E8A873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71493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131B8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413BB45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F074A" w:rsidRPr="00B92AB0" w14:paraId="12379A62" w14:textId="77777777" w:rsidTr="00315168">
        <w:trPr>
          <w:trHeight w:val="261"/>
        </w:trPr>
        <w:tc>
          <w:tcPr>
            <w:tcW w:w="3150" w:type="dxa"/>
          </w:tcPr>
          <w:p w14:paraId="2EEC39C1" w14:textId="0DA2BD8D" w:rsidR="004F074A" w:rsidRPr="006719B2" w:rsidRDefault="004F074A" w:rsidP="004F07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ระยะสั้น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</w:tcPr>
          <w:p w14:paraId="37706A18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A2F169" w14:textId="4E3EA1C8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C14290D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C77C4BF" w14:textId="76C9072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9C391F5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EC30AD1" w14:textId="4BAA7B91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(1,131,807)</w:t>
            </w:r>
          </w:p>
        </w:tc>
        <w:tc>
          <w:tcPr>
            <w:tcW w:w="270" w:type="dxa"/>
            <w:vAlign w:val="bottom"/>
          </w:tcPr>
          <w:p w14:paraId="0B82D137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4A0E3ED" w14:textId="01BD69E6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(1,131,807)</w:t>
            </w:r>
          </w:p>
        </w:tc>
        <w:tc>
          <w:tcPr>
            <w:tcW w:w="270" w:type="dxa"/>
            <w:vAlign w:val="bottom"/>
          </w:tcPr>
          <w:p w14:paraId="1B54D6BD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0BEC9C2" w14:textId="57BB503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24EDAB0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286928" w14:textId="6FF40E5D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756E77E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FB9CF2" w14:textId="0D9B5E6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(1,101,464)</w:t>
            </w:r>
          </w:p>
        </w:tc>
        <w:tc>
          <w:tcPr>
            <w:tcW w:w="270" w:type="dxa"/>
            <w:vAlign w:val="bottom"/>
          </w:tcPr>
          <w:p w14:paraId="2EC0D764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13EB53" w14:textId="2D5139E0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(1,101,464)</w:t>
            </w:r>
          </w:p>
        </w:tc>
      </w:tr>
      <w:tr w:rsidR="004F074A" w:rsidRPr="00B92AB0" w14:paraId="617FACF2" w14:textId="77777777" w:rsidTr="00315168">
        <w:trPr>
          <w:trHeight w:val="261"/>
        </w:trPr>
        <w:tc>
          <w:tcPr>
            <w:tcW w:w="3150" w:type="dxa"/>
          </w:tcPr>
          <w:p w14:paraId="4810411A" w14:textId="5B723417" w:rsidR="004F074A" w:rsidRPr="006719B2" w:rsidRDefault="004F074A" w:rsidP="004F074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ระยะยาว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</w:tcPr>
          <w:p w14:paraId="329E5983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DCD2F9" w14:textId="53D15929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596993C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D817987" w14:textId="0693FFCD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B1FE4A5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193550C" w14:textId="36E4AF2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(1,857,38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1C3295A9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A4483D" w14:textId="33A5D632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(1,857,389)</w:t>
            </w:r>
          </w:p>
        </w:tc>
        <w:tc>
          <w:tcPr>
            <w:tcW w:w="270" w:type="dxa"/>
            <w:vAlign w:val="bottom"/>
          </w:tcPr>
          <w:p w14:paraId="48742FD1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C5B2EBB" w14:textId="48012BA4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11C928D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2F042B" w14:textId="00D7F32F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6BF8A0A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1F5FC1" w14:textId="6E75273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(1,709,473)</w:t>
            </w:r>
          </w:p>
        </w:tc>
        <w:tc>
          <w:tcPr>
            <w:tcW w:w="270" w:type="dxa"/>
            <w:vAlign w:val="bottom"/>
          </w:tcPr>
          <w:p w14:paraId="57A920DD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E5EAF81" w14:textId="6D815FC2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(1,709,473)</w:t>
            </w:r>
          </w:p>
        </w:tc>
      </w:tr>
      <w:tr w:rsidR="004F074A" w:rsidRPr="00B92AB0" w14:paraId="2964C9C7" w14:textId="77777777" w:rsidTr="00315168">
        <w:trPr>
          <w:trHeight w:val="261"/>
        </w:trPr>
        <w:tc>
          <w:tcPr>
            <w:tcW w:w="3150" w:type="dxa"/>
          </w:tcPr>
          <w:p w14:paraId="0809527C" w14:textId="4878903E" w:rsidR="004F074A" w:rsidRPr="006719B2" w:rsidRDefault="004F074A" w:rsidP="004F074A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ระยะสั้น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270" w:type="dxa"/>
          </w:tcPr>
          <w:p w14:paraId="68AE0795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65C33B" w14:textId="5F00549A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5FFA20D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AF88AB1" w14:textId="2ABA91EE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BED6417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D25C49C" w14:textId="40B7C8E1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(32,601)</w:t>
            </w:r>
          </w:p>
        </w:tc>
        <w:tc>
          <w:tcPr>
            <w:tcW w:w="270" w:type="dxa"/>
            <w:vAlign w:val="bottom"/>
          </w:tcPr>
          <w:p w14:paraId="0CF47110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A224DE" w14:textId="626EE0E6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(32,601)</w:t>
            </w:r>
          </w:p>
        </w:tc>
        <w:tc>
          <w:tcPr>
            <w:tcW w:w="270" w:type="dxa"/>
            <w:vAlign w:val="bottom"/>
          </w:tcPr>
          <w:p w14:paraId="1F6D1904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65630E" w14:textId="4AE2BCBC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795D731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A6D5B1A" w14:textId="727ABBF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04CC84B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ACA28A" w14:textId="434ACAB2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(31,254)</w:t>
            </w:r>
          </w:p>
        </w:tc>
        <w:tc>
          <w:tcPr>
            <w:tcW w:w="270" w:type="dxa"/>
            <w:vAlign w:val="bottom"/>
          </w:tcPr>
          <w:p w14:paraId="55E451F0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3283ACE" w14:textId="16874953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(31,254)</w:t>
            </w:r>
          </w:p>
        </w:tc>
      </w:tr>
      <w:tr w:rsidR="004F074A" w:rsidRPr="00B92AB0" w14:paraId="6032DDA3" w14:textId="77777777" w:rsidTr="00315168">
        <w:trPr>
          <w:trHeight w:val="261"/>
        </w:trPr>
        <w:tc>
          <w:tcPr>
            <w:tcW w:w="3150" w:type="dxa"/>
          </w:tcPr>
          <w:p w14:paraId="3BEBF443" w14:textId="544285E5" w:rsidR="004F074A" w:rsidRPr="006719B2" w:rsidRDefault="004F074A" w:rsidP="004F074A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ระยะยาว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270" w:type="dxa"/>
          </w:tcPr>
          <w:p w14:paraId="66068195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A629C4" w14:textId="6FA3C072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B9D089C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26042A8" w14:textId="781ABE3C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1E9F5C8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786CFD2" w14:textId="1D39C0E9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(35,900)</w:t>
            </w:r>
          </w:p>
        </w:tc>
        <w:tc>
          <w:tcPr>
            <w:tcW w:w="270" w:type="dxa"/>
            <w:vAlign w:val="bottom"/>
          </w:tcPr>
          <w:p w14:paraId="09DFA726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41C1A05" w14:textId="66F86606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(35,900)</w:t>
            </w:r>
          </w:p>
        </w:tc>
        <w:tc>
          <w:tcPr>
            <w:tcW w:w="270" w:type="dxa"/>
            <w:vAlign w:val="bottom"/>
          </w:tcPr>
          <w:p w14:paraId="251F1B05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5C4331" w14:textId="07179A01" w:rsidR="004F074A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F8A875E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77EF72" w14:textId="2F7BC279" w:rsidR="004F074A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429E180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BCB35C" w14:textId="42D1B0BD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(31,581)</w:t>
            </w:r>
          </w:p>
        </w:tc>
        <w:tc>
          <w:tcPr>
            <w:tcW w:w="270" w:type="dxa"/>
            <w:vAlign w:val="bottom"/>
          </w:tcPr>
          <w:p w14:paraId="03398B52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A2736C" w14:textId="365F5C9E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(31,581)</w:t>
            </w:r>
          </w:p>
        </w:tc>
      </w:tr>
      <w:tr w:rsidR="004F074A" w:rsidRPr="00B92AB0" w14:paraId="1DBB1327" w14:textId="77777777" w:rsidTr="00315168">
        <w:trPr>
          <w:trHeight w:val="261"/>
        </w:trPr>
        <w:tc>
          <w:tcPr>
            <w:tcW w:w="3150" w:type="dxa"/>
          </w:tcPr>
          <w:p w14:paraId="73F6EFAA" w14:textId="17178733" w:rsidR="004F074A" w:rsidRPr="006719B2" w:rsidRDefault="004F074A" w:rsidP="004F074A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ระยะยาว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บุคคล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270" w:type="dxa"/>
          </w:tcPr>
          <w:p w14:paraId="635547DD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B2D3E8" w14:textId="5AA17BC2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C785754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FBB0881" w14:textId="0015AF40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54238A4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883EE7B" w14:textId="5AF0E1B2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Pr="006719B2">
              <w:rPr>
                <w:rFonts w:asciiTheme="majorBidi" w:hAnsiTheme="majorBidi" w:cstheme="majorBidi"/>
                <w:sz w:val="24"/>
                <w:szCs w:val="24"/>
              </w:rPr>
              <w:t>23,550</w:t>
            </w: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4860A4BF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E9D18D7" w14:textId="660F5363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(23,550)</w:t>
            </w:r>
          </w:p>
        </w:tc>
        <w:tc>
          <w:tcPr>
            <w:tcW w:w="270" w:type="dxa"/>
            <w:vAlign w:val="bottom"/>
          </w:tcPr>
          <w:p w14:paraId="2BCEC7B3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CFDE77" w14:textId="74FEEFC1" w:rsidR="004F074A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F965D29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680D73F" w14:textId="7340A371" w:rsidR="004F074A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7CE4E33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9ACADB" w14:textId="4E9A6DB9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20,273)</w:t>
            </w:r>
          </w:p>
        </w:tc>
        <w:tc>
          <w:tcPr>
            <w:tcW w:w="270" w:type="dxa"/>
            <w:vAlign w:val="bottom"/>
          </w:tcPr>
          <w:p w14:paraId="4D64DC3F" w14:textId="77777777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1622891" w14:textId="1F5B5AE5" w:rsidR="004F074A" w:rsidRPr="006719B2" w:rsidRDefault="004F074A" w:rsidP="004F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20,273)</w:t>
            </w:r>
          </w:p>
        </w:tc>
      </w:tr>
      <w:tr w:rsidR="00315168" w:rsidRPr="00B92AB0" w14:paraId="1027E5BF" w14:textId="77777777" w:rsidTr="00315168">
        <w:trPr>
          <w:trHeight w:val="261"/>
        </w:trPr>
        <w:tc>
          <w:tcPr>
            <w:tcW w:w="3150" w:type="dxa"/>
            <w:hideMark/>
          </w:tcPr>
          <w:p w14:paraId="1F3A2295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144D711E" w14:textId="30260F4D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F94E35" w14:textId="110D6920" w:rsidR="00315168" w:rsidRPr="00B92AB0" w:rsidRDefault="00315168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C3A3DF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167159A" w14:textId="4A86B02A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3AB480B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9BA1F01" w14:textId="2C21164C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7E6F1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952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>,584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4444A3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E12768" w14:textId="0C612FB0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2,952,584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6AB1966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9E49EAD" w14:textId="076F30C2" w:rsidR="00315168" w:rsidRPr="00B92AB0" w:rsidRDefault="00315168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E36D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12A82CD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8CCED59" w14:textId="4FAE3055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>2,909,280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8BA66D8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083B72" w14:textId="68810D02" w:rsidR="00315168" w:rsidRPr="00B92AB0" w:rsidRDefault="00315168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0DD492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44B19C1" w14:textId="39DD07A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>2,909,280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15168" w:rsidRPr="00B92AB0" w14:paraId="50A4AAD6" w14:textId="77777777" w:rsidTr="00315168">
        <w:trPr>
          <w:trHeight w:val="261"/>
        </w:trPr>
        <w:tc>
          <w:tcPr>
            <w:tcW w:w="3150" w:type="dxa"/>
          </w:tcPr>
          <w:p w14:paraId="65A58D27" w14:textId="77777777" w:rsidR="00315168" w:rsidRPr="00B92AB0" w:rsidRDefault="00315168" w:rsidP="00315168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70" w:type="dxa"/>
          </w:tcPr>
          <w:p w14:paraId="1B24F6EC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2188D5" w14:textId="6F7B6A28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54,651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458B500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C8B32E2" w14:textId="6CA46E39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532BBD0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FFE8BFB" w14:textId="7B257DE9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34CF3FF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A397957" w14:textId="685C4190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54,651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9F0FA9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CCB241C" w14:textId="364C1D23" w:rsidR="00315168" w:rsidRPr="00B92AB0" w:rsidRDefault="00315168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E36D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835468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EDF625D" w14:textId="210689CE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>54,651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ACD61E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31A5C5" w14:textId="12E15F42" w:rsidR="00315168" w:rsidRPr="00B92AB0" w:rsidRDefault="00315168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FB16204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309F910" w14:textId="6B101C06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>54,651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15168" w:rsidRPr="00B92AB0" w14:paraId="08805691" w14:textId="77777777" w:rsidTr="00315168">
        <w:trPr>
          <w:trHeight w:val="261"/>
        </w:trPr>
        <w:tc>
          <w:tcPr>
            <w:tcW w:w="3150" w:type="dxa"/>
            <w:hideMark/>
          </w:tcPr>
          <w:p w14:paraId="583AAD48" w14:textId="77777777" w:rsidR="00315168" w:rsidRPr="00B92AB0" w:rsidRDefault="00315168" w:rsidP="00315168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270" w:type="dxa"/>
          </w:tcPr>
          <w:p w14:paraId="5E167F5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1F304D" w14:textId="64100318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54,651</w:t>
            </w: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678CC6B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AF9ADE" w14:textId="5553A5BB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51D5085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AD0B2D" w14:textId="71FB218D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6,033,831</w:t>
            </w: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D92B1F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C10FF0" w14:textId="4905819A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6,088,482</w:t>
            </w: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5C8D5C87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238813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C28235D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AE14DD2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073637B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BC38A1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0D55540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3344D26" w14:textId="77777777" w:rsidR="00315168" w:rsidRPr="00B92AB0" w:rsidRDefault="00315168" w:rsidP="0031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</w:tr>
    </w:tbl>
    <w:p w14:paraId="04B2B9F1" w14:textId="77777777" w:rsidR="00315168" w:rsidRDefault="00315168">
      <w:r>
        <w:br w:type="page"/>
      </w: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4E16DD" w:rsidRPr="00B92AB0" w14:paraId="355F499E" w14:textId="77777777" w:rsidTr="00315168">
        <w:trPr>
          <w:trHeight w:val="261"/>
        </w:trPr>
        <w:tc>
          <w:tcPr>
            <w:tcW w:w="3150" w:type="dxa"/>
            <w:vAlign w:val="bottom"/>
          </w:tcPr>
          <w:p w14:paraId="3B1F3030" w14:textId="77777777" w:rsidR="004E16DD" w:rsidRPr="00B92AB0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688767B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60" w:type="dxa"/>
            <w:gridSpan w:val="15"/>
            <w:vAlign w:val="bottom"/>
          </w:tcPr>
          <w:p w14:paraId="2C362CBE" w14:textId="5F4C2163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</w:t>
            </w:r>
            <w:r w:rsidR="00B26CB2"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การเงิน</w:t>
            </w: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4E16DD" w:rsidRPr="00B92AB0" w14:paraId="3F59C104" w14:textId="77777777" w:rsidTr="00315168">
        <w:trPr>
          <w:trHeight w:val="261"/>
        </w:trPr>
        <w:tc>
          <w:tcPr>
            <w:tcW w:w="3150" w:type="dxa"/>
            <w:vAlign w:val="bottom"/>
          </w:tcPr>
          <w:p w14:paraId="23980F03" w14:textId="77777777" w:rsidR="004E16DD" w:rsidRPr="00B92AB0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B84AD0D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4BEF7FB9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3E03B84B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2FC1F827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E16DD" w:rsidRPr="00B92AB0" w14:paraId="44260A28" w14:textId="77777777" w:rsidTr="00315168">
        <w:trPr>
          <w:trHeight w:val="261"/>
        </w:trPr>
        <w:tc>
          <w:tcPr>
            <w:tcW w:w="3150" w:type="dxa"/>
            <w:vAlign w:val="bottom"/>
            <w:hideMark/>
          </w:tcPr>
          <w:p w14:paraId="714E8FEA" w14:textId="3E80A473" w:rsidR="004E16DD" w:rsidRPr="00B92AB0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DF3FF90" w14:textId="1666E341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44A02562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EC6F3FF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18B5DD8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A9C0A01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6F38765E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6421E237" w14:textId="77777777" w:rsidR="004E16DD" w:rsidRPr="00B92AB0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2F051BE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87C9FDE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00DEA2F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70DDD215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8D154A3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61A89EFF" w14:textId="77777777" w:rsidR="004E16DD" w:rsidRPr="00B92AB0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CE875CE" w14:textId="77777777" w:rsidR="004E16DD" w:rsidRPr="00B92AB0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1CFC1929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E5DEBA6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E16DD" w:rsidRPr="00B92AB0" w14:paraId="19048E1D" w14:textId="77777777" w:rsidTr="00315168">
        <w:trPr>
          <w:trHeight w:val="261"/>
        </w:trPr>
        <w:tc>
          <w:tcPr>
            <w:tcW w:w="3150" w:type="dxa"/>
          </w:tcPr>
          <w:p w14:paraId="02608BFC" w14:textId="77777777" w:rsidR="004E16DD" w:rsidRPr="00B92AB0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CE6E1CB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0" w:type="dxa"/>
            <w:gridSpan w:val="15"/>
          </w:tcPr>
          <w:p w14:paraId="5070F8C5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4E16DD" w:rsidRPr="00B92AB0" w14:paraId="12638B6A" w14:textId="77777777" w:rsidTr="00315168">
        <w:trPr>
          <w:trHeight w:val="261"/>
        </w:trPr>
        <w:tc>
          <w:tcPr>
            <w:tcW w:w="3150" w:type="dxa"/>
          </w:tcPr>
          <w:p w14:paraId="5ECC9B44" w14:textId="6C062D45" w:rsidR="004E16DD" w:rsidRPr="00B92AB0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067338"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067338"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45D9A"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A6D6A66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0" w:type="dxa"/>
            <w:gridSpan w:val="15"/>
          </w:tcPr>
          <w:p w14:paraId="0297BE13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E16DD" w:rsidRPr="00B92AB0" w14:paraId="4B693769" w14:textId="77777777" w:rsidTr="00315168">
        <w:trPr>
          <w:trHeight w:val="261"/>
        </w:trPr>
        <w:tc>
          <w:tcPr>
            <w:tcW w:w="3150" w:type="dxa"/>
            <w:hideMark/>
          </w:tcPr>
          <w:p w14:paraId="0FE810F1" w14:textId="77777777" w:rsidR="004E16DD" w:rsidRPr="00B92AB0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4DEB734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2734EE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E269602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5594D5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33B7B81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BFDF2AF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853EFED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7283475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C7152C8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2819A40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10749B0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FA2C6DF" w14:textId="5B44AED5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2B43300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615669C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E0E3FD2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3B32A43" w14:textId="77777777" w:rsidR="004E16DD" w:rsidRPr="00B92AB0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E263C0" w:rsidRPr="00B92AB0" w14:paraId="26199CCB" w14:textId="77777777" w:rsidTr="00C13D73">
        <w:trPr>
          <w:trHeight w:val="261"/>
        </w:trPr>
        <w:tc>
          <w:tcPr>
            <w:tcW w:w="3150" w:type="dxa"/>
            <w:vAlign w:val="bottom"/>
          </w:tcPr>
          <w:p w14:paraId="303A5695" w14:textId="7964DEE5" w:rsidR="00E263C0" w:rsidRPr="006719B2" w:rsidRDefault="00E263C0" w:rsidP="00E263C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270" w:type="dxa"/>
          </w:tcPr>
          <w:p w14:paraId="4918556A" w14:textId="77777777" w:rsidR="00E263C0" w:rsidRPr="00B92AB0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91A1B1" w14:textId="2E0BA51B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EF4E980" w14:textId="77777777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4AECA6A" w14:textId="3303A632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098022D" w14:textId="77777777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2983EA2" w14:textId="6CCCD64D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533,940</w:t>
            </w:r>
          </w:p>
        </w:tc>
        <w:tc>
          <w:tcPr>
            <w:tcW w:w="270" w:type="dxa"/>
          </w:tcPr>
          <w:p w14:paraId="15A78EDE" w14:textId="77777777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58208F19" w14:textId="06F86C0F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533,940</w:t>
            </w:r>
          </w:p>
        </w:tc>
        <w:tc>
          <w:tcPr>
            <w:tcW w:w="270" w:type="dxa"/>
          </w:tcPr>
          <w:p w14:paraId="741E919D" w14:textId="77777777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3C52494" w14:textId="2FCB208D" w:rsidR="00E263C0" w:rsidRPr="009E36D8" w:rsidRDefault="00E263C0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E36D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D191503" w14:textId="77777777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647E65C" w14:textId="74F40E8C" w:rsidR="00E263C0" w:rsidRPr="009E36D8" w:rsidRDefault="00E263C0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E36D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1F5D4232" w14:textId="77777777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7C14BC8" w14:textId="2B0C1942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480,893</w:t>
            </w:r>
          </w:p>
        </w:tc>
        <w:tc>
          <w:tcPr>
            <w:tcW w:w="270" w:type="dxa"/>
          </w:tcPr>
          <w:p w14:paraId="2D852CC5" w14:textId="77777777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91357BB" w14:textId="2745BA6E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480,893</w:t>
            </w:r>
          </w:p>
        </w:tc>
      </w:tr>
      <w:tr w:rsidR="00E263C0" w:rsidRPr="00B92AB0" w14:paraId="5AB36E72" w14:textId="77777777" w:rsidTr="00C13D73">
        <w:trPr>
          <w:trHeight w:val="261"/>
        </w:trPr>
        <w:tc>
          <w:tcPr>
            <w:tcW w:w="3150" w:type="dxa"/>
            <w:vAlign w:val="bottom"/>
          </w:tcPr>
          <w:p w14:paraId="09314D05" w14:textId="2DC7FDB0" w:rsidR="00E263C0" w:rsidRPr="006719B2" w:rsidRDefault="00E263C0" w:rsidP="00E263C0">
            <w:pPr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270" w:type="dxa"/>
          </w:tcPr>
          <w:p w14:paraId="43647F07" w14:textId="77777777" w:rsidR="00E263C0" w:rsidRPr="00B92AB0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6A0196" w14:textId="7E1B1EA7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ACB77B6" w14:textId="77777777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ABC5F01" w14:textId="7173EEAA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7957F28" w14:textId="77777777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D3BFA8B" w14:textId="2EDC42D1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1,535,989</w:t>
            </w:r>
          </w:p>
        </w:tc>
        <w:tc>
          <w:tcPr>
            <w:tcW w:w="270" w:type="dxa"/>
          </w:tcPr>
          <w:p w14:paraId="01079E9C" w14:textId="77777777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1C5C80BE" w14:textId="03562916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1,535,989</w:t>
            </w:r>
          </w:p>
        </w:tc>
        <w:tc>
          <w:tcPr>
            <w:tcW w:w="270" w:type="dxa"/>
          </w:tcPr>
          <w:p w14:paraId="23C3CA19" w14:textId="77777777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92CF497" w14:textId="0797F5A9" w:rsidR="00E263C0" w:rsidRPr="009E36D8" w:rsidRDefault="00E263C0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E36D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3CB01C56" w14:textId="77777777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B3BD869" w14:textId="6BB7F848" w:rsidR="00E263C0" w:rsidRPr="009E36D8" w:rsidRDefault="00E263C0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E36D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51EA091D" w14:textId="77777777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A6C76A1" w14:textId="45C1DFFE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1,125,940</w:t>
            </w:r>
          </w:p>
        </w:tc>
        <w:tc>
          <w:tcPr>
            <w:tcW w:w="270" w:type="dxa"/>
          </w:tcPr>
          <w:p w14:paraId="4E0FB0D7" w14:textId="77777777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B000458" w14:textId="6477212B" w:rsidR="00E263C0" w:rsidRPr="006719B2" w:rsidRDefault="00E263C0" w:rsidP="00E2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1,125,940</w:t>
            </w:r>
          </w:p>
        </w:tc>
      </w:tr>
      <w:tr w:rsidR="00F32922" w:rsidRPr="00B92AB0" w14:paraId="6B848F54" w14:textId="77777777" w:rsidTr="00315168">
        <w:trPr>
          <w:trHeight w:val="261"/>
        </w:trPr>
        <w:tc>
          <w:tcPr>
            <w:tcW w:w="3150" w:type="dxa"/>
            <w:hideMark/>
          </w:tcPr>
          <w:p w14:paraId="1E7FA6A4" w14:textId="77777777" w:rsidR="00F32922" w:rsidRPr="00B92AB0" w:rsidRDefault="00F32922" w:rsidP="00F32922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2289FD8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B88F923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0CA7B20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2E23213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AA7C644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6DDD7E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D70CDB" w14:textId="77777777" w:rsidR="00F32922" w:rsidRPr="006719B2" w:rsidRDefault="00F32922" w:rsidP="00F3292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14FE7C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F73951D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2C70F8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F6C876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D754622" w14:textId="77777777" w:rsidR="00F32922" w:rsidRPr="009E36D8" w:rsidRDefault="00F32922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77107C83" w14:textId="77777777" w:rsidR="00F32922" w:rsidRPr="006719B2" w:rsidRDefault="00F32922" w:rsidP="00F3292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859896" w14:textId="77777777" w:rsidR="00F32922" w:rsidRPr="006719B2" w:rsidRDefault="00F32922" w:rsidP="00F32922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3B9B04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7B6D133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F32922" w:rsidRPr="00B92AB0" w14:paraId="2D61786E" w14:textId="77777777" w:rsidTr="00315168">
        <w:trPr>
          <w:trHeight w:val="261"/>
        </w:trPr>
        <w:tc>
          <w:tcPr>
            <w:tcW w:w="3150" w:type="dxa"/>
            <w:hideMark/>
          </w:tcPr>
          <w:p w14:paraId="577B88BE" w14:textId="77777777" w:rsidR="00F32922" w:rsidRPr="00B92AB0" w:rsidRDefault="00F32922" w:rsidP="00F3292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270" w:type="dxa"/>
          </w:tcPr>
          <w:p w14:paraId="3939CB59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3AE581" w14:textId="192CC901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63836D56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406769A" w14:textId="6BE352D2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263,806</w:t>
            </w:r>
          </w:p>
        </w:tc>
        <w:tc>
          <w:tcPr>
            <w:tcW w:w="270" w:type="dxa"/>
          </w:tcPr>
          <w:p w14:paraId="4700BD2C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26628EA" w14:textId="3835AD6A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43C4A03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7F026FD" w14:textId="25CF2C96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263,806</w:t>
            </w:r>
          </w:p>
        </w:tc>
        <w:tc>
          <w:tcPr>
            <w:tcW w:w="270" w:type="dxa"/>
          </w:tcPr>
          <w:p w14:paraId="131496D9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7EBBBA1" w14:textId="4570274A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233,</w:t>
            </w:r>
            <w:r w:rsidRPr="00E155B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827</w:t>
            </w:r>
          </w:p>
        </w:tc>
        <w:tc>
          <w:tcPr>
            <w:tcW w:w="270" w:type="dxa"/>
          </w:tcPr>
          <w:p w14:paraId="4989DD30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8F76223" w14:textId="5D14041F" w:rsidR="00F32922" w:rsidRPr="006719B2" w:rsidRDefault="00F32922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557CC18A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E19A965" w14:textId="1BCB9C8B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29,979</w:t>
            </w:r>
          </w:p>
        </w:tc>
        <w:tc>
          <w:tcPr>
            <w:tcW w:w="270" w:type="dxa"/>
          </w:tcPr>
          <w:p w14:paraId="29844E80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3C450ED" w14:textId="08D1C1A8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263,806</w:t>
            </w:r>
          </w:p>
        </w:tc>
      </w:tr>
      <w:tr w:rsidR="00F32922" w:rsidRPr="00B92AB0" w14:paraId="0BD29DB4" w14:textId="77777777" w:rsidTr="00315168">
        <w:trPr>
          <w:trHeight w:val="261"/>
        </w:trPr>
        <w:tc>
          <w:tcPr>
            <w:tcW w:w="3150" w:type="dxa"/>
            <w:hideMark/>
          </w:tcPr>
          <w:p w14:paraId="45303863" w14:textId="77777777" w:rsidR="00F32922" w:rsidRPr="00B92AB0" w:rsidRDefault="00F32922" w:rsidP="00F32922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65F00A80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FB6DA" w14:textId="415BACEA" w:rsidR="00F32922" w:rsidRPr="00E155B5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E155B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6FA6A7AD" w14:textId="77777777" w:rsidR="00F32922" w:rsidRPr="00E155B5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7B99EC" w14:textId="0B0756CD" w:rsidR="00F32922" w:rsidRPr="00E155B5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E155B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263,806</w:t>
            </w:r>
          </w:p>
        </w:tc>
        <w:tc>
          <w:tcPr>
            <w:tcW w:w="270" w:type="dxa"/>
          </w:tcPr>
          <w:p w14:paraId="0BCCD92A" w14:textId="77777777" w:rsidR="00F32922" w:rsidRPr="00E155B5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3DF59" w14:textId="1A5BD4D7" w:rsidR="00F32922" w:rsidRPr="00E155B5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E155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2,069,92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9</w:t>
            </w:r>
          </w:p>
        </w:tc>
        <w:tc>
          <w:tcPr>
            <w:tcW w:w="270" w:type="dxa"/>
            <w:vAlign w:val="bottom"/>
          </w:tcPr>
          <w:p w14:paraId="2B8C30ED" w14:textId="77777777" w:rsidR="00F32922" w:rsidRPr="00E155B5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DB489" w14:textId="5163BCBC" w:rsidR="00F32922" w:rsidRPr="00E155B5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E155B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2,333,73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</w:t>
            </w:r>
          </w:p>
        </w:tc>
        <w:tc>
          <w:tcPr>
            <w:tcW w:w="270" w:type="dxa"/>
          </w:tcPr>
          <w:p w14:paraId="2643CDB4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2373561" w14:textId="7A3D8D12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B078C8C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BA7CD8C" w14:textId="77777777" w:rsidR="00F32922" w:rsidRPr="006719B2" w:rsidRDefault="00F32922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F8542E9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664B053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FCD2529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C177AE5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F32922" w:rsidRPr="00B92AB0" w14:paraId="0A13DDB9" w14:textId="77777777" w:rsidTr="00315168">
        <w:trPr>
          <w:trHeight w:val="261"/>
        </w:trPr>
        <w:tc>
          <w:tcPr>
            <w:tcW w:w="3150" w:type="dxa"/>
          </w:tcPr>
          <w:p w14:paraId="29F8B532" w14:textId="77777777" w:rsidR="00F32922" w:rsidRPr="00B92AB0" w:rsidRDefault="00F32922" w:rsidP="00F329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54BF87C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E88852A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669671D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4A5889F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D77015F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97C6988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4E9864F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DD260DC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ADAC1CC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5497BE8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F237A74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F1D81B1" w14:textId="77777777" w:rsidR="00F32922" w:rsidRPr="00B92AB0" w:rsidRDefault="00F32922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A053D11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6047FE1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5AAB841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6B3D1B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F32922" w:rsidRPr="00B92AB0" w14:paraId="59DCA35A" w14:textId="77777777" w:rsidTr="00315168">
        <w:trPr>
          <w:trHeight w:val="261"/>
        </w:trPr>
        <w:tc>
          <w:tcPr>
            <w:tcW w:w="3150" w:type="dxa"/>
          </w:tcPr>
          <w:p w14:paraId="372DBC6E" w14:textId="77777777" w:rsidR="00F32922" w:rsidRPr="00B92AB0" w:rsidRDefault="00F32922" w:rsidP="00F329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0A28C1B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E5DC8C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B4AC0B2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DCF64B3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857006A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CB7D719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3C3A5D5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3BDCEB8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3B049E1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D0EF8D4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26CD0C7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392548F" w14:textId="77777777" w:rsidR="00F32922" w:rsidRPr="00B92AB0" w:rsidRDefault="00F32922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FC2CBF0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F1695CB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07D8443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A47A6F3" w14:textId="77777777" w:rsidR="00F32922" w:rsidRPr="00B92AB0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C27A6D" w:rsidRPr="00B92AB0" w14:paraId="6BCFD8A2" w14:textId="77777777" w:rsidTr="00315168">
        <w:trPr>
          <w:trHeight w:val="261"/>
        </w:trPr>
        <w:tc>
          <w:tcPr>
            <w:tcW w:w="3150" w:type="dxa"/>
          </w:tcPr>
          <w:p w14:paraId="7E363014" w14:textId="4C4E0067" w:rsidR="00C27A6D" w:rsidRPr="006719B2" w:rsidRDefault="00C27A6D" w:rsidP="00C27A6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ระยะสั้น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</w:tcPr>
          <w:p w14:paraId="7FDF6726" w14:textId="77777777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850E9F" w14:textId="1AB2241E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38EC04D" w14:textId="77777777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674424E" w14:textId="3F2041E1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5209F99" w14:textId="77777777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F9794C3" w14:textId="2A28A18F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(2,757,667)</w:t>
            </w:r>
          </w:p>
        </w:tc>
        <w:tc>
          <w:tcPr>
            <w:tcW w:w="270" w:type="dxa"/>
          </w:tcPr>
          <w:p w14:paraId="6532D10F" w14:textId="77777777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698B0C94" w14:textId="3DF53E8A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(2,757,667)</w:t>
            </w:r>
          </w:p>
        </w:tc>
        <w:tc>
          <w:tcPr>
            <w:tcW w:w="270" w:type="dxa"/>
          </w:tcPr>
          <w:p w14:paraId="166E8BB2" w14:textId="77777777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9F1DDCB" w14:textId="5A2050DE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3ED67C14" w14:textId="77777777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562E21C" w14:textId="436500D1" w:rsidR="00C27A6D" w:rsidRPr="006719B2" w:rsidRDefault="00C27A6D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7D8913A6" w14:textId="77777777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EC3D273" w14:textId="10F9F6B1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(2,6</w:t>
            </w:r>
            <w:r w:rsidR="004F074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99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="004F074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667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</w:tcPr>
          <w:p w14:paraId="096D4518" w14:textId="77777777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0006FDA" w14:textId="1BCE0B8B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(2,6</w:t>
            </w:r>
            <w:r w:rsidR="004F074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99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="004F074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667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</w:tr>
      <w:tr w:rsidR="00C27A6D" w:rsidRPr="00B92AB0" w14:paraId="219ACF6F" w14:textId="77777777" w:rsidTr="00315168">
        <w:trPr>
          <w:trHeight w:val="261"/>
        </w:trPr>
        <w:tc>
          <w:tcPr>
            <w:tcW w:w="3150" w:type="dxa"/>
          </w:tcPr>
          <w:p w14:paraId="2BF1E61C" w14:textId="67725FF5" w:rsidR="00C27A6D" w:rsidRPr="006719B2" w:rsidRDefault="00C27A6D" w:rsidP="00C27A6D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ระยะยาว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</w:tcPr>
          <w:p w14:paraId="7A157F09" w14:textId="77777777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B76552" w14:textId="2A4BEBAA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7B6C7BF" w14:textId="77777777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A198C68" w14:textId="3D9CA8A2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2C3718" w14:textId="77777777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684A47DE" w14:textId="35153765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(439,236)</w:t>
            </w:r>
          </w:p>
        </w:tc>
        <w:tc>
          <w:tcPr>
            <w:tcW w:w="270" w:type="dxa"/>
          </w:tcPr>
          <w:p w14:paraId="04B3F9AD" w14:textId="77777777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077E1627" w14:textId="046D0A61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(439,236)</w:t>
            </w:r>
          </w:p>
        </w:tc>
        <w:tc>
          <w:tcPr>
            <w:tcW w:w="270" w:type="dxa"/>
          </w:tcPr>
          <w:p w14:paraId="0B248168" w14:textId="77777777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2851ED8" w14:textId="3DFE1A74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17FCF074" w14:textId="77777777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DA15D84" w14:textId="5849B88B" w:rsidR="00C27A6D" w:rsidRPr="006719B2" w:rsidRDefault="00C27A6D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128D86D2" w14:textId="77777777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A79CF0C" w14:textId="33AE7E5F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4F074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402,226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</w:tcPr>
          <w:p w14:paraId="0E08F85F" w14:textId="77777777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92D1567" w14:textId="75B7FDC9" w:rsidR="00C27A6D" w:rsidRPr="006719B2" w:rsidRDefault="00C27A6D" w:rsidP="00C2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4F074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402,226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</w:tr>
      <w:tr w:rsidR="00F32922" w:rsidRPr="00B92AB0" w14:paraId="70381792" w14:textId="77777777" w:rsidTr="00315168">
        <w:trPr>
          <w:trHeight w:val="261"/>
        </w:trPr>
        <w:tc>
          <w:tcPr>
            <w:tcW w:w="3150" w:type="dxa"/>
            <w:hideMark/>
          </w:tcPr>
          <w:p w14:paraId="381F70DF" w14:textId="77777777" w:rsidR="00F32922" w:rsidRPr="006719B2" w:rsidRDefault="00F32922" w:rsidP="00F32922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2939EE8F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81ABBB" w14:textId="0D995A16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FA5FF39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E3D02D3" w14:textId="4F21A70D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5A23FAD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C71C6B0" w14:textId="3882B4F9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sz w:val="24"/>
                <w:szCs w:val="24"/>
              </w:rPr>
              <w:t>2,360,919</w:t>
            </w: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3E0048F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1BCBBF" w14:textId="3A222C0E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sz w:val="24"/>
                <w:szCs w:val="24"/>
              </w:rPr>
              <w:t>2,360,919</w:t>
            </w: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9644A82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78B3B30" w14:textId="5AE88960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36A71BD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59A1635" w14:textId="62B3FB5E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sz w:val="24"/>
                <w:szCs w:val="24"/>
              </w:rPr>
              <w:t>2,304,357</w:t>
            </w: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352D216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525FDF" w14:textId="4562877F" w:rsidR="00F32922" w:rsidRPr="006719B2" w:rsidRDefault="00F32922" w:rsidP="009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234CB9A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E738167" w14:textId="2226814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sz w:val="24"/>
                <w:szCs w:val="24"/>
              </w:rPr>
              <w:t>2,304,357</w:t>
            </w: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F32922" w:rsidRPr="00B92AB0" w14:paraId="27E0DC8D" w14:textId="77777777" w:rsidTr="00315168">
        <w:trPr>
          <w:trHeight w:val="261"/>
        </w:trPr>
        <w:tc>
          <w:tcPr>
            <w:tcW w:w="3150" w:type="dxa"/>
            <w:hideMark/>
          </w:tcPr>
          <w:p w14:paraId="5407D000" w14:textId="77777777" w:rsidR="00F32922" w:rsidRPr="006719B2" w:rsidRDefault="00F32922" w:rsidP="00F32922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270" w:type="dxa"/>
          </w:tcPr>
          <w:p w14:paraId="4AC37574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7DBABB" w14:textId="203FDAFF" w:rsidR="00F32922" w:rsidRPr="00E155B5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E155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D717EBC" w14:textId="77777777" w:rsidR="00F32922" w:rsidRPr="00E155B5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17D43A" w14:textId="4CC13630" w:rsidR="00F32922" w:rsidRPr="00E155B5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5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B359E6C" w14:textId="77777777" w:rsidR="00F32922" w:rsidRPr="00E155B5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0B578B" w14:textId="5C38870F" w:rsidR="00F32922" w:rsidRPr="00E155B5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E155B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(5,557,822)</w:t>
            </w:r>
          </w:p>
        </w:tc>
        <w:tc>
          <w:tcPr>
            <w:tcW w:w="270" w:type="dxa"/>
          </w:tcPr>
          <w:p w14:paraId="152A662F" w14:textId="77777777" w:rsidR="00F32922" w:rsidRPr="00E155B5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9EE820" w14:textId="07AA3FB5" w:rsidR="00F32922" w:rsidRPr="00E155B5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E155B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(5,557,822)</w:t>
            </w:r>
          </w:p>
        </w:tc>
        <w:tc>
          <w:tcPr>
            <w:tcW w:w="270" w:type="dxa"/>
          </w:tcPr>
          <w:p w14:paraId="693BDF4D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8F27858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8FFACF9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39BA09B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46D0D1C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69CCADA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81F0BAC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A0FB6B3" w14:textId="77777777" w:rsidR="00F32922" w:rsidRPr="006719B2" w:rsidRDefault="00F32922" w:rsidP="00F3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</w:tbl>
    <w:p w14:paraId="6CA15146" w14:textId="0BC1EDDA" w:rsidR="00703CBE" w:rsidRPr="00B92AB0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9CE6923" w14:textId="51FAAD40" w:rsidR="004E16DD" w:rsidRPr="00B92AB0" w:rsidRDefault="004E1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B92AB0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14585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148"/>
        <w:gridCol w:w="269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73"/>
        <w:gridCol w:w="15"/>
      </w:tblGrid>
      <w:tr w:rsidR="004E16DD" w:rsidRPr="00B92AB0" w14:paraId="2FB51077" w14:textId="77777777" w:rsidTr="006025B5">
        <w:trPr>
          <w:gridAfter w:val="1"/>
          <w:wAfter w:w="15" w:type="dxa"/>
          <w:trHeight w:val="261"/>
          <w:tblHeader/>
        </w:trPr>
        <w:tc>
          <w:tcPr>
            <w:tcW w:w="3148" w:type="dxa"/>
            <w:vAlign w:val="bottom"/>
          </w:tcPr>
          <w:p w14:paraId="4951887C" w14:textId="77777777" w:rsidR="004E16DD" w:rsidRPr="00B92AB0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bottom"/>
          </w:tcPr>
          <w:p w14:paraId="57EDD802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53" w:type="dxa"/>
            <w:gridSpan w:val="15"/>
            <w:vAlign w:val="bottom"/>
          </w:tcPr>
          <w:p w14:paraId="5A84B232" w14:textId="1ABACCCA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</w:t>
            </w:r>
            <w:r w:rsidR="00B26CB2"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การเงิน</w:t>
            </w: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4E16DD" w:rsidRPr="00B92AB0" w14:paraId="074AE828" w14:textId="77777777" w:rsidTr="006025B5">
        <w:trPr>
          <w:gridAfter w:val="1"/>
          <w:wAfter w:w="15" w:type="dxa"/>
          <w:trHeight w:val="261"/>
          <w:tblHeader/>
        </w:trPr>
        <w:tc>
          <w:tcPr>
            <w:tcW w:w="3148" w:type="dxa"/>
            <w:vAlign w:val="bottom"/>
          </w:tcPr>
          <w:p w14:paraId="50457913" w14:textId="77777777" w:rsidR="004E16DD" w:rsidRPr="00B92AB0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bottom"/>
          </w:tcPr>
          <w:p w14:paraId="1442B18F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5DA284C1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3ECBB6BB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123" w:type="dxa"/>
            <w:gridSpan w:val="7"/>
            <w:vAlign w:val="bottom"/>
          </w:tcPr>
          <w:p w14:paraId="282DFCE0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E16DD" w:rsidRPr="00B92AB0" w14:paraId="1D096DC9" w14:textId="77777777" w:rsidTr="006025B5">
        <w:trPr>
          <w:trHeight w:val="261"/>
          <w:tblHeader/>
        </w:trPr>
        <w:tc>
          <w:tcPr>
            <w:tcW w:w="3148" w:type="dxa"/>
            <w:vAlign w:val="bottom"/>
            <w:hideMark/>
          </w:tcPr>
          <w:p w14:paraId="5FB904A5" w14:textId="77777777" w:rsidR="004E16DD" w:rsidRPr="00B92AB0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bottom"/>
            <w:hideMark/>
          </w:tcPr>
          <w:p w14:paraId="57F41E08" w14:textId="33AC6E12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4B310EEB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4162A6F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166AEBA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49FD92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1091A861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3EF538BA" w14:textId="77777777" w:rsidR="004E16DD" w:rsidRPr="00B92AB0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08E06D8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43A96D0D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5C96ABB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2B106E10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05B2565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B92AB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33B65568" w14:textId="77777777" w:rsidR="004E16DD" w:rsidRPr="00B92AB0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74F735B8" w14:textId="77777777" w:rsidR="004E16DD" w:rsidRPr="00B92AB0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4AD4C3DC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gridSpan w:val="2"/>
            <w:vAlign w:val="bottom"/>
            <w:hideMark/>
          </w:tcPr>
          <w:p w14:paraId="5F6ABE0A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E16DD" w:rsidRPr="00B92AB0" w14:paraId="10059F0A" w14:textId="77777777" w:rsidTr="006025B5">
        <w:trPr>
          <w:gridAfter w:val="1"/>
          <w:wAfter w:w="15" w:type="dxa"/>
          <w:trHeight w:val="261"/>
        </w:trPr>
        <w:tc>
          <w:tcPr>
            <w:tcW w:w="3148" w:type="dxa"/>
          </w:tcPr>
          <w:p w14:paraId="0DC57DEE" w14:textId="77777777" w:rsidR="004E16DD" w:rsidRPr="00B92AB0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69" w:type="dxa"/>
          </w:tcPr>
          <w:p w14:paraId="6C7CD8FE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53" w:type="dxa"/>
            <w:gridSpan w:val="15"/>
          </w:tcPr>
          <w:p w14:paraId="0C9D77B2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4E16DD" w:rsidRPr="00B92AB0" w14:paraId="257F3247" w14:textId="77777777" w:rsidTr="006025B5">
        <w:trPr>
          <w:gridAfter w:val="1"/>
          <w:wAfter w:w="15" w:type="dxa"/>
          <w:trHeight w:val="261"/>
        </w:trPr>
        <w:tc>
          <w:tcPr>
            <w:tcW w:w="3148" w:type="dxa"/>
          </w:tcPr>
          <w:p w14:paraId="42B2FF06" w14:textId="43D8F1A3" w:rsidR="004E16DD" w:rsidRPr="00B92AB0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45D9A"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69" w:type="dxa"/>
          </w:tcPr>
          <w:p w14:paraId="67EE7274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53" w:type="dxa"/>
            <w:gridSpan w:val="15"/>
          </w:tcPr>
          <w:p w14:paraId="41A9ADD9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E16DD" w:rsidRPr="00B92AB0" w14:paraId="33FEB70F" w14:textId="77777777" w:rsidTr="006025B5">
        <w:trPr>
          <w:trHeight w:val="261"/>
        </w:trPr>
        <w:tc>
          <w:tcPr>
            <w:tcW w:w="3148" w:type="dxa"/>
            <w:hideMark/>
          </w:tcPr>
          <w:p w14:paraId="1BB89C78" w14:textId="77777777" w:rsidR="004E16DD" w:rsidRPr="00B92AB0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9" w:type="dxa"/>
          </w:tcPr>
          <w:p w14:paraId="145776CC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75235B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ADA638C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729FE0D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1040CDF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36E79D0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0440040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BCA4900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A5F7637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B470781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EF7AC70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E9F36F3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D0C08A1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1B3E82D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DDEB81A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8" w:type="dxa"/>
            <w:gridSpan w:val="2"/>
          </w:tcPr>
          <w:p w14:paraId="2449884D" w14:textId="77777777" w:rsidR="004E16DD" w:rsidRPr="00B92AB0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E7A27" w:rsidRPr="00B92AB0" w14:paraId="11C8BF21" w14:textId="77777777" w:rsidTr="00C13D73">
        <w:trPr>
          <w:trHeight w:val="261"/>
        </w:trPr>
        <w:tc>
          <w:tcPr>
            <w:tcW w:w="3148" w:type="dxa"/>
            <w:vAlign w:val="bottom"/>
          </w:tcPr>
          <w:p w14:paraId="03BF736E" w14:textId="18F3839B" w:rsidR="004E7A27" w:rsidRPr="00D83894" w:rsidRDefault="004E7A27" w:rsidP="004E7A2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269" w:type="dxa"/>
          </w:tcPr>
          <w:p w14:paraId="62BBEDE5" w14:textId="77777777" w:rsidR="004E7A27" w:rsidRPr="00B92AB0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EA2471A" w14:textId="6370C6EA" w:rsidR="004E7A27" w:rsidRPr="00414D09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14D0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28E9347" w14:textId="77777777" w:rsidR="004E7A27" w:rsidRPr="00414D09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2B4D4AD" w14:textId="788BE462" w:rsidR="004E7A27" w:rsidRPr="00AD54B9" w:rsidRDefault="004E7A27" w:rsidP="00A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AD54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4FA811" w14:textId="77777777" w:rsidR="004E7A27" w:rsidRPr="00414D09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0EF8F5D" w14:textId="506C9F18" w:rsidR="004E7A27" w:rsidRPr="00414D09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0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628,440</w:t>
            </w:r>
          </w:p>
        </w:tc>
        <w:tc>
          <w:tcPr>
            <w:tcW w:w="270" w:type="dxa"/>
            <w:vAlign w:val="bottom"/>
          </w:tcPr>
          <w:p w14:paraId="015B9EA8" w14:textId="77777777" w:rsidR="004E7A27" w:rsidRPr="00414D09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2E24B88" w14:textId="28D26A2E" w:rsidR="004E7A27" w:rsidRPr="00414D09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628,440</w:t>
            </w:r>
          </w:p>
        </w:tc>
        <w:tc>
          <w:tcPr>
            <w:tcW w:w="270" w:type="dxa"/>
          </w:tcPr>
          <w:p w14:paraId="2E785DBC" w14:textId="77777777" w:rsidR="004E7A27" w:rsidRPr="00B92AB0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AB0BEC3" w14:textId="71B24711" w:rsidR="004E7A27" w:rsidRPr="00B92AB0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14D0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9932FA5" w14:textId="77777777" w:rsidR="004E7A27" w:rsidRPr="00B92AB0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E97A535" w14:textId="1AB47893" w:rsidR="004E7A27" w:rsidRPr="00B92AB0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14D0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AA9BB0C" w14:textId="77777777" w:rsidR="004E7A27" w:rsidRPr="00B92AB0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C797834" w14:textId="60F37CE7" w:rsidR="004E7A27" w:rsidRPr="00B92AB0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618,935</w:t>
            </w:r>
          </w:p>
        </w:tc>
        <w:tc>
          <w:tcPr>
            <w:tcW w:w="270" w:type="dxa"/>
          </w:tcPr>
          <w:p w14:paraId="4B05293F" w14:textId="77777777" w:rsidR="004E7A27" w:rsidRPr="00B92AB0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8" w:type="dxa"/>
            <w:gridSpan w:val="2"/>
          </w:tcPr>
          <w:p w14:paraId="200C453C" w14:textId="04AD29D8" w:rsidR="004E7A27" w:rsidRPr="00B92AB0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618,935</w:t>
            </w:r>
          </w:p>
        </w:tc>
      </w:tr>
      <w:tr w:rsidR="004E7A27" w:rsidRPr="00B92AB0" w14:paraId="371AA0C4" w14:textId="77777777" w:rsidTr="00C13D73">
        <w:trPr>
          <w:trHeight w:val="261"/>
        </w:trPr>
        <w:tc>
          <w:tcPr>
            <w:tcW w:w="3148" w:type="dxa"/>
            <w:vAlign w:val="bottom"/>
          </w:tcPr>
          <w:p w14:paraId="130FB4E3" w14:textId="510C9F88" w:rsidR="004E7A27" w:rsidRPr="00D83894" w:rsidRDefault="004E7A27" w:rsidP="004E7A27">
            <w:pPr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269" w:type="dxa"/>
          </w:tcPr>
          <w:p w14:paraId="5C9B2A7A" w14:textId="77777777" w:rsidR="004E7A27" w:rsidRPr="00B92AB0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7B96522" w14:textId="10EB05E6" w:rsidR="004E7A27" w:rsidRPr="00414D09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14D0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E69A8E3" w14:textId="77777777" w:rsidR="004E7A27" w:rsidRPr="00414D09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680D6A5" w14:textId="234DFEF4" w:rsidR="004E7A27" w:rsidRPr="00AD54B9" w:rsidRDefault="004E7A27" w:rsidP="00AD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AD54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B74B0A" w14:textId="77777777" w:rsidR="004E7A27" w:rsidRPr="00414D09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DC682F9" w14:textId="1E7CC4E1" w:rsidR="004E7A27" w:rsidRPr="00414D09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0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1,475,317</w:t>
            </w:r>
          </w:p>
        </w:tc>
        <w:tc>
          <w:tcPr>
            <w:tcW w:w="270" w:type="dxa"/>
            <w:vAlign w:val="bottom"/>
          </w:tcPr>
          <w:p w14:paraId="139B30C0" w14:textId="77777777" w:rsidR="004E7A27" w:rsidRPr="00414D09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3A9E242" w14:textId="2B403516" w:rsidR="004E7A27" w:rsidRPr="00414D09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1,475,317</w:t>
            </w:r>
          </w:p>
        </w:tc>
        <w:tc>
          <w:tcPr>
            <w:tcW w:w="270" w:type="dxa"/>
          </w:tcPr>
          <w:p w14:paraId="6759D3C4" w14:textId="77777777" w:rsidR="004E7A27" w:rsidRPr="00B92AB0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C1E0594" w14:textId="1FCA8E87" w:rsidR="004E7A27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14D0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6C8F6E1" w14:textId="77777777" w:rsidR="004E7A27" w:rsidRPr="00B92AB0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6B3CFD0" w14:textId="38CA9D8C" w:rsidR="004E7A27" w:rsidRPr="00E65927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414D0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B380946" w14:textId="77777777" w:rsidR="004E7A27" w:rsidRPr="00B92AB0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FC88A6F" w14:textId="5D859F9C" w:rsidR="004E7A27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1,153,759</w:t>
            </w:r>
          </w:p>
        </w:tc>
        <w:tc>
          <w:tcPr>
            <w:tcW w:w="270" w:type="dxa"/>
          </w:tcPr>
          <w:p w14:paraId="7B73B384" w14:textId="77777777" w:rsidR="004E7A27" w:rsidRPr="00B92AB0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8" w:type="dxa"/>
            <w:gridSpan w:val="2"/>
          </w:tcPr>
          <w:p w14:paraId="20BABE13" w14:textId="47758662" w:rsidR="004E7A27" w:rsidRDefault="004E7A27" w:rsidP="004E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1,153,759</w:t>
            </w:r>
          </w:p>
        </w:tc>
      </w:tr>
      <w:tr w:rsidR="00247F3A" w:rsidRPr="00B92AB0" w14:paraId="0CFF3BD4" w14:textId="77777777" w:rsidTr="006025B5">
        <w:trPr>
          <w:trHeight w:val="261"/>
        </w:trPr>
        <w:tc>
          <w:tcPr>
            <w:tcW w:w="3148" w:type="dxa"/>
            <w:hideMark/>
          </w:tcPr>
          <w:p w14:paraId="4DC1800F" w14:textId="77777777" w:rsidR="00247F3A" w:rsidRPr="00B92AB0" w:rsidRDefault="00247F3A" w:rsidP="00247F3A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69" w:type="dxa"/>
          </w:tcPr>
          <w:p w14:paraId="135A8F7A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43EEE80" w14:textId="7DCBAAD1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D505A4C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EA4FF7C" w14:textId="6E6A4450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AEA04C6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EC5F9C5" w14:textId="3950DE3B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C0BCC3D" w14:textId="77777777" w:rsidR="00247F3A" w:rsidRPr="00B92AB0" w:rsidRDefault="00247F3A" w:rsidP="00247F3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BA7198C" w14:textId="2F2F014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48C0472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A937B88" w14:textId="4AE430C0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6F6DC63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7717C7B" w14:textId="59772570" w:rsidR="00247F3A" w:rsidRPr="00E65927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C17592" w14:textId="77777777" w:rsidR="00247F3A" w:rsidRPr="00B92AB0" w:rsidRDefault="00247F3A" w:rsidP="00247F3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C81152" w14:textId="3E4C84B2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D4D41DE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8" w:type="dxa"/>
            <w:gridSpan w:val="2"/>
          </w:tcPr>
          <w:p w14:paraId="27E4BBA4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247F3A" w:rsidRPr="00B92AB0" w14:paraId="4C1E3D29" w14:textId="77777777" w:rsidTr="006025B5">
        <w:trPr>
          <w:trHeight w:val="261"/>
        </w:trPr>
        <w:tc>
          <w:tcPr>
            <w:tcW w:w="3148" w:type="dxa"/>
            <w:hideMark/>
          </w:tcPr>
          <w:p w14:paraId="36A6DECD" w14:textId="77777777" w:rsidR="00247F3A" w:rsidRPr="00B92AB0" w:rsidRDefault="00247F3A" w:rsidP="00247F3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269" w:type="dxa"/>
          </w:tcPr>
          <w:p w14:paraId="3ABE2D73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E2597D" w14:textId="660C84A9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28FD98B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639967C2" w14:textId="094A34CB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278,164</w:t>
            </w:r>
          </w:p>
        </w:tc>
        <w:tc>
          <w:tcPr>
            <w:tcW w:w="270" w:type="dxa"/>
          </w:tcPr>
          <w:p w14:paraId="0F2E7B83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54508A4" w14:textId="7ED80AB6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46929F5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17B868E" w14:textId="411FE672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278,164</w:t>
            </w:r>
          </w:p>
        </w:tc>
        <w:tc>
          <w:tcPr>
            <w:tcW w:w="270" w:type="dxa"/>
          </w:tcPr>
          <w:p w14:paraId="4AE5B44D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942C915" w14:textId="7FD886D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248,185</w:t>
            </w:r>
          </w:p>
        </w:tc>
        <w:tc>
          <w:tcPr>
            <w:tcW w:w="270" w:type="dxa"/>
          </w:tcPr>
          <w:p w14:paraId="42292609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FA50754" w14:textId="30B9E7BC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16F61C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0EC6CC9" w14:textId="66FBD410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29,979</w:t>
            </w:r>
          </w:p>
        </w:tc>
        <w:tc>
          <w:tcPr>
            <w:tcW w:w="270" w:type="dxa"/>
          </w:tcPr>
          <w:p w14:paraId="491621FA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  <w:gridSpan w:val="2"/>
          </w:tcPr>
          <w:p w14:paraId="71224E2E" w14:textId="66034F90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278,164</w:t>
            </w:r>
          </w:p>
        </w:tc>
      </w:tr>
      <w:tr w:rsidR="00247F3A" w:rsidRPr="00B92AB0" w14:paraId="4FFFD85E" w14:textId="77777777" w:rsidTr="006025B5">
        <w:trPr>
          <w:trHeight w:val="261"/>
        </w:trPr>
        <w:tc>
          <w:tcPr>
            <w:tcW w:w="3148" w:type="dxa"/>
            <w:hideMark/>
          </w:tcPr>
          <w:p w14:paraId="3F1D30E0" w14:textId="77777777" w:rsidR="00247F3A" w:rsidRPr="00B92AB0" w:rsidRDefault="00247F3A" w:rsidP="00247F3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269" w:type="dxa"/>
          </w:tcPr>
          <w:p w14:paraId="5DE8D931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8E10225" w14:textId="28103AC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</w:tcPr>
          <w:p w14:paraId="7B1C1B02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0450634" w14:textId="11ABBA9D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30BB0B6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2871C53" w14:textId="0422D61B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45654B9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EFD1C5D" w14:textId="477C7EB5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  <w:vAlign w:val="bottom"/>
          </w:tcPr>
          <w:p w14:paraId="7F360FD8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80ADF9B" w14:textId="0E15C8BD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4312D2D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D9EF874" w14:textId="74C2AC1C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  <w:vAlign w:val="bottom"/>
          </w:tcPr>
          <w:p w14:paraId="36AE6391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B2E7AF4" w14:textId="6B51A9E0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12FD535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  <w:gridSpan w:val="2"/>
          </w:tcPr>
          <w:p w14:paraId="431321AE" w14:textId="36EEF262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</w:tr>
      <w:tr w:rsidR="00247F3A" w:rsidRPr="00B92AB0" w14:paraId="0E45D6F0" w14:textId="77777777" w:rsidTr="006025B5">
        <w:trPr>
          <w:trHeight w:val="261"/>
        </w:trPr>
        <w:tc>
          <w:tcPr>
            <w:tcW w:w="3148" w:type="dxa"/>
            <w:hideMark/>
          </w:tcPr>
          <w:p w14:paraId="251C64EB" w14:textId="77777777" w:rsidR="00247F3A" w:rsidRPr="00B92AB0" w:rsidRDefault="00247F3A" w:rsidP="00247F3A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69" w:type="dxa"/>
          </w:tcPr>
          <w:p w14:paraId="4D584BE2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640600" w14:textId="07D564C2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270" w:type="dxa"/>
          </w:tcPr>
          <w:p w14:paraId="4B47133A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B98120" w14:textId="20872113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278,164</w:t>
            </w:r>
          </w:p>
        </w:tc>
        <w:tc>
          <w:tcPr>
            <w:tcW w:w="270" w:type="dxa"/>
          </w:tcPr>
          <w:p w14:paraId="679B4F10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4F99F" w14:textId="17549A58" w:rsidR="00247F3A" w:rsidRPr="001B19A8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1B19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2,103,757</w:t>
            </w:r>
          </w:p>
        </w:tc>
        <w:tc>
          <w:tcPr>
            <w:tcW w:w="270" w:type="dxa"/>
          </w:tcPr>
          <w:p w14:paraId="275921C7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1A10B" w14:textId="68F19C8B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2,382,095</w:t>
            </w:r>
          </w:p>
        </w:tc>
        <w:tc>
          <w:tcPr>
            <w:tcW w:w="270" w:type="dxa"/>
          </w:tcPr>
          <w:p w14:paraId="1F3BDCFE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699C660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45C435D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291359B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7C24796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3411BE2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3D79781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  <w:gridSpan w:val="2"/>
          </w:tcPr>
          <w:p w14:paraId="00DBE0A5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247F3A" w:rsidRPr="00B92AB0" w14:paraId="6EFD5F43" w14:textId="77777777" w:rsidTr="006025B5">
        <w:trPr>
          <w:trHeight w:val="261"/>
        </w:trPr>
        <w:tc>
          <w:tcPr>
            <w:tcW w:w="3148" w:type="dxa"/>
          </w:tcPr>
          <w:p w14:paraId="2853631F" w14:textId="77777777" w:rsidR="00247F3A" w:rsidRPr="00B92AB0" w:rsidRDefault="00247F3A" w:rsidP="00247F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269" w:type="dxa"/>
          </w:tcPr>
          <w:p w14:paraId="220E6881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DCBDC98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0DA6622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58CFD4E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CDE7E74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EA5F386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F7C04D2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3D1950D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A4FE65F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6458B67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501AD6F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C674BF3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1D96DD6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D578C4C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2AE2C7B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  <w:gridSpan w:val="2"/>
          </w:tcPr>
          <w:p w14:paraId="7EED41AC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247F3A" w:rsidRPr="00B92AB0" w14:paraId="212EAB59" w14:textId="77777777" w:rsidTr="006025B5">
        <w:trPr>
          <w:trHeight w:val="261"/>
        </w:trPr>
        <w:tc>
          <w:tcPr>
            <w:tcW w:w="3148" w:type="dxa"/>
          </w:tcPr>
          <w:p w14:paraId="093C903E" w14:textId="77777777" w:rsidR="00247F3A" w:rsidRPr="00B92AB0" w:rsidRDefault="00247F3A" w:rsidP="00247F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9" w:type="dxa"/>
          </w:tcPr>
          <w:p w14:paraId="73765A96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7E11F3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58348A7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8872367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3662678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0DEB3C5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AA34EE0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615DE10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FF4DADC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F7D1BF6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DA697BE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B1812AA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590D7E6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0B79215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D6C0F77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  <w:gridSpan w:val="2"/>
          </w:tcPr>
          <w:p w14:paraId="259A07EC" w14:textId="77777777" w:rsidR="00247F3A" w:rsidRPr="00B92AB0" w:rsidRDefault="00247F3A" w:rsidP="0024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874409" w:rsidRPr="00B92AB0" w14:paraId="151CC667" w14:textId="77777777" w:rsidTr="006025B5">
        <w:trPr>
          <w:trHeight w:val="261"/>
        </w:trPr>
        <w:tc>
          <w:tcPr>
            <w:tcW w:w="3148" w:type="dxa"/>
          </w:tcPr>
          <w:p w14:paraId="1E792715" w14:textId="6B4D1234" w:rsidR="00874409" w:rsidRPr="006719B2" w:rsidRDefault="00874409" w:rsidP="0087440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ระยะสั้น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269" w:type="dxa"/>
          </w:tcPr>
          <w:p w14:paraId="28DD0D79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5AA151" w14:textId="656B259B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06EB6969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037917A" w14:textId="5A8E9C73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3ED4AEDE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045414F" w14:textId="698A8533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(792,000)</w:t>
            </w:r>
          </w:p>
        </w:tc>
        <w:tc>
          <w:tcPr>
            <w:tcW w:w="270" w:type="dxa"/>
          </w:tcPr>
          <w:p w14:paraId="7BE73230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6F7D4802" w14:textId="59E2DEA8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(792,000)</w:t>
            </w:r>
          </w:p>
        </w:tc>
        <w:tc>
          <w:tcPr>
            <w:tcW w:w="270" w:type="dxa"/>
          </w:tcPr>
          <w:p w14:paraId="34406498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55FFC67" w14:textId="649164E5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6E62C572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E3D91EF" w14:textId="38D8894C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7B1470D6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A39BAFA" w14:textId="1DBD0D11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</w:t>
            </w:r>
            <w:r w:rsidR="0053531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70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="0053531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752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</w:tcPr>
          <w:p w14:paraId="73C6DEC3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  <w:gridSpan w:val="2"/>
          </w:tcPr>
          <w:p w14:paraId="2F5CC5CB" w14:textId="278E33CE" w:rsidR="00874409" w:rsidRPr="00B92AB0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</w:t>
            </w:r>
            <w:r w:rsidR="0053531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70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="0053531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752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</w:tr>
      <w:tr w:rsidR="00874409" w:rsidRPr="00B92AB0" w14:paraId="37828438" w14:textId="77777777" w:rsidTr="00C13D73">
        <w:trPr>
          <w:trHeight w:val="261"/>
        </w:trPr>
        <w:tc>
          <w:tcPr>
            <w:tcW w:w="3148" w:type="dxa"/>
          </w:tcPr>
          <w:p w14:paraId="27B47AF8" w14:textId="06C04F41" w:rsidR="00874409" w:rsidRPr="006719B2" w:rsidRDefault="00874409" w:rsidP="0087440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ระยะยาว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269" w:type="dxa"/>
          </w:tcPr>
          <w:p w14:paraId="51DE41C7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8E4649" w14:textId="0F4AA76E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2B2B33F0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3745ABA" w14:textId="3E05F244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11C95190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34AB96E" w14:textId="26C27EAE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(569,962)</w:t>
            </w:r>
          </w:p>
        </w:tc>
        <w:tc>
          <w:tcPr>
            <w:tcW w:w="270" w:type="dxa"/>
          </w:tcPr>
          <w:p w14:paraId="14B8B30A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0CB946B3" w14:textId="6F84B0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(569,962)</w:t>
            </w:r>
          </w:p>
        </w:tc>
        <w:tc>
          <w:tcPr>
            <w:tcW w:w="270" w:type="dxa"/>
          </w:tcPr>
          <w:p w14:paraId="3ADA001E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843567D" w14:textId="4D66BEA1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14D0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A59E037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4FB598C" w14:textId="79AC1275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14D0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9A73935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F4A8EEE" w14:textId="02AFD01D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53531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534,615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</w:tcPr>
          <w:p w14:paraId="5A5A10C8" w14:textId="77777777" w:rsidR="00874409" w:rsidRPr="006719B2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  <w:gridSpan w:val="2"/>
          </w:tcPr>
          <w:p w14:paraId="4C42BE12" w14:textId="3EB67332" w:rsidR="00874409" w:rsidRDefault="00874409" w:rsidP="0087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535316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534,615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</w:tr>
      <w:tr w:rsidR="003228BE" w:rsidRPr="00B92AB0" w14:paraId="2DB1FD12" w14:textId="77777777" w:rsidTr="006025B5">
        <w:trPr>
          <w:trHeight w:val="261"/>
        </w:trPr>
        <w:tc>
          <w:tcPr>
            <w:tcW w:w="3148" w:type="dxa"/>
            <w:hideMark/>
          </w:tcPr>
          <w:p w14:paraId="16703B2B" w14:textId="77777777" w:rsidR="003228BE" w:rsidRPr="006719B2" w:rsidRDefault="003228BE" w:rsidP="003228BE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9" w:type="dxa"/>
          </w:tcPr>
          <w:p w14:paraId="6A9A9F2F" w14:textId="26D1BC3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D9C19D" w14:textId="128520A2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4E58152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39F0619" w14:textId="184196F5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6B9C8B9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0561A4D" w14:textId="27490002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sz w:val="24"/>
                <w:szCs w:val="24"/>
              </w:rPr>
              <w:t>2,952,584</w:t>
            </w: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23BE58C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EE20327" w14:textId="36921FBF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sz w:val="24"/>
                <w:szCs w:val="24"/>
              </w:rPr>
              <w:t>2,952,584</w:t>
            </w: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F9FBA18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DB31D23" w14:textId="1ED8C61E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B718947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DAC4028" w14:textId="7D353DAB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sz w:val="24"/>
                <w:szCs w:val="24"/>
              </w:rPr>
              <w:t>2,909,280</w:t>
            </w: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42636CB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910D1AE" w14:textId="7E8BC1FA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548C212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634A1FC7" w14:textId="529D9392" w:rsidR="003228BE" w:rsidRPr="00B92AB0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>2,909,280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228BE" w:rsidRPr="00B92AB0" w14:paraId="6EF2E885" w14:textId="77777777" w:rsidTr="006025B5">
        <w:trPr>
          <w:trHeight w:val="261"/>
        </w:trPr>
        <w:tc>
          <w:tcPr>
            <w:tcW w:w="3148" w:type="dxa"/>
            <w:hideMark/>
          </w:tcPr>
          <w:p w14:paraId="204664F9" w14:textId="77777777" w:rsidR="003228BE" w:rsidRPr="006719B2" w:rsidRDefault="003228BE" w:rsidP="003228BE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269" w:type="dxa"/>
          </w:tcPr>
          <w:p w14:paraId="479C583B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F1BCFA" w14:textId="02333CB5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BEBB216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1BEC15" w14:textId="02AC981E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63C9F4B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7ECE5" w14:textId="12CC14C9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4,314,546)</w:t>
            </w:r>
          </w:p>
        </w:tc>
        <w:tc>
          <w:tcPr>
            <w:tcW w:w="270" w:type="dxa"/>
          </w:tcPr>
          <w:p w14:paraId="4107CF5A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A9871" w14:textId="1B7A7E25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4,314,546)</w:t>
            </w:r>
          </w:p>
        </w:tc>
        <w:tc>
          <w:tcPr>
            <w:tcW w:w="270" w:type="dxa"/>
          </w:tcPr>
          <w:p w14:paraId="22A724B5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37FEB0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C324BA0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08C20FB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AD9F2AE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63FF193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E2371B1" w14:textId="77777777" w:rsidR="003228BE" w:rsidRPr="006719B2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8" w:type="dxa"/>
            <w:gridSpan w:val="2"/>
          </w:tcPr>
          <w:p w14:paraId="50CD4C3F" w14:textId="77777777" w:rsidR="003228BE" w:rsidRPr="00B92AB0" w:rsidRDefault="003228BE" w:rsidP="00322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</w:tbl>
    <w:p w14:paraId="18D548AB" w14:textId="77777777" w:rsidR="00461562" w:rsidRPr="00B92AB0" w:rsidRDefault="00461562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EE640DC" w14:textId="77777777" w:rsidR="00703CBE" w:rsidRPr="00B92AB0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31E6B4E" w14:textId="3CB965E4" w:rsidR="002E4D34" w:rsidRPr="00B92AB0" w:rsidRDefault="002E4D34" w:rsidP="009777AF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  <w:sectPr w:rsidR="002E4D34" w:rsidRPr="00B92AB0" w:rsidSect="009E2117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066CC3E" w14:textId="3B772058" w:rsidR="002E4D34" w:rsidRPr="00B92AB0" w:rsidRDefault="002E4D34" w:rsidP="002E4D34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5D74BB0A" w14:textId="77777777" w:rsidR="005B63D6" w:rsidRPr="00B92AB0" w:rsidRDefault="005B63D6" w:rsidP="002E4D34">
      <w:pPr>
        <w:ind w:firstLine="540"/>
        <w:rPr>
          <w:rFonts w:asciiTheme="majorBidi" w:hAnsiTheme="majorBidi" w:cstheme="majorBidi"/>
          <w:sz w:val="24"/>
          <w:szCs w:val="24"/>
          <w:cs/>
        </w:rPr>
      </w:pPr>
    </w:p>
    <w:p w14:paraId="5A1AE997" w14:textId="77777777" w:rsidR="00446BE4" w:rsidRPr="00B92AB0" w:rsidRDefault="00446BE4" w:rsidP="00446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5040"/>
      </w:tblGrid>
      <w:tr w:rsidR="00446BE4" w:rsidRPr="00B92AB0" w14:paraId="5E771DFC" w14:textId="77777777" w:rsidTr="00BE43F0">
        <w:trPr>
          <w:tblHeader/>
        </w:trPr>
        <w:tc>
          <w:tcPr>
            <w:tcW w:w="2520" w:type="dxa"/>
          </w:tcPr>
          <w:p w14:paraId="558032E0" w14:textId="77777777" w:rsidR="00446BE4" w:rsidRPr="00B92AB0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1530" w:type="dxa"/>
          </w:tcPr>
          <w:p w14:paraId="322CA03B" w14:textId="77777777" w:rsidR="00446BE4" w:rsidRPr="00B92AB0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040" w:type="dxa"/>
          </w:tcPr>
          <w:p w14:paraId="750BBDA3" w14:textId="77777777" w:rsidR="00446BE4" w:rsidRPr="00B92AB0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446BE4" w:rsidRPr="00B92AB0" w14:paraId="6D24CBBB" w14:textId="77777777" w:rsidTr="00BE43F0">
        <w:tc>
          <w:tcPr>
            <w:tcW w:w="2520" w:type="dxa"/>
          </w:tcPr>
          <w:p w14:paraId="3E24AF9E" w14:textId="464C092E" w:rsidR="00446BE4" w:rsidRPr="00B92AB0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215D9C"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กองทุนรวมในความต้องการของตลาด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1530" w:type="dxa"/>
          </w:tcPr>
          <w:p w14:paraId="20720F4D" w14:textId="77777777" w:rsidR="00446BE4" w:rsidRPr="00B92AB0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040" w:type="dxa"/>
          </w:tcPr>
          <w:p w14:paraId="52C1BAB6" w14:textId="77777777" w:rsidR="00446BE4" w:rsidRPr="00B92AB0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มูลค่าสินทรัพย์สุทธิ 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  <w:tr w:rsidR="000F6818" w:rsidRPr="00B92AB0" w14:paraId="0D23F03D" w14:textId="77777777" w:rsidTr="00BE43F0">
        <w:tc>
          <w:tcPr>
            <w:tcW w:w="2520" w:type="dxa"/>
          </w:tcPr>
          <w:p w14:paraId="6293E99C" w14:textId="305AA17A" w:rsidR="000F6818" w:rsidRPr="00B92AB0" w:rsidRDefault="000F6818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1530" w:type="dxa"/>
          </w:tcPr>
          <w:p w14:paraId="5F75EB7F" w14:textId="77777777" w:rsidR="000F6818" w:rsidRPr="00B92AB0" w:rsidRDefault="000F6818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040" w:type="dxa"/>
          </w:tcPr>
          <w:p w14:paraId="49D86192" w14:textId="2AB8291B" w:rsidR="000F6818" w:rsidRPr="00B92AB0" w:rsidRDefault="000F6818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คำนวณจากแบบจำลองโดยใช้ข้อมูลที่หาได้จากตลาด (</w:t>
            </w:r>
            <w:r w:rsidRPr="00B92A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Observable Market Data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 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37A8A930" w14:textId="713B7C60" w:rsidR="007A41ED" w:rsidRPr="00B92AB0" w:rsidRDefault="007A41ED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236"/>
        <w:gridCol w:w="2284"/>
        <w:gridCol w:w="236"/>
        <w:gridCol w:w="1744"/>
        <w:gridCol w:w="236"/>
        <w:gridCol w:w="2464"/>
      </w:tblGrid>
      <w:tr w:rsidR="00DD1AFF" w:rsidRPr="00B92AB0" w14:paraId="139CE958" w14:textId="77777777" w:rsidTr="0079722C">
        <w:trPr>
          <w:tblHeader/>
        </w:trPr>
        <w:tc>
          <w:tcPr>
            <w:tcW w:w="1890" w:type="dxa"/>
            <w:vAlign w:val="bottom"/>
          </w:tcPr>
          <w:p w14:paraId="5668F877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410C19A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  <w:vAlign w:val="bottom"/>
          </w:tcPr>
          <w:p w14:paraId="61DFF8A6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6852F1FC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44" w:type="dxa"/>
            <w:vAlign w:val="bottom"/>
          </w:tcPr>
          <w:p w14:paraId="511A5026" w14:textId="6C2B6F3A" w:rsidR="00DD1AFF" w:rsidRPr="00B92AB0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</w:t>
            </w:r>
            <w:r w:rsidR="00142E03"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สังเกตได้</w:t>
            </w:r>
          </w:p>
          <w:p w14:paraId="7981A874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7E28647F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64" w:type="dxa"/>
            <w:vAlign w:val="bottom"/>
          </w:tcPr>
          <w:p w14:paraId="6EA44DCD" w14:textId="77777777" w:rsidR="00DD1AFF" w:rsidRPr="00B92AB0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3049A071" w14:textId="754C9CCC" w:rsidR="00DD1AFF" w:rsidRPr="00B92AB0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</w:t>
            </w:r>
            <w:r w:rsidR="00142E03"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ที่มีนัยสำคัญและการวัด</w:t>
            </w:r>
            <w:r w:rsidR="00142E03"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D1AFF" w:rsidRPr="00B92AB0" w14:paraId="33F636DC" w14:textId="77777777" w:rsidTr="0079722C">
        <w:trPr>
          <w:trHeight w:val="1019"/>
        </w:trPr>
        <w:tc>
          <w:tcPr>
            <w:tcW w:w="1890" w:type="dxa"/>
          </w:tcPr>
          <w:p w14:paraId="05B083BA" w14:textId="633BEC72" w:rsidR="00DD1AFF" w:rsidRPr="00B92AB0" w:rsidRDefault="00595601" w:rsidP="0059560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เงินให้กู้</w:t>
            </w:r>
            <w:r w:rsidR="0022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และเงินกู้ยืม</w:t>
            </w:r>
          </w:p>
        </w:tc>
        <w:tc>
          <w:tcPr>
            <w:tcW w:w="236" w:type="dxa"/>
          </w:tcPr>
          <w:p w14:paraId="5FBA373B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</w:tcPr>
          <w:p w14:paraId="05E5C946" w14:textId="48A53CBF" w:rsidR="00DD1AFF" w:rsidRPr="00B92AB0" w:rsidRDefault="00DD1AFF" w:rsidP="00B908B4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</w:t>
            </w:r>
            <w:r w:rsidR="0004060E"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คิดลดกระแสเงินสด</w:t>
            </w: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5B67390D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44" w:type="dxa"/>
          </w:tcPr>
          <w:p w14:paraId="22049186" w14:textId="66C4725F" w:rsidR="00DD1AFF" w:rsidRPr="00B92AB0" w:rsidRDefault="0004060E" w:rsidP="00B908B4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36" w:type="dxa"/>
          </w:tcPr>
          <w:p w14:paraId="244F8771" w14:textId="77777777" w:rsidR="00DD1AFF" w:rsidRPr="00B92AB0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64" w:type="dxa"/>
            <w:shd w:val="clear" w:color="auto" w:fill="auto"/>
          </w:tcPr>
          <w:p w14:paraId="4DAAFE9A" w14:textId="21239397" w:rsidR="00DD1AFF" w:rsidRPr="00B92AB0" w:rsidRDefault="00DD1AFF" w:rsidP="0006733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</w:tc>
      </w:tr>
    </w:tbl>
    <w:p w14:paraId="0F3692B9" w14:textId="77777777" w:rsidR="00067338" w:rsidRPr="00B92AB0" w:rsidRDefault="00067338" w:rsidP="005E5183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8866595" w14:textId="1B6866A5" w:rsidR="005E5183" w:rsidRPr="00B92AB0" w:rsidRDefault="005E5183" w:rsidP="005E5183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เครื่องมือทางการเงินที่ไม่ได้วัดมูลค่าด้วยมูลค่ายุติธรรม </w:t>
      </w:r>
    </w:p>
    <w:p w14:paraId="66F3DF57" w14:textId="77777777" w:rsidR="005E5183" w:rsidRPr="00B92AB0" w:rsidRDefault="005E5183" w:rsidP="005E518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60" w:type="dxa"/>
        <w:tblInd w:w="450" w:type="dxa"/>
        <w:tblLook w:val="04A0" w:firstRow="1" w:lastRow="0" w:firstColumn="1" w:lastColumn="0" w:noHBand="0" w:noVBand="1"/>
      </w:tblPr>
      <w:tblGrid>
        <w:gridCol w:w="3979"/>
        <w:gridCol w:w="5081"/>
      </w:tblGrid>
      <w:tr w:rsidR="005E5183" w:rsidRPr="00B92AB0" w14:paraId="5607E775" w14:textId="77777777" w:rsidTr="00DE4158">
        <w:trPr>
          <w:trHeight w:val="425"/>
        </w:trPr>
        <w:tc>
          <w:tcPr>
            <w:tcW w:w="3979" w:type="dxa"/>
            <w:shd w:val="clear" w:color="auto" w:fill="auto"/>
          </w:tcPr>
          <w:p w14:paraId="34CC011F" w14:textId="77777777" w:rsidR="005E5183" w:rsidRPr="00B92AB0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081" w:type="dxa"/>
            <w:shd w:val="clear" w:color="auto" w:fill="auto"/>
          </w:tcPr>
          <w:p w14:paraId="1153C70D" w14:textId="77777777" w:rsidR="005E5183" w:rsidRPr="00B92AB0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E5183" w:rsidRPr="00B92AB0" w14:paraId="3D0D0F3D" w14:textId="77777777" w:rsidTr="00DE4158">
        <w:trPr>
          <w:trHeight w:val="414"/>
        </w:trPr>
        <w:tc>
          <w:tcPr>
            <w:tcW w:w="3979" w:type="dxa"/>
            <w:shd w:val="clear" w:color="auto" w:fill="auto"/>
          </w:tcPr>
          <w:p w14:paraId="08475404" w14:textId="77777777" w:rsidR="005E5183" w:rsidRPr="00B92AB0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081" w:type="dxa"/>
            <w:shd w:val="clear" w:color="auto" w:fill="auto"/>
          </w:tcPr>
          <w:p w14:paraId="336ECF22" w14:textId="77777777" w:rsidR="005E5183" w:rsidRPr="00B92AB0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อ้างอิงจากราคานายหน้า</w:t>
            </w:r>
          </w:p>
        </w:tc>
      </w:tr>
    </w:tbl>
    <w:p w14:paraId="7A0ED3C1" w14:textId="17D672C7" w:rsidR="00A70949" w:rsidRPr="00B92AB0" w:rsidRDefault="00A70949" w:rsidP="00A70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2D499CB2" w14:textId="56D665DE" w:rsidR="00006D55" w:rsidRPr="00B92AB0" w:rsidRDefault="00006D55" w:rsidP="00A70949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92AB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การกระจุกตัวของความเสี่ยงทางด้านเครดิต </w:t>
      </w:r>
    </w:p>
    <w:p w14:paraId="0EA2517D" w14:textId="77777777" w:rsidR="002B1EC1" w:rsidRPr="00B92AB0" w:rsidRDefault="002B1EC1" w:rsidP="005E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tbl>
      <w:tblPr>
        <w:tblW w:w="932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80"/>
        <w:gridCol w:w="990"/>
        <w:gridCol w:w="180"/>
        <w:gridCol w:w="1193"/>
        <w:gridCol w:w="180"/>
        <w:gridCol w:w="916"/>
        <w:gridCol w:w="182"/>
        <w:gridCol w:w="918"/>
      </w:tblGrid>
      <w:tr w:rsidR="00006D55" w:rsidRPr="00B92AB0" w14:paraId="31102723" w14:textId="77777777" w:rsidTr="008E2FBC">
        <w:trPr>
          <w:cantSplit/>
          <w:trHeight w:val="354"/>
          <w:tblHeader/>
        </w:trPr>
        <w:tc>
          <w:tcPr>
            <w:tcW w:w="4590" w:type="dxa"/>
            <w:vAlign w:val="bottom"/>
            <w:hideMark/>
          </w:tcPr>
          <w:p w14:paraId="51A911CE" w14:textId="24090E9E" w:rsidR="00006D55" w:rsidRPr="00B92AB0" w:rsidRDefault="00006D55" w:rsidP="002B1EC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8" w:name="_Hlk74905001"/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" w:type="dxa"/>
          </w:tcPr>
          <w:p w14:paraId="5E1CEAFE" w14:textId="77777777" w:rsidR="00006D55" w:rsidRPr="00B92AB0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2363" w:type="dxa"/>
            <w:gridSpan w:val="3"/>
            <w:vAlign w:val="bottom"/>
          </w:tcPr>
          <w:p w14:paraId="16700657" w14:textId="17D3BDFD" w:rsidR="00006D55" w:rsidRPr="00B92AB0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2AFF8F1" w14:textId="77777777" w:rsidR="00006D55" w:rsidRPr="00B92AB0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vAlign w:val="bottom"/>
          </w:tcPr>
          <w:p w14:paraId="13EE1E61" w14:textId="35D912A7" w:rsidR="00006D55" w:rsidRPr="00B92AB0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06D55" w:rsidRPr="00B92AB0" w14:paraId="43B2C042" w14:textId="77777777" w:rsidTr="00546C78">
        <w:trPr>
          <w:cantSplit/>
          <w:trHeight w:val="338"/>
          <w:tblHeader/>
        </w:trPr>
        <w:tc>
          <w:tcPr>
            <w:tcW w:w="4590" w:type="dxa"/>
            <w:vAlign w:val="bottom"/>
          </w:tcPr>
          <w:p w14:paraId="53BA3085" w14:textId="2B25B423" w:rsidR="00006D55" w:rsidRPr="00B92AB0" w:rsidRDefault="00006D55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8E2FBC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="00777CF3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4E16DD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</w:t>
            </w:r>
            <w:r w:rsidR="008E2FBC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0 </w:t>
            </w:r>
            <w:r w:rsidR="008E2FBC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="00421C0E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56</w:t>
            </w:r>
            <w:r w:rsidR="00545D9A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8E4511C" w14:textId="77777777" w:rsidR="00006D55" w:rsidRPr="00B92AB0" w:rsidDel="005916DC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A085D23" w14:textId="77777777" w:rsidR="00006D55" w:rsidRPr="00B92AB0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DE9E9E0" w14:textId="77777777" w:rsidR="00006D55" w:rsidRPr="00B92AB0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1BDE7E7" w14:textId="77777777" w:rsidR="00006D55" w:rsidRPr="00B92AB0" w:rsidRDefault="00006D55" w:rsidP="004370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80" w:type="dxa"/>
          </w:tcPr>
          <w:p w14:paraId="4D76653B" w14:textId="77777777" w:rsidR="00006D55" w:rsidRPr="00B92AB0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521659E1" w14:textId="77777777" w:rsidR="00006D55" w:rsidRPr="00B92AB0" w:rsidRDefault="00006D55" w:rsidP="004370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3E82F796" w14:textId="77777777" w:rsidR="00006D55" w:rsidRPr="00B92AB0" w:rsidRDefault="00006D55" w:rsidP="004370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41611015" w14:textId="77777777" w:rsidR="00006D55" w:rsidRPr="00B92AB0" w:rsidRDefault="00006D55" w:rsidP="004370F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006D55" w:rsidRPr="00B92AB0" w14:paraId="003E2FC4" w14:textId="77777777" w:rsidTr="008E2FBC">
        <w:trPr>
          <w:cantSplit/>
          <w:trHeight w:val="164"/>
          <w:tblHeader/>
        </w:trPr>
        <w:tc>
          <w:tcPr>
            <w:tcW w:w="4590" w:type="dxa"/>
            <w:vAlign w:val="bottom"/>
            <w:hideMark/>
          </w:tcPr>
          <w:p w14:paraId="3B867A85" w14:textId="63AD6902" w:rsidR="00006D55" w:rsidRPr="00B92AB0" w:rsidRDefault="00006D55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117124A" w14:textId="0E6F75F4" w:rsidR="00006D55" w:rsidRPr="00B92AB0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559" w:type="dxa"/>
            <w:gridSpan w:val="7"/>
            <w:vAlign w:val="bottom"/>
            <w:hideMark/>
          </w:tcPr>
          <w:p w14:paraId="5D256FC8" w14:textId="2F605ACB" w:rsidR="00006D55" w:rsidRPr="00B92AB0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856D1"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06D55" w:rsidRPr="00B92AB0" w14:paraId="465C8C01" w14:textId="77777777" w:rsidTr="00546C78">
        <w:trPr>
          <w:cantSplit/>
          <w:trHeight w:val="323"/>
        </w:trPr>
        <w:tc>
          <w:tcPr>
            <w:tcW w:w="4590" w:type="dxa"/>
          </w:tcPr>
          <w:p w14:paraId="6CBB1917" w14:textId="334646F2" w:rsidR="00006D55" w:rsidRPr="00B92AB0" w:rsidRDefault="00006D55" w:rsidP="004370F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="00CE72D2"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80" w:type="dxa"/>
            <w:shd w:val="clear" w:color="auto" w:fill="auto"/>
          </w:tcPr>
          <w:p w14:paraId="60BE6B9C" w14:textId="650CBA2D" w:rsidR="00006D55" w:rsidRPr="00B92AB0" w:rsidRDefault="00006D55" w:rsidP="004370F4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4332940" w14:textId="07A91A6D" w:rsidR="00006D55" w:rsidRPr="00B92AB0" w:rsidRDefault="00907AB7" w:rsidP="00B07E0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6,993</w:t>
            </w:r>
          </w:p>
        </w:tc>
        <w:tc>
          <w:tcPr>
            <w:tcW w:w="180" w:type="dxa"/>
          </w:tcPr>
          <w:p w14:paraId="39C22D1B" w14:textId="77777777" w:rsidR="00006D55" w:rsidRPr="00B92AB0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94928C4" w14:textId="1456112F" w:rsidR="00006D55" w:rsidRPr="00B92AB0" w:rsidRDefault="00907AB7" w:rsidP="00FC32A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(1,421)</w:t>
            </w:r>
          </w:p>
        </w:tc>
        <w:tc>
          <w:tcPr>
            <w:tcW w:w="180" w:type="dxa"/>
          </w:tcPr>
          <w:p w14:paraId="36ADDDBE" w14:textId="77777777" w:rsidR="00006D55" w:rsidRPr="00B92AB0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7208323" w14:textId="239AA158" w:rsidR="00006D55" w:rsidRPr="00B92AB0" w:rsidRDefault="00907AB7" w:rsidP="00C32FB2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182" w:type="dxa"/>
          </w:tcPr>
          <w:p w14:paraId="4553A9A2" w14:textId="0F539532" w:rsidR="00006D55" w:rsidRPr="00B92AB0" w:rsidRDefault="00006D55" w:rsidP="004E16D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359F967A" w14:textId="4CC8ECF3" w:rsidR="00006D55" w:rsidRPr="00B92AB0" w:rsidRDefault="00907AB7" w:rsidP="00DA312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</w:t>
            </w:r>
            <w:r w:rsidR="004C03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06D55" w:rsidRPr="00B92AB0" w14:paraId="6B3AACC7" w14:textId="77777777" w:rsidTr="00546C78">
        <w:trPr>
          <w:cantSplit/>
          <w:trHeight w:val="338"/>
        </w:trPr>
        <w:tc>
          <w:tcPr>
            <w:tcW w:w="4590" w:type="dxa"/>
          </w:tcPr>
          <w:p w14:paraId="49D1E4DB" w14:textId="5A675301" w:rsidR="00006D55" w:rsidRPr="00DA312B" w:rsidRDefault="00006D55" w:rsidP="004370F4">
            <w:pPr>
              <w:tabs>
                <w:tab w:val="clear" w:pos="227"/>
                <w:tab w:val="clear" w:pos="454"/>
                <w:tab w:val="clear" w:pos="680"/>
                <w:tab w:val="left" w:pos="191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12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="00C35474" w:rsidRPr="00DA312B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ระยะยาวกับกิจการอื่น</w:t>
            </w:r>
          </w:p>
        </w:tc>
        <w:tc>
          <w:tcPr>
            <w:tcW w:w="180" w:type="dxa"/>
          </w:tcPr>
          <w:p w14:paraId="14457848" w14:textId="39C196EC" w:rsidR="00006D55" w:rsidRPr="00DA312B" w:rsidRDefault="00006D55" w:rsidP="004370F4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8242A03" w14:textId="75EEFA42" w:rsidR="00006D55" w:rsidRPr="00DA312B" w:rsidRDefault="00DA312B" w:rsidP="00B07E0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3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6C9659" w14:textId="77777777" w:rsidR="00006D55" w:rsidRPr="00DA312B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6D0A555" w14:textId="2FF41A0A" w:rsidR="00006D55" w:rsidRPr="00DA312B" w:rsidRDefault="00DA312B" w:rsidP="00B07E0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A3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(1,129)</w:t>
            </w:r>
          </w:p>
        </w:tc>
        <w:tc>
          <w:tcPr>
            <w:tcW w:w="180" w:type="dxa"/>
          </w:tcPr>
          <w:p w14:paraId="5D636EEA" w14:textId="77777777" w:rsidR="00006D55" w:rsidRPr="00DA312B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AA2FA52" w14:textId="6C03B4E7" w:rsidR="00006D55" w:rsidRPr="00DA312B" w:rsidRDefault="00DA312B" w:rsidP="007416E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3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96A0A88" w14:textId="77777777" w:rsidR="00006D55" w:rsidRPr="00DA312B" w:rsidRDefault="00006D55" w:rsidP="004E16D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2422EF15" w14:textId="653FF6BB" w:rsidR="00006D55" w:rsidRPr="00DA312B" w:rsidRDefault="00DA312B" w:rsidP="00F827D5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A3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bookmarkEnd w:id="8"/>
    </w:tbl>
    <w:p w14:paraId="7C4CB174" w14:textId="77777777" w:rsidR="00741CF8" w:rsidRPr="00B92AB0" w:rsidRDefault="0074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B92AB0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B8189F2" w14:textId="77777777" w:rsidR="00CE5F83" w:rsidRPr="00B92AB0" w:rsidRDefault="00CE5F8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2AB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49C4B61E" w14:textId="5BF9B413" w:rsidR="00CE5F83" w:rsidRPr="00B92AB0" w:rsidRDefault="00CE5F83" w:rsidP="00945EE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46"/>
        <w:gridCol w:w="1350"/>
        <w:gridCol w:w="243"/>
        <w:gridCol w:w="1360"/>
      </w:tblGrid>
      <w:tr w:rsidR="003F3FBA" w:rsidRPr="00B92AB0" w14:paraId="4B4F3A9A" w14:textId="77777777" w:rsidTr="00C3321D">
        <w:trPr>
          <w:trHeight w:val="659"/>
          <w:tblHeader/>
        </w:trPr>
        <w:tc>
          <w:tcPr>
            <w:tcW w:w="3395" w:type="pct"/>
            <w:vAlign w:val="bottom"/>
          </w:tcPr>
          <w:p w14:paraId="1737D6EB" w14:textId="678D8F6A" w:rsidR="003F3FBA" w:rsidRPr="00B92AB0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E16DD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8E2FBC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8E2FBC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4E16DD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45D9A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734" w:type="pct"/>
            <w:vAlign w:val="bottom"/>
          </w:tcPr>
          <w:p w14:paraId="543CB4C2" w14:textId="77777777" w:rsidR="003F3FBA" w:rsidRPr="00B92AB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37EF69F1" w14:textId="77777777" w:rsidR="003F3FBA" w:rsidRPr="00B92AB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76C018DD" w14:textId="77777777" w:rsidR="003F3FBA" w:rsidRPr="00B92AB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286E014" w14:textId="77777777" w:rsidR="003F3FBA" w:rsidRPr="00B92AB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3F3FBA" w:rsidRPr="00B92AB0" w14:paraId="4A8DB52F" w14:textId="77777777" w:rsidTr="00C3321D">
        <w:trPr>
          <w:tblHeader/>
        </w:trPr>
        <w:tc>
          <w:tcPr>
            <w:tcW w:w="3395" w:type="pct"/>
          </w:tcPr>
          <w:p w14:paraId="39880FE5" w14:textId="77777777" w:rsidR="003F3FBA" w:rsidRPr="00B92AB0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5" w:type="pct"/>
            <w:gridSpan w:val="3"/>
          </w:tcPr>
          <w:p w14:paraId="33D697E3" w14:textId="77777777" w:rsidR="003F3FBA" w:rsidRPr="00B92AB0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F0231" w:rsidRPr="00FF0231" w14:paraId="4FA1DE01" w14:textId="77777777" w:rsidTr="00C13D73">
        <w:tc>
          <w:tcPr>
            <w:tcW w:w="3395" w:type="pct"/>
          </w:tcPr>
          <w:p w14:paraId="18F3C180" w14:textId="29DFEBE5" w:rsidR="00FF0231" w:rsidRPr="00FF0231" w:rsidRDefault="00FF0231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734" w:type="pct"/>
          </w:tcPr>
          <w:p w14:paraId="5A5307AB" w14:textId="3A7E23A8" w:rsidR="00FF0231" w:rsidRPr="00370C3C" w:rsidRDefault="00305A43" w:rsidP="0030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5A43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32" w:type="pct"/>
          </w:tcPr>
          <w:p w14:paraId="3E59FF7E" w14:textId="77777777" w:rsidR="00FF0231" w:rsidRPr="00FF0231" w:rsidRDefault="00FF0231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1DAB4C7B" w14:textId="31925A03" w:rsidR="00FF0231" w:rsidRPr="00FF0231" w:rsidRDefault="00FF0231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1" w:right="-117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2D147B" w:rsidRPr="00FF0231" w14:paraId="1A800E92" w14:textId="77777777" w:rsidTr="00C13D73">
        <w:tc>
          <w:tcPr>
            <w:tcW w:w="3395" w:type="pct"/>
          </w:tcPr>
          <w:p w14:paraId="2A7C2CE0" w14:textId="77777777" w:rsidR="002D147B" w:rsidRPr="00305A43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5A4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734" w:type="pct"/>
          </w:tcPr>
          <w:p w14:paraId="78D25228" w14:textId="2AD837C4" w:rsidR="002D147B" w:rsidRPr="00305A43" w:rsidRDefault="00305A43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29,152</w:t>
            </w:r>
          </w:p>
        </w:tc>
        <w:tc>
          <w:tcPr>
            <w:tcW w:w="132" w:type="pct"/>
          </w:tcPr>
          <w:p w14:paraId="37A6BEFE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12F9F6DC" w14:textId="77777777" w:rsidR="002D147B" w:rsidRPr="00FF0231" w:rsidRDefault="002D147B" w:rsidP="00FF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F02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12,208</w:t>
            </w:r>
          </w:p>
        </w:tc>
      </w:tr>
      <w:tr w:rsidR="002D147B" w:rsidRPr="00FF0231" w14:paraId="39AF98FB" w14:textId="77777777" w:rsidTr="00C13D73">
        <w:tc>
          <w:tcPr>
            <w:tcW w:w="3395" w:type="pct"/>
          </w:tcPr>
          <w:p w14:paraId="3DBBB6CE" w14:textId="77777777" w:rsidR="002D147B" w:rsidRPr="00305A43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5A4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734" w:type="pct"/>
          </w:tcPr>
          <w:p w14:paraId="6560C66A" w14:textId="25515327" w:rsidR="002D147B" w:rsidRPr="00305A43" w:rsidRDefault="00305A43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51,486</w:t>
            </w:r>
          </w:p>
        </w:tc>
        <w:tc>
          <w:tcPr>
            <w:tcW w:w="132" w:type="pct"/>
          </w:tcPr>
          <w:p w14:paraId="4CA8B895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7FBE116E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F02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19,436</w:t>
            </w:r>
          </w:p>
        </w:tc>
      </w:tr>
      <w:tr w:rsidR="00370C3C" w:rsidRPr="00FF0231" w14:paraId="70713494" w14:textId="77777777" w:rsidTr="00C13D73">
        <w:tc>
          <w:tcPr>
            <w:tcW w:w="3395" w:type="pct"/>
          </w:tcPr>
          <w:p w14:paraId="6C913F8C" w14:textId="071B2BD8" w:rsidR="00370C3C" w:rsidRPr="00305A43" w:rsidRDefault="00273157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5A43">
              <w:rPr>
                <w:rFonts w:asciiTheme="majorBidi" w:hAnsiTheme="majorBidi" w:cs="Angsana New" w:hint="cs"/>
                <w:sz w:val="28"/>
                <w:szCs w:val="28"/>
                <w:cs/>
              </w:rPr>
              <w:t>เครื่องตกแต่ง</w:t>
            </w:r>
            <w:r w:rsidRPr="00305A4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305A43">
              <w:rPr>
                <w:rFonts w:asciiTheme="majorBidi" w:hAnsiTheme="majorBidi" w:cs="Angsana New" w:hint="cs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734" w:type="pct"/>
          </w:tcPr>
          <w:p w14:paraId="1B3FC3B1" w14:textId="3A92DB8F" w:rsidR="00370C3C" w:rsidRPr="00305A43" w:rsidRDefault="00273157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305A43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132" w:type="pct"/>
          </w:tcPr>
          <w:p w14:paraId="78430B14" w14:textId="77777777" w:rsidR="00370C3C" w:rsidRPr="00FF0231" w:rsidRDefault="00370C3C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3F0CFDCB" w14:textId="4A128CA7" w:rsidR="00370C3C" w:rsidRPr="00FF0231" w:rsidRDefault="00273157" w:rsidP="00273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1" w:right="-117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F02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2D147B" w:rsidRPr="00FF0231" w14:paraId="5A1ACC77" w14:textId="77777777" w:rsidTr="00C13D73">
        <w:tc>
          <w:tcPr>
            <w:tcW w:w="3395" w:type="pct"/>
          </w:tcPr>
          <w:p w14:paraId="208C9DF1" w14:textId="77777777" w:rsidR="002D147B" w:rsidRPr="00305A43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5A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734" w:type="pct"/>
          </w:tcPr>
          <w:p w14:paraId="4D93E856" w14:textId="77777777" w:rsidR="002D147B" w:rsidRPr="00305A43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5A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2,768</w:t>
            </w:r>
          </w:p>
        </w:tc>
        <w:tc>
          <w:tcPr>
            <w:tcW w:w="132" w:type="pct"/>
          </w:tcPr>
          <w:p w14:paraId="3E451784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7BA3E87C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1" w:right="-117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F02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2D147B" w:rsidRPr="00FF0231" w14:paraId="515C1595" w14:textId="77777777" w:rsidTr="00C13D73">
        <w:tc>
          <w:tcPr>
            <w:tcW w:w="3395" w:type="pct"/>
          </w:tcPr>
          <w:p w14:paraId="5122CEF7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02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6ABC7C" w14:textId="08444C05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F02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  <w:r w:rsidR="002731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  <w:r w:rsidRPr="00FF02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2731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09</w:t>
            </w:r>
            <w:r w:rsidR="00305A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32" w:type="pct"/>
          </w:tcPr>
          <w:p w14:paraId="7CCDCA51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D78D7E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F02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31,644</w:t>
            </w:r>
          </w:p>
        </w:tc>
      </w:tr>
      <w:tr w:rsidR="002D147B" w:rsidRPr="00FF0231" w14:paraId="4D3A8C8E" w14:textId="77777777" w:rsidTr="00C13D73">
        <w:tc>
          <w:tcPr>
            <w:tcW w:w="3395" w:type="pct"/>
          </w:tcPr>
          <w:p w14:paraId="54B4C3E1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  <w:left w:val="nil"/>
              <w:right w:val="nil"/>
            </w:tcBorders>
          </w:tcPr>
          <w:p w14:paraId="35CB64E8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" w:type="pct"/>
          </w:tcPr>
          <w:p w14:paraId="56EAEDC6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double" w:sz="4" w:space="0" w:color="auto"/>
              <w:left w:val="nil"/>
              <w:right w:val="nil"/>
            </w:tcBorders>
          </w:tcPr>
          <w:p w14:paraId="0DB0A870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2D147B" w:rsidRPr="00FF0231" w14:paraId="00E06D6A" w14:textId="77777777" w:rsidTr="00C13D73">
        <w:tc>
          <w:tcPr>
            <w:tcW w:w="3395" w:type="pct"/>
          </w:tcPr>
          <w:p w14:paraId="5A2F0272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02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734" w:type="pct"/>
          </w:tcPr>
          <w:p w14:paraId="587DA79A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2" w:type="pct"/>
          </w:tcPr>
          <w:p w14:paraId="6793B721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28E55451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2D147B" w:rsidRPr="00FF0231" w14:paraId="22939806" w14:textId="77777777" w:rsidTr="00C13D73">
        <w:tc>
          <w:tcPr>
            <w:tcW w:w="3395" w:type="pct"/>
          </w:tcPr>
          <w:p w14:paraId="3CD221A6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02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4" w:type="pct"/>
          </w:tcPr>
          <w:p w14:paraId="6461A23D" w14:textId="12F598CC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F02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</w:t>
            </w:r>
            <w:r w:rsidR="00305A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5114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8,042</w:t>
            </w:r>
          </w:p>
        </w:tc>
        <w:tc>
          <w:tcPr>
            <w:tcW w:w="132" w:type="pct"/>
          </w:tcPr>
          <w:p w14:paraId="1099E7AA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7B590EA4" w14:textId="0D0A304F" w:rsidR="002D147B" w:rsidRPr="00FF0231" w:rsidRDefault="00305A43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84,286</w:t>
            </w:r>
          </w:p>
        </w:tc>
      </w:tr>
      <w:tr w:rsidR="002D147B" w:rsidRPr="00FF0231" w14:paraId="0547A106" w14:textId="77777777" w:rsidTr="00C13D73">
        <w:tc>
          <w:tcPr>
            <w:tcW w:w="3395" w:type="pct"/>
          </w:tcPr>
          <w:p w14:paraId="133BEE22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02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สัญญาอื่น ๆ 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B3A8E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F02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13,896</w:t>
            </w:r>
          </w:p>
        </w:tc>
        <w:tc>
          <w:tcPr>
            <w:tcW w:w="132" w:type="pct"/>
          </w:tcPr>
          <w:p w14:paraId="7E72603B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2A103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FF0231">
              <w:rPr>
                <w:rFonts w:asciiTheme="majorBidi" w:hAnsiTheme="majorBidi" w:cstheme="majorBidi"/>
                <w:sz w:val="28"/>
                <w:szCs w:val="28"/>
              </w:rPr>
              <w:t>13,696</w:t>
            </w:r>
          </w:p>
        </w:tc>
      </w:tr>
      <w:tr w:rsidR="002D147B" w:rsidRPr="00FF0231" w14:paraId="3CC5FB6D" w14:textId="77777777" w:rsidTr="00C13D73">
        <w:trPr>
          <w:trHeight w:val="100"/>
        </w:trPr>
        <w:tc>
          <w:tcPr>
            <w:tcW w:w="3395" w:type="pct"/>
          </w:tcPr>
          <w:p w14:paraId="27F907BF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02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AAF671" w14:textId="386AE409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F02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</w:t>
            </w:r>
            <w:r w:rsidR="00305A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321,</w:t>
            </w:r>
            <w:r w:rsidR="005114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938</w:t>
            </w:r>
          </w:p>
        </w:tc>
        <w:tc>
          <w:tcPr>
            <w:tcW w:w="132" w:type="pct"/>
            <w:vAlign w:val="bottom"/>
          </w:tcPr>
          <w:p w14:paraId="14BD0E8B" w14:textId="77777777" w:rsidR="002D147B" w:rsidRPr="00FF0231" w:rsidRDefault="002D147B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E39488" w14:textId="695498B1" w:rsidR="002D147B" w:rsidRPr="00FF0231" w:rsidRDefault="00305A43" w:rsidP="002D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97,982</w:t>
            </w:r>
          </w:p>
        </w:tc>
      </w:tr>
    </w:tbl>
    <w:p w14:paraId="124B4C28" w14:textId="77777777" w:rsidR="002D147B" w:rsidRPr="00FF0231" w:rsidRDefault="002D147B" w:rsidP="002D147B">
      <w:pPr>
        <w:rPr>
          <w:rFonts w:asciiTheme="majorBidi" w:hAnsiTheme="majorBidi" w:cstheme="majorBidi"/>
          <w:sz w:val="28"/>
          <w:szCs w:val="28"/>
        </w:rPr>
      </w:pPr>
    </w:p>
    <w:p w14:paraId="6DB55FEA" w14:textId="77777777" w:rsidR="002D147B" w:rsidRPr="00FF0231" w:rsidRDefault="002D147B" w:rsidP="002D1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023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F0231">
        <w:rPr>
          <w:rFonts w:asciiTheme="majorBidi" w:hAnsiTheme="majorBidi" w:cstheme="majorBidi"/>
          <w:sz w:val="28"/>
          <w:szCs w:val="28"/>
        </w:rPr>
        <w:t xml:space="preserve">30 </w:t>
      </w:r>
      <w:r w:rsidRPr="00FF0231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FF0231">
        <w:rPr>
          <w:rFonts w:asciiTheme="majorBidi" w:hAnsiTheme="majorBidi" w:cstheme="majorBidi"/>
          <w:sz w:val="28"/>
          <w:szCs w:val="28"/>
        </w:rPr>
        <w:t>2566</w:t>
      </w:r>
      <w:r w:rsidRPr="00FF023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FF0231">
        <w:rPr>
          <w:rFonts w:asciiTheme="majorBidi" w:hAnsiTheme="majorBidi" w:cstheme="majorBidi"/>
          <w:sz w:val="28"/>
          <w:szCs w:val="28"/>
          <w:cs/>
        </w:rPr>
        <w:t>หนังสือค้ำประกันที่ออกโดยธนาคารของกลุ่มบริษัทและบริษัทค้ำประกันโดยการวางเงินฝากธนาคารออมทรัพย์ ที่ดินพร้อมสิ่งปลูกสร้างและอสังหาริมทรัพย์เพื่อการลงทุนเป็นหลักประกัน</w:t>
      </w:r>
    </w:p>
    <w:p w14:paraId="622D757D" w14:textId="77777777" w:rsidR="002D147B" w:rsidRPr="00FF0231" w:rsidRDefault="002D147B" w:rsidP="002D1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5012264" w14:textId="7382714A" w:rsidR="002D147B" w:rsidRPr="002D147B" w:rsidRDefault="002D147B" w:rsidP="002D147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F023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F0231">
        <w:rPr>
          <w:rFonts w:asciiTheme="majorBidi" w:hAnsiTheme="majorBidi" w:cstheme="majorBidi"/>
          <w:sz w:val="28"/>
          <w:szCs w:val="28"/>
        </w:rPr>
        <w:t xml:space="preserve">30 </w:t>
      </w:r>
      <w:r w:rsidRPr="00FF0231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FF0231">
        <w:rPr>
          <w:rFonts w:asciiTheme="majorBidi" w:hAnsiTheme="majorBidi" w:cstheme="majorBidi"/>
          <w:sz w:val="28"/>
          <w:szCs w:val="28"/>
        </w:rPr>
        <w:t>2566</w:t>
      </w:r>
      <w:r w:rsidRPr="00FF023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FF0231">
        <w:rPr>
          <w:rFonts w:asciiTheme="majorBidi" w:hAnsiTheme="majorBidi" w:cstheme="majorBidi"/>
          <w:sz w:val="28"/>
          <w:szCs w:val="28"/>
          <w:cs/>
        </w:rPr>
        <w:t xml:space="preserve">เงินฝากธนาคารของกลุ่มบริษัทและบริษัทจำนวนเงิน </w:t>
      </w:r>
      <w:r w:rsidR="00AC1E29" w:rsidRPr="00FF0231">
        <w:rPr>
          <w:rFonts w:asciiTheme="majorBidi" w:hAnsiTheme="majorBidi" w:cstheme="majorBidi"/>
          <w:sz w:val="28"/>
          <w:szCs w:val="28"/>
        </w:rPr>
        <w:t>2</w:t>
      </w:r>
      <w:r w:rsidR="00F80CB0">
        <w:rPr>
          <w:rFonts w:asciiTheme="majorBidi" w:hAnsiTheme="majorBidi" w:cstheme="majorBidi"/>
          <w:sz w:val="28"/>
          <w:szCs w:val="28"/>
        </w:rPr>
        <w:t>3</w:t>
      </w:r>
      <w:r w:rsidR="00AC1E29" w:rsidRPr="00FF0231">
        <w:rPr>
          <w:rFonts w:asciiTheme="majorBidi" w:hAnsiTheme="majorBidi" w:cstheme="majorBidi"/>
          <w:sz w:val="28"/>
          <w:szCs w:val="28"/>
        </w:rPr>
        <w:t>.</w:t>
      </w:r>
      <w:r w:rsidR="00F80CB0">
        <w:rPr>
          <w:rFonts w:asciiTheme="majorBidi" w:hAnsiTheme="majorBidi" w:cstheme="majorBidi"/>
          <w:sz w:val="28"/>
          <w:szCs w:val="28"/>
        </w:rPr>
        <w:t>7</w:t>
      </w:r>
      <w:r w:rsidR="00AC1E29" w:rsidRPr="00FF0231">
        <w:rPr>
          <w:rFonts w:asciiTheme="majorBidi" w:hAnsiTheme="majorBidi" w:cstheme="majorBidi"/>
          <w:sz w:val="28"/>
          <w:szCs w:val="28"/>
        </w:rPr>
        <w:t>5</w:t>
      </w:r>
      <w:r w:rsidRPr="00FF0231">
        <w:rPr>
          <w:rFonts w:asciiTheme="majorBidi" w:hAnsiTheme="majorBidi" w:cstheme="majorBidi"/>
          <w:sz w:val="28"/>
          <w:szCs w:val="28"/>
          <w:cs/>
        </w:rPr>
        <w:t xml:space="preserve"> ล้านบาท และ </w:t>
      </w:r>
      <w:r w:rsidR="00F80CB0">
        <w:rPr>
          <w:rFonts w:asciiTheme="majorBidi" w:hAnsiTheme="majorBidi" w:cstheme="majorBidi"/>
          <w:sz w:val="28"/>
          <w:szCs w:val="28"/>
        </w:rPr>
        <w:t>4</w:t>
      </w:r>
      <w:r w:rsidRPr="00FF0231">
        <w:rPr>
          <w:rFonts w:asciiTheme="majorBidi" w:hAnsiTheme="majorBidi" w:cstheme="majorBidi"/>
          <w:sz w:val="28"/>
          <w:szCs w:val="28"/>
        </w:rPr>
        <w:t>.</w:t>
      </w:r>
      <w:r w:rsidR="00F80CB0">
        <w:rPr>
          <w:rFonts w:asciiTheme="majorBidi" w:hAnsiTheme="majorBidi" w:cstheme="majorBidi"/>
          <w:sz w:val="28"/>
          <w:szCs w:val="28"/>
        </w:rPr>
        <w:t>5</w:t>
      </w:r>
      <w:r w:rsidRPr="00FF0231">
        <w:rPr>
          <w:rFonts w:asciiTheme="majorBidi" w:hAnsiTheme="majorBidi" w:cstheme="majorBidi"/>
          <w:sz w:val="28"/>
          <w:szCs w:val="28"/>
        </w:rPr>
        <w:t>5</w:t>
      </w:r>
      <w:r w:rsidRPr="00FF0231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  <w:r w:rsidRPr="00FF0231">
        <w:rPr>
          <w:rFonts w:asciiTheme="majorBidi" w:hAnsiTheme="majorBidi" w:cstheme="majorBidi"/>
          <w:sz w:val="28"/>
          <w:szCs w:val="28"/>
        </w:rPr>
        <w:t xml:space="preserve"> </w:t>
      </w:r>
      <w:r w:rsidRPr="00FF0231">
        <w:rPr>
          <w:rFonts w:asciiTheme="majorBidi" w:hAnsiTheme="majorBidi" w:cstheme="majorBidi"/>
          <w:sz w:val="28"/>
          <w:szCs w:val="28"/>
          <w:cs/>
        </w:rPr>
        <w:t xml:space="preserve">ใช้เป็นหลักประกันหนังสือค้ำประกันจากธนาคารและอื่นๆ </w:t>
      </w:r>
      <w:r w:rsidRPr="00FF023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FF0231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FF0231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FF0231">
        <w:rPr>
          <w:rFonts w:asciiTheme="majorBidi" w:hAnsiTheme="majorBidi" w:cstheme="majorBidi"/>
          <w:i/>
          <w:iCs/>
          <w:sz w:val="28"/>
          <w:szCs w:val="28"/>
        </w:rPr>
        <w:t>28.98</w:t>
      </w:r>
      <w:r w:rsidRPr="00FF023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 และ </w:t>
      </w:r>
      <w:r w:rsidRPr="00FF0231">
        <w:rPr>
          <w:rFonts w:asciiTheme="majorBidi" w:hAnsiTheme="majorBidi" w:cstheme="majorBidi"/>
          <w:i/>
          <w:iCs/>
          <w:sz w:val="28"/>
          <w:szCs w:val="28"/>
        </w:rPr>
        <w:t>8.1</w:t>
      </w:r>
      <w:r w:rsidR="00F167DA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FF0231" w:rsidRPr="00FF023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FF0231">
        <w:rPr>
          <w:rFonts w:asciiTheme="majorBidi" w:hAnsiTheme="majorBidi" w:cstheme="majorBidi"/>
          <w:i/>
          <w:iCs/>
          <w:sz w:val="28"/>
          <w:szCs w:val="28"/>
          <w:cs/>
        </w:rPr>
        <w:t>ล้าน</w:t>
      </w:r>
      <w:r w:rsidRPr="002D147B">
        <w:rPr>
          <w:rFonts w:asciiTheme="majorBidi" w:hAnsiTheme="majorBidi" w:cstheme="majorBidi"/>
          <w:i/>
          <w:iCs/>
          <w:sz w:val="28"/>
          <w:szCs w:val="28"/>
          <w:cs/>
        </w:rPr>
        <w:t>บาท ตามลำดับ)</w:t>
      </w:r>
    </w:p>
    <w:p w14:paraId="6A240301" w14:textId="77777777" w:rsidR="006A7AEC" w:rsidRPr="00B92AB0" w:rsidRDefault="006A7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</w:p>
    <w:p w14:paraId="08FB11A1" w14:textId="1870D4D6" w:rsidR="001F566D" w:rsidRPr="00123777" w:rsidRDefault="001F566D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2377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การจัดประเภทรายการใหม่</w:t>
      </w:r>
    </w:p>
    <w:p w14:paraId="3BA1D7C1" w14:textId="4ADEE1ED" w:rsidR="00482C33" w:rsidRPr="00123777" w:rsidRDefault="00482C33" w:rsidP="00482C3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3B7711B3" w14:textId="77EC0D03" w:rsidR="00482C33" w:rsidRPr="00123777" w:rsidRDefault="00905322" w:rsidP="00BD521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23777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รายการบางรายการในงบแสดงฐานะการเงิน ณ วันที่ </w:t>
      </w:r>
      <w:r w:rsidR="000D5E2D" w:rsidRPr="00123777">
        <w:rPr>
          <w:rFonts w:asciiTheme="majorBidi" w:hAnsiTheme="majorBidi" w:cstheme="majorBidi"/>
          <w:sz w:val="28"/>
          <w:szCs w:val="28"/>
        </w:rPr>
        <w:t>31</w:t>
      </w:r>
      <w:r w:rsidRPr="0012377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D5E2D" w:rsidRPr="00123777">
        <w:rPr>
          <w:rFonts w:asciiTheme="majorBidi" w:hAnsiTheme="majorBidi" w:cstheme="majorBidi"/>
          <w:sz w:val="28"/>
          <w:szCs w:val="28"/>
        </w:rPr>
        <w:t>256</w:t>
      </w:r>
      <w:r w:rsidR="004D4352" w:rsidRPr="00123777">
        <w:rPr>
          <w:rFonts w:asciiTheme="majorBidi" w:hAnsiTheme="majorBidi" w:cstheme="majorBidi"/>
          <w:sz w:val="28"/>
          <w:szCs w:val="28"/>
        </w:rPr>
        <w:t>5</w:t>
      </w:r>
      <w:r w:rsidRPr="001237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327A" w:rsidRPr="00123777">
        <w:rPr>
          <w:rFonts w:asciiTheme="majorBidi" w:hAnsiTheme="majorBidi" w:cstheme="majorBidi"/>
          <w:spacing w:val="-2"/>
          <w:sz w:val="28"/>
          <w:szCs w:val="28"/>
          <w:cs/>
        </w:rPr>
        <w:t>ซึ่งรวมอยู่ในงบการเงินระหว่างกาล</w:t>
      </w:r>
      <w:r w:rsidR="00693A5E" w:rsidRPr="00123777">
        <w:rPr>
          <w:rFonts w:asciiTheme="majorBidi" w:hAnsiTheme="majorBidi" w:cstheme="majorBidi"/>
          <w:spacing w:val="-2"/>
          <w:sz w:val="28"/>
          <w:szCs w:val="28"/>
          <w:cs/>
        </w:rPr>
        <w:t>สำหรับ</w:t>
      </w:r>
      <w:r w:rsidR="00916A1F" w:rsidRPr="00123777">
        <w:rPr>
          <w:rFonts w:asciiTheme="majorBidi" w:hAnsiTheme="majorBidi" w:cstheme="majorBidi"/>
          <w:spacing w:val="-2"/>
          <w:sz w:val="28"/>
          <w:szCs w:val="28"/>
          <w:cs/>
        </w:rPr>
        <w:t>ปี</w:t>
      </w:r>
      <w:r w:rsidR="00F34483" w:rsidRPr="0012377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F34483" w:rsidRPr="00123777">
        <w:rPr>
          <w:rFonts w:asciiTheme="majorBidi" w:hAnsiTheme="majorBidi" w:cstheme="majorBidi"/>
          <w:spacing w:val="-2"/>
          <w:sz w:val="28"/>
          <w:szCs w:val="28"/>
        </w:rPr>
        <w:t>2566</w:t>
      </w:r>
      <w:r w:rsidR="0055327A" w:rsidRPr="0012377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23777">
        <w:rPr>
          <w:rFonts w:asciiTheme="majorBidi" w:hAnsiTheme="majorBidi" w:cstheme="majorBidi"/>
          <w:spacing w:val="-2"/>
          <w:sz w:val="28"/>
          <w:szCs w:val="28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</w:t>
      </w:r>
      <w:r w:rsidR="000825C1" w:rsidRPr="00123777">
        <w:rPr>
          <w:rFonts w:asciiTheme="majorBidi" w:hAnsiTheme="majorBidi" w:cstheme="majorBidi"/>
          <w:spacing w:val="-2"/>
          <w:sz w:val="28"/>
          <w:szCs w:val="28"/>
          <w:cs/>
        </w:rPr>
        <w:t>ระหว่างกาลปี</w:t>
      </w:r>
      <w:r w:rsidRPr="0012377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23777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4D4352" w:rsidRPr="00123777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12377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ดังนี้</w:t>
      </w:r>
    </w:p>
    <w:p w14:paraId="58B5C941" w14:textId="77777777" w:rsidR="00905322" w:rsidRPr="00123777" w:rsidRDefault="00905322" w:rsidP="00482C3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800"/>
        <w:gridCol w:w="270"/>
        <w:gridCol w:w="1530"/>
        <w:gridCol w:w="270"/>
        <w:gridCol w:w="1524"/>
        <w:gridCol w:w="6"/>
      </w:tblGrid>
      <w:tr w:rsidR="00482C33" w:rsidRPr="00123777" w14:paraId="236FB56D" w14:textId="77777777" w:rsidTr="009B7D99">
        <w:trPr>
          <w:gridAfter w:val="1"/>
          <w:wAfter w:w="6" w:type="dxa"/>
          <w:trHeight w:val="421"/>
          <w:tblHeader/>
        </w:trPr>
        <w:tc>
          <w:tcPr>
            <w:tcW w:w="3690" w:type="dxa"/>
          </w:tcPr>
          <w:p w14:paraId="61EECCAD" w14:textId="77777777" w:rsidR="00482C33" w:rsidRPr="00123777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2377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5394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212F0215" w14:textId="47FD0CF5" w:rsidR="00482C33" w:rsidRPr="00123777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37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A618E" w:rsidRPr="001237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482C33" w:rsidRPr="00B92AB0" w14:paraId="1C10AFFF" w14:textId="77777777" w:rsidTr="009B7D99">
        <w:trPr>
          <w:gridAfter w:val="1"/>
          <w:wAfter w:w="6" w:type="dxa"/>
          <w:trHeight w:val="410"/>
          <w:tblHeader/>
        </w:trPr>
        <w:tc>
          <w:tcPr>
            <w:tcW w:w="3690" w:type="dxa"/>
          </w:tcPr>
          <w:p w14:paraId="0F8FC941" w14:textId="77777777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286E00" w14:textId="1B56AE5B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750BCB" w:rsidRPr="00B92A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82C33" w:rsidRPr="00B92AB0" w14:paraId="068138D2" w14:textId="77777777" w:rsidTr="009B7D99">
        <w:trPr>
          <w:trHeight w:val="164"/>
          <w:tblHeader/>
        </w:trPr>
        <w:tc>
          <w:tcPr>
            <w:tcW w:w="3690" w:type="dxa"/>
          </w:tcPr>
          <w:p w14:paraId="473C93BE" w14:textId="77777777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9FCAC26" w14:textId="77777777" w:rsidR="00482C33" w:rsidRPr="00B92AB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D651C9F" w14:textId="77777777" w:rsidR="00482C33" w:rsidRPr="00B92AB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5B07F27A" w14:textId="77777777" w:rsidR="00482C33" w:rsidRPr="00B92AB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AEE0FC1" w14:textId="77777777" w:rsidR="00482C33" w:rsidRPr="00B92AB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  <w:gridSpan w:val="2"/>
          </w:tcPr>
          <w:p w14:paraId="79DF4C5B" w14:textId="77777777" w:rsidR="00482C33" w:rsidRPr="00B92AB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</w:t>
            </w:r>
          </w:p>
        </w:tc>
      </w:tr>
      <w:tr w:rsidR="00482C33" w:rsidRPr="00B92AB0" w14:paraId="0AFC485D" w14:textId="77777777" w:rsidTr="009B7D99">
        <w:trPr>
          <w:gridAfter w:val="1"/>
          <w:wAfter w:w="6" w:type="dxa"/>
          <w:trHeight w:val="400"/>
          <w:tblHeader/>
        </w:trPr>
        <w:tc>
          <w:tcPr>
            <w:tcW w:w="3690" w:type="dxa"/>
          </w:tcPr>
          <w:p w14:paraId="266D8A36" w14:textId="77777777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hideMark/>
          </w:tcPr>
          <w:p w14:paraId="535BFCC1" w14:textId="77777777" w:rsidR="00482C33" w:rsidRPr="00B92AB0" w:rsidRDefault="00482C33" w:rsidP="000B1BDD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2C33" w:rsidRPr="00B92AB0" w14:paraId="27893490" w14:textId="77777777" w:rsidTr="009B7D99">
        <w:trPr>
          <w:trHeight w:val="400"/>
        </w:trPr>
        <w:tc>
          <w:tcPr>
            <w:tcW w:w="3690" w:type="dxa"/>
          </w:tcPr>
          <w:p w14:paraId="0B70DFDF" w14:textId="38B3414C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800" w:type="dxa"/>
          </w:tcPr>
          <w:p w14:paraId="04491773" w14:textId="77777777" w:rsidR="00482C33" w:rsidRPr="00B92AB0" w:rsidRDefault="00482C33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155B6A" w14:textId="77777777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560B3AB" w14:textId="77777777" w:rsidR="00482C33" w:rsidRPr="00B92AB0" w:rsidRDefault="00482C33" w:rsidP="000B1BD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D98FDF" w14:textId="77777777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A714C4F" w14:textId="77777777" w:rsidR="00482C33" w:rsidRPr="00B92AB0" w:rsidRDefault="00482C33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2C33" w:rsidRPr="00B92AB0" w14:paraId="0239E356" w14:textId="77777777" w:rsidTr="009B7D99">
        <w:trPr>
          <w:trHeight w:val="400"/>
        </w:trPr>
        <w:tc>
          <w:tcPr>
            <w:tcW w:w="3690" w:type="dxa"/>
          </w:tcPr>
          <w:p w14:paraId="55B24530" w14:textId="41B376DB" w:rsidR="00482C33" w:rsidRPr="00B92AB0" w:rsidRDefault="0055327A" w:rsidP="0055327A">
            <w:pPr>
              <w:pStyle w:val="BodyText"/>
              <w:tabs>
                <w:tab w:val="clear" w:pos="22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0825C1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482C33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482C33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482C33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482C33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D337C" w:rsidRPr="00B92A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33152A37" w14:textId="77777777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14969" w14:textId="77777777" w:rsidR="00482C33" w:rsidRPr="00B92AB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26A1B49" w14:textId="77777777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586B3" w14:textId="77777777" w:rsidR="00482C33" w:rsidRPr="00B92AB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82D704B" w14:textId="77777777" w:rsidR="00482C33" w:rsidRPr="00B92AB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6D0" w:rsidRPr="00B92AB0" w14:paraId="63DE0B3B" w14:textId="77777777" w:rsidTr="009B7D99">
        <w:trPr>
          <w:trHeight w:val="400"/>
        </w:trPr>
        <w:tc>
          <w:tcPr>
            <w:tcW w:w="3690" w:type="dxa"/>
          </w:tcPr>
          <w:p w14:paraId="01D317EA" w14:textId="1B05CBEF" w:rsidR="004F16D0" w:rsidRPr="00482768" w:rsidRDefault="004F16D0" w:rsidP="004F16D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1A490BEF" w14:textId="6598F7E6" w:rsidR="004F16D0" w:rsidRPr="00482768" w:rsidRDefault="004F16D0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87,756</w:t>
            </w:r>
          </w:p>
        </w:tc>
        <w:tc>
          <w:tcPr>
            <w:tcW w:w="270" w:type="dxa"/>
            <w:shd w:val="clear" w:color="auto" w:fill="auto"/>
          </w:tcPr>
          <w:p w14:paraId="7F5B8278" w14:textId="77777777" w:rsidR="004F16D0" w:rsidRPr="00482768" w:rsidRDefault="004F16D0" w:rsidP="004F16D0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4A92614" w14:textId="02D4D62C" w:rsidR="004F16D0" w:rsidRPr="00482768" w:rsidRDefault="004F16D0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(54,651)</w:t>
            </w:r>
          </w:p>
        </w:tc>
        <w:tc>
          <w:tcPr>
            <w:tcW w:w="270" w:type="dxa"/>
            <w:shd w:val="clear" w:color="auto" w:fill="auto"/>
          </w:tcPr>
          <w:p w14:paraId="1826B80B" w14:textId="77777777" w:rsidR="004F16D0" w:rsidRPr="00482768" w:rsidRDefault="004F16D0" w:rsidP="004F16D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206F2B54" w14:textId="51575CD2" w:rsidR="004F16D0" w:rsidRPr="00482768" w:rsidRDefault="004F16D0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33,105</w:t>
            </w:r>
          </w:p>
        </w:tc>
      </w:tr>
      <w:tr w:rsidR="004F16D0" w:rsidRPr="00B92AB0" w14:paraId="32065E1A" w14:textId="77777777" w:rsidTr="009B7D99">
        <w:trPr>
          <w:trHeight w:val="400"/>
        </w:trPr>
        <w:tc>
          <w:tcPr>
            <w:tcW w:w="3690" w:type="dxa"/>
          </w:tcPr>
          <w:p w14:paraId="5861CED8" w14:textId="22AD534B" w:rsidR="004F16D0" w:rsidRPr="00482768" w:rsidRDefault="004F16D0" w:rsidP="004F16D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800" w:type="dxa"/>
            <w:shd w:val="clear" w:color="auto" w:fill="auto"/>
          </w:tcPr>
          <w:p w14:paraId="3B490A56" w14:textId="0E6AAEB5" w:rsidR="004F16D0" w:rsidRPr="00482768" w:rsidRDefault="004F16D0" w:rsidP="0038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1E6539" w14:textId="77777777" w:rsidR="004F16D0" w:rsidRPr="00482768" w:rsidRDefault="004F16D0" w:rsidP="004F16D0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51E2FB2" w14:textId="491D8256" w:rsidR="004F16D0" w:rsidRPr="00482768" w:rsidRDefault="004F16D0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54,651</w:t>
            </w:r>
          </w:p>
        </w:tc>
        <w:tc>
          <w:tcPr>
            <w:tcW w:w="270" w:type="dxa"/>
            <w:shd w:val="clear" w:color="auto" w:fill="auto"/>
          </w:tcPr>
          <w:p w14:paraId="6218A065" w14:textId="77777777" w:rsidR="004F16D0" w:rsidRPr="00482768" w:rsidRDefault="004F16D0" w:rsidP="004F16D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65CE2FA3" w14:textId="75D60434" w:rsidR="004F16D0" w:rsidRPr="00482768" w:rsidRDefault="004F16D0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54,651</w:t>
            </w:r>
          </w:p>
        </w:tc>
      </w:tr>
      <w:tr w:rsidR="000D47C3" w:rsidRPr="00B92AB0" w14:paraId="7DC13957" w14:textId="77777777" w:rsidTr="00C13D73">
        <w:trPr>
          <w:trHeight w:val="400"/>
        </w:trPr>
        <w:tc>
          <w:tcPr>
            <w:tcW w:w="3690" w:type="dxa"/>
          </w:tcPr>
          <w:p w14:paraId="6D7BC864" w14:textId="5E5EEB4D" w:rsidR="000D47C3" w:rsidRPr="00482768" w:rsidRDefault="000D47C3" w:rsidP="00FC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00" w:type="dxa"/>
          </w:tcPr>
          <w:p w14:paraId="40C38BA8" w14:textId="7A75DE4F" w:rsidR="000D47C3" w:rsidRPr="00482768" w:rsidRDefault="000D47C3" w:rsidP="00370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8D17217" w14:textId="77777777" w:rsidR="000D47C3" w:rsidRPr="00482768" w:rsidRDefault="000D47C3" w:rsidP="000B1BDD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12AFD4" w14:textId="6D3FE022" w:rsidR="000D47C3" w:rsidRPr="00482768" w:rsidRDefault="000D47C3" w:rsidP="0038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F018D5" w14:textId="77777777" w:rsidR="000D47C3" w:rsidRPr="00482768" w:rsidRDefault="000D47C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gridSpan w:val="2"/>
          </w:tcPr>
          <w:p w14:paraId="36F55B6D" w14:textId="468663F3" w:rsidR="000D47C3" w:rsidRPr="00482768" w:rsidRDefault="000D47C3" w:rsidP="00482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</w:tbl>
    <w:p w14:paraId="638E20A1" w14:textId="70425300" w:rsidR="00482C33" w:rsidRDefault="00482C33" w:rsidP="00482C33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4CF3BB06" w14:textId="77777777" w:rsidR="000D47C3" w:rsidRPr="00123777" w:rsidRDefault="000D47C3" w:rsidP="00482C3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A6A3681" w14:textId="77777777" w:rsidR="00F570FB" w:rsidRPr="00123777" w:rsidRDefault="00F570FB" w:rsidP="00F570FB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19025171" w14:textId="673C5E6B" w:rsidR="00510838" w:rsidRDefault="00510838" w:rsidP="00445CC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880FB7A" w14:textId="57E3116A" w:rsidR="004A6CFD" w:rsidRPr="00B92AB0" w:rsidRDefault="004A6CFD" w:rsidP="00533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  <w:cs/>
        </w:rPr>
      </w:pPr>
    </w:p>
    <w:sectPr w:rsidR="004A6CFD" w:rsidRPr="00B92AB0" w:rsidSect="009E2117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89031" w14:textId="77777777" w:rsidR="000226F6" w:rsidRDefault="000226F6">
      <w:r>
        <w:separator/>
      </w:r>
    </w:p>
  </w:endnote>
  <w:endnote w:type="continuationSeparator" w:id="0">
    <w:p w14:paraId="3C1AF671" w14:textId="77777777" w:rsidR="000226F6" w:rsidRDefault="000226F6">
      <w:r>
        <w:continuationSeparator/>
      </w:r>
    </w:p>
  </w:endnote>
  <w:endnote w:type="continuationNotice" w:id="1">
    <w:p w14:paraId="0303EFCE" w14:textId="77777777" w:rsidR="000226F6" w:rsidRDefault="000226F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18221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7518787" w14:textId="5EDEFF1C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03D52">
          <w:rPr>
            <w:rFonts w:asciiTheme="majorBidi" w:hAnsiTheme="majorBidi" w:cstheme="majorBidi"/>
            <w:noProof/>
            <w:sz w:val="28"/>
            <w:szCs w:val="28"/>
          </w:rPr>
          <w:t>23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33018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B6DAA66" w14:textId="77777777" w:rsidR="00AD7B53" w:rsidRPr="00E42AFD" w:rsidRDefault="0049228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54896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CD93377" w14:textId="3482BC06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03D52">
          <w:rPr>
            <w:rFonts w:asciiTheme="majorBidi" w:hAnsiTheme="majorBidi" w:cstheme="majorBidi"/>
            <w:noProof/>
            <w:sz w:val="28"/>
            <w:szCs w:val="28"/>
          </w:rPr>
          <w:t>32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6180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0523FE1" w14:textId="79E7CAEE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33882">
          <w:rPr>
            <w:rFonts w:asciiTheme="majorBidi" w:hAnsiTheme="majorBidi" w:cstheme="majorBidi"/>
            <w:noProof/>
            <w:sz w:val="28"/>
            <w:szCs w:val="28"/>
          </w:rPr>
          <w:t>33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7137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F382169" w14:textId="3EBA7C04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03D52">
          <w:rPr>
            <w:rFonts w:asciiTheme="majorBidi" w:hAnsiTheme="majorBidi" w:cstheme="majorBidi"/>
            <w:noProof/>
            <w:sz w:val="28"/>
            <w:szCs w:val="28"/>
          </w:rPr>
          <w:t>35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70492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667A286" w14:textId="71E62DEE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33882">
          <w:rPr>
            <w:rFonts w:asciiTheme="majorBidi" w:hAnsiTheme="majorBidi" w:cstheme="majorBidi"/>
            <w:noProof/>
            <w:sz w:val="28"/>
            <w:szCs w:val="28"/>
          </w:rPr>
          <w:t>41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9460C" w14:textId="77777777" w:rsidR="000226F6" w:rsidRDefault="000226F6">
      <w:r>
        <w:separator/>
      </w:r>
    </w:p>
  </w:footnote>
  <w:footnote w:type="continuationSeparator" w:id="0">
    <w:p w14:paraId="25676239" w14:textId="77777777" w:rsidR="000226F6" w:rsidRDefault="000226F6">
      <w:r>
        <w:continuationSeparator/>
      </w:r>
    </w:p>
  </w:footnote>
  <w:footnote w:type="continuationNotice" w:id="1">
    <w:p w14:paraId="699C2833" w14:textId="77777777" w:rsidR="000226F6" w:rsidRDefault="000226F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6ED2" w14:textId="77777777" w:rsidR="00484EA3" w:rsidRPr="00B206A1" w:rsidRDefault="00484EA3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bookmarkStart w:id="1" w:name="_Hlk129953345"/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13242B95" w14:textId="4467E9D8" w:rsidR="00484EA3" w:rsidRPr="00B206A1" w:rsidRDefault="00484EA3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  <w:r w:rsidR="00161586">
      <w:rPr>
        <w:rFonts w:asciiTheme="majorBidi" w:hAnsiTheme="majorBidi" w:cstheme="majorBidi"/>
        <w:b/>
        <w:bCs/>
        <w:sz w:val="30"/>
        <w:szCs w:val="30"/>
      </w:rPr>
      <w:t>)</w:t>
    </w:r>
  </w:p>
  <w:p w14:paraId="6DA8BCEE" w14:textId="77777777" w:rsidR="00484EA3" w:rsidRPr="00B206A1" w:rsidRDefault="00484EA3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7D64F370" w14:textId="60393E9F" w:rsidR="00484EA3" w:rsidRDefault="00484EA3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="Angsana New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 w:rsidR="009E2117">
      <w:rPr>
        <w:rFonts w:ascii="Angsana New" w:hAnsi="Angsana New" w:cs="Angsana New" w:hint="cs"/>
        <w:bCs/>
        <w:sz w:val="30"/>
        <w:szCs w:val="30"/>
        <w:cs/>
      </w:rPr>
      <w:t>และหกเดือน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</w:t>
    </w:r>
    <w:r w:rsidR="009E2117">
      <w:rPr>
        <w:rFonts w:ascii="Angsana New" w:hAnsi="Angsana New" w:cs="Angsana New"/>
        <w:b/>
        <w:bCs/>
        <w:sz w:val="30"/>
        <w:szCs w:val="30"/>
      </w:rPr>
      <w:t xml:space="preserve">0 </w:t>
    </w:r>
    <w:r w:rsidR="009E2117"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 w:rsidR="00047248">
      <w:rPr>
        <w:rFonts w:asciiTheme="majorBidi" w:hAnsiTheme="majorBidi" w:cstheme="majorBidi"/>
        <w:b/>
        <w:bCs/>
        <w:sz w:val="30"/>
        <w:szCs w:val="30"/>
      </w:rPr>
      <w:t>6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bookmarkEnd w:id="1"/>
  <w:p w14:paraId="3A3DCF0B" w14:textId="602E32CE" w:rsidR="00661712" w:rsidRPr="00B206A1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378D3" w14:textId="77777777" w:rsidR="00661712" w:rsidRPr="00B206A1" w:rsidRDefault="00661712" w:rsidP="009E21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42BEDF30" w14:textId="6083E3DA" w:rsidR="00661712" w:rsidRPr="00B206A1" w:rsidRDefault="00661712" w:rsidP="009E21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  <w:r w:rsidR="00161586">
      <w:rPr>
        <w:rFonts w:asciiTheme="majorBidi" w:hAnsiTheme="majorBidi" w:cstheme="majorBidi"/>
        <w:b/>
        <w:bCs/>
        <w:sz w:val="30"/>
        <w:szCs w:val="30"/>
      </w:rPr>
      <w:t>)</w:t>
    </w:r>
  </w:p>
  <w:p w14:paraId="2F85188B" w14:textId="77777777" w:rsidR="00661712" w:rsidRPr="00B206A1" w:rsidRDefault="00661712" w:rsidP="009E21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6E7ED8A3" w14:textId="24F8917D" w:rsidR="00661712" w:rsidRDefault="009E2117" w:rsidP="009E21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="Angsana New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และหกเดือน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</w:t>
    </w:r>
    <w:r>
      <w:rPr>
        <w:rFonts w:ascii="Angsana New" w:hAnsi="Angsana New" w:cs="Angsana New"/>
        <w:b/>
        <w:bCs/>
        <w:sz w:val="30"/>
        <w:szCs w:val="30"/>
      </w:rPr>
      <w:t xml:space="preserve">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>6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6914388C" w14:textId="77777777" w:rsidR="00BC1569" w:rsidRPr="00661712" w:rsidRDefault="00BC1569" w:rsidP="00BC15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Theme="majorBidi" w:hAnsiTheme="majorBidi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52E9B" w14:textId="77777777" w:rsidR="00661712" w:rsidRPr="00B206A1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2129A6DC" w14:textId="29E042CB" w:rsidR="00661712" w:rsidRPr="00B206A1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  <w:r w:rsidR="00161586">
      <w:rPr>
        <w:rFonts w:asciiTheme="majorBidi" w:hAnsiTheme="majorBidi" w:cstheme="majorBidi"/>
        <w:b/>
        <w:bCs/>
        <w:sz w:val="30"/>
        <w:szCs w:val="30"/>
      </w:rPr>
      <w:t>)</w:t>
    </w:r>
  </w:p>
  <w:p w14:paraId="55F31964" w14:textId="77777777" w:rsidR="00661712" w:rsidRPr="00B206A1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6A21F881" w14:textId="5D82699F" w:rsidR="00661712" w:rsidRDefault="009E2117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="Angsana New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และหกเดือน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</w:t>
    </w:r>
    <w:r>
      <w:rPr>
        <w:rFonts w:ascii="Angsana New" w:hAnsi="Angsana New" w:cs="Angsana New"/>
        <w:b/>
        <w:bCs/>
        <w:sz w:val="30"/>
        <w:szCs w:val="30"/>
      </w:rPr>
      <w:t xml:space="preserve">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>6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213CDD4C" w14:textId="77777777" w:rsidR="00661712" w:rsidRPr="00661712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7FC1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10FFF492" w14:textId="1B6F3519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  <w:r w:rsidR="00161586">
      <w:rPr>
        <w:rFonts w:asciiTheme="majorBidi" w:hAnsiTheme="majorBidi" w:cstheme="majorBidi"/>
        <w:b/>
        <w:bCs/>
        <w:sz w:val="30"/>
        <w:szCs w:val="30"/>
      </w:rPr>
      <w:t>)</w:t>
    </w:r>
  </w:p>
  <w:p w14:paraId="46564D45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77DF2DCC" w14:textId="77CB390A" w:rsidR="00484EA3" w:rsidRPr="00B206A1" w:rsidRDefault="009E2117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และหกเดือน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</w:t>
    </w:r>
    <w:r>
      <w:rPr>
        <w:rFonts w:ascii="Angsana New" w:hAnsi="Angsana New" w:cs="Angsana New"/>
        <w:b/>
        <w:bCs/>
        <w:sz w:val="30"/>
        <w:szCs w:val="30"/>
      </w:rPr>
      <w:t xml:space="preserve">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>6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7A235944" w14:textId="77777777" w:rsidR="00484EA3" w:rsidRPr="00306FAA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4576B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6D9A7012" w14:textId="1454C146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  <w:r w:rsidR="00161586">
      <w:rPr>
        <w:rFonts w:asciiTheme="majorBidi" w:hAnsiTheme="majorBidi" w:cstheme="majorBidi"/>
        <w:b/>
        <w:bCs/>
        <w:sz w:val="30"/>
        <w:szCs w:val="30"/>
      </w:rPr>
      <w:t>)</w:t>
    </w:r>
  </w:p>
  <w:p w14:paraId="58CA5853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65AB56AB" w14:textId="32F5DE40" w:rsidR="00484EA3" w:rsidRPr="00B206A1" w:rsidRDefault="009E2117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และหกเดือน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</w:t>
    </w:r>
    <w:r>
      <w:rPr>
        <w:rFonts w:ascii="Angsana New" w:hAnsi="Angsana New" w:cs="Angsana New"/>
        <w:b/>
        <w:bCs/>
        <w:sz w:val="30"/>
        <w:szCs w:val="30"/>
      </w:rPr>
      <w:t xml:space="preserve">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>6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5AB1DD6A" w14:textId="77777777" w:rsidR="00484EA3" w:rsidRPr="00306FAA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6D99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3CDD72C7" w14:textId="12874EF5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  <w:r w:rsidR="00161586">
      <w:rPr>
        <w:rFonts w:asciiTheme="majorBidi" w:hAnsiTheme="majorBidi" w:cstheme="majorBidi"/>
        <w:b/>
        <w:bCs/>
        <w:sz w:val="30"/>
        <w:szCs w:val="30"/>
      </w:rPr>
      <w:t>)</w:t>
    </w:r>
  </w:p>
  <w:p w14:paraId="16892139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25CC54E3" w14:textId="715EB9FB" w:rsidR="00484EA3" w:rsidRPr="00B206A1" w:rsidRDefault="009E2117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และหกเดือน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</w:t>
    </w:r>
    <w:r>
      <w:rPr>
        <w:rFonts w:ascii="Angsana New" w:hAnsi="Angsana New" w:cs="Angsana New"/>
        <w:b/>
        <w:bCs/>
        <w:sz w:val="30"/>
        <w:szCs w:val="30"/>
      </w:rPr>
      <w:t xml:space="preserve">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>6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2EAED60C" w14:textId="77777777" w:rsidR="00484EA3" w:rsidRPr="00306FAA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C8B8" w14:textId="77777777" w:rsidR="00484EA3" w:rsidRPr="00B206A1" w:rsidRDefault="00484EA3" w:rsidP="00636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331916B5" w14:textId="6BECCD24" w:rsidR="00484EA3" w:rsidRPr="00B206A1" w:rsidRDefault="00484EA3" w:rsidP="00636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  <w:r w:rsidR="00161586">
      <w:rPr>
        <w:rFonts w:asciiTheme="majorBidi" w:hAnsiTheme="majorBidi" w:cstheme="majorBidi"/>
        <w:b/>
        <w:bCs/>
        <w:sz w:val="30"/>
        <w:szCs w:val="30"/>
      </w:rPr>
      <w:t>)</w:t>
    </w:r>
  </w:p>
  <w:p w14:paraId="6488EBC1" w14:textId="77777777" w:rsidR="00484EA3" w:rsidRPr="00B206A1" w:rsidRDefault="00484EA3" w:rsidP="00636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73C92852" w14:textId="7798DEF4" w:rsidR="00484EA3" w:rsidRPr="00B206A1" w:rsidRDefault="009E2117" w:rsidP="00636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และหกเดือน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</w:t>
    </w:r>
    <w:r>
      <w:rPr>
        <w:rFonts w:ascii="Angsana New" w:hAnsi="Angsana New" w:cs="Angsana New"/>
        <w:b/>
        <w:bCs/>
        <w:sz w:val="30"/>
        <w:szCs w:val="30"/>
      </w:rPr>
      <w:t xml:space="preserve">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>6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4006B6A8" w14:textId="77777777" w:rsidR="00484EA3" w:rsidRPr="00636EC0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5357567"/>
    <w:multiLevelType w:val="hybridMultilevel"/>
    <w:tmpl w:val="886E68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2A3842"/>
    <w:multiLevelType w:val="hybridMultilevel"/>
    <w:tmpl w:val="E2C2B88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24661D2A"/>
    <w:multiLevelType w:val="hybridMultilevel"/>
    <w:tmpl w:val="05A0288E"/>
    <w:lvl w:ilvl="0" w:tplc="89D88AD4">
      <w:start w:val="1"/>
      <w:numFmt w:val="bullet"/>
      <w:lvlText w:val=""/>
      <w:lvlJc w:val="left"/>
      <w:pPr>
        <w:ind w:left="123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5" w15:restartNumberingAfterBreak="0">
    <w:nsid w:val="42B73BA6"/>
    <w:multiLevelType w:val="hybridMultilevel"/>
    <w:tmpl w:val="0260945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47263C93"/>
    <w:multiLevelType w:val="multilevel"/>
    <w:tmpl w:val="15883FA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9"/>
        <w:szCs w:val="29"/>
        <w:lang w:val="en-US" w:bidi="th-TH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D283F98"/>
    <w:multiLevelType w:val="hybridMultilevel"/>
    <w:tmpl w:val="D10439DC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2042437553">
    <w:abstractNumId w:val="0"/>
  </w:num>
  <w:num w:numId="2" w16cid:durableId="1713918015">
    <w:abstractNumId w:val="3"/>
  </w:num>
  <w:num w:numId="3" w16cid:durableId="1986860965">
    <w:abstractNumId w:val="6"/>
  </w:num>
  <w:num w:numId="4" w16cid:durableId="2014726301">
    <w:abstractNumId w:val="8"/>
  </w:num>
  <w:num w:numId="5" w16cid:durableId="1674146485">
    <w:abstractNumId w:val="4"/>
  </w:num>
  <w:num w:numId="6" w16cid:durableId="250899249">
    <w:abstractNumId w:val="1"/>
  </w:num>
  <w:num w:numId="7" w16cid:durableId="1897935647">
    <w:abstractNumId w:val="2"/>
  </w:num>
  <w:num w:numId="8" w16cid:durableId="541480900">
    <w:abstractNumId w:val="7"/>
  </w:num>
  <w:num w:numId="9" w16cid:durableId="1809199281">
    <w:abstractNumId w:val="5"/>
  </w:num>
  <w:num w:numId="10" w16cid:durableId="32277942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146"/>
    <w:rsid w:val="000006F0"/>
    <w:rsid w:val="00000779"/>
    <w:rsid w:val="0000085B"/>
    <w:rsid w:val="00000A99"/>
    <w:rsid w:val="00000AB6"/>
    <w:rsid w:val="00001221"/>
    <w:rsid w:val="000015A1"/>
    <w:rsid w:val="000015C7"/>
    <w:rsid w:val="0000190F"/>
    <w:rsid w:val="000019CD"/>
    <w:rsid w:val="00001BEF"/>
    <w:rsid w:val="0000200C"/>
    <w:rsid w:val="000023FF"/>
    <w:rsid w:val="000025CB"/>
    <w:rsid w:val="00002C59"/>
    <w:rsid w:val="00002D6B"/>
    <w:rsid w:val="00002F50"/>
    <w:rsid w:val="00003133"/>
    <w:rsid w:val="000032BA"/>
    <w:rsid w:val="000034F2"/>
    <w:rsid w:val="00003891"/>
    <w:rsid w:val="000039AE"/>
    <w:rsid w:val="0000418B"/>
    <w:rsid w:val="0000435C"/>
    <w:rsid w:val="000045E6"/>
    <w:rsid w:val="0000464A"/>
    <w:rsid w:val="00004819"/>
    <w:rsid w:val="00004A86"/>
    <w:rsid w:val="00005185"/>
    <w:rsid w:val="000052FA"/>
    <w:rsid w:val="00005434"/>
    <w:rsid w:val="000054E5"/>
    <w:rsid w:val="00005ACB"/>
    <w:rsid w:val="00005B7D"/>
    <w:rsid w:val="00005BAB"/>
    <w:rsid w:val="00005BB4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6BF9"/>
    <w:rsid w:val="00006D55"/>
    <w:rsid w:val="000077D6"/>
    <w:rsid w:val="00007873"/>
    <w:rsid w:val="00007B57"/>
    <w:rsid w:val="00007D76"/>
    <w:rsid w:val="00007EA2"/>
    <w:rsid w:val="00007EE9"/>
    <w:rsid w:val="00007F8E"/>
    <w:rsid w:val="00010374"/>
    <w:rsid w:val="00010738"/>
    <w:rsid w:val="00010C07"/>
    <w:rsid w:val="00010F9D"/>
    <w:rsid w:val="000112EE"/>
    <w:rsid w:val="000115FB"/>
    <w:rsid w:val="0001192B"/>
    <w:rsid w:val="00011A91"/>
    <w:rsid w:val="00011C60"/>
    <w:rsid w:val="00012208"/>
    <w:rsid w:val="0001251A"/>
    <w:rsid w:val="000126EE"/>
    <w:rsid w:val="00012BB4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411"/>
    <w:rsid w:val="00014589"/>
    <w:rsid w:val="00014598"/>
    <w:rsid w:val="000147B9"/>
    <w:rsid w:val="00014A12"/>
    <w:rsid w:val="00014A3B"/>
    <w:rsid w:val="00014A4A"/>
    <w:rsid w:val="00014B3C"/>
    <w:rsid w:val="00014C07"/>
    <w:rsid w:val="000153AD"/>
    <w:rsid w:val="000155F8"/>
    <w:rsid w:val="0001562E"/>
    <w:rsid w:val="00015990"/>
    <w:rsid w:val="000159E2"/>
    <w:rsid w:val="00015C52"/>
    <w:rsid w:val="00015D55"/>
    <w:rsid w:val="000160A4"/>
    <w:rsid w:val="000167EF"/>
    <w:rsid w:val="00016879"/>
    <w:rsid w:val="00016C90"/>
    <w:rsid w:val="00016E14"/>
    <w:rsid w:val="0001707F"/>
    <w:rsid w:val="00017563"/>
    <w:rsid w:val="000179F5"/>
    <w:rsid w:val="00020021"/>
    <w:rsid w:val="00020144"/>
    <w:rsid w:val="0002055E"/>
    <w:rsid w:val="000205B2"/>
    <w:rsid w:val="00020700"/>
    <w:rsid w:val="00020882"/>
    <w:rsid w:val="00020E2A"/>
    <w:rsid w:val="00020E35"/>
    <w:rsid w:val="00020F08"/>
    <w:rsid w:val="00020F55"/>
    <w:rsid w:val="00021255"/>
    <w:rsid w:val="000216F1"/>
    <w:rsid w:val="00021837"/>
    <w:rsid w:val="00021A4A"/>
    <w:rsid w:val="00021FCB"/>
    <w:rsid w:val="0002207C"/>
    <w:rsid w:val="00022087"/>
    <w:rsid w:val="000221F6"/>
    <w:rsid w:val="000222A3"/>
    <w:rsid w:val="000226F6"/>
    <w:rsid w:val="00022A49"/>
    <w:rsid w:val="00022A5E"/>
    <w:rsid w:val="00022BB4"/>
    <w:rsid w:val="00022CE8"/>
    <w:rsid w:val="00023500"/>
    <w:rsid w:val="00023CE6"/>
    <w:rsid w:val="00023DFC"/>
    <w:rsid w:val="00024304"/>
    <w:rsid w:val="000243CE"/>
    <w:rsid w:val="00024953"/>
    <w:rsid w:val="00024B71"/>
    <w:rsid w:val="00024BBC"/>
    <w:rsid w:val="00024F30"/>
    <w:rsid w:val="00025287"/>
    <w:rsid w:val="000253C9"/>
    <w:rsid w:val="00025426"/>
    <w:rsid w:val="000254D5"/>
    <w:rsid w:val="0002557D"/>
    <w:rsid w:val="00025942"/>
    <w:rsid w:val="00025AA9"/>
    <w:rsid w:val="00025B1F"/>
    <w:rsid w:val="00025B80"/>
    <w:rsid w:val="00025EFE"/>
    <w:rsid w:val="00026132"/>
    <w:rsid w:val="00026146"/>
    <w:rsid w:val="000261DD"/>
    <w:rsid w:val="0002666D"/>
    <w:rsid w:val="00026B06"/>
    <w:rsid w:val="00026C1A"/>
    <w:rsid w:val="0002764F"/>
    <w:rsid w:val="00027979"/>
    <w:rsid w:val="00027A4F"/>
    <w:rsid w:val="00027BD5"/>
    <w:rsid w:val="00027E00"/>
    <w:rsid w:val="00027ED2"/>
    <w:rsid w:val="0003010E"/>
    <w:rsid w:val="00030329"/>
    <w:rsid w:val="000303F6"/>
    <w:rsid w:val="000305FA"/>
    <w:rsid w:val="000307FB"/>
    <w:rsid w:val="00030C23"/>
    <w:rsid w:val="00030E6B"/>
    <w:rsid w:val="00031014"/>
    <w:rsid w:val="000310F9"/>
    <w:rsid w:val="000313B7"/>
    <w:rsid w:val="00031583"/>
    <w:rsid w:val="000315C3"/>
    <w:rsid w:val="000316A7"/>
    <w:rsid w:val="00031762"/>
    <w:rsid w:val="00031980"/>
    <w:rsid w:val="00031A44"/>
    <w:rsid w:val="00031ADE"/>
    <w:rsid w:val="00031B57"/>
    <w:rsid w:val="00031F4C"/>
    <w:rsid w:val="00032236"/>
    <w:rsid w:val="000324D0"/>
    <w:rsid w:val="0003250C"/>
    <w:rsid w:val="00032716"/>
    <w:rsid w:val="00032ABF"/>
    <w:rsid w:val="00032D35"/>
    <w:rsid w:val="00032DB7"/>
    <w:rsid w:val="0003340E"/>
    <w:rsid w:val="0003347E"/>
    <w:rsid w:val="00033483"/>
    <w:rsid w:val="00033882"/>
    <w:rsid w:val="00033950"/>
    <w:rsid w:val="000339D5"/>
    <w:rsid w:val="00033B05"/>
    <w:rsid w:val="00033D3C"/>
    <w:rsid w:val="00033EFB"/>
    <w:rsid w:val="0003464D"/>
    <w:rsid w:val="00034A8A"/>
    <w:rsid w:val="00034B76"/>
    <w:rsid w:val="00034DE8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5E36"/>
    <w:rsid w:val="00036143"/>
    <w:rsid w:val="00036185"/>
    <w:rsid w:val="00036557"/>
    <w:rsid w:val="00036576"/>
    <w:rsid w:val="00036714"/>
    <w:rsid w:val="000367E5"/>
    <w:rsid w:val="00036C21"/>
    <w:rsid w:val="00036C24"/>
    <w:rsid w:val="00036E95"/>
    <w:rsid w:val="00036F52"/>
    <w:rsid w:val="00036FD3"/>
    <w:rsid w:val="00037609"/>
    <w:rsid w:val="000378C7"/>
    <w:rsid w:val="000378D1"/>
    <w:rsid w:val="00037952"/>
    <w:rsid w:val="00037979"/>
    <w:rsid w:val="0004018B"/>
    <w:rsid w:val="00040331"/>
    <w:rsid w:val="000404E2"/>
    <w:rsid w:val="0004053B"/>
    <w:rsid w:val="00040549"/>
    <w:rsid w:val="0004060E"/>
    <w:rsid w:val="00040791"/>
    <w:rsid w:val="000407EC"/>
    <w:rsid w:val="00040952"/>
    <w:rsid w:val="00040E69"/>
    <w:rsid w:val="00040EDD"/>
    <w:rsid w:val="000410D5"/>
    <w:rsid w:val="00041597"/>
    <w:rsid w:val="000417FD"/>
    <w:rsid w:val="00041C82"/>
    <w:rsid w:val="00041E25"/>
    <w:rsid w:val="00041E72"/>
    <w:rsid w:val="00042021"/>
    <w:rsid w:val="0004220E"/>
    <w:rsid w:val="000425EC"/>
    <w:rsid w:val="00042931"/>
    <w:rsid w:val="00042ACF"/>
    <w:rsid w:val="00042B99"/>
    <w:rsid w:val="00042C2B"/>
    <w:rsid w:val="00042F74"/>
    <w:rsid w:val="0004334B"/>
    <w:rsid w:val="00043355"/>
    <w:rsid w:val="000434F1"/>
    <w:rsid w:val="000435C0"/>
    <w:rsid w:val="000437CB"/>
    <w:rsid w:val="00043DA7"/>
    <w:rsid w:val="00043DDD"/>
    <w:rsid w:val="00043EF5"/>
    <w:rsid w:val="000440BA"/>
    <w:rsid w:val="0004445C"/>
    <w:rsid w:val="000444A8"/>
    <w:rsid w:val="00044500"/>
    <w:rsid w:val="00044872"/>
    <w:rsid w:val="00044DAA"/>
    <w:rsid w:val="00044F32"/>
    <w:rsid w:val="00045154"/>
    <w:rsid w:val="00045740"/>
    <w:rsid w:val="00045BC3"/>
    <w:rsid w:val="00045E6A"/>
    <w:rsid w:val="000460FA"/>
    <w:rsid w:val="000463AC"/>
    <w:rsid w:val="00046429"/>
    <w:rsid w:val="00046759"/>
    <w:rsid w:val="00046B89"/>
    <w:rsid w:val="00046F33"/>
    <w:rsid w:val="00047017"/>
    <w:rsid w:val="00047248"/>
    <w:rsid w:val="000477AB"/>
    <w:rsid w:val="00047A74"/>
    <w:rsid w:val="00047FB1"/>
    <w:rsid w:val="0005007E"/>
    <w:rsid w:val="0005031A"/>
    <w:rsid w:val="0005031C"/>
    <w:rsid w:val="000505AE"/>
    <w:rsid w:val="0005062C"/>
    <w:rsid w:val="00050862"/>
    <w:rsid w:val="0005087C"/>
    <w:rsid w:val="000508D7"/>
    <w:rsid w:val="00050935"/>
    <w:rsid w:val="00050BEF"/>
    <w:rsid w:val="00050C98"/>
    <w:rsid w:val="00050DDE"/>
    <w:rsid w:val="00050FA1"/>
    <w:rsid w:val="00051417"/>
    <w:rsid w:val="000518C8"/>
    <w:rsid w:val="00051AFC"/>
    <w:rsid w:val="00051E25"/>
    <w:rsid w:val="00051F69"/>
    <w:rsid w:val="00052251"/>
    <w:rsid w:val="0005270F"/>
    <w:rsid w:val="000528EF"/>
    <w:rsid w:val="000529F4"/>
    <w:rsid w:val="00052EB3"/>
    <w:rsid w:val="00052FF6"/>
    <w:rsid w:val="00053483"/>
    <w:rsid w:val="00053ACF"/>
    <w:rsid w:val="00053B5C"/>
    <w:rsid w:val="00054026"/>
    <w:rsid w:val="00054433"/>
    <w:rsid w:val="00054663"/>
    <w:rsid w:val="0005480F"/>
    <w:rsid w:val="00054B07"/>
    <w:rsid w:val="00054D45"/>
    <w:rsid w:val="00054F67"/>
    <w:rsid w:val="000553C1"/>
    <w:rsid w:val="0005542F"/>
    <w:rsid w:val="00055589"/>
    <w:rsid w:val="00055592"/>
    <w:rsid w:val="000555B9"/>
    <w:rsid w:val="000558C4"/>
    <w:rsid w:val="00055C08"/>
    <w:rsid w:val="00055CA5"/>
    <w:rsid w:val="00055CBD"/>
    <w:rsid w:val="00055ED0"/>
    <w:rsid w:val="00055F34"/>
    <w:rsid w:val="0005621A"/>
    <w:rsid w:val="0005638A"/>
    <w:rsid w:val="00056664"/>
    <w:rsid w:val="00056764"/>
    <w:rsid w:val="000569A6"/>
    <w:rsid w:val="00056B58"/>
    <w:rsid w:val="00056DFE"/>
    <w:rsid w:val="00056F2D"/>
    <w:rsid w:val="000570A0"/>
    <w:rsid w:val="0005736F"/>
    <w:rsid w:val="0005782A"/>
    <w:rsid w:val="00057A0E"/>
    <w:rsid w:val="00057A80"/>
    <w:rsid w:val="00057AD1"/>
    <w:rsid w:val="00057F6B"/>
    <w:rsid w:val="00060AB1"/>
    <w:rsid w:val="00061270"/>
    <w:rsid w:val="00061623"/>
    <w:rsid w:val="0006165F"/>
    <w:rsid w:val="000616BD"/>
    <w:rsid w:val="00061955"/>
    <w:rsid w:val="00061A77"/>
    <w:rsid w:val="00061B0E"/>
    <w:rsid w:val="00061CDD"/>
    <w:rsid w:val="00061E0B"/>
    <w:rsid w:val="00062421"/>
    <w:rsid w:val="00062766"/>
    <w:rsid w:val="0006276B"/>
    <w:rsid w:val="000629BD"/>
    <w:rsid w:val="00062B25"/>
    <w:rsid w:val="00062BB1"/>
    <w:rsid w:val="0006324D"/>
    <w:rsid w:val="000632B1"/>
    <w:rsid w:val="000632F6"/>
    <w:rsid w:val="000639A9"/>
    <w:rsid w:val="00063A6E"/>
    <w:rsid w:val="00063C4C"/>
    <w:rsid w:val="00063DC3"/>
    <w:rsid w:val="000640C2"/>
    <w:rsid w:val="000641F4"/>
    <w:rsid w:val="000643EC"/>
    <w:rsid w:val="0006467A"/>
    <w:rsid w:val="00064837"/>
    <w:rsid w:val="00064DF1"/>
    <w:rsid w:val="00064F1D"/>
    <w:rsid w:val="00065008"/>
    <w:rsid w:val="00065061"/>
    <w:rsid w:val="000650C6"/>
    <w:rsid w:val="0006537A"/>
    <w:rsid w:val="000654B1"/>
    <w:rsid w:val="00065604"/>
    <w:rsid w:val="000656C3"/>
    <w:rsid w:val="00065C76"/>
    <w:rsid w:val="00065E8B"/>
    <w:rsid w:val="00065F17"/>
    <w:rsid w:val="000660AB"/>
    <w:rsid w:val="00066106"/>
    <w:rsid w:val="00066144"/>
    <w:rsid w:val="00066202"/>
    <w:rsid w:val="000662DC"/>
    <w:rsid w:val="0006644C"/>
    <w:rsid w:val="0006646D"/>
    <w:rsid w:val="00066B40"/>
    <w:rsid w:val="00066FB7"/>
    <w:rsid w:val="00067091"/>
    <w:rsid w:val="00067218"/>
    <w:rsid w:val="000672DA"/>
    <w:rsid w:val="000672F9"/>
    <w:rsid w:val="00067335"/>
    <w:rsid w:val="00067338"/>
    <w:rsid w:val="000675C1"/>
    <w:rsid w:val="000675C4"/>
    <w:rsid w:val="0006774B"/>
    <w:rsid w:val="00067BEB"/>
    <w:rsid w:val="000704B7"/>
    <w:rsid w:val="00070559"/>
    <w:rsid w:val="000705CC"/>
    <w:rsid w:val="00070647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45E"/>
    <w:rsid w:val="00072552"/>
    <w:rsid w:val="000726DB"/>
    <w:rsid w:val="0007286E"/>
    <w:rsid w:val="00072A47"/>
    <w:rsid w:val="00072B27"/>
    <w:rsid w:val="000732DB"/>
    <w:rsid w:val="00073367"/>
    <w:rsid w:val="000736E0"/>
    <w:rsid w:val="00073C23"/>
    <w:rsid w:val="00073ED1"/>
    <w:rsid w:val="00074621"/>
    <w:rsid w:val="00074727"/>
    <w:rsid w:val="00074891"/>
    <w:rsid w:val="00074AF2"/>
    <w:rsid w:val="00074BBC"/>
    <w:rsid w:val="00074D50"/>
    <w:rsid w:val="00074EC9"/>
    <w:rsid w:val="00074F14"/>
    <w:rsid w:val="00074F69"/>
    <w:rsid w:val="00075041"/>
    <w:rsid w:val="00075099"/>
    <w:rsid w:val="0007542C"/>
    <w:rsid w:val="000756D9"/>
    <w:rsid w:val="000758AE"/>
    <w:rsid w:val="00075907"/>
    <w:rsid w:val="00075927"/>
    <w:rsid w:val="00075B2F"/>
    <w:rsid w:val="00075BC1"/>
    <w:rsid w:val="00075D21"/>
    <w:rsid w:val="00075FFE"/>
    <w:rsid w:val="00076170"/>
    <w:rsid w:val="00076211"/>
    <w:rsid w:val="00076943"/>
    <w:rsid w:val="00076ABC"/>
    <w:rsid w:val="00076BDC"/>
    <w:rsid w:val="00076E25"/>
    <w:rsid w:val="0007722B"/>
    <w:rsid w:val="00077245"/>
    <w:rsid w:val="00077859"/>
    <w:rsid w:val="00077C5C"/>
    <w:rsid w:val="00077E11"/>
    <w:rsid w:val="00077F9C"/>
    <w:rsid w:val="000804F3"/>
    <w:rsid w:val="00080A5F"/>
    <w:rsid w:val="00080AA6"/>
    <w:rsid w:val="0008106E"/>
    <w:rsid w:val="0008157C"/>
    <w:rsid w:val="00081947"/>
    <w:rsid w:val="000819B2"/>
    <w:rsid w:val="00081D57"/>
    <w:rsid w:val="00081F3B"/>
    <w:rsid w:val="00081F88"/>
    <w:rsid w:val="00082360"/>
    <w:rsid w:val="000825C1"/>
    <w:rsid w:val="000826F9"/>
    <w:rsid w:val="00082881"/>
    <w:rsid w:val="00082944"/>
    <w:rsid w:val="00082EAE"/>
    <w:rsid w:val="00082F4B"/>
    <w:rsid w:val="00083497"/>
    <w:rsid w:val="00083A90"/>
    <w:rsid w:val="00083CD4"/>
    <w:rsid w:val="00083E1D"/>
    <w:rsid w:val="00083F9C"/>
    <w:rsid w:val="00083FAD"/>
    <w:rsid w:val="00084299"/>
    <w:rsid w:val="0008486A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13A"/>
    <w:rsid w:val="000861BA"/>
    <w:rsid w:val="00086220"/>
    <w:rsid w:val="0008644B"/>
    <w:rsid w:val="00086754"/>
    <w:rsid w:val="00086EB9"/>
    <w:rsid w:val="00086FEE"/>
    <w:rsid w:val="00087195"/>
    <w:rsid w:val="0008735C"/>
    <w:rsid w:val="000874B9"/>
    <w:rsid w:val="00087633"/>
    <w:rsid w:val="00087679"/>
    <w:rsid w:val="00087870"/>
    <w:rsid w:val="00087F67"/>
    <w:rsid w:val="00087F95"/>
    <w:rsid w:val="00087FC1"/>
    <w:rsid w:val="000900D2"/>
    <w:rsid w:val="000901E2"/>
    <w:rsid w:val="000902EE"/>
    <w:rsid w:val="000903D4"/>
    <w:rsid w:val="000904B7"/>
    <w:rsid w:val="00090737"/>
    <w:rsid w:val="00090942"/>
    <w:rsid w:val="00090A18"/>
    <w:rsid w:val="00090E6C"/>
    <w:rsid w:val="00090EBA"/>
    <w:rsid w:val="00090F48"/>
    <w:rsid w:val="00091174"/>
    <w:rsid w:val="000911C3"/>
    <w:rsid w:val="000911E1"/>
    <w:rsid w:val="000913A0"/>
    <w:rsid w:val="00091CA0"/>
    <w:rsid w:val="00092224"/>
    <w:rsid w:val="00092435"/>
    <w:rsid w:val="000925F8"/>
    <w:rsid w:val="000926A7"/>
    <w:rsid w:val="000926FD"/>
    <w:rsid w:val="000928C3"/>
    <w:rsid w:val="00092B09"/>
    <w:rsid w:val="00092EEE"/>
    <w:rsid w:val="0009316C"/>
    <w:rsid w:val="00093270"/>
    <w:rsid w:val="0009338A"/>
    <w:rsid w:val="000933E3"/>
    <w:rsid w:val="0009353D"/>
    <w:rsid w:val="000937A8"/>
    <w:rsid w:val="00093AFC"/>
    <w:rsid w:val="00093B30"/>
    <w:rsid w:val="00093B78"/>
    <w:rsid w:val="00094179"/>
    <w:rsid w:val="000941C0"/>
    <w:rsid w:val="0009451A"/>
    <w:rsid w:val="00094637"/>
    <w:rsid w:val="0009470A"/>
    <w:rsid w:val="00094BAF"/>
    <w:rsid w:val="00094D1B"/>
    <w:rsid w:val="00094FB4"/>
    <w:rsid w:val="0009503D"/>
    <w:rsid w:val="000953A9"/>
    <w:rsid w:val="00095A5F"/>
    <w:rsid w:val="00095B3D"/>
    <w:rsid w:val="00095C44"/>
    <w:rsid w:val="00095E09"/>
    <w:rsid w:val="00095E95"/>
    <w:rsid w:val="00096543"/>
    <w:rsid w:val="000967D6"/>
    <w:rsid w:val="00096A7A"/>
    <w:rsid w:val="00096A8E"/>
    <w:rsid w:val="00096F65"/>
    <w:rsid w:val="00097067"/>
    <w:rsid w:val="000970FD"/>
    <w:rsid w:val="000974B3"/>
    <w:rsid w:val="00097659"/>
    <w:rsid w:val="00097B9C"/>
    <w:rsid w:val="00097EE3"/>
    <w:rsid w:val="00097F4A"/>
    <w:rsid w:val="000A0559"/>
    <w:rsid w:val="000A07B1"/>
    <w:rsid w:val="000A07D1"/>
    <w:rsid w:val="000A09EB"/>
    <w:rsid w:val="000A0BB9"/>
    <w:rsid w:val="000A0C9E"/>
    <w:rsid w:val="000A0CE7"/>
    <w:rsid w:val="000A0FBB"/>
    <w:rsid w:val="000A12A1"/>
    <w:rsid w:val="000A1423"/>
    <w:rsid w:val="000A1458"/>
    <w:rsid w:val="000A15E3"/>
    <w:rsid w:val="000A164C"/>
    <w:rsid w:val="000A171A"/>
    <w:rsid w:val="000A1CD9"/>
    <w:rsid w:val="000A1E4E"/>
    <w:rsid w:val="000A1F12"/>
    <w:rsid w:val="000A2199"/>
    <w:rsid w:val="000A2225"/>
    <w:rsid w:val="000A2466"/>
    <w:rsid w:val="000A26A7"/>
    <w:rsid w:val="000A28AB"/>
    <w:rsid w:val="000A2BEC"/>
    <w:rsid w:val="000A2DC6"/>
    <w:rsid w:val="000A2F3D"/>
    <w:rsid w:val="000A3093"/>
    <w:rsid w:val="000A37E2"/>
    <w:rsid w:val="000A390B"/>
    <w:rsid w:val="000A398B"/>
    <w:rsid w:val="000A3A81"/>
    <w:rsid w:val="000A4114"/>
    <w:rsid w:val="000A42BF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5D46"/>
    <w:rsid w:val="000A60BF"/>
    <w:rsid w:val="000A6842"/>
    <w:rsid w:val="000A69EF"/>
    <w:rsid w:val="000A6B33"/>
    <w:rsid w:val="000A6D5A"/>
    <w:rsid w:val="000A6D64"/>
    <w:rsid w:val="000A6E57"/>
    <w:rsid w:val="000A6F11"/>
    <w:rsid w:val="000A6F12"/>
    <w:rsid w:val="000A74A7"/>
    <w:rsid w:val="000A7635"/>
    <w:rsid w:val="000A78E1"/>
    <w:rsid w:val="000A79CC"/>
    <w:rsid w:val="000A7AB6"/>
    <w:rsid w:val="000A7AB8"/>
    <w:rsid w:val="000A7B48"/>
    <w:rsid w:val="000A7C1C"/>
    <w:rsid w:val="000A7C89"/>
    <w:rsid w:val="000A7CD7"/>
    <w:rsid w:val="000A7DB4"/>
    <w:rsid w:val="000B00A5"/>
    <w:rsid w:val="000B0188"/>
    <w:rsid w:val="000B02D6"/>
    <w:rsid w:val="000B048B"/>
    <w:rsid w:val="000B07EC"/>
    <w:rsid w:val="000B09DC"/>
    <w:rsid w:val="000B0BD1"/>
    <w:rsid w:val="000B0D32"/>
    <w:rsid w:val="000B1006"/>
    <w:rsid w:val="000B132A"/>
    <w:rsid w:val="000B142E"/>
    <w:rsid w:val="000B14A1"/>
    <w:rsid w:val="000B1666"/>
    <w:rsid w:val="000B18F0"/>
    <w:rsid w:val="000B1BDD"/>
    <w:rsid w:val="000B1C16"/>
    <w:rsid w:val="000B1CB1"/>
    <w:rsid w:val="000B1CCD"/>
    <w:rsid w:val="000B1F53"/>
    <w:rsid w:val="000B21CA"/>
    <w:rsid w:val="000B2335"/>
    <w:rsid w:val="000B268E"/>
    <w:rsid w:val="000B283C"/>
    <w:rsid w:val="000B287F"/>
    <w:rsid w:val="000B288E"/>
    <w:rsid w:val="000B2AAF"/>
    <w:rsid w:val="000B33FE"/>
    <w:rsid w:val="000B3600"/>
    <w:rsid w:val="000B360F"/>
    <w:rsid w:val="000B3712"/>
    <w:rsid w:val="000B3CF5"/>
    <w:rsid w:val="000B3DCD"/>
    <w:rsid w:val="000B44E3"/>
    <w:rsid w:val="000B4948"/>
    <w:rsid w:val="000B4BEB"/>
    <w:rsid w:val="000B4D54"/>
    <w:rsid w:val="000B4D87"/>
    <w:rsid w:val="000B4F74"/>
    <w:rsid w:val="000B52DB"/>
    <w:rsid w:val="000B5306"/>
    <w:rsid w:val="000B5333"/>
    <w:rsid w:val="000B53AA"/>
    <w:rsid w:val="000B5589"/>
    <w:rsid w:val="000B57F9"/>
    <w:rsid w:val="000B599C"/>
    <w:rsid w:val="000B5A36"/>
    <w:rsid w:val="000B5DFC"/>
    <w:rsid w:val="000B5F3F"/>
    <w:rsid w:val="000B6244"/>
    <w:rsid w:val="000B68D0"/>
    <w:rsid w:val="000B698D"/>
    <w:rsid w:val="000B6A34"/>
    <w:rsid w:val="000B6A3B"/>
    <w:rsid w:val="000B6B2A"/>
    <w:rsid w:val="000B6C2A"/>
    <w:rsid w:val="000B6CDD"/>
    <w:rsid w:val="000B6D85"/>
    <w:rsid w:val="000B6FC3"/>
    <w:rsid w:val="000B6FD3"/>
    <w:rsid w:val="000B7081"/>
    <w:rsid w:val="000B7292"/>
    <w:rsid w:val="000B7375"/>
    <w:rsid w:val="000B74CF"/>
    <w:rsid w:val="000B7961"/>
    <w:rsid w:val="000B7AC0"/>
    <w:rsid w:val="000C0077"/>
    <w:rsid w:val="000C00BB"/>
    <w:rsid w:val="000C0354"/>
    <w:rsid w:val="000C0362"/>
    <w:rsid w:val="000C08E3"/>
    <w:rsid w:val="000C09D7"/>
    <w:rsid w:val="000C0AA6"/>
    <w:rsid w:val="000C0B62"/>
    <w:rsid w:val="000C0CD4"/>
    <w:rsid w:val="000C0D1C"/>
    <w:rsid w:val="000C0DBC"/>
    <w:rsid w:val="000C0F33"/>
    <w:rsid w:val="000C0F89"/>
    <w:rsid w:val="000C1276"/>
    <w:rsid w:val="000C135C"/>
    <w:rsid w:val="000C1365"/>
    <w:rsid w:val="000C13EE"/>
    <w:rsid w:val="000C1494"/>
    <w:rsid w:val="000C154D"/>
    <w:rsid w:val="000C1616"/>
    <w:rsid w:val="000C1784"/>
    <w:rsid w:val="000C17B4"/>
    <w:rsid w:val="000C180A"/>
    <w:rsid w:val="000C18F1"/>
    <w:rsid w:val="000C199A"/>
    <w:rsid w:val="000C2074"/>
    <w:rsid w:val="000C21DB"/>
    <w:rsid w:val="000C2252"/>
    <w:rsid w:val="000C24E3"/>
    <w:rsid w:val="000C25AF"/>
    <w:rsid w:val="000C27E5"/>
    <w:rsid w:val="000C297A"/>
    <w:rsid w:val="000C2B77"/>
    <w:rsid w:val="000C2D08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356"/>
    <w:rsid w:val="000C451D"/>
    <w:rsid w:val="000C45B1"/>
    <w:rsid w:val="000C4700"/>
    <w:rsid w:val="000C49CD"/>
    <w:rsid w:val="000C4ACA"/>
    <w:rsid w:val="000C4CAA"/>
    <w:rsid w:val="000C4DF0"/>
    <w:rsid w:val="000C5074"/>
    <w:rsid w:val="000C5243"/>
    <w:rsid w:val="000C5376"/>
    <w:rsid w:val="000C539F"/>
    <w:rsid w:val="000C54AC"/>
    <w:rsid w:val="000C582A"/>
    <w:rsid w:val="000C5A46"/>
    <w:rsid w:val="000C5D19"/>
    <w:rsid w:val="000C600D"/>
    <w:rsid w:val="000C6070"/>
    <w:rsid w:val="000C6330"/>
    <w:rsid w:val="000C633A"/>
    <w:rsid w:val="000C681D"/>
    <w:rsid w:val="000C698D"/>
    <w:rsid w:val="000C6AB3"/>
    <w:rsid w:val="000C6AE2"/>
    <w:rsid w:val="000C6B0F"/>
    <w:rsid w:val="000C6B3B"/>
    <w:rsid w:val="000C6DDD"/>
    <w:rsid w:val="000C6F4B"/>
    <w:rsid w:val="000C6F4D"/>
    <w:rsid w:val="000C7237"/>
    <w:rsid w:val="000C7B97"/>
    <w:rsid w:val="000C7C98"/>
    <w:rsid w:val="000D0180"/>
    <w:rsid w:val="000D01FE"/>
    <w:rsid w:val="000D041B"/>
    <w:rsid w:val="000D0562"/>
    <w:rsid w:val="000D08FD"/>
    <w:rsid w:val="000D0A7A"/>
    <w:rsid w:val="000D0AE2"/>
    <w:rsid w:val="000D0CDC"/>
    <w:rsid w:val="000D0FED"/>
    <w:rsid w:val="000D1279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45C"/>
    <w:rsid w:val="000D2500"/>
    <w:rsid w:val="000D262E"/>
    <w:rsid w:val="000D277E"/>
    <w:rsid w:val="000D27E9"/>
    <w:rsid w:val="000D2C41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738"/>
    <w:rsid w:val="000D47C3"/>
    <w:rsid w:val="000D4842"/>
    <w:rsid w:val="000D4881"/>
    <w:rsid w:val="000D4978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5E2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4EB"/>
    <w:rsid w:val="000D7C7C"/>
    <w:rsid w:val="000E0116"/>
    <w:rsid w:val="000E015E"/>
    <w:rsid w:val="000E0195"/>
    <w:rsid w:val="000E01CD"/>
    <w:rsid w:val="000E0629"/>
    <w:rsid w:val="000E066F"/>
    <w:rsid w:val="000E069E"/>
    <w:rsid w:val="000E075C"/>
    <w:rsid w:val="000E0BB8"/>
    <w:rsid w:val="000E0EDC"/>
    <w:rsid w:val="000E0F5D"/>
    <w:rsid w:val="000E0FA4"/>
    <w:rsid w:val="000E10DB"/>
    <w:rsid w:val="000E14C0"/>
    <w:rsid w:val="000E16D7"/>
    <w:rsid w:val="000E1BF7"/>
    <w:rsid w:val="000E23F3"/>
    <w:rsid w:val="000E28E6"/>
    <w:rsid w:val="000E2C49"/>
    <w:rsid w:val="000E2E3B"/>
    <w:rsid w:val="000E2EAF"/>
    <w:rsid w:val="000E2EC2"/>
    <w:rsid w:val="000E2F85"/>
    <w:rsid w:val="000E2F8E"/>
    <w:rsid w:val="000E2FA6"/>
    <w:rsid w:val="000E3283"/>
    <w:rsid w:val="000E3890"/>
    <w:rsid w:val="000E39D3"/>
    <w:rsid w:val="000E3C99"/>
    <w:rsid w:val="000E41ED"/>
    <w:rsid w:val="000E42B7"/>
    <w:rsid w:val="000E4370"/>
    <w:rsid w:val="000E44BF"/>
    <w:rsid w:val="000E4BC8"/>
    <w:rsid w:val="000E4BD7"/>
    <w:rsid w:val="000E4C92"/>
    <w:rsid w:val="000E541A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243"/>
    <w:rsid w:val="000E7362"/>
    <w:rsid w:val="000E7766"/>
    <w:rsid w:val="000E78F0"/>
    <w:rsid w:val="000E7AEE"/>
    <w:rsid w:val="000E7C7D"/>
    <w:rsid w:val="000F0217"/>
    <w:rsid w:val="000F021D"/>
    <w:rsid w:val="000F0637"/>
    <w:rsid w:val="000F07BE"/>
    <w:rsid w:val="000F0832"/>
    <w:rsid w:val="000F08E2"/>
    <w:rsid w:val="000F0B7B"/>
    <w:rsid w:val="000F0BC6"/>
    <w:rsid w:val="000F0CD7"/>
    <w:rsid w:val="000F16A3"/>
    <w:rsid w:val="000F172B"/>
    <w:rsid w:val="000F173C"/>
    <w:rsid w:val="000F1A6F"/>
    <w:rsid w:val="000F1BC9"/>
    <w:rsid w:val="000F1C55"/>
    <w:rsid w:val="000F2239"/>
    <w:rsid w:val="000F2322"/>
    <w:rsid w:val="000F2622"/>
    <w:rsid w:val="000F2770"/>
    <w:rsid w:val="000F28C8"/>
    <w:rsid w:val="000F2C64"/>
    <w:rsid w:val="000F2CA2"/>
    <w:rsid w:val="000F2D2C"/>
    <w:rsid w:val="000F2DC7"/>
    <w:rsid w:val="000F2EE7"/>
    <w:rsid w:val="000F2F52"/>
    <w:rsid w:val="000F30C3"/>
    <w:rsid w:val="000F3123"/>
    <w:rsid w:val="000F3B1D"/>
    <w:rsid w:val="000F412F"/>
    <w:rsid w:val="000F48BF"/>
    <w:rsid w:val="000F4C73"/>
    <w:rsid w:val="000F4CA1"/>
    <w:rsid w:val="000F4D71"/>
    <w:rsid w:val="000F4F1D"/>
    <w:rsid w:val="000F5352"/>
    <w:rsid w:val="000F55F7"/>
    <w:rsid w:val="000F5810"/>
    <w:rsid w:val="000F59B5"/>
    <w:rsid w:val="000F603B"/>
    <w:rsid w:val="000F6169"/>
    <w:rsid w:val="000F6231"/>
    <w:rsid w:val="000F65F5"/>
    <w:rsid w:val="000F6818"/>
    <w:rsid w:val="000F6A8C"/>
    <w:rsid w:val="000F6F02"/>
    <w:rsid w:val="000F6F4B"/>
    <w:rsid w:val="000F6FBD"/>
    <w:rsid w:val="000F700F"/>
    <w:rsid w:val="000F71DD"/>
    <w:rsid w:val="000F7354"/>
    <w:rsid w:val="000F751A"/>
    <w:rsid w:val="000F78AF"/>
    <w:rsid w:val="00100142"/>
    <w:rsid w:val="001003C4"/>
    <w:rsid w:val="0010049A"/>
    <w:rsid w:val="00100550"/>
    <w:rsid w:val="0010067E"/>
    <w:rsid w:val="0010079F"/>
    <w:rsid w:val="00100A6A"/>
    <w:rsid w:val="00100F95"/>
    <w:rsid w:val="001010B3"/>
    <w:rsid w:val="001011B7"/>
    <w:rsid w:val="00101A27"/>
    <w:rsid w:val="00101A8B"/>
    <w:rsid w:val="00101AA9"/>
    <w:rsid w:val="00101B0B"/>
    <w:rsid w:val="00101CFC"/>
    <w:rsid w:val="00101DCE"/>
    <w:rsid w:val="00101DD6"/>
    <w:rsid w:val="00101E1D"/>
    <w:rsid w:val="001028C1"/>
    <w:rsid w:val="00102987"/>
    <w:rsid w:val="00102FDD"/>
    <w:rsid w:val="001031F9"/>
    <w:rsid w:val="00103224"/>
    <w:rsid w:val="00103304"/>
    <w:rsid w:val="00103853"/>
    <w:rsid w:val="001038AB"/>
    <w:rsid w:val="001038C6"/>
    <w:rsid w:val="00103DD6"/>
    <w:rsid w:val="00103FE9"/>
    <w:rsid w:val="00104688"/>
    <w:rsid w:val="001046F0"/>
    <w:rsid w:val="001046FC"/>
    <w:rsid w:val="00104960"/>
    <w:rsid w:val="00104BE9"/>
    <w:rsid w:val="0010503C"/>
    <w:rsid w:val="00105667"/>
    <w:rsid w:val="00105BF0"/>
    <w:rsid w:val="00105CE9"/>
    <w:rsid w:val="00105E0E"/>
    <w:rsid w:val="00105E29"/>
    <w:rsid w:val="001060B0"/>
    <w:rsid w:val="00106136"/>
    <w:rsid w:val="00106190"/>
    <w:rsid w:val="001063D4"/>
    <w:rsid w:val="00106491"/>
    <w:rsid w:val="00107004"/>
    <w:rsid w:val="0010767C"/>
    <w:rsid w:val="00107748"/>
    <w:rsid w:val="0010779D"/>
    <w:rsid w:val="00107B8A"/>
    <w:rsid w:val="00107EA8"/>
    <w:rsid w:val="0011021A"/>
    <w:rsid w:val="00110B7B"/>
    <w:rsid w:val="00110C30"/>
    <w:rsid w:val="001111E1"/>
    <w:rsid w:val="00111498"/>
    <w:rsid w:val="00111815"/>
    <w:rsid w:val="001118E3"/>
    <w:rsid w:val="00111928"/>
    <w:rsid w:val="00111978"/>
    <w:rsid w:val="00111B59"/>
    <w:rsid w:val="00111B99"/>
    <w:rsid w:val="00112677"/>
    <w:rsid w:val="00112749"/>
    <w:rsid w:val="0011287F"/>
    <w:rsid w:val="00112D60"/>
    <w:rsid w:val="00112E35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594"/>
    <w:rsid w:val="001159FE"/>
    <w:rsid w:val="00115A1F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AC1"/>
    <w:rsid w:val="00116EC2"/>
    <w:rsid w:val="00116F60"/>
    <w:rsid w:val="00117354"/>
    <w:rsid w:val="001177D3"/>
    <w:rsid w:val="001179E6"/>
    <w:rsid w:val="00117BE6"/>
    <w:rsid w:val="00117D0F"/>
    <w:rsid w:val="001201B0"/>
    <w:rsid w:val="001202A0"/>
    <w:rsid w:val="001202FD"/>
    <w:rsid w:val="001203E2"/>
    <w:rsid w:val="001205EF"/>
    <w:rsid w:val="001205F3"/>
    <w:rsid w:val="001209EF"/>
    <w:rsid w:val="00120A0C"/>
    <w:rsid w:val="00120B4C"/>
    <w:rsid w:val="00120C4E"/>
    <w:rsid w:val="00120CAD"/>
    <w:rsid w:val="00120DB4"/>
    <w:rsid w:val="00120E82"/>
    <w:rsid w:val="00120EDE"/>
    <w:rsid w:val="00120F23"/>
    <w:rsid w:val="001214B7"/>
    <w:rsid w:val="001214D9"/>
    <w:rsid w:val="001216E4"/>
    <w:rsid w:val="0012182C"/>
    <w:rsid w:val="00121944"/>
    <w:rsid w:val="00121A8A"/>
    <w:rsid w:val="0012295A"/>
    <w:rsid w:val="001229DD"/>
    <w:rsid w:val="00122A8E"/>
    <w:rsid w:val="00122B08"/>
    <w:rsid w:val="00122BAF"/>
    <w:rsid w:val="00122D3A"/>
    <w:rsid w:val="0012321A"/>
    <w:rsid w:val="00123587"/>
    <w:rsid w:val="0012363E"/>
    <w:rsid w:val="00123777"/>
    <w:rsid w:val="001238A0"/>
    <w:rsid w:val="001239BC"/>
    <w:rsid w:val="00123D9D"/>
    <w:rsid w:val="00123DBE"/>
    <w:rsid w:val="001241D3"/>
    <w:rsid w:val="00124630"/>
    <w:rsid w:val="001246CB"/>
    <w:rsid w:val="00124898"/>
    <w:rsid w:val="00124D32"/>
    <w:rsid w:val="00124F9C"/>
    <w:rsid w:val="00124FCF"/>
    <w:rsid w:val="0012508D"/>
    <w:rsid w:val="001254A5"/>
    <w:rsid w:val="00125754"/>
    <w:rsid w:val="00125877"/>
    <w:rsid w:val="00125BFC"/>
    <w:rsid w:val="00126137"/>
    <w:rsid w:val="00126193"/>
    <w:rsid w:val="00126474"/>
    <w:rsid w:val="00126C48"/>
    <w:rsid w:val="00126D49"/>
    <w:rsid w:val="0012795F"/>
    <w:rsid w:val="00127973"/>
    <w:rsid w:val="0013011B"/>
    <w:rsid w:val="0013031C"/>
    <w:rsid w:val="00130588"/>
    <w:rsid w:val="001305BB"/>
    <w:rsid w:val="00130698"/>
    <w:rsid w:val="00130D7F"/>
    <w:rsid w:val="00130DA0"/>
    <w:rsid w:val="00131191"/>
    <w:rsid w:val="001311D3"/>
    <w:rsid w:val="001311D5"/>
    <w:rsid w:val="001314A3"/>
    <w:rsid w:val="00131869"/>
    <w:rsid w:val="00131892"/>
    <w:rsid w:val="00131B88"/>
    <w:rsid w:val="00131C8D"/>
    <w:rsid w:val="00131E9B"/>
    <w:rsid w:val="00131EB2"/>
    <w:rsid w:val="00131F78"/>
    <w:rsid w:val="00131FEB"/>
    <w:rsid w:val="00132222"/>
    <w:rsid w:val="00132500"/>
    <w:rsid w:val="0013279A"/>
    <w:rsid w:val="00132980"/>
    <w:rsid w:val="00132B37"/>
    <w:rsid w:val="00132B72"/>
    <w:rsid w:val="00132F57"/>
    <w:rsid w:val="001333FA"/>
    <w:rsid w:val="00133659"/>
    <w:rsid w:val="0013387D"/>
    <w:rsid w:val="00133AF3"/>
    <w:rsid w:val="00133CD6"/>
    <w:rsid w:val="00133FEA"/>
    <w:rsid w:val="00134349"/>
    <w:rsid w:val="001345D6"/>
    <w:rsid w:val="001345E8"/>
    <w:rsid w:val="001346D4"/>
    <w:rsid w:val="00134A6E"/>
    <w:rsid w:val="00134B38"/>
    <w:rsid w:val="00134D5F"/>
    <w:rsid w:val="00135009"/>
    <w:rsid w:val="00135135"/>
    <w:rsid w:val="00135138"/>
    <w:rsid w:val="0013549D"/>
    <w:rsid w:val="001354D0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5DD"/>
    <w:rsid w:val="00136640"/>
    <w:rsid w:val="001369B6"/>
    <w:rsid w:val="00136BC7"/>
    <w:rsid w:val="00136FA6"/>
    <w:rsid w:val="00137083"/>
    <w:rsid w:val="0013717D"/>
    <w:rsid w:val="0013742A"/>
    <w:rsid w:val="00137583"/>
    <w:rsid w:val="00137656"/>
    <w:rsid w:val="001377AE"/>
    <w:rsid w:val="00137846"/>
    <w:rsid w:val="00137954"/>
    <w:rsid w:val="0013796D"/>
    <w:rsid w:val="001379B1"/>
    <w:rsid w:val="0014000F"/>
    <w:rsid w:val="001400CC"/>
    <w:rsid w:val="001401E0"/>
    <w:rsid w:val="00140292"/>
    <w:rsid w:val="001403A2"/>
    <w:rsid w:val="001406AA"/>
    <w:rsid w:val="00140BB9"/>
    <w:rsid w:val="001417B3"/>
    <w:rsid w:val="00141A20"/>
    <w:rsid w:val="00141A23"/>
    <w:rsid w:val="00141A30"/>
    <w:rsid w:val="00141D2E"/>
    <w:rsid w:val="00141FC7"/>
    <w:rsid w:val="0014207D"/>
    <w:rsid w:val="001422FE"/>
    <w:rsid w:val="0014236C"/>
    <w:rsid w:val="00142451"/>
    <w:rsid w:val="001424C2"/>
    <w:rsid w:val="00142672"/>
    <w:rsid w:val="00142953"/>
    <w:rsid w:val="00142A43"/>
    <w:rsid w:val="00142B35"/>
    <w:rsid w:val="00142C71"/>
    <w:rsid w:val="00142CF1"/>
    <w:rsid w:val="00142E03"/>
    <w:rsid w:val="00143097"/>
    <w:rsid w:val="001430E7"/>
    <w:rsid w:val="0014329A"/>
    <w:rsid w:val="001435C0"/>
    <w:rsid w:val="00143A1A"/>
    <w:rsid w:val="00143A89"/>
    <w:rsid w:val="00143F40"/>
    <w:rsid w:val="001441A1"/>
    <w:rsid w:val="00144204"/>
    <w:rsid w:val="0014423D"/>
    <w:rsid w:val="001447D3"/>
    <w:rsid w:val="00144B7A"/>
    <w:rsid w:val="00144E9A"/>
    <w:rsid w:val="00144F2F"/>
    <w:rsid w:val="00144F79"/>
    <w:rsid w:val="0014507B"/>
    <w:rsid w:val="00145100"/>
    <w:rsid w:val="0014517B"/>
    <w:rsid w:val="0014529A"/>
    <w:rsid w:val="001452F7"/>
    <w:rsid w:val="00145522"/>
    <w:rsid w:val="001455E8"/>
    <w:rsid w:val="001456D1"/>
    <w:rsid w:val="001457CD"/>
    <w:rsid w:val="001458F8"/>
    <w:rsid w:val="00145B06"/>
    <w:rsid w:val="00145CBB"/>
    <w:rsid w:val="00145D01"/>
    <w:rsid w:val="00146334"/>
    <w:rsid w:val="00146562"/>
    <w:rsid w:val="0014683D"/>
    <w:rsid w:val="001468E2"/>
    <w:rsid w:val="0014694E"/>
    <w:rsid w:val="00146C91"/>
    <w:rsid w:val="00146F44"/>
    <w:rsid w:val="0014738E"/>
    <w:rsid w:val="001476E8"/>
    <w:rsid w:val="0014774F"/>
    <w:rsid w:val="001478A7"/>
    <w:rsid w:val="00150273"/>
    <w:rsid w:val="0015060B"/>
    <w:rsid w:val="001507D6"/>
    <w:rsid w:val="001508F8"/>
    <w:rsid w:val="00150A03"/>
    <w:rsid w:val="00151146"/>
    <w:rsid w:val="0015162A"/>
    <w:rsid w:val="00151734"/>
    <w:rsid w:val="00151AD7"/>
    <w:rsid w:val="00151CA8"/>
    <w:rsid w:val="00151CAE"/>
    <w:rsid w:val="00151FCF"/>
    <w:rsid w:val="001520E7"/>
    <w:rsid w:val="001525FB"/>
    <w:rsid w:val="0015288D"/>
    <w:rsid w:val="00152942"/>
    <w:rsid w:val="0015294C"/>
    <w:rsid w:val="00152E00"/>
    <w:rsid w:val="00152E38"/>
    <w:rsid w:val="00153A70"/>
    <w:rsid w:val="00153B37"/>
    <w:rsid w:val="00153B4E"/>
    <w:rsid w:val="00153B92"/>
    <w:rsid w:val="00153E26"/>
    <w:rsid w:val="00153EDB"/>
    <w:rsid w:val="00153FFB"/>
    <w:rsid w:val="001544E3"/>
    <w:rsid w:val="0015451C"/>
    <w:rsid w:val="001545E7"/>
    <w:rsid w:val="00154650"/>
    <w:rsid w:val="001546EA"/>
    <w:rsid w:val="00154776"/>
    <w:rsid w:val="001547A1"/>
    <w:rsid w:val="00154D62"/>
    <w:rsid w:val="00154EB7"/>
    <w:rsid w:val="001550B0"/>
    <w:rsid w:val="00155479"/>
    <w:rsid w:val="00155582"/>
    <w:rsid w:val="001557BD"/>
    <w:rsid w:val="00155A0C"/>
    <w:rsid w:val="00155A8A"/>
    <w:rsid w:val="00155B88"/>
    <w:rsid w:val="00155D02"/>
    <w:rsid w:val="00155D10"/>
    <w:rsid w:val="00156307"/>
    <w:rsid w:val="001565C2"/>
    <w:rsid w:val="00156719"/>
    <w:rsid w:val="001569A1"/>
    <w:rsid w:val="00156D01"/>
    <w:rsid w:val="00157232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4B9"/>
    <w:rsid w:val="00161586"/>
    <w:rsid w:val="00161720"/>
    <w:rsid w:val="0016178C"/>
    <w:rsid w:val="00161810"/>
    <w:rsid w:val="00161866"/>
    <w:rsid w:val="0016195C"/>
    <w:rsid w:val="00161AC9"/>
    <w:rsid w:val="00161BDE"/>
    <w:rsid w:val="00161C6E"/>
    <w:rsid w:val="00162451"/>
    <w:rsid w:val="001628F9"/>
    <w:rsid w:val="00162E35"/>
    <w:rsid w:val="00162E95"/>
    <w:rsid w:val="00162FFC"/>
    <w:rsid w:val="001634A2"/>
    <w:rsid w:val="0016373D"/>
    <w:rsid w:val="001639BA"/>
    <w:rsid w:val="00163A9F"/>
    <w:rsid w:val="00163F77"/>
    <w:rsid w:val="00163FB1"/>
    <w:rsid w:val="001644CC"/>
    <w:rsid w:val="001647E3"/>
    <w:rsid w:val="00164BF3"/>
    <w:rsid w:val="00164FA7"/>
    <w:rsid w:val="00164FF7"/>
    <w:rsid w:val="0016501A"/>
    <w:rsid w:val="001652FA"/>
    <w:rsid w:val="0016556C"/>
    <w:rsid w:val="00165663"/>
    <w:rsid w:val="001657B2"/>
    <w:rsid w:val="00165A2C"/>
    <w:rsid w:val="00165AFD"/>
    <w:rsid w:val="00165CD4"/>
    <w:rsid w:val="00166027"/>
    <w:rsid w:val="001662EE"/>
    <w:rsid w:val="00166940"/>
    <w:rsid w:val="00166BBF"/>
    <w:rsid w:val="00166E20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0EF6"/>
    <w:rsid w:val="0017111E"/>
    <w:rsid w:val="00171321"/>
    <w:rsid w:val="00171347"/>
    <w:rsid w:val="00171351"/>
    <w:rsid w:val="00171361"/>
    <w:rsid w:val="001713B2"/>
    <w:rsid w:val="00171584"/>
    <w:rsid w:val="0017166C"/>
    <w:rsid w:val="00171730"/>
    <w:rsid w:val="001717D4"/>
    <w:rsid w:val="0017182F"/>
    <w:rsid w:val="00171880"/>
    <w:rsid w:val="001719AF"/>
    <w:rsid w:val="00171D7E"/>
    <w:rsid w:val="0017237B"/>
    <w:rsid w:val="001723F7"/>
    <w:rsid w:val="00172429"/>
    <w:rsid w:val="00172759"/>
    <w:rsid w:val="001728D0"/>
    <w:rsid w:val="00172BE0"/>
    <w:rsid w:val="00172D26"/>
    <w:rsid w:val="00173059"/>
    <w:rsid w:val="00173116"/>
    <w:rsid w:val="00173659"/>
    <w:rsid w:val="00173786"/>
    <w:rsid w:val="00173A44"/>
    <w:rsid w:val="00173A66"/>
    <w:rsid w:val="00173D47"/>
    <w:rsid w:val="00173F9B"/>
    <w:rsid w:val="00174060"/>
    <w:rsid w:val="00174161"/>
    <w:rsid w:val="0017439B"/>
    <w:rsid w:val="0017496D"/>
    <w:rsid w:val="00174AAC"/>
    <w:rsid w:val="00174BF5"/>
    <w:rsid w:val="001751A8"/>
    <w:rsid w:val="00175590"/>
    <w:rsid w:val="001757CF"/>
    <w:rsid w:val="00175883"/>
    <w:rsid w:val="001758A5"/>
    <w:rsid w:val="00175C89"/>
    <w:rsid w:val="00175E89"/>
    <w:rsid w:val="00175F1A"/>
    <w:rsid w:val="00176096"/>
    <w:rsid w:val="0017670E"/>
    <w:rsid w:val="001768D4"/>
    <w:rsid w:val="00176AC9"/>
    <w:rsid w:val="00176B89"/>
    <w:rsid w:val="00176C9D"/>
    <w:rsid w:val="0017713F"/>
    <w:rsid w:val="001773E5"/>
    <w:rsid w:val="0017765D"/>
    <w:rsid w:val="00177EE2"/>
    <w:rsid w:val="00177FFA"/>
    <w:rsid w:val="001804E5"/>
    <w:rsid w:val="00180592"/>
    <w:rsid w:val="0018075B"/>
    <w:rsid w:val="00180BB5"/>
    <w:rsid w:val="00180D4B"/>
    <w:rsid w:val="00180DB8"/>
    <w:rsid w:val="00181088"/>
    <w:rsid w:val="0018127B"/>
    <w:rsid w:val="001816E8"/>
    <w:rsid w:val="001818DA"/>
    <w:rsid w:val="00181B40"/>
    <w:rsid w:val="00181B8C"/>
    <w:rsid w:val="00181D49"/>
    <w:rsid w:val="00182234"/>
    <w:rsid w:val="001826FA"/>
    <w:rsid w:val="001826FB"/>
    <w:rsid w:val="00182747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5E3"/>
    <w:rsid w:val="0018561C"/>
    <w:rsid w:val="00185764"/>
    <w:rsid w:val="00185851"/>
    <w:rsid w:val="00185888"/>
    <w:rsid w:val="00185959"/>
    <w:rsid w:val="00185FDB"/>
    <w:rsid w:val="001865C5"/>
    <w:rsid w:val="0018681D"/>
    <w:rsid w:val="0018699B"/>
    <w:rsid w:val="00186AC3"/>
    <w:rsid w:val="00186DE9"/>
    <w:rsid w:val="00186E89"/>
    <w:rsid w:val="00187057"/>
    <w:rsid w:val="00187423"/>
    <w:rsid w:val="0018795F"/>
    <w:rsid w:val="001879C1"/>
    <w:rsid w:val="00187C40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077"/>
    <w:rsid w:val="001914D8"/>
    <w:rsid w:val="00191564"/>
    <w:rsid w:val="00191823"/>
    <w:rsid w:val="00191940"/>
    <w:rsid w:val="0019198D"/>
    <w:rsid w:val="00191B7A"/>
    <w:rsid w:val="00191E5F"/>
    <w:rsid w:val="001921AD"/>
    <w:rsid w:val="001921AF"/>
    <w:rsid w:val="0019248E"/>
    <w:rsid w:val="001925F5"/>
    <w:rsid w:val="00192946"/>
    <w:rsid w:val="00192AEA"/>
    <w:rsid w:val="00192F3E"/>
    <w:rsid w:val="00193035"/>
    <w:rsid w:val="00193725"/>
    <w:rsid w:val="00193BFA"/>
    <w:rsid w:val="00193E21"/>
    <w:rsid w:val="00193EE8"/>
    <w:rsid w:val="00193F4D"/>
    <w:rsid w:val="0019403B"/>
    <w:rsid w:val="001940EA"/>
    <w:rsid w:val="0019437F"/>
    <w:rsid w:val="001949BC"/>
    <w:rsid w:val="00194A18"/>
    <w:rsid w:val="00194B15"/>
    <w:rsid w:val="00194D35"/>
    <w:rsid w:val="00194D7B"/>
    <w:rsid w:val="00194DD2"/>
    <w:rsid w:val="00195149"/>
    <w:rsid w:val="00195304"/>
    <w:rsid w:val="001953B7"/>
    <w:rsid w:val="00195516"/>
    <w:rsid w:val="001955D8"/>
    <w:rsid w:val="00195741"/>
    <w:rsid w:val="00195772"/>
    <w:rsid w:val="0019592A"/>
    <w:rsid w:val="00195AD7"/>
    <w:rsid w:val="00195B1F"/>
    <w:rsid w:val="00195D01"/>
    <w:rsid w:val="00195DC1"/>
    <w:rsid w:val="0019610D"/>
    <w:rsid w:val="00196228"/>
    <w:rsid w:val="001964A9"/>
    <w:rsid w:val="00196550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A22"/>
    <w:rsid w:val="00197E2D"/>
    <w:rsid w:val="00197EE5"/>
    <w:rsid w:val="001A0493"/>
    <w:rsid w:val="001A06E4"/>
    <w:rsid w:val="001A095B"/>
    <w:rsid w:val="001A0A40"/>
    <w:rsid w:val="001A0B1A"/>
    <w:rsid w:val="001A0B75"/>
    <w:rsid w:val="001A0DC4"/>
    <w:rsid w:val="001A0E1E"/>
    <w:rsid w:val="001A189F"/>
    <w:rsid w:val="001A1C23"/>
    <w:rsid w:val="001A1FC0"/>
    <w:rsid w:val="001A2208"/>
    <w:rsid w:val="001A269D"/>
    <w:rsid w:val="001A2797"/>
    <w:rsid w:val="001A2944"/>
    <w:rsid w:val="001A2ACE"/>
    <w:rsid w:val="001A2BD3"/>
    <w:rsid w:val="001A3281"/>
    <w:rsid w:val="001A339F"/>
    <w:rsid w:val="001A35BC"/>
    <w:rsid w:val="001A3648"/>
    <w:rsid w:val="001A442F"/>
    <w:rsid w:val="001A44B4"/>
    <w:rsid w:val="001A4825"/>
    <w:rsid w:val="001A485D"/>
    <w:rsid w:val="001A4A19"/>
    <w:rsid w:val="001A4A52"/>
    <w:rsid w:val="001A4B2B"/>
    <w:rsid w:val="001A5651"/>
    <w:rsid w:val="001A599C"/>
    <w:rsid w:val="001A5B12"/>
    <w:rsid w:val="001A5CAA"/>
    <w:rsid w:val="001A5E35"/>
    <w:rsid w:val="001A61B6"/>
    <w:rsid w:val="001A6578"/>
    <w:rsid w:val="001A65B3"/>
    <w:rsid w:val="001A6B60"/>
    <w:rsid w:val="001A6BB5"/>
    <w:rsid w:val="001A727B"/>
    <w:rsid w:val="001A72D9"/>
    <w:rsid w:val="001A74B6"/>
    <w:rsid w:val="001A76CF"/>
    <w:rsid w:val="001A77F0"/>
    <w:rsid w:val="001A7A47"/>
    <w:rsid w:val="001A7C47"/>
    <w:rsid w:val="001A7E47"/>
    <w:rsid w:val="001B0188"/>
    <w:rsid w:val="001B025A"/>
    <w:rsid w:val="001B0394"/>
    <w:rsid w:val="001B087A"/>
    <w:rsid w:val="001B087C"/>
    <w:rsid w:val="001B09BC"/>
    <w:rsid w:val="001B0CF7"/>
    <w:rsid w:val="001B0F2E"/>
    <w:rsid w:val="001B0F87"/>
    <w:rsid w:val="001B127F"/>
    <w:rsid w:val="001B1480"/>
    <w:rsid w:val="001B15BE"/>
    <w:rsid w:val="001B1625"/>
    <w:rsid w:val="001B19A8"/>
    <w:rsid w:val="001B1B48"/>
    <w:rsid w:val="001B1BE6"/>
    <w:rsid w:val="001B1D03"/>
    <w:rsid w:val="001B1D5B"/>
    <w:rsid w:val="001B1EB9"/>
    <w:rsid w:val="001B1EFC"/>
    <w:rsid w:val="001B1F0C"/>
    <w:rsid w:val="001B24DE"/>
    <w:rsid w:val="001B27CE"/>
    <w:rsid w:val="001B28B1"/>
    <w:rsid w:val="001B2937"/>
    <w:rsid w:val="001B2A75"/>
    <w:rsid w:val="001B2BFC"/>
    <w:rsid w:val="001B2CD4"/>
    <w:rsid w:val="001B33F9"/>
    <w:rsid w:val="001B375C"/>
    <w:rsid w:val="001B37F6"/>
    <w:rsid w:val="001B3E9F"/>
    <w:rsid w:val="001B4233"/>
    <w:rsid w:val="001B44F5"/>
    <w:rsid w:val="001B49E6"/>
    <w:rsid w:val="001B4F5D"/>
    <w:rsid w:val="001B4F5E"/>
    <w:rsid w:val="001B514E"/>
    <w:rsid w:val="001B53FA"/>
    <w:rsid w:val="001B5774"/>
    <w:rsid w:val="001B5871"/>
    <w:rsid w:val="001B5928"/>
    <w:rsid w:val="001B5B2B"/>
    <w:rsid w:val="001B5D2C"/>
    <w:rsid w:val="001B5F07"/>
    <w:rsid w:val="001B5F0C"/>
    <w:rsid w:val="001B5FAE"/>
    <w:rsid w:val="001B662B"/>
    <w:rsid w:val="001B69F7"/>
    <w:rsid w:val="001B6A47"/>
    <w:rsid w:val="001B6CBF"/>
    <w:rsid w:val="001B6D32"/>
    <w:rsid w:val="001B6DC0"/>
    <w:rsid w:val="001B6E98"/>
    <w:rsid w:val="001B70E3"/>
    <w:rsid w:val="001B71ED"/>
    <w:rsid w:val="001B7266"/>
    <w:rsid w:val="001B7369"/>
    <w:rsid w:val="001B749F"/>
    <w:rsid w:val="001B764F"/>
    <w:rsid w:val="001B7900"/>
    <w:rsid w:val="001B79FD"/>
    <w:rsid w:val="001B7B73"/>
    <w:rsid w:val="001B7BDD"/>
    <w:rsid w:val="001B7E1F"/>
    <w:rsid w:val="001C036A"/>
    <w:rsid w:val="001C069E"/>
    <w:rsid w:val="001C0B25"/>
    <w:rsid w:val="001C0CE9"/>
    <w:rsid w:val="001C0FEA"/>
    <w:rsid w:val="001C1415"/>
    <w:rsid w:val="001C1823"/>
    <w:rsid w:val="001C19A2"/>
    <w:rsid w:val="001C1A36"/>
    <w:rsid w:val="001C1B7E"/>
    <w:rsid w:val="001C1C2B"/>
    <w:rsid w:val="001C2005"/>
    <w:rsid w:val="001C2034"/>
    <w:rsid w:val="001C2102"/>
    <w:rsid w:val="001C2307"/>
    <w:rsid w:val="001C246C"/>
    <w:rsid w:val="001C2816"/>
    <w:rsid w:val="001C28A3"/>
    <w:rsid w:val="001C2FF9"/>
    <w:rsid w:val="001C330C"/>
    <w:rsid w:val="001C351A"/>
    <w:rsid w:val="001C35E0"/>
    <w:rsid w:val="001C367A"/>
    <w:rsid w:val="001C3B09"/>
    <w:rsid w:val="001C3C91"/>
    <w:rsid w:val="001C3D3B"/>
    <w:rsid w:val="001C3FF4"/>
    <w:rsid w:val="001C4325"/>
    <w:rsid w:val="001C4995"/>
    <w:rsid w:val="001C4A99"/>
    <w:rsid w:val="001C4CC0"/>
    <w:rsid w:val="001C4E8F"/>
    <w:rsid w:val="001C50F2"/>
    <w:rsid w:val="001C5927"/>
    <w:rsid w:val="001C5939"/>
    <w:rsid w:val="001C615F"/>
    <w:rsid w:val="001C6192"/>
    <w:rsid w:val="001C619F"/>
    <w:rsid w:val="001C65F2"/>
    <w:rsid w:val="001C6956"/>
    <w:rsid w:val="001C6A84"/>
    <w:rsid w:val="001C6B2D"/>
    <w:rsid w:val="001C6BAF"/>
    <w:rsid w:val="001C6D27"/>
    <w:rsid w:val="001C6D57"/>
    <w:rsid w:val="001C7210"/>
    <w:rsid w:val="001C7218"/>
    <w:rsid w:val="001C74C6"/>
    <w:rsid w:val="001C77A5"/>
    <w:rsid w:val="001C7E04"/>
    <w:rsid w:val="001D0217"/>
    <w:rsid w:val="001D0AA5"/>
    <w:rsid w:val="001D0DFC"/>
    <w:rsid w:val="001D0EFA"/>
    <w:rsid w:val="001D0FFF"/>
    <w:rsid w:val="001D13A9"/>
    <w:rsid w:val="001D1638"/>
    <w:rsid w:val="001D174E"/>
    <w:rsid w:val="001D17BF"/>
    <w:rsid w:val="001D1889"/>
    <w:rsid w:val="001D2450"/>
    <w:rsid w:val="001D2824"/>
    <w:rsid w:val="001D2C80"/>
    <w:rsid w:val="001D2FEC"/>
    <w:rsid w:val="001D31A9"/>
    <w:rsid w:val="001D322E"/>
    <w:rsid w:val="001D38AB"/>
    <w:rsid w:val="001D3B5D"/>
    <w:rsid w:val="001D3DA4"/>
    <w:rsid w:val="001D3DFA"/>
    <w:rsid w:val="001D4174"/>
    <w:rsid w:val="001D4301"/>
    <w:rsid w:val="001D4A8F"/>
    <w:rsid w:val="001D5075"/>
    <w:rsid w:val="001D522E"/>
    <w:rsid w:val="001D5645"/>
    <w:rsid w:val="001D5663"/>
    <w:rsid w:val="001D5D99"/>
    <w:rsid w:val="001D6217"/>
    <w:rsid w:val="001D65E4"/>
    <w:rsid w:val="001D6980"/>
    <w:rsid w:val="001D6B07"/>
    <w:rsid w:val="001D6F41"/>
    <w:rsid w:val="001D7291"/>
    <w:rsid w:val="001D73E2"/>
    <w:rsid w:val="001D792D"/>
    <w:rsid w:val="001D7B60"/>
    <w:rsid w:val="001D7DA1"/>
    <w:rsid w:val="001E060F"/>
    <w:rsid w:val="001E0976"/>
    <w:rsid w:val="001E0CE4"/>
    <w:rsid w:val="001E0E11"/>
    <w:rsid w:val="001E152F"/>
    <w:rsid w:val="001E16E3"/>
    <w:rsid w:val="001E177F"/>
    <w:rsid w:val="001E185E"/>
    <w:rsid w:val="001E1C32"/>
    <w:rsid w:val="001E1CD2"/>
    <w:rsid w:val="001E1D0C"/>
    <w:rsid w:val="001E1F36"/>
    <w:rsid w:val="001E20AB"/>
    <w:rsid w:val="001E21B4"/>
    <w:rsid w:val="001E221E"/>
    <w:rsid w:val="001E24EC"/>
    <w:rsid w:val="001E2593"/>
    <w:rsid w:val="001E2AE6"/>
    <w:rsid w:val="001E2C14"/>
    <w:rsid w:val="001E2C30"/>
    <w:rsid w:val="001E2FAD"/>
    <w:rsid w:val="001E30B8"/>
    <w:rsid w:val="001E36BA"/>
    <w:rsid w:val="001E3A83"/>
    <w:rsid w:val="001E3F31"/>
    <w:rsid w:val="001E4517"/>
    <w:rsid w:val="001E45B6"/>
    <w:rsid w:val="001E45BD"/>
    <w:rsid w:val="001E4733"/>
    <w:rsid w:val="001E48AC"/>
    <w:rsid w:val="001E4992"/>
    <w:rsid w:val="001E4F51"/>
    <w:rsid w:val="001E4FB5"/>
    <w:rsid w:val="001E5203"/>
    <w:rsid w:val="001E528E"/>
    <w:rsid w:val="001E5570"/>
    <w:rsid w:val="001E56F2"/>
    <w:rsid w:val="001E5803"/>
    <w:rsid w:val="001E6380"/>
    <w:rsid w:val="001E656B"/>
    <w:rsid w:val="001E6656"/>
    <w:rsid w:val="001E67A2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6C"/>
    <w:rsid w:val="001F18CF"/>
    <w:rsid w:val="001F1A85"/>
    <w:rsid w:val="001F1C27"/>
    <w:rsid w:val="001F1D3F"/>
    <w:rsid w:val="001F1EF5"/>
    <w:rsid w:val="001F1F39"/>
    <w:rsid w:val="001F1FA6"/>
    <w:rsid w:val="001F2043"/>
    <w:rsid w:val="001F21B2"/>
    <w:rsid w:val="001F21C6"/>
    <w:rsid w:val="001F21DE"/>
    <w:rsid w:val="001F2343"/>
    <w:rsid w:val="001F248C"/>
    <w:rsid w:val="001F2771"/>
    <w:rsid w:val="001F2870"/>
    <w:rsid w:val="001F2920"/>
    <w:rsid w:val="001F2E68"/>
    <w:rsid w:val="001F2E8C"/>
    <w:rsid w:val="001F2ECD"/>
    <w:rsid w:val="001F2F98"/>
    <w:rsid w:val="001F3562"/>
    <w:rsid w:val="001F3A53"/>
    <w:rsid w:val="001F3A8F"/>
    <w:rsid w:val="001F3CD1"/>
    <w:rsid w:val="001F3D49"/>
    <w:rsid w:val="001F4ABA"/>
    <w:rsid w:val="001F566D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A9C"/>
    <w:rsid w:val="001F6DAD"/>
    <w:rsid w:val="001F71A3"/>
    <w:rsid w:val="001F73DD"/>
    <w:rsid w:val="001F7627"/>
    <w:rsid w:val="001F76BA"/>
    <w:rsid w:val="001F7799"/>
    <w:rsid w:val="001F7820"/>
    <w:rsid w:val="001F7922"/>
    <w:rsid w:val="001F7BC6"/>
    <w:rsid w:val="001F7CA1"/>
    <w:rsid w:val="001F7ECB"/>
    <w:rsid w:val="001F7FFA"/>
    <w:rsid w:val="002005CE"/>
    <w:rsid w:val="00200685"/>
    <w:rsid w:val="00200861"/>
    <w:rsid w:val="002008AA"/>
    <w:rsid w:val="002008E9"/>
    <w:rsid w:val="00200ACA"/>
    <w:rsid w:val="00200B51"/>
    <w:rsid w:val="00201088"/>
    <w:rsid w:val="002011EF"/>
    <w:rsid w:val="002013B1"/>
    <w:rsid w:val="00201484"/>
    <w:rsid w:val="002014D4"/>
    <w:rsid w:val="00201552"/>
    <w:rsid w:val="0020157D"/>
    <w:rsid w:val="002015A0"/>
    <w:rsid w:val="002018DF"/>
    <w:rsid w:val="00201AA0"/>
    <w:rsid w:val="00201CB0"/>
    <w:rsid w:val="00201CF8"/>
    <w:rsid w:val="00201D87"/>
    <w:rsid w:val="00201FB1"/>
    <w:rsid w:val="0020205A"/>
    <w:rsid w:val="002022E2"/>
    <w:rsid w:val="00202491"/>
    <w:rsid w:val="0020292E"/>
    <w:rsid w:val="00202B12"/>
    <w:rsid w:val="00202E18"/>
    <w:rsid w:val="00202E26"/>
    <w:rsid w:val="00202E28"/>
    <w:rsid w:val="00202E9D"/>
    <w:rsid w:val="00203012"/>
    <w:rsid w:val="002031B0"/>
    <w:rsid w:val="002031BF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33D"/>
    <w:rsid w:val="0020590F"/>
    <w:rsid w:val="00205A85"/>
    <w:rsid w:val="00206210"/>
    <w:rsid w:val="002065CB"/>
    <w:rsid w:val="00206652"/>
    <w:rsid w:val="0020690E"/>
    <w:rsid w:val="00206CB0"/>
    <w:rsid w:val="00206DEC"/>
    <w:rsid w:val="00206F4C"/>
    <w:rsid w:val="00207168"/>
    <w:rsid w:val="00207395"/>
    <w:rsid w:val="00207454"/>
    <w:rsid w:val="0020745F"/>
    <w:rsid w:val="0020748A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BA"/>
    <w:rsid w:val="00212DDA"/>
    <w:rsid w:val="00212E26"/>
    <w:rsid w:val="002131C8"/>
    <w:rsid w:val="0021327E"/>
    <w:rsid w:val="002133F5"/>
    <w:rsid w:val="0021345E"/>
    <w:rsid w:val="002134EA"/>
    <w:rsid w:val="002135AD"/>
    <w:rsid w:val="002139F4"/>
    <w:rsid w:val="00213A1E"/>
    <w:rsid w:val="00213B00"/>
    <w:rsid w:val="00213BA3"/>
    <w:rsid w:val="00213C1F"/>
    <w:rsid w:val="00213E20"/>
    <w:rsid w:val="00213E55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2C7"/>
    <w:rsid w:val="002153E0"/>
    <w:rsid w:val="0021589E"/>
    <w:rsid w:val="002158F7"/>
    <w:rsid w:val="00215947"/>
    <w:rsid w:val="00215A71"/>
    <w:rsid w:val="00215D9C"/>
    <w:rsid w:val="002160F0"/>
    <w:rsid w:val="002162A1"/>
    <w:rsid w:val="00216313"/>
    <w:rsid w:val="002167F9"/>
    <w:rsid w:val="00216832"/>
    <w:rsid w:val="00216983"/>
    <w:rsid w:val="00216ADD"/>
    <w:rsid w:val="00217196"/>
    <w:rsid w:val="002172F0"/>
    <w:rsid w:val="002175E4"/>
    <w:rsid w:val="00217890"/>
    <w:rsid w:val="0021790A"/>
    <w:rsid w:val="00217945"/>
    <w:rsid w:val="00217ABA"/>
    <w:rsid w:val="00217AC3"/>
    <w:rsid w:val="00217AF6"/>
    <w:rsid w:val="00217C0A"/>
    <w:rsid w:val="00217C2A"/>
    <w:rsid w:val="00217E08"/>
    <w:rsid w:val="00217F39"/>
    <w:rsid w:val="00220035"/>
    <w:rsid w:val="002200B2"/>
    <w:rsid w:val="0022014A"/>
    <w:rsid w:val="0022048A"/>
    <w:rsid w:val="00220777"/>
    <w:rsid w:val="00220853"/>
    <w:rsid w:val="00220884"/>
    <w:rsid w:val="00220ACE"/>
    <w:rsid w:val="00220AF3"/>
    <w:rsid w:val="00220D28"/>
    <w:rsid w:val="00220F09"/>
    <w:rsid w:val="00220F81"/>
    <w:rsid w:val="00220FDE"/>
    <w:rsid w:val="0022127F"/>
    <w:rsid w:val="00221306"/>
    <w:rsid w:val="0022144C"/>
    <w:rsid w:val="0022159F"/>
    <w:rsid w:val="0022182F"/>
    <w:rsid w:val="0022193F"/>
    <w:rsid w:val="00221C10"/>
    <w:rsid w:val="00221C3F"/>
    <w:rsid w:val="00221C45"/>
    <w:rsid w:val="00221D80"/>
    <w:rsid w:val="00221EB8"/>
    <w:rsid w:val="00221ECC"/>
    <w:rsid w:val="00221F0A"/>
    <w:rsid w:val="00221FA7"/>
    <w:rsid w:val="00222200"/>
    <w:rsid w:val="00222360"/>
    <w:rsid w:val="002223E2"/>
    <w:rsid w:val="00222558"/>
    <w:rsid w:val="00222634"/>
    <w:rsid w:val="00222661"/>
    <w:rsid w:val="00222793"/>
    <w:rsid w:val="0022283B"/>
    <w:rsid w:val="00222AB6"/>
    <w:rsid w:val="002232D8"/>
    <w:rsid w:val="00223650"/>
    <w:rsid w:val="002237CA"/>
    <w:rsid w:val="002238A7"/>
    <w:rsid w:val="002238C4"/>
    <w:rsid w:val="0022392A"/>
    <w:rsid w:val="002239D8"/>
    <w:rsid w:val="00223A03"/>
    <w:rsid w:val="00223AEC"/>
    <w:rsid w:val="00223CD5"/>
    <w:rsid w:val="00223D50"/>
    <w:rsid w:val="00223DD1"/>
    <w:rsid w:val="00223F8E"/>
    <w:rsid w:val="002241CE"/>
    <w:rsid w:val="002249DE"/>
    <w:rsid w:val="00224BB2"/>
    <w:rsid w:val="00224D67"/>
    <w:rsid w:val="00224E63"/>
    <w:rsid w:val="002254D7"/>
    <w:rsid w:val="00225627"/>
    <w:rsid w:val="002256F3"/>
    <w:rsid w:val="00225CB7"/>
    <w:rsid w:val="00225D4D"/>
    <w:rsid w:val="002264FF"/>
    <w:rsid w:val="002265D8"/>
    <w:rsid w:val="002268EA"/>
    <w:rsid w:val="002269D4"/>
    <w:rsid w:val="00226A18"/>
    <w:rsid w:val="00226B4A"/>
    <w:rsid w:val="00226C7A"/>
    <w:rsid w:val="00226F9A"/>
    <w:rsid w:val="00227207"/>
    <w:rsid w:val="0022736F"/>
    <w:rsid w:val="0022751A"/>
    <w:rsid w:val="0022756F"/>
    <w:rsid w:val="00227570"/>
    <w:rsid w:val="002277BF"/>
    <w:rsid w:val="00227845"/>
    <w:rsid w:val="00227969"/>
    <w:rsid w:val="00227E99"/>
    <w:rsid w:val="00230032"/>
    <w:rsid w:val="00230246"/>
    <w:rsid w:val="0023051B"/>
    <w:rsid w:val="002308FD"/>
    <w:rsid w:val="00230FE6"/>
    <w:rsid w:val="00231045"/>
    <w:rsid w:val="0023112B"/>
    <w:rsid w:val="00231565"/>
    <w:rsid w:val="0023162B"/>
    <w:rsid w:val="00231736"/>
    <w:rsid w:val="00231A7F"/>
    <w:rsid w:val="00231B1E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4A5"/>
    <w:rsid w:val="002335BC"/>
    <w:rsid w:val="00233853"/>
    <w:rsid w:val="002338AE"/>
    <w:rsid w:val="00233E53"/>
    <w:rsid w:val="00233F08"/>
    <w:rsid w:val="00234014"/>
    <w:rsid w:val="0023412E"/>
    <w:rsid w:val="0023434C"/>
    <w:rsid w:val="00234B12"/>
    <w:rsid w:val="00235122"/>
    <w:rsid w:val="0023559E"/>
    <w:rsid w:val="002359D4"/>
    <w:rsid w:val="00235A02"/>
    <w:rsid w:val="00236096"/>
    <w:rsid w:val="00236430"/>
    <w:rsid w:val="00236479"/>
    <w:rsid w:val="0023668A"/>
    <w:rsid w:val="0023687A"/>
    <w:rsid w:val="00236EFF"/>
    <w:rsid w:val="00236F74"/>
    <w:rsid w:val="00237034"/>
    <w:rsid w:val="00237122"/>
    <w:rsid w:val="002371BD"/>
    <w:rsid w:val="00237317"/>
    <w:rsid w:val="00237580"/>
    <w:rsid w:val="00237D8A"/>
    <w:rsid w:val="00237DA6"/>
    <w:rsid w:val="00237EF0"/>
    <w:rsid w:val="00237FB0"/>
    <w:rsid w:val="00240089"/>
    <w:rsid w:val="00240277"/>
    <w:rsid w:val="002402EF"/>
    <w:rsid w:val="002403EE"/>
    <w:rsid w:val="002406FE"/>
    <w:rsid w:val="00240B99"/>
    <w:rsid w:val="00240DBF"/>
    <w:rsid w:val="00240E83"/>
    <w:rsid w:val="00240EE5"/>
    <w:rsid w:val="00240FB9"/>
    <w:rsid w:val="00241164"/>
    <w:rsid w:val="00241336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78"/>
    <w:rsid w:val="002425E4"/>
    <w:rsid w:val="00242804"/>
    <w:rsid w:val="00242AF0"/>
    <w:rsid w:val="00243234"/>
    <w:rsid w:val="0024351C"/>
    <w:rsid w:val="00243551"/>
    <w:rsid w:val="00243648"/>
    <w:rsid w:val="0024396F"/>
    <w:rsid w:val="0024399A"/>
    <w:rsid w:val="00243C61"/>
    <w:rsid w:val="002442ED"/>
    <w:rsid w:val="002443B7"/>
    <w:rsid w:val="002447E4"/>
    <w:rsid w:val="002448B8"/>
    <w:rsid w:val="00244B90"/>
    <w:rsid w:val="00244D1A"/>
    <w:rsid w:val="00245271"/>
    <w:rsid w:val="00245379"/>
    <w:rsid w:val="0024593F"/>
    <w:rsid w:val="00245AA3"/>
    <w:rsid w:val="0024616C"/>
    <w:rsid w:val="002463B9"/>
    <w:rsid w:val="0024657E"/>
    <w:rsid w:val="002469A7"/>
    <w:rsid w:val="00246AD2"/>
    <w:rsid w:val="00246C27"/>
    <w:rsid w:val="00246C64"/>
    <w:rsid w:val="00246D8F"/>
    <w:rsid w:val="00246EB1"/>
    <w:rsid w:val="00247039"/>
    <w:rsid w:val="0024704D"/>
    <w:rsid w:val="002470E8"/>
    <w:rsid w:val="00247214"/>
    <w:rsid w:val="00247D36"/>
    <w:rsid w:val="00247E7D"/>
    <w:rsid w:val="00247ED7"/>
    <w:rsid w:val="00247EE4"/>
    <w:rsid w:val="00247F3A"/>
    <w:rsid w:val="0025022B"/>
    <w:rsid w:val="00250290"/>
    <w:rsid w:val="002502F0"/>
    <w:rsid w:val="00250423"/>
    <w:rsid w:val="002504DE"/>
    <w:rsid w:val="00250A7F"/>
    <w:rsid w:val="00250B66"/>
    <w:rsid w:val="0025105F"/>
    <w:rsid w:val="0025142D"/>
    <w:rsid w:val="0025164D"/>
    <w:rsid w:val="00251694"/>
    <w:rsid w:val="00251BB8"/>
    <w:rsid w:val="00251BEC"/>
    <w:rsid w:val="00251F58"/>
    <w:rsid w:val="00252647"/>
    <w:rsid w:val="00252A5D"/>
    <w:rsid w:val="00252F4A"/>
    <w:rsid w:val="00253264"/>
    <w:rsid w:val="0025326E"/>
    <w:rsid w:val="0025386D"/>
    <w:rsid w:val="002538E4"/>
    <w:rsid w:val="002539C6"/>
    <w:rsid w:val="00253ECD"/>
    <w:rsid w:val="00253F4A"/>
    <w:rsid w:val="002541E8"/>
    <w:rsid w:val="0025422D"/>
    <w:rsid w:val="002543A0"/>
    <w:rsid w:val="00254423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09C"/>
    <w:rsid w:val="002560A0"/>
    <w:rsid w:val="0025646A"/>
    <w:rsid w:val="00256729"/>
    <w:rsid w:val="0025686F"/>
    <w:rsid w:val="0025694E"/>
    <w:rsid w:val="00256AA4"/>
    <w:rsid w:val="00256CA6"/>
    <w:rsid w:val="002571B5"/>
    <w:rsid w:val="002571E3"/>
    <w:rsid w:val="0025731B"/>
    <w:rsid w:val="002573B5"/>
    <w:rsid w:val="002574BD"/>
    <w:rsid w:val="002576D5"/>
    <w:rsid w:val="002578CE"/>
    <w:rsid w:val="002578D0"/>
    <w:rsid w:val="00257ACF"/>
    <w:rsid w:val="00260034"/>
    <w:rsid w:val="002600EF"/>
    <w:rsid w:val="002603B1"/>
    <w:rsid w:val="0026085C"/>
    <w:rsid w:val="002608C3"/>
    <w:rsid w:val="00260911"/>
    <w:rsid w:val="0026092F"/>
    <w:rsid w:val="00260AAB"/>
    <w:rsid w:val="00260CA0"/>
    <w:rsid w:val="00260F18"/>
    <w:rsid w:val="00261074"/>
    <w:rsid w:val="002610C5"/>
    <w:rsid w:val="00261DAB"/>
    <w:rsid w:val="00261E9B"/>
    <w:rsid w:val="00262497"/>
    <w:rsid w:val="0026256A"/>
    <w:rsid w:val="002626C0"/>
    <w:rsid w:val="00262814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4FF9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628"/>
    <w:rsid w:val="00266762"/>
    <w:rsid w:val="0026680E"/>
    <w:rsid w:val="00266A25"/>
    <w:rsid w:val="00266CF3"/>
    <w:rsid w:val="00267738"/>
    <w:rsid w:val="00267877"/>
    <w:rsid w:val="00267B76"/>
    <w:rsid w:val="00267BDE"/>
    <w:rsid w:val="00267F98"/>
    <w:rsid w:val="002700DB"/>
    <w:rsid w:val="002701B3"/>
    <w:rsid w:val="00270429"/>
    <w:rsid w:val="00270881"/>
    <w:rsid w:val="00270BE0"/>
    <w:rsid w:val="00270C49"/>
    <w:rsid w:val="00270E3F"/>
    <w:rsid w:val="00270E9F"/>
    <w:rsid w:val="00270F60"/>
    <w:rsid w:val="0027107E"/>
    <w:rsid w:val="00271216"/>
    <w:rsid w:val="002712A3"/>
    <w:rsid w:val="0027152F"/>
    <w:rsid w:val="00271EF5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BC"/>
    <w:rsid w:val="00272FC2"/>
    <w:rsid w:val="00273157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7A"/>
    <w:rsid w:val="002759A8"/>
    <w:rsid w:val="00275AD1"/>
    <w:rsid w:val="00275B69"/>
    <w:rsid w:val="00275C7F"/>
    <w:rsid w:val="00275D10"/>
    <w:rsid w:val="00275E19"/>
    <w:rsid w:val="00275EF5"/>
    <w:rsid w:val="0027604B"/>
    <w:rsid w:val="0027615A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2"/>
    <w:rsid w:val="0028029D"/>
    <w:rsid w:val="002803F6"/>
    <w:rsid w:val="002806ED"/>
    <w:rsid w:val="002807E8"/>
    <w:rsid w:val="0028098C"/>
    <w:rsid w:val="00280AB1"/>
    <w:rsid w:val="00280B2C"/>
    <w:rsid w:val="00280CB6"/>
    <w:rsid w:val="00280F3D"/>
    <w:rsid w:val="00280FFC"/>
    <w:rsid w:val="002811B8"/>
    <w:rsid w:val="00281317"/>
    <w:rsid w:val="0028165A"/>
    <w:rsid w:val="00281832"/>
    <w:rsid w:val="00281D4E"/>
    <w:rsid w:val="0028220C"/>
    <w:rsid w:val="00282528"/>
    <w:rsid w:val="00282592"/>
    <w:rsid w:val="00282600"/>
    <w:rsid w:val="002826FE"/>
    <w:rsid w:val="00282798"/>
    <w:rsid w:val="00282AE8"/>
    <w:rsid w:val="002830BD"/>
    <w:rsid w:val="00283130"/>
    <w:rsid w:val="002831E2"/>
    <w:rsid w:val="00283275"/>
    <w:rsid w:val="0028327B"/>
    <w:rsid w:val="002835F6"/>
    <w:rsid w:val="00284070"/>
    <w:rsid w:val="00284671"/>
    <w:rsid w:val="00284CAA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6A45"/>
    <w:rsid w:val="00286A81"/>
    <w:rsid w:val="00287416"/>
    <w:rsid w:val="0028799B"/>
    <w:rsid w:val="00287AE9"/>
    <w:rsid w:val="00287BD2"/>
    <w:rsid w:val="00287FD5"/>
    <w:rsid w:val="002900A6"/>
    <w:rsid w:val="002900E7"/>
    <w:rsid w:val="002904B9"/>
    <w:rsid w:val="002905D2"/>
    <w:rsid w:val="00290683"/>
    <w:rsid w:val="002907CC"/>
    <w:rsid w:val="00290CF4"/>
    <w:rsid w:val="00290DFE"/>
    <w:rsid w:val="00291534"/>
    <w:rsid w:val="002915CC"/>
    <w:rsid w:val="002917D4"/>
    <w:rsid w:val="002917DD"/>
    <w:rsid w:val="00291853"/>
    <w:rsid w:val="0029199E"/>
    <w:rsid w:val="00291A03"/>
    <w:rsid w:val="00291D68"/>
    <w:rsid w:val="00291FC2"/>
    <w:rsid w:val="0029204D"/>
    <w:rsid w:val="0029226B"/>
    <w:rsid w:val="002925F7"/>
    <w:rsid w:val="002928DB"/>
    <w:rsid w:val="00292D21"/>
    <w:rsid w:val="00292DF7"/>
    <w:rsid w:val="00292E76"/>
    <w:rsid w:val="00293041"/>
    <w:rsid w:val="0029306B"/>
    <w:rsid w:val="002930AE"/>
    <w:rsid w:val="002932B6"/>
    <w:rsid w:val="002934C9"/>
    <w:rsid w:val="00293609"/>
    <w:rsid w:val="00293648"/>
    <w:rsid w:val="002936B1"/>
    <w:rsid w:val="00293BE2"/>
    <w:rsid w:val="00293C8C"/>
    <w:rsid w:val="00293D22"/>
    <w:rsid w:val="00293EEF"/>
    <w:rsid w:val="00293F37"/>
    <w:rsid w:val="00293F45"/>
    <w:rsid w:val="00294672"/>
    <w:rsid w:val="00294673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182"/>
    <w:rsid w:val="0029640F"/>
    <w:rsid w:val="0029672F"/>
    <w:rsid w:val="002968DE"/>
    <w:rsid w:val="00296A92"/>
    <w:rsid w:val="00296B10"/>
    <w:rsid w:val="002970C9"/>
    <w:rsid w:val="00297291"/>
    <w:rsid w:val="002975B1"/>
    <w:rsid w:val="002977F9"/>
    <w:rsid w:val="0029797B"/>
    <w:rsid w:val="00297BE8"/>
    <w:rsid w:val="00297D7A"/>
    <w:rsid w:val="00297FA6"/>
    <w:rsid w:val="002A000B"/>
    <w:rsid w:val="002A0047"/>
    <w:rsid w:val="002A01E2"/>
    <w:rsid w:val="002A039F"/>
    <w:rsid w:val="002A03F0"/>
    <w:rsid w:val="002A09C2"/>
    <w:rsid w:val="002A10CD"/>
    <w:rsid w:val="002A11D5"/>
    <w:rsid w:val="002A11FA"/>
    <w:rsid w:val="002A1252"/>
    <w:rsid w:val="002A13A6"/>
    <w:rsid w:val="002A13CA"/>
    <w:rsid w:val="002A1436"/>
    <w:rsid w:val="002A16E9"/>
    <w:rsid w:val="002A1922"/>
    <w:rsid w:val="002A1F87"/>
    <w:rsid w:val="002A1F8B"/>
    <w:rsid w:val="002A27D5"/>
    <w:rsid w:val="002A28E1"/>
    <w:rsid w:val="002A2D02"/>
    <w:rsid w:val="002A2D24"/>
    <w:rsid w:val="002A2DBB"/>
    <w:rsid w:val="002A2FA5"/>
    <w:rsid w:val="002A319F"/>
    <w:rsid w:val="002A33C9"/>
    <w:rsid w:val="002A370B"/>
    <w:rsid w:val="002A37C9"/>
    <w:rsid w:val="002A37CB"/>
    <w:rsid w:val="002A3A01"/>
    <w:rsid w:val="002A3B5F"/>
    <w:rsid w:val="002A3DA2"/>
    <w:rsid w:val="002A3E74"/>
    <w:rsid w:val="002A443C"/>
    <w:rsid w:val="002A4469"/>
    <w:rsid w:val="002A447F"/>
    <w:rsid w:val="002A495F"/>
    <w:rsid w:val="002A4B3E"/>
    <w:rsid w:val="002A4C02"/>
    <w:rsid w:val="002A5647"/>
    <w:rsid w:val="002A5941"/>
    <w:rsid w:val="002A5BFB"/>
    <w:rsid w:val="002A6176"/>
    <w:rsid w:val="002A6302"/>
    <w:rsid w:val="002A644B"/>
    <w:rsid w:val="002A6736"/>
    <w:rsid w:val="002A689B"/>
    <w:rsid w:val="002A6908"/>
    <w:rsid w:val="002A6930"/>
    <w:rsid w:val="002A6A65"/>
    <w:rsid w:val="002A6B2E"/>
    <w:rsid w:val="002A6B9A"/>
    <w:rsid w:val="002A6C0B"/>
    <w:rsid w:val="002A6C58"/>
    <w:rsid w:val="002A7162"/>
    <w:rsid w:val="002A742F"/>
    <w:rsid w:val="002A7516"/>
    <w:rsid w:val="002A7603"/>
    <w:rsid w:val="002A77C1"/>
    <w:rsid w:val="002A78B6"/>
    <w:rsid w:val="002A79E0"/>
    <w:rsid w:val="002A7BA5"/>
    <w:rsid w:val="002A7D0F"/>
    <w:rsid w:val="002A7D8F"/>
    <w:rsid w:val="002A7E48"/>
    <w:rsid w:val="002A7E5D"/>
    <w:rsid w:val="002A7FE4"/>
    <w:rsid w:val="002B002D"/>
    <w:rsid w:val="002B0129"/>
    <w:rsid w:val="002B0878"/>
    <w:rsid w:val="002B1773"/>
    <w:rsid w:val="002B1A01"/>
    <w:rsid w:val="002B1A76"/>
    <w:rsid w:val="002B1AAD"/>
    <w:rsid w:val="002B1C30"/>
    <w:rsid w:val="002B1EC1"/>
    <w:rsid w:val="002B2248"/>
    <w:rsid w:val="002B2354"/>
    <w:rsid w:val="002B238F"/>
    <w:rsid w:val="002B243E"/>
    <w:rsid w:val="002B245C"/>
    <w:rsid w:val="002B24F7"/>
    <w:rsid w:val="002B2910"/>
    <w:rsid w:val="002B2B6C"/>
    <w:rsid w:val="002B2C82"/>
    <w:rsid w:val="002B2C8C"/>
    <w:rsid w:val="002B2D77"/>
    <w:rsid w:val="002B2E0A"/>
    <w:rsid w:val="002B3096"/>
    <w:rsid w:val="002B30A8"/>
    <w:rsid w:val="002B3323"/>
    <w:rsid w:val="002B33D0"/>
    <w:rsid w:val="002B351C"/>
    <w:rsid w:val="002B35D8"/>
    <w:rsid w:val="002B35E0"/>
    <w:rsid w:val="002B361E"/>
    <w:rsid w:val="002B3735"/>
    <w:rsid w:val="002B3B74"/>
    <w:rsid w:val="002B3CB7"/>
    <w:rsid w:val="002B3CF6"/>
    <w:rsid w:val="002B3EC7"/>
    <w:rsid w:val="002B3FF8"/>
    <w:rsid w:val="002B40E6"/>
    <w:rsid w:val="002B41AE"/>
    <w:rsid w:val="002B42FB"/>
    <w:rsid w:val="002B480F"/>
    <w:rsid w:val="002B4F5D"/>
    <w:rsid w:val="002B4FA3"/>
    <w:rsid w:val="002B5240"/>
    <w:rsid w:val="002B52F1"/>
    <w:rsid w:val="002B547B"/>
    <w:rsid w:val="002B55C6"/>
    <w:rsid w:val="002B5715"/>
    <w:rsid w:val="002B57A1"/>
    <w:rsid w:val="002B59EC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660"/>
    <w:rsid w:val="002B66F2"/>
    <w:rsid w:val="002B6DED"/>
    <w:rsid w:val="002B6E2D"/>
    <w:rsid w:val="002B6EBE"/>
    <w:rsid w:val="002B7001"/>
    <w:rsid w:val="002B71F8"/>
    <w:rsid w:val="002B749D"/>
    <w:rsid w:val="002B750B"/>
    <w:rsid w:val="002B75DA"/>
    <w:rsid w:val="002B7981"/>
    <w:rsid w:val="002B7C5A"/>
    <w:rsid w:val="002C02AC"/>
    <w:rsid w:val="002C03D9"/>
    <w:rsid w:val="002C0607"/>
    <w:rsid w:val="002C08A2"/>
    <w:rsid w:val="002C0D6C"/>
    <w:rsid w:val="002C0E74"/>
    <w:rsid w:val="002C0EED"/>
    <w:rsid w:val="002C155B"/>
    <w:rsid w:val="002C17F3"/>
    <w:rsid w:val="002C18BE"/>
    <w:rsid w:val="002C22A1"/>
    <w:rsid w:val="002C22BA"/>
    <w:rsid w:val="002C23D0"/>
    <w:rsid w:val="002C2471"/>
    <w:rsid w:val="002C25B7"/>
    <w:rsid w:val="002C25C9"/>
    <w:rsid w:val="002C26CC"/>
    <w:rsid w:val="002C284C"/>
    <w:rsid w:val="002C2921"/>
    <w:rsid w:val="002C2954"/>
    <w:rsid w:val="002C29E4"/>
    <w:rsid w:val="002C35F7"/>
    <w:rsid w:val="002C36F6"/>
    <w:rsid w:val="002C387A"/>
    <w:rsid w:val="002C39A0"/>
    <w:rsid w:val="002C3C07"/>
    <w:rsid w:val="002C3C1D"/>
    <w:rsid w:val="002C3E42"/>
    <w:rsid w:val="002C3EDF"/>
    <w:rsid w:val="002C4417"/>
    <w:rsid w:val="002C461D"/>
    <w:rsid w:val="002C4AF6"/>
    <w:rsid w:val="002C519B"/>
    <w:rsid w:val="002C54A7"/>
    <w:rsid w:val="002C5778"/>
    <w:rsid w:val="002C57C5"/>
    <w:rsid w:val="002C57C6"/>
    <w:rsid w:val="002C583E"/>
    <w:rsid w:val="002C591E"/>
    <w:rsid w:val="002C5F67"/>
    <w:rsid w:val="002C60A7"/>
    <w:rsid w:val="002C6243"/>
    <w:rsid w:val="002C650D"/>
    <w:rsid w:val="002C7217"/>
    <w:rsid w:val="002C72F6"/>
    <w:rsid w:val="002C7691"/>
    <w:rsid w:val="002C7739"/>
    <w:rsid w:val="002C7A26"/>
    <w:rsid w:val="002C7B8D"/>
    <w:rsid w:val="002D0113"/>
    <w:rsid w:val="002D03EF"/>
    <w:rsid w:val="002D051D"/>
    <w:rsid w:val="002D0541"/>
    <w:rsid w:val="002D05C0"/>
    <w:rsid w:val="002D065C"/>
    <w:rsid w:val="002D07E9"/>
    <w:rsid w:val="002D0958"/>
    <w:rsid w:val="002D0BAE"/>
    <w:rsid w:val="002D0E8D"/>
    <w:rsid w:val="002D1083"/>
    <w:rsid w:val="002D10B0"/>
    <w:rsid w:val="002D1247"/>
    <w:rsid w:val="002D147B"/>
    <w:rsid w:val="002D1501"/>
    <w:rsid w:val="002D16AB"/>
    <w:rsid w:val="002D1894"/>
    <w:rsid w:val="002D18B5"/>
    <w:rsid w:val="002D19F2"/>
    <w:rsid w:val="002D1C3F"/>
    <w:rsid w:val="002D2609"/>
    <w:rsid w:val="002D27BD"/>
    <w:rsid w:val="002D2979"/>
    <w:rsid w:val="002D3026"/>
    <w:rsid w:val="002D304C"/>
    <w:rsid w:val="002D3165"/>
    <w:rsid w:val="002D3453"/>
    <w:rsid w:val="002D3582"/>
    <w:rsid w:val="002D369B"/>
    <w:rsid w:val="002D3CD8"/>
    <w:rsid w:val="002D456F"/>
    <w:rsid w:val="002D45A1"/>
    <w:rsid w:val="002D482A"/>
    <w:rsid w:val="002D4A98"/>
    <w:rsid w:val="002D4B58"/>
    <w:rsid w:val="002D4D22"/>
    <w:rsid w:val="002D4F70"/>
    <w:rsid w:val="002D53F4"/>
    <w:rsid w:val="002D54BA"/>
    <w:rsid w:val="002D54CF"/>
    <w:rsid w:val="002D55E7"/>
    <w:rsid w:val="002D5639"/>
    <w:rsid w:val="002D5678"/>
    <w:rsid w:val="002D56BF"/>
    <w:rsid w:val="002D5BE0"/>
    <w:rsid w:val="002D5F65"/>
    <w:rsid w:val="002D60BC"/>
    <w:rsid w:val="002D60EF"/>
    <w:rsid w:val="002D65D8"/>
    <w:rsid w:val="002D67C0"/>
    <w:rsid w:val="002D68C2"/>
    <w:rsid w:val="002D68ED"/>
    <w:rsid w:val="002D6D42"/>
    <w:rsid w:val="002D6D7E"/>
    <w:rsid w:val="002D7384"/>
    <w:rsid w:val="002D74C4"/>
    <w:rsid w:val="002D7570"/>
    <w:rsid w:val="002D7A2F"/>
    <w:rsid w:val="002D7FA1"/>
    <w:rsid w:val="002E00A6"/>
    <w:rsid w:val="002E00E8"/>
    <w:rsid w:val="002E0128"/>
    <w:rsid w:val="002E0175"/>
    <w:rsid w:val="002E02A1"/>
    <w:rsid w:val="002E078F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A9"/>
    <w:rsid w:val="002E12CB"/>
    <w:rsid w:val="002E1455"/>
    <w:rsid w:val="002E15C5"/>
    <w:rsid w:val="002E1CD5"/>
    <w:rsid w:val="002E22BF"/>
    <w:rsid w:val="002E25CA"/>
    <w:rsid w:val="002E26E3"/>
    <w:rsid w:val="002E2783"/>
    <w:rsid w:val="002E29E9"/>
    <w:rsid w:val="002E2AD3"/>
    <w:rsid w:val="002E2B73"/>
    <w:rsid w:val="002E2B9C"/>
    <w:rsid w:val="002E2C49"/>
    <w:rsid w:val="002E3010"/>
    <w:rsid w:val="002E301A"/>
    <w:rsid w:val="002E30DD"/>
    <w:rsid w:val="002E361D"/>
    <w:rsid w:val="002E38A6"/>
    <w:rsid w:val="002E3B80"/>
    <w:rsid w:val="002E3C5F"/>
    <w:rsid w:val="002E3E99"/>
    <w:rsid w:val="002E3FC1"/>
    <w:rsid w:val="002E433B"/>
    <w:rsid w:val="002E4442"/>
    <w:rsid w:val="002E4A9D"/>
    <w:rsid w:val="002E4C88"/>
    <w:rsid w:val="002E4D02"/>
    <w:rsid w:val="002E4D34"/>
    <w:rsid w:val="002E50A6"/>
    <w:rsid w:val="002E5D6C"/>
    <w:rsid w:val="002E5E86"/>
    <w:rsid w:val="002E6147"/>
    <w:rsid w:val="002E6263"/>
    <w:rsid w:val="002E654A"/>
    <w:rsid w:val="002E6591"/>
    <w:rsid w:val="002E69EB"/>
    <w:rsid w:val="002E6C5F"/>
    <w:rsid w:val="002E6C8E"/>
    <w:rsid w:val="002E6CAB"/>
    <w:rsid w:val="002E6D73"/>
    <w:rsid w:val="002E6E89"/>
    <w:rsid w:val="002E6EE9"/>
    <w:rsid w:val="002E6F62"/>
    <w:rsid w:val="002E7173"/>
    <w:rsid w:val="002E71A4"/>
    <w:rsid w:val="002E729E"/>
    <w:rsid w:val="002E73A7"/>
    <w:rsid w:val="002E7852"/>
    <w:rsid w:val="002E7A59"/>
    <w:rsid w:val="002E7AF2"/>
    <w:rsid w:val="002E7B7D"/>
    <w:rsid w:val="002E7D2E"/>
    <w:rsid w:val="002F03D8"/>
    <w:rsid w:val="002F0911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03B"/>
    <w:rsid w:val="002F22BB"/>
    <w:rsid w:val="002F27A5"/>
    <w:rsid w:val="002F287B"/>
    <w:rsid w:val="002F2ED6"/>
    <w:rsid w:val="002F2F86"/>
    <w:rsid w:val="002F321B"/>
    <w:rsid w:val="002F33BD"/>
    <w:rsid w:val="002F373D"/>
    <w:rsid w:val="002F3F31"/>
    <w:rsid w:val="002F48A4"/>
    <w:rsid w:val="002F4B48"/>
    <w:rsid w:val="002F4C49"/>
    <w:rsid w:val="002F4D3F"/>
    <w:rsid w:val="002F516A"/>
    <w:rsid w:val="002F5220"/>
    <w:rsid w:val="002F54D6"/>
    <w:rsid w:val="002F54DF"/>
    <w:rsid w:val="002F573C"/>
    <w:rsid w:val="002F5818"/>
    <w:rsid w:val="002F593C"/>
    <w:rsid w:val="002F5E95"/>
    <w:rsid w:val="002F6148"/>
    <w:rsid w:val="002F63E0"/>
    <w:rsid w:val="002F65EA"/>
    <w:rsid w:val="002F664E"/>
    <w:rsid w:val="002F665E"/>
    <w:rsid w:val="002F675E"/>
    <w:rsid w:val="002F6A3A"/>
    <w:rsid w:val="002F6B1D"/>
    <w:rsid w:val="002F6E71"/>
    <w:rsid w:val="002F6F5B"/>
    <w:rsid w:val="002F6FC6"/>
    <w:rsid w:val="002F7041"/>
    <w:rsid w:val="002F73E4"/>
    <w:rsid w:val="002F78A1"/>
    <w:rsid w:val="002F7B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3C"/>
    <w:rsid w:val="00301DFD"/>
    <w:rsid w:val="0030205F"/>
    <w:rsid w:val="0030209C"/>
    <w:rsid w:val="00302130"/>
    <w:rsid w:val="003021AC"/>
    <w:rsid w:val="0030230B"/>
    <w:rsid w:val="00302395"/>
    <w:rsid w:val="003025D2"/>
    <w:rsid w:val="00302E85"/>
    <w:rsid w:val="00302EE6"/>
    <w:rsid w:val="00303409"/>
    <w:rsid w:val="003034E8"/>
    <w:rsid w:val="003035D9"/>
    <w:rsid w:val="00303D44"/>
    <w:rsid w:val="00303DFD"/>
    <w:rsid w:val="00303F71"/>
    <w:rsid w:val="00304718"/>
    <w:rsid w:val="0030490B"/>
    <w:rsid w:val="00304943"/>
    <w:rsid w:val="00304997"/>
    <w:rsid w:val="00304BFE"/>
    <w:rsid w:val="00304D2A"/>
    <w:rsid w:val="00304D39"/>
    <w:rsid w:val="00305255"/>
    <w:rsid w:val="00305581"/>
    <w:rsid w:val="003055F1"/>
    <w:rsid w:val="0030566A"/>
    <w:rsid w:val="003056F8"/>
    <w:rsid w:val="003058D4"/>
    <w:rsid w:val="00305A43"/>
    <w:rsid w:val="00305B15"/>
    <w:rsid w:val="00305B25"/>
    <w:rsid w:val="00305B63"/>
    <w:rsid w:val="00305E7F"/>
    <w:rsid w:val="00305F00"/>
    <w:rsid w:val="0030636F"/>
    <w:rsid w:val="00306552"/>
    <w:rsid w:val="00306676"/>
    <w:rsid w:val="00306853"/>
    <w:rsid w:val="0030698E"/>
    <w:rsid w:val="00306DA0"/>
    <w:rsid w:val="00306FAA"/>
    <w:rsid w:val="00307352"/>
    <w:rsid w:val="003075E8"/>
    <w:rsid w:val="00307BC3"/>
    <w:rsid w:val="00307C65"/>
    <w:rsid w:val="00307EA0"/>
    <w:rsid w:val="00307F22"/>
    <w:rsid w:val="003105D8"/>
    <w:rsid w:val="0031089B"/>
    <w:rsid w:val="00310AE4"/>
    <w:rsid w:val="00310B22"/>
    <w:rsid w:val="00310BAA"/>
    <w:rsid w:val="00310C8F"/>
    <w:rsid w:val="00310CC6"/>
    <w:rsid w:val="0031107C"/>
    <w:rsid w:val="0031116E"/>
    <w:rsid w:val="0031132B"/>
    <w:rsid w:val="0031155B"/>
    <w:rsid w:val="00311BDD"/>
    <w:rsid w:val="00311DC6"/>
    <w:rsid w:val="00311F22"/>
    <w:rsid w:val="00311F63"/>
    <w:rsid w:val="00312238"/>
    <w:rsid w:val="00312449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12D"/>
    <w:rsid w:val="003147B4"/>
    <w:rsid w:val="00314834"/>
    <w:rsid w:val="003148A4"/>
    <w:rsid w:val="00314A06"/>
    <w:rsid w:val="00314AE2"/>
    <w:rsid w:val="00314B8A"/>
    <w:rsid w:val="00314BC0"/>
    <w:rsid w:val="00314D92"/>
    <w:rsid w:val="00315168"/>
    <w:rsid w:val="00315348"/>
    <w:rsid w:val="003154DE"/>
    <w:rsid w:val="003160E9"/>
    <w:rsid w:val="003161E3"/>
    <w:rsid w:val="00316517"/>
    <w:rsid w:val="003166A7"/>
    <w:rsid w:val="003166CD"/>
    <w:rsid w:val="003168AE"/>
    <w:rsid w:val="00316A40"/>
    <w:rsid w:val="00316B91"/>
    <w:rsid w:val="00316DC3"/>
    <w:rsid w:val="00316FA8"/>
    <w:rsid w:val="003177CF"/>
    <w:rsid w:val="00317866"/>
    <w:rsid w:val="00317A6E"/>
    <w:rsid w:val="00317C3A"/>
    <w:rsid w:val="00317D07"/>
    <w:rsid w:val="00317D45"/>
    <w:rsid w:val="00317E7E"/>
    <w:rsid w:val="0032044C"/>
    <w:rsid w:val="00320792"/>
    <w:rsid w:val="0032083B"/>
    <w:rsid w:val="00320843"/>
    <w:rsid w:val="003209F0"/>
    <w:rsid w:val="00320D03"/>
    <w:rsid w:val="00320EB2"/>
    <w:rsid w:val="00321924"/>
    <w:rsid w:val="00322047"/>
    <w:rsid w:val="00322774"/>
    <w:rsid w:val="0032287A"/>
    <w:rsid w:val="003228BE"/>
    <w:rsid w:val="003228CC"/>
    <w:rsid w:val="00322B55"/>
    <w:rsid w:val="00322BB6"/>
    <w:rsid w:val="00322CAA"/>
    <w:rsid w:val="00322CC6"/>
    <w:rsid w:val="00322E3E"/>
    <w:rsid w:val="003230CE"/>
    <w:rsid w:val="00323554"/>
    <w:rsid w:val="0032361C"/>
    <w:rsid w:val="00323A26"/>
    <w:rsid w:val="00323B28"/>
    <w:rsid w:val="00323F29"/>
    <w:rsid w:val="00324055"/>
    <w:rsid w:val="00324225"/>
    <w:rsid w:val="00324478"/>
    <w:rsid w:val="003245D6"/>
    <w:rsid w:val="00324739"/>
    <w:rsid w:val="003249B8"/>
    <w:rsid w:val="00324AC9"/>
    <w:rsid w:val="00324B0E"/>
    <w:rsid w:val="003251D7"/>
    <w:rsid w:val="0032529C"/>
    <w:rsid w:val="0032538C"/>
    <w:rsid w:val="0032560E"/>
    <w:rsid w:val="00325833"/>
    <w:rsid w:val="00325C89"/>
    <w:rsid w:val="00325CF5"/>
    <w:rsid w:val="00325E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683"/>
    <w:rsid w:val="0032768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383"/>
    <w:rsid w:val="00331468"/>
    <w:rsid w:val="00331A47"/>
    <w:rsid w:val="00331BDC"/>
    <w:rsid w:val="00331ECC"/>
    <w:rsid w:val="0033276F"/>
    <w:rsid w:val="00332962"/>
    <w:rsid w:val="00332D2E"/>
    <w:rsid w:val="003331FA"/>
    <w:rsid w:val="00333482"/>
    <w:rsid w:val="0033396E"/>
    <w:rsid w:val="00333CEF"/>
    <w:rsid w:val="00333D1B"/>
    <w:rsid w:val="00333E34"/>
    <w:rsid w:val="00333F6D"/>
    <w:rsid w:val="00334526"/>
    <w:rsid w:val="0033481B"/>
    <w:rsid w:val="00334EDE"/>
    <w:rsid w:val="003353E4"/>
    <w:rsid w:val="0033583F"/>
    <w:rsid w:val="00335950"/>
    <w:rsid w:val="00335D0D"/>
    <w:rsid w:val="00335DF3"/>
    <w:rsid w:val="003360DD"/>
    <w:rsid w:val="00336141"/>
    <w:rsid w:val="003363E9"/>
    <w:rsid w:val="003365E6"/>
    <w:rsid w:val="00336636"/>
    <w:rsid w:val="003367A9"/>
    <w:rsid w:val="00336938"/>
    <w:rsid w:val="00336A5E"/>
    <w:rsid w:val="00336AC2"/>
    <w:rsid w:val="00336CE6"/>
    <w:rsid w:val="0033705D"/>
    <w:rsid w:val="003373F4"/>
    <w:rsid w:val="0033781D"/>
    <w:rsid w:val="00337898"/>
    <w:rsid w:val="00337D25"/>
    <w:rsid w:val="00337F2B"/>
    <w:rsid w:val="00340401"/>
    <w:rsid w:val="00340488"/>
    <w:rsid w:val="003405C6"/>
    <w:rsid w:val="00340952"/>
    <w:rsid w:val="00340AD1"/>
    <w:rsid w:val="00340B12"/>
    <w:rsid w:val="00341043"/>
    <w:rsid w:val="00341245"/>
    <w:rsid w:val="0034141D"/>
    <w:rsid w:val="003414C0"/>
    <w:rsid w:val="0034156A"/>
    <w:rsid w:val="00341605"/>
    <w:rsid w:val="003416B3"/>
    <w:rsid w:val="0034224C"/>
    <w:rsid w:val="00342477"/>
    <w:rsid w:val="0034250B"/>
    <w:rsid w:val="003425E9"/>
    <w:rsid w:val="00342AAD"/>
    <w:rsid w:val="00342B45"/>
    <w:rsid w:val="00342C77"/>
    <w:rsid w:val="00342E13"/>
    <w:rsid w:val="003431AF"/>
    <w:rsid w:val="00343324"/>
    <w:rsid w:val="003433DD"/>
    <w:rsid w:val="0034350F"/>
    <w:rsid w:val="003435CE"/>
    <w:rsid w:val="003435E9"/>
    <w:rsid w:val="003436F9"/>
    <w:rsid w:val="00343875"/>
    <w:rsid w:val="00343BD8"/>
    <w:rsid w:val="00344210"/>
    <w:rsid w:val="003448E6"/>
    <w:rsid w:val="00344BA3"/>
    <w:rsid w:val="00344E37"/>
    <w:rsid w:val="0034501F"/>
    <w:rsid w:val="0034504C"/>
    <w:rsid w:val="00345179"/>
    <w:rsid w:val="00345374"/>
    <w:rsid w:val="0034562C"/>
    <w:rsid w:val="0034571E"/>
    <w:rsid w:val="0034576D"/>
    <w:rsid w:val="00345941"/>
    <w:rsid w:val="00345D2B"/>
    <w:rsid w:val="00345FDC"/>
    <w:rsid w:val="00346051"/>
    <w:rsid w:val="003463C0"/>
    <w:rsid w:val="003468CF"/>
    <w:rsid w:val="003469B9"/>
    <w:rsid w:val="00346AF1"/>
    <w:rsid w:val="00346CD7"/>
    <w:rsid w:val="00347000"/>
    <w:rsid w:val="003470F8"/>
    <w:rsid w:val="003473A4"/>
    <w:rsid w:val="003475AD"/>
    <w:rsid w:val="003475D0"/>
    <w:rsid w:val="00347618"/>
    <w:rsid w:val="003476F3"/>
    <w:rsid w:val="00347769"/>
    <w:rsid w:val="00347797"/>
    <w:rsid w:val="00347860"/>
    <w:rsid w:val="00347A5E"/>
    <w:rsid w:val="00347B16"/>
    <w:rsid w:val="00347C1D"/>
    <w:rsid w:val="003501A3"/>
    <w:rsid w:val="003502D7"/>
    <w:rsid w:val="003503B0"/>
    <w:rsid w:val="003503BC"/>
    <w:rsid w:val="003504ED"/>
    <w:rsid w:val="00350981"/>
    <w:rsid w:val="00350F0A"/>
    <w:rsid w:val="0035103D"/>
    <w:rsid w:val="00351089"/>
    <w:rsid w:val="0035123D"/>
    <w:rsid w:val="0035154B"/>
    <w:rsid w:val="00351677"/>
    <w:rsid w:val="0035173D"/>
    <w:rsid w:val="00351862"/>
    <w:rsid w:val="00351A9E"/>
    <w:rsid w:val="00351D9F"/>
    <w:rsid w:val="00351E44"/>
    <w:rsid w:val="0035226E"/>
    <w:rsid w:val="00352377"/>
    <w:rsid w:val="0035264E"/>
    <w:rsid w:val="0035281F"/>
    <w:rsid w:val="00353173"/>
    <w:rsid w:val="003533B9"/>
    <w:rsid w:val="00353649"/>
    <w:rsid w:val="003536CF"/>
    <w:rsid w:val="00353730"/>
    <w:rsid w:val="00353BDC"/>
    <w:rsid w:val="00353E4D"/>
    <w:rsid w:val="00353EE4"/>
    <w:rsid w:val="00353FFB"/>
    <w:rsid w:val="00354205"/>
    <w:rsid w:val="0035424A"/>
    <w:rsid w:val="00354459"/>
    <w:rsid w:val="00354621"/>
    <w:rsid w:val="0035467C"/>
    <w:rsid w:val="00354744"/>
    <w:rsid w:val="003547D7"/>
    <w:rsid w:val="00354899"/>
    <w:rsid w:val="0035498F"/>
    <w:rsid w:val="003549F5"/>
    <w:rsid w:val="00354A33"/>
    <w:rsid w:val="00354B4A"/>
    <w:rsid w:val="00354FD5"/>
    <w:rsid w:val="00355252"/>
    <w:rsid w:val="00355452"/>
    <w:rsid w:val="0035564A"/>
    <w:rsid w:val="0035585D"/>
    <w:rsid w:val="00355CA1"/>
    <w:rsid w:val="00355CA7"/>
    <w:rsid w:val="00355F44"/>
    <w:rsid w:val="0035602C"/>
    <w:rsid w:val="003562E0"/>
    <w:rsid w:val="003563D0"/>
    <w:rsid w:val="003563FC"/>
    <w:rsid w:val="00356530"/>
    <w:rsid w:val="00356539"/>
    <w:rsid w:val="00357151"/>
    <w:rsid w:val="00357243"/>
    <w:rsid w:val="003572B2"/>
    <w:rsid w:val="003573C0"/>
    <w:rsid w:val="003573DD"/>
    <w:rsid w:val="003574C6"/>
    <w:rsid w:val="00357553"/>
    <w:rsid w:val="00357985"/>
    <w:rsid w:val="00357B5B"/>
    <w:rsid w:val="00357C5A"/>
    <w:rsid w:val="0036011A"/>
    <w:rsid w:val="00360161"/>
    <w:rsid w:val="0036067A"/>
    <w:rsid w:val="0036070D"/>
    <w:rsid w:val="00360B28"/>
    <w:rsid w:val="00360CFD"/>
    <w:rsid w:val="00360D7C"/>
    <w:rsid w:val="003610A2"/>
    <w:rsid w:val="0036125F"/>
    <w:rsid w:val="003613CA"/>
    <w:rsid w:val="00361401"/>
    <w:rsid w:val="003614E0"/>
    <w:rsid w:val="00361530"/>
    <w:rsid w:val="00361572"/>
    <w:rsid w:val="00361892"/>
    <w:rsid w:val="00361B11"/>
    <w:rsid w:val="00361BA2"/>
    <w:rsid w:val="003621D0"/>
    <w:rsid w:val="00362255"/>
    <w:rsid w:val="00362289"/>
    <w:rsid w:val="003623D5"/>
    <w:rsid w:val="0036252F"/>
    <w:rsid w:val="0036257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2A7"/>
    <w:rsid w:val="003633E2"/>
    <w:rsid w:val="00363629"/>
    <w:rsid w:val="003639AD"/>
    <w:rsid w:val="00363B9C"/>
    <w:rsid w:val="00363C35"/>
    <w:rsid w:val="00363E1A"/>
    <w:rsid w:val="003642E0"/>
    <w:rsid w:val="00364375"/>
    <w:rsid w:val="00364A19"/>
    <w:rsid w:val="00364B0C"/>
    <w:rsid w:val="00364BAC"/>
    <w:rsid w:val="00364ED1"/>
    <w:rsid w:val="00364FB3"/>
    <w:rsid w:val="003651BF"/>
    <w:rsid w:val="003651FC"/>
    <w:rsid w:val="003652BB"/>
    <w:rsid w:val="00365305"/>
    <w:rsid w:val="003653F3"/>
    <w:rsid w:val="0036574B"/>
    <w:rsid w:val="0036579A"/>
    <w:rsid w:val="003657EC"/>
    <w:rsid w:val="003658D4"/>
    <w:rsid w:val="00365977"/>
    <w:rsid w:val="00365A9C"/>
    <w:rsid w:val="00365C7A"/>
    <w:rsid w:val="00365C86"/>
    <w:rsid w:val="00365F41"/>
    <w:rsid w:val="00366510"/>
    <w:rsid w:val="00366869"/>
    <w:rsid w:val="00366CA5"/>
    <w:rsid w:val="00366CF3"/>
    <w:rsid w:val="00367325"/>
    <w:rsid w:val="00367606"/>
    <w:rsid w:val="003676C6"/>
    <w:rsid w:val="0036784A"/>
    <w:rsid w:val="003679C8"/>
    <w:rsid w:val="00367A93"/>
    <w:rsid w:val="00367E0E"/>
    <w:rsid w:val="00367E33"/>
    <w:rsid w:val="00367E35"/>
    <w:rsid w:val="00367E97"/>
    <w:rsid w:val="00367E9C"/>
    <w:rsid w:val="0037028F"/>
    <w:rsid w:val="003702BE"/>
    <w:rsid w:val="00370C36"/>
    <w:rsid w:val="00370C3C"/>
    <w:rsid w:val="00370CD5"/>
    <w:rsid w:val="00370EEC"/>
    <w:rsid w:val="00371225"/>
    <w:rsid w:val="00371360"/>
    <w:rsid w:val="00371AC8"/>
    <w:rsid w:val="00371BBF"/>
    <w:rsid w:val="00371C96"/>
    <w:rsid w:val="00371E0E"/>
    <w:rsid w:val="0037226D"/>
    <w:rsid w:val="00372310"/>
    <w:rsid w:val="00372353"/>
    <w:rsid w:val="0037242C"/>
    <w:rsid w:val="0037248A"/>
    <w:rsid w:val="003726FB"/>
    <w:rsid w:val="00372711"/>
    <w:rsid w:val="00372A4F"/>
    <w:rsid w:val="00372AAC"/>
    <w:rsid w:val="00372D8D"/>
    <w:rsid w:val="00372EFD"/>
    <w:rsid w:val="00373258"/>
    <w:rsid w:val="003732D7"/>
    <w:rsid w:val="0037352F"/>
    <w:rsid w:val="0037354E"/>
    <w:rsid w:val="003735D3"/>
    <w:rsid w:val="00373B0B"/>
    <w:rsid w:val="00373B9E"/>
    <w:rsid w:val="00373BAD"/>
    <w:rsid w:val="00373DBC"/>
    <w:rsid w:val="00373ED9"/>
    <w:rsid w:val="00373F74"/>
    <w:rsid w:val="003743F7"/>
    <w:rsid w:val="0037448C"/>
    <w:rsid w:val="003744FD"/>
    <w:rsid w:val="003748AA"/>
    <w:rsid w:val="00374AAD"/>
    <w:rsid w:val="00374AD2"/>
    <w:rsid w:val="00374B55"/>
    <w:rsid w:val="00374B66"/>
    <w:rsid w:val="00374C40"/>
    <w:rsid w:val="00374DD8"/>
    <w:rsid w:val="003750E5"/>
    <w:rsid w:val="00375291"/>
    <w:rsid w:val="003752ED"/>
    <w:rsid w:val="0037559B"/>
    <w:rsid w:val="00375BE7"/>
    <w:rsid w:val="00375D98"/>
    <w:rsid w:val="00375E67"/>
    <w:rsid w:val="00375E8F"/>
    <w:rsid w:val="00375ED2"/>
    <w:rsid w:val="003760D4"/>
    <w:rsid w:val="00376166"/>
    <w:rsid w:val="003765F3"/>
    <w:rsid w:val="003766BC"/>
    <w:rsid w:val="00376738"/>
    <w:rsid w:val="00376B2D"/>
    <w:rsid w:val="00376C5F"/>
    <w:rsid w:val="00376CFB"/>
    <w:rsid w:val="003775C7"/>
    <w:rsid w:val="00377628"/>
    <w:rsid w:val="00377712"/>
    <w:rsid w:val="00377838"/>
    <w:rsid w:val="00377856"/>
    <w:rsid w:val="003779BF"/>
    <w:rsid w:val="00377CE9"/>
    <w:rsid w:val="00377DDD"/>
    <w:rsid w:val="00377F9E"/>
    <w:rsid w:val="00380036"/>
    <w:rsid w:val="00380491"/>
    <w:rsid w:val="0038051B"/>
    <w:rsid w:val="0038062D"/>
    <w:rsid w:val="00380948"/>
    <w:rsid w:val="00380D0D"/>
    <w:rsid w:val="00380FB9"/>
    <w:rsid w:val="0038139A"/>
    <w:rsid w:val="003815E8"/>
    <w:rsid w:val="0038165B"/>
    <w:rsid w:val="00381692"/>
    <w:rsid w:val="00381ACE"/>
    <w:rsid w:val="00381C16"/>
    <w:rsid w:val="00382179"/>
    <w:rsid w:val="003821E0"/>
    <w:rsid w:val="00382228"/>
    <w:rsid w:val="0038278D"/>
    <w:rsid w:val="00382906"/>
    <w:rsid w:val="00382ABB"/>
    <w:rsid w:val="00382BA0"/>
    <w:rsid w:val="00382C43"/>
    <w:rsid w:val="003830F0"/>
    <w:rsid w:val="00383118"/>
    <w:rsid w:val="00383184"/>
    <w:rsid w:val="00383390"/>
    <w:rsid w:val="00383766"/>
    <w:rsid w:val="00383858"/>
    <w:rsid w:val="00383A98"/>
    <w:rsid w:val="00383BA2"/>
    <w:rsid w:val="00383C48"/>
    <w:rsid w:val="0038408F"/>
    <w:rsid w:val="003841DC"/>
    <w:rsid w:val="00384440"/>
    <w:rsid w:val="0038462C"/>
    <w:rsid w:val="00384667"/>
    <w:rsid w:val="003849C8"/>
    <w:rsid w:val="00384B8F"/>
    <w:rsid w:val="00384CFF"/>
    <w:rsid w:val="00385469"/>
    <w:rsid w:val="003854F8"/>
    <w:rsid w:val="00385570"/>
    <w:rsid w:val="0038573F"/>
    <w:rsid w:val="00385781"/>
    <w:rsid w:val="003858C5"/>
    <w:rsid w:val="00385CB5"/>
    <w:rsid w:val="00385CFC"/>
    <w:rsid w:val="00385F9A"/>
    <w:rsid w:val="0038609D"/>
    <w:rsid w:val="0038642A"/>
    <w:rsid w:val="0038654D"/>
    <w:rsid w:val="003865CD"/>
    <w:rsid w:val="003865F6"/>
    <w:rsid w:val="003869CF"/>
    <w:rsid w:val="00386BAA"/>
    <w:rsid w:val="00386C2C"/>
    <w:rsid w:val="00386EBB"/>
    <w:rsid w:val="00387034"/>
    <w:rsid w:val="0038715F"/>
    <w:rsid w:val="003871CA"/>
    <w:rsid w:val="00387232"/>
    <w:rsid w:val="0038759D"/>
    <w:rsid w:val="00387720"/>
    <w:rsid w:val="003878E6"/>
    <w:rsid w:val="003879F1"/>
    <w:rsid w:val="00387E46"/>
    <w:rsid w:val="00387E76"/>
    <w:rsid w:val="00387FBD"/>
    <w:rsid w:val="00390943"/>
    <w:rsid w:val="0039094B"/>
    <w:rsid w:val="00390979"/>
    <w:rsid w:val="00390B1E"/>
    <w:rsid w:val="00390BE7"/>
    <w:rsid w:val="00390D0F"/>
    <w:rsid w:val="00390F37"/>
    <w:rsid w:val="00390FD4"/>
    <w:rsid w:val="0039118B"/>
    <w:rsid w:val="003911A9"/>
    <w:rsid w:val="003913A6"/>
    <w:rsid w:val="00391515"/>
    <w:rsid w:val="0039191A"/>
    <w:rsid w:val="00391A73"/>
    <w:rsid w:val="00391AC0"/>
    <w:rsid w:val="00391B41"/>
    <w:rsid w:val="00391CD1"/>
    <w:rsid w:val="00392195"/>
    <w:rsid w:val="003923AC"/>
    <w:rsid w:val="0039276B"/>
    <w:rsid w:val="00392AA4"/>
    <w:rsid w:val="00392BAB"/>
    <w:rsid w:val="00392CCB"/>
    <w:rsid w:val="00392E38"/>
    <w:rsid w:val="00393100"/>
    <w:rsid w:val="0039387A"/>
    <w:rsid w:val="00393E23"/>
    <w:rsid w:val="00393EA9"/>
    <w:rsid w:val="00393F1F"/>
    <w:rsid w:val="00394291"/>
    <w:rsid w:val="0039456C"/>
    <w:rsid w:val="00394A24"/>
    <w:rsid w:val="00394C1B"/>
    <w:rsid w:val="00394C4C"/>
    <w:rsid w:val="003950C5"/>
    <w:rsid w:val="0039524D"/>
    <w:rsid w:val="0039558C"/>
    <w:rsid w:val="003955B1"/>
    <w:rsid w:val="003959E1"/>
    <w:rsid w:val="00395D09"/>
    <w:rsid w:val="00395FF3"/>
    <w:rsid w:val="00396074"/>
    <w:rsid w:val="003964E8"/>
    <w:rsid w:val="00396930"/>
    <w:rsid w:val="003969BF"/>
    <w:rsid w:val="003969E7"/>
    <w:rsid w:val="00396B31"/>
    <w:rsid w:val="00396DDB"/>
    <w:rsid w:val="003974DD"/>
    <w:rsid w:val="003975C2"/>
    <w:rsid w:val="003976EF"/>
    <w:rsid w:val="00397B22"/>
    <w:rsid w:val="003A000F"/>
    <w:rsid w:val="003A00DB"/>
    <w:rsid w:val="003A01DA"/>
    <w:rsid w:val="003A02A1"/>
    <w:rsid w:val="003A0936"/>
    <w:rsid w:val="003A0979"/>
    <w:rsid w:val="003A0B4F"/>
    <w:rsid w:val="003A0E2D"/>
    <w:rsid w:val="003A0EF4"/>
    <w:rsid w:val="003A1000"/>
    <w:rsid w:val="003A1095"/>
    <w:rsid w:val="003A10CE"/>
    <w:rsid w:val="003A1105"/>
    <w:rsid w:val="003A110D"/>
    <w:rsid w:val="003A1425"/>
    <w:rsid w:val="003A1648"/>
    <w:rsid w:val="003A1700"/>
    <w:rsid w:val="003A1892"/>
    <w:rsid w:val="003A1DAF"/>
    <w:rsid w:val="003A1E92"/>
    <w:rsid w:val="003A1FE0"/>
    <w:rsid w:val="003A20B0"/>
    <w:rsid w:val="003A24E7"/>
    <w:rsid w:val="003A2785"/>
    <w:rsid w:val="003A2800"/>
    <w:rsid w:val="003A28C9"/>
    <w:rsid w:val="003A2A67"/>
    <w:rsid w:val="003A2E84"/>
    <w:rsid w:val="003A2FC7"/>
    <w:rsid w:val="003A3354"/>
    <w:rsid w:val="003A3567"/>
    <w:rsid w:val="003A3575"/>
    <w:rsid w:val="003A3749"/>
    <w:rsid w:val="003A3763"/>
    <w:rsid w:val="003A38E2"/>
    <w:rsid w:val="003A3924"/>
    <w:rsid w:val="003A3B2C"/>
    <w:rsid w:val="003A3C1F"/>
    <w:rsid w:val="003A40E3"/>
    <w:rsid w:val="003A412D"/>
    <w:rsid w:val="003A42F1"/>
    <w:rsid w:val="003A4598"/>
    <w:rsid w:val="003A466D"/>
    <w:rsid w:val="003A4876"/>
    <w:rsid w:val="003A49D9"/>
    <w:rsid w:val="003A4C7C"/>
    <w:rsid w:val="003A4CF9"/>
    <w:rsid w:val="003A4EB1"/>
    <w:rsid w:val="003A4FF8"/>
    <w:rsid w:val="003A52E8"/>
    <w:rsid w:val="003A537A"/>
    <w:rsid w:val="003A545A"/>
    <w:rsid w:val="003A551C"/>
    <w:rsid w:val="003A560F"/>
    <w:rsid w:val="003A5627"/>
    <w:rsid w:val="003A5703"/>
    <w:rsid w:val="003A5CFF"/>
    <w:rsid w:val="003A61C3"/>
    <w:rsid w:val="003A6400"/>
    <w:rsid w:val="003A6475"/>
    <w:rsid w:val="003A6754"/>
    <w:rsid w:val="003A699A"/>
    <w:rsid w:val="003A6A6D"/>
    <w:rsid w:val="003A6AF3"/>
    <w:rsid w:val="003A6BB5"/>
    <w:rsid w:val="003A6D02"/>
    <w:rsid w:val="003A6F0C"/>
    <w:rsid w:val="003A74C6"/>
    <w:rsid w:val="003A7A04"/>
    <w:rsid w:val="003A7F51"/>
    <w:rsid w:val="003B03DF"/>
    <w:rsid w:val="003B03F5"/>
    <w:rsid w:val="003B059C"/>
    <w:rsid w:val="003B060A"/>
    <w:rsid w:val="003B075D"/>
    <w:rsid w:val="003B08CE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0E"/>
    <w:rsid w:val="003B2B49"/>
    <w:rsid w:val="003B2CA7"/>
    <w:rsid w:val="003B314F"/>
    <w:rsid w:val="003B3183"/>
    <w:rsid w:val="003B37EC"/>
    <w:rsid w:val="003B392D"/>
    <w:rsid w:val="003B3FDB"/>
    <w:rsid w:val="003B5005"/>
    <w:rsid w:val="003B507A"/>
    <w:rsid w:val="003B50D2"/>
    <w:rsid w:val="003B532E"/>
    <w:rsid w:val="003B5339"/>
    <w:rsid w:val="003B5403"/>
    <w:rsid w:val="003B580C"/>
    <w:rsid w:val="003B5936"/>
    <w:rsid w:val="003B5962"/>
    <w:rsid w:val="003B5A52"/>
    <w:rsid w:val="003B5C2B"/>
    <w:rsid w:val="003B66D7"/>
    <w:rsid w:val="003B6776"/>
    <w:rsid w:val="003B68AE"/>
    <w:rsid w:val="003B68CF"/>
    <w:rsid w:val="003B6B27"/>
    <w:rsid w:val="003B6DDD"/>
    <w:rsid w:val="003B6E17"/>
    <w:rsid w:val="003B6E66"/>
    <w:rsid w:val="003B6E9B"/>
    <w:rsid w:val="003B6FE6"/>
    <w:rsid w:val="003B70C3"/>
    <w:rsid w:val="003B7455"/>
    <w:rsid w:val="003B751A"/>
    <w:rsid w:val="003B78FE"/>
    <w:rsid w:val="003B7C45"/>
    <w:rsid w:val="003B7DB4"/>
    <w:rsid w:val="003B7F71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3AA"/>
    <w:rsid w:val="003C29AF"/>
    <w:rsid w:val="003C29D0"/>
    <w:rsid w:val="003C2AA1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A2"/>
    <w:rsid w:val="003C3DF1"/>
    <w:rsid w:val="003C414D"/>
    <w:rsid w:val="003C429D"/>
    <w:rsid w:val="003C42AA"/>
    <w:rsid w:val="003C4785"/>
    <w:rsid w:val="003C513B"/>
    <w:rsid w:val="003C5519"/>
    <w:rsid w:val="003C5E1B"/>
    <w:rsid w:val="003C5F0F"/>
    <w:rsid w:val="003C5FEA"/>
    <w:rsid w:val="003C602B"/>
    <w:rsid w:val="003C617E"/>
    <w:rsid w:val="003C62CC"/>
    <w:rsid w:val="003C675C"/>
    <w:rsid w:val="003C681F"/>
    <w:rsid w:val="003C6D9F"/>
    <w:rsid w:val="003C6FAF"/>
    <w:rsid w:val="003C71E0"/>
    <w:rsid w:val="003C72A2"/>
    <w:rsid w:val="003C7367"/>
    <w:rsid w:val="003C7386"/>
    <w:rsid w:val="003C763B"/>
    <w:rsid w:val="003C78F0"/>
    <w:rsid w:val="003C7FBB"/>
    <w:rsid w:val="003D032E"/>
    <w:rsid w:val="003D0875"/>
    <w:rsid w:val="003D08E1"/>
    <w:rsid w:val="003D0B8A"/>
    <w:rsid w:val="003D0DA6"/>
    <w:rsid w:val="003D0F65"/>
    <w:rsid w:val="003D1281"/>
    <w:rsid w:val="003D174A"/>
    <w:rsid w:val="003D1AF0"/>
    <w:rsid w:val="003D1C00"/>
    <w:rsid w:val="003D1E40"/>
    <w:rsid w:val="003D20A5"/>
    <w:rsid w:val="003D2105"/>
    <w:rsid w:val="003D23BB"/>
    <w:rsid w:val="003D2437"/>
    <w:rsid w:val="003D271B"/>
    <w:rsid w:val="003D276C"/>
    <w:rsid w:val="003D2D83"/>
    <w:rsid w:val="003D2F72"/>
    <w:rsid w:val="003D3339"/>
    <w:rsid w:val="003D337F"/>
    <w:rsid w:val="003D365B"/>
    <w:rsid w:val="003D36A5"/>
    <w:rsid w:val="003D36E9"/>
    <w:rsid w:val="003D3907"/>
    <w:rsid w:val="003D3B95"/>
    <w:rsid w:val="003D3BDA"/>
    <w:rsid w:val="003D3BFF"/>
    <w:rsid w:val="003D3D3C"/>
    <w:rsid w:val="003D42B6"/>
    <w:rsid w:val="003D47C9"/>
    <w:rsid w:val="003D49F3"/>
    <w:rsid w:val="003D4A53"/>
    <w:rsid w:val="003D4C0D"/>
    <w:rsid w:val="003D525F"/>
    <w:rsid w:val="003D5362"/>
    <w:rsid w:val="003D5448"/>
    <w:rsid w:val="003D5472"/>
    <w:rsid w:val="003D5683"/>
    <w:rsid w:val="003D5B91"/>
    <w:rsid w:val="003D5F01"/>
    <w:rsid w:val="003D676A"/>
    <w:rsid w:val="003D6828"/>
    <w:rsid w:val="003D69E3"/>
    <w:rsid w:val="003D6BA4"/>
    <w:rsid w:val="003D7078"/>
    <w:rsid w:val="003D7150"/>
    <w:rsid w:val="003D77F5"/>
    <w:rsid w:val="003D78FA"/>
    <w:rsid w:val="003D79DF"/>
    <w:rsid w:val="003D7C1B"/>
    <w:rsid w:val="003D7D08"/>
    <w:rsid w:val="003E00F9"/>
    <w:rsid w:val="003E0BCC"/>
    <w:rsid w:val="003E0FB3"/>
    <w:rsid w:val="003E10D2"/>
    <w:rsid w:val="003E12A9"/>
    <w:rsid w:val="003E148A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134"/>
    <w:rsid w:val="003E3222"/>
    <w:rsid w:val="003E34A2"/>
    <w:rsid w:val="003E3602"/>
    <w:rsid w:val="003E3873"/>
    <w:rsid w:val="003E3B7C"/>
    <w:rsid w:val="003E3CB1"/>
    <w:rsid w:val="003E4295"/>
    <w:rsid w:val="003E44C3"/>
    <w:rsid w:val="003E45EC"/>
    <w:rsid w:val="003E46FA"/>
    <w:rsid w:val="003E4800"/>
    <w:rsid w:val="003E499E"/>
    <w:rsid w:val="003E5835"/>
    <w:rsid w:val="003E5C38"/>
    <w:rsid w:val="003E5C4C"/>
    <w:rsid w:val="003E5C63"/>
    <w:rsid w:val="003E5CA4"/>
    <w:rsid w:val="003E5D73"/>
    <w:rsid w:val="003E63A3"/>
    <w:rsid w:val="003E6412"/>
    <w:rsid w:val="003E6709"/>
    <w:rsid w:val="003E67CA"/>
    <w:rsid w:val="003E6A17"/>
    <w:rsid w:val="003E6A5C"/>
    <w:rsid w:val="003E6D58"/>
    <w:rsid w:val="003E71ED"/>
    <w:rsid w:val="003E7613"/>
    <w:rsid w:val="003E7D98"/>
    <w:rsid w:val="003F001F"/>
    <w:rsid w:val="003F022D"/>
    <w:rsid w:val="003F03B6"/>
    <w:rsid w:val="003F0524"/>
    <w:rsid w:val="003F06E0"/>
    <w:rsid w:val="003F078A"/>
    <w:rsid w:val="003F0C1C"/>
    <w:rsid w:val="003F0CE8"/>
    <w:rsid w:val="003F0D9C"/>
    <w:rsid w:val="003F0E3B"/>
    <w:rsid w:val="003F148A"/>
    <w:rsid w:val="003F1579"/>
    <w:rsid w:val="003F1951"/>
    <w:rsid w:val="003F1A9F"/>
    <w:rsid w:val="003F1EF4"/>
    <w:rsid w:val="003F1F53"/>
    <w:rsid w:val="003F20C7"/>
    <w:rsid w:val="003F226E"/>
    <w:rsid w:val="003F2371"/>
    <w:rsid w:val="003F2701"/>
    <w:rsid w:val="003F2751"/>
    <w:rsid w:val="003F2DC4"/>
    <w:rsid w:val="003F2FB2"/>
    <w:rsid w:val="003F31F5"/>
    <w:rsid w:val="003F3228"/>
    <w:rsid w:val="003F3325"/>
    <w:rsid w:val="003F34B5"/>
    <w:rsid w:val="003F34B6"/>
    <w:rsid w:val="003F3D32"/>
    <w:rsid w:val="003F3F16"/>
    <w:rsid w:val="003F3FAC"/>
    <w:rsid w:val="003F3FBA"/>
    <w:rsid w:val="003F415F"/>
    <w:rsid w:val="003F4688"/>
    <w:rsid w:val="003F4A01"/>
    <w:rsid w:val="003F4B0E"/>
    <w:rsid w:val="003F4CA6"/>
    <w:rsid w:val="003F4D4E"/>
    <w:rsid w:val="003F51A4"/>
    <w:rsid w:val="003F5240"/>
    <w:rsid w:val="003F52A6"/>
    <w:rsid w:val="003F5326"/>
    <w:rsid w:val="003F542D"/>
    <w:rsid w:val="003F553D"/>
    <w:rsid w:val="003F58F4"/>
    <w:rsid w:val="003F598C"/>
    <w:rsid w:val="003F5A18"/>
    <w:rsid w:val="003F5A7F"/>
    <w:rsid w:val="003F5ED7"/>
    <w:rsid w:val="003F61FA"/>
    <w:rsid w:val="003F62FF"/>
    <w:rsid w:val="003F691F"/>
    <w:rsid w:val="003F6B7A"/>
    <w:rsid w:val="003F6F38"/>
    <w:rsid w:val="003F741D"/>
    <w:rsid w:val="003F759B"/>
    <w:rsid w:val="003F7692"/>
    <w:rsid w:val="003F77C1"/>
    <w:rsid w:val="003F798C"/>
    <w:rsid w:val="003F7F3F"/>
    <w:rsid w:val="003F7FB3"/>
    <w:rsid w:val="0040004C"/>
    <w:rsid w:val="004003D7"/>
    <w:rsid w:val="004005F5"/>
    <w:rsid w:val="00400819"/>
    <w:rsid w:val="00400995"/>
    <w:rsid w:val="004009A3"/>
    <w:rsid w:val="00400B20"/>
    <w:rsid w:val="00400B6E"/>
    <w:rsid w:val="004011B4"/>
    <w:rsid w:val="00401310"/>
    <w:rsid w:val="00401335"/>
    <w:rsid w:val="004013E2"/>
    <w:rsid w:val="00401589"/>
    <w:rsid w:val="00401914"/>
    <w:rsid w:val="00401B88"/>
    <w:rsid w:val="00401CE5"/>
    <w:rsid w:val="00401D6C"/>
    <w:rsid w:val="00401D91"/>
    <w:rsid w:val="00401F9C"/>
    <w:rsid w:val="00402021"/>
    <w:rsid w:val="00402171"/>
    <w:rsid w:val="0040221B"/>
    <w:rsid w:val="0040243D"/>
    <w:rsid w:val="004025D2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313"/>
    <w:rsid w:val="00404609"/>
    <w:rsid w:val="004047A8"/>
    <w:rsid w:val="00404CE6"/>
    <w:rsid w:val="00405062"/>
    <w:rsid w:val="00405108"/>
    <w:rsid w:val="004051B9"/>
    <w:rsid w:val="004051D7"/>
    <w:rsid w:val="00405271"/>
    <w:rsid w:val="00405532"/>
    <w:rsid w:val="00405635"/>
    <w:rsid w:val="0040570A"/>
    <w:rsid w:val="00405A25"/>
    <w:rsid w:val="00405A7D"/>
    <w:rsid w:val="00405C7A"/>
    <w:rsid w:val="00405D95"/>
    <w:rsid w:val="004062E3"/>
    <w:rsid w:val="00406373"/>
    <w:rsid w:val="004065C3"/>
    <w:rsid w:val="00406A0B"/>
    <w:rsid w:val="00406B6D"/>
    <w:rsid w:val="00406BBA"/>
    <w:rsid w:val="00406C22"/>
    <w:rsid w:val="00406D0B"/>
    <w:rsid w:val="00406E82"/>
    <w:rsid w:val="00406FF4"/>
    <w:rsid w:val="00407035"/>
    <w:rsid w:val="00407303"/>
    <w:rsid w:val="004076E0"/>
    <w:rsid w:val="00407B9E"/>
    <w:rsid w:val="00407E36"/>
    <w:rsid w:val="0041069A"/>
    <w:rsid w:val="00410770"/>
    <w:rsid w:val="0041089C"/>
    <w:rsid w:val="00410966"/>
    <w:rsid w:val="004109B8"/>
    <w:rsid w:val="00410D3D"/>
    <w:rsid w:val="00410E02"/>
    <w:rsid w:val="0041106F"/>
    <w:rsid w:val="00411269"/>
    <w:rsid w:val="00411450"/>
    <w:rsid w:val="004119BC"/>
    <w:rsid w:val="004123F4"/>
    <w:rsid w:val="00412542"/>
    <w:rsid w:val="00412856"/>
    <w:rsid w:val="0041295F"/>
    <w:rsid w:val="0041299E"/>
    <w:rsid w:val="00412B1C"/>
    <w:rsid w:val="00412D7B"/>
    <w:rsid w:val="0041306D"/>
    <w:rsid w:val="004133C9"/>
    <w:rsid w:val="004134AD"/>
    <w:rsid w:val="00413666"/>
    <w:rsid w:val="00413893"/>
    <w:rsid w:val="00413945"/>
    <w:rsid w:val="00413E23"/>
    <w:rsid w:val="00413F17"/>
    <w:rsid w:val="00414258"/>
    <w:rsid w:val="00414347"/>
    <w:rsid w:val="004146E0"/>
    <w:rsid w:val="004146E8"/>
    <w:rsid w:val="00414843"/>
    <w:rsid w:val="004148AE"/>
    <w:rsid w:val="00414BD3"/>
    <w:rsid w:val="00414D09"/>
    <w:rsid w:val="00415041"/>
    <w:rsid w:val="004150D3"/>
    <w:rsid w:val="0041541C"/>
    <w:rsid w:val="004156EF"/>
    <w:rsid w:val="004157CA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6D28"/>
    <w:rsid w:val="00416ECD"/>
    <w:rsid w:val="004172D5"/>
    <w:rsid w:val="004172F8"/>
    <w:rsid w:val="0041771C"/>
    <w:rsid w:val="00417769"/>
    <w:rsid w:val="00417AF8"/>
    <w:rsid w:val="00417B69"/>
    <w:rsid w:val="00417E56"/>
    <w:rsid w:val="00417F29"/>
    <w:rsid w:val="00417F32"/>
    <w:rsid w:val="00420121"/>
    <w:rsid w:val="00420591"/>
    <w:rsid w:val="0042064A"/>
    <w:rsid w:val="0042070F"/>
    <w:rsid w:val="00420763"/>
    <w:rsid w:val="00420884"/>
    <w:rsid w:val="004208A0"/>
    <w:rsid w:val="0042095D"/>
    <w:rsid w:val="00420E7F"/>
    <w:rsid w:val="00420EDC"/>
    <w:rsid w:val="00420F73"/>
    <w:rsid w:val="004210F2"/>
    <w:rsid w:val="00421243"/>
    <w:rsid w:val="00421340"/>
    <w:rsid w:val="00421498"/>
    <w:rsid w:val="00421508"/>
    <w:rsid w:val="00421814"/>
    <w:rsid w:val="00421A36"/>
    <w:rsid w:val="00421AE1"/>
    <w:rsid w:val="00421C0E"/>
    <w:rsid w:val="00421D7F"/>
    <w:rsid w:val="00421E82"/>
    <w:rsid w:val="00421FDF"/>
    <w:rsid w:val="004221FD"/>
    <w:rsid w:val="00422723"/>
    <w:rsid w:val="00422743"/>
    <w:rsid w:val="0042290E"/>
    <w:rsid w:val="00422AAB"/>
    <w:rsid w:val="00422E3C"/>
    <w:rsid w:val="00422E9E"/>
    <w:rsid w:val="004230AE"/>
    <w:rsid w:val="0042329B"/>
    <w:rsid w:val="00423AB8"/>
    <w:rsid w:val="00423B2A"/>
    <w:rsid w:val="00423E39"/>
    <w:rsid w:val="00423E3A"/>
    <w:rsid w:val="00424154"/>
    <w:rsid w:val="00424225"/>
    <w:rsid w:val="00424279"/>
    <w:rsid w:val="0042436C"/>
    <w:rsid w:val="004243A9"/>
    <w:rsid w:val="0042444C"/>
    <w:rsid w:val="004244C1"/>
    <w:rsid w:val="0042468B"/>
    <w:rsid w:val="0042491D"/>
    <w:rsid w:val="004249CD"/>
    <w:rsid w:val="00424FCC"/>
    <w:rsid w:val="0042534C"/>
    <w:rsid w:val="0042587C"/>
    <w:rsid w:val="00425A7C"/>
    <w:rsid w:val="00425E02"/>
    <w:rsid w:val="00426127"/>
    <w:rsid w:val="00426503"/>
    <w:rsid w:val="0042657F"/>
    <w:rsid w:val="004266BF"/>
    <w:rsid w:val="004267FB"/>
    <w:rsid w:val="0042693F"/>
    <w:rsid w:val="00426BD2"/>
    <w:rsid w:val="00426CAC"/>
    <w:rsid w:val="00426D92"/>
    <w:rsid w:val="00426E45"/>
    <w:rsid w:val="004270FB"/>
    <w:rsid w:val="00427443"/>
    <w:rsid w:val="004274AC"/>
    <w:rsid w:val="004274B7"/>
    <w:rsid w:val="00427590"/>
    <w:rsid w:val="0042765C"/>
    <w:rsid w:val="00427724"/>
    <w:rsid w:val="0042781E"/>
    <w:rsid w:val="00427BE9"/>
    <w:rsid w:val="00427BF1"/>
    <w:rsid w:val="00427D4A"/>
    <w:rsid w:val="00427DFD"/>
    <w:rsid w:val="00427EB9"/>
    <w:rsid w:val="00427FCC"/>
    <w:rsid w:val="004301E6"/>
    <w:rsid w:val="00430326"/>
    <w:rsid w:val="00430AD3"/>
    <w:rsid w:val="00430C52"/>
    <w:rsid w:val="00430D53"/>
    <w:rsid w:val="00430D70"/>
    <w:rsid w:val="00431917"/>
    <w:rsid w:val="004319EC"/>
    <w:rsid w:val="00431EC7"/>
    <w:rsid w:val="0043249B"/>
    <w:rsid w:val="00432632"/>
    <w:rsid w:val="00432B27"/>
    <w:rsid w:val="00432BBA"/>
    <w:rsid w:val="00432D2B"/>
    <w:rsid w:val="0043302F"/>
    <w:rsid w:val="0043308F"/>
    <w:rsid w:val="0043315F"/>
    <w:rsid w:val="004332E8"/>
    <w:rsid w:val="00433456"/>
    <w:rsid w:val="00433567"/>
    <w:rsid w:val="0043358B"/>
    <w:rsid w:val="004336E0"/>
    <w:rsid w:val="00433753"/>
    <w:rsid w:val="00433893"/>
    <w:rsid w:val="00433BD3"/>
    <w:rsid w:val="00433D45"/>
    <w:rsid w:val="00433D8A"/>
    <w:rsid w:val="00433E84"/>
    <w:rsid w:val="00433F1F"/>
    <w:rsid w:val="0043416E"/>
    <w:rsid w:val="00434231"/>
    <w:rsid w:val="004342D5"/>
    <w:rsid w:val="00434481"/>
    <w:rsid w:val="0043454B"/>
    <w:rsid w:val="00434ECA"/>
    <w:rsid w:val="0043508A"/>
    <w:rsid w:val="004350AE"/>
    <w:rsid w:val="0043526D"/>
    <w:rsid w:val="00435B64"/>
    <w:rsid w:val="00435C4D"/>
    <w:rsid w:val="00435D22"/>
    <w:rsid w:val="00435DC0"/>
    <w:rsid w:val="00436512"/>
    <w:rsid w:val="00436627"/>
    <w:rsid w:val="00436913"/>
    <w:rsid w:val="004369E5"/>
    <w:rsid w:val="00436BA2"/>
    <w:rsid w:val="00436E1F"/>
    <w:rsid w:val="00437017"/>
    <w:rsid w:val="004370F4"/>
    <w:rsid w:val="0043728C"/>
    <w:rsid w:val="004372CF"/>
    <w:rsid w:val="004373E7"/>
    <w:rsid w:val="0043740F"/>
    <w:rsid w:val="004374F2"/>
    <w:rsid w:val="00437BA7"/>
    <w:rsid w:val="00437C5D"/>
    <w:rsid w:val="00440002"/>
    <w:rsid w:val="0044005E"/>
    <w:rsid w:val="004400E7"/>
    <w:rsid w:val="00440222"/>
    <w:rsid w:val="004402DF"/>
    <w:rsid w:val="004403B5"/>
    <w:rsid w:val="00440684"/>
    <w:rsid w:val="004406AA"/>
    <w:rsid w:val="00440816"/>
    <w:rsid w:val="00440A6D"/>
    <w:rsid w:val="00440E84"/>
    <w:rsid w:val="004412A1"/>
    <w:rsid w:val="00441315"/>
    <w:rsid w:val="004414A1"/>
    <w:rsid w:val="00441C4C"/>
    <w:rsid w:val="00441D7D"/>
    <w:rsid w:val="00441E8F"/>
    <w:rsid w:val="004424A2"/>
    <w:rsid w:val="0044265D"/>
    <w:rsid w:val="004426FB"/>
    <w:rsid w:val="0044274C"/>
    <w:rsid w:val="0044275B"/>
    <w:rsid w:val="00442A40"/>
    <w:rsid w:val="00442AFD"/>
    <w:rsid w:val="00442B5E"/>
    <w:rsid w:val="0044312A"/>
    <w:rsid w:val="0044317E"/>
    <w:rsid w:val="0044348E"/>
    <w:rsid w:val="004434E0"/>
    <w:rsid w:val="004434FD"/>
    <w:rsid w:val="00443D82"/>
    <w:rsid w:val="0044411B"/>
    <w:rsid w:val="00444262"/>
    <w:rsid w:val="004442DF"/>
    <w:rsid w:val="004445E1"/>
    <w:rsid w:val="004448EA"/>
    <w:rsid w:val="00444939"/>
    <w:rsid w:val="00444A7C"/>
    <w:rsid w:val="00444AA2"/>
    <w:rsid w:val="00445196"/>
    <w:rsid w:val="00445271"/>
    <w:rsid w:val="0044534A"/>
    <w:rsid w:val="0044554D"/>
    <w:rsid w:val="0044595B"/>
    <w:rsid w:val="00445A9C"/>
    <w:rsid w:val="00445C45"/>
    <w:rsid w:val="00445CC4"/>
    <w:rsid w:val="00445D10"/>
    <w:rsid w:val="00446155"/>
    <w:rsid w:val="00446229"/>
    <w:rsid w:val="00446250"/>
    <w:rsid w:val="004464BE"/>
    <w:rsid w:val="004467E4"/>
    <w:rsid w:val="00446BE4"/>
    <w:rsid w:val="00446D10"/>
    <w:rsid w:val="00446DBB"/>
    <w:rsid w:val="004471CA"/>
    <w:rsid w:val="00447213"/>
    <w:rsid w:val="0044723A"/>
    <w:rsid w:val="004473B6"/>
    <w:rsid w:val="004474F9"/>
    <w:rsid w:val="004478C8"/>
    <w:rsid w:val="004479A1"/>
    <w:rsid w:val="00447BB8"/>
    <w:rsid w:val="00447D84"/>
    <w:rsid w:val="00447DC2"/>
    <w:rsid w:val="00450012"/>
    <w:rsid w:val="004500F2"/>
    <w:rsid w:val="00450237"/>
    <w:rsid w:val="0045024B"/>
    <w:rsid w:val="0045028F"/>
    <w:rsid w:val="00450356"/>
    <w:rsid w:val="00450590"/>
    <w:rsid w:val="004506B5"/>
    <w:rsid w:val="0045074C"/>
    <w:rsid w:val="00450CFA"/>
    <w:rsid w:val="004511FA"/>
    <w:rsid w:val="004512B3"/>
    <w:rsid w:val="0045141E"/>
    <w:rsid w:val="00451545"/>
    <w:rsid w:val="00451710"/>
    <w:rsid w:val="00451857"/>
    <w:rsid w:val="00451BC0"/>
    <w:rsid w:val="00451D16"/>
    <w:rsid w:val="00452011"/>
    <w:rsid w:val="0045203F"/>
    <w:rsid w:val="0045204D"/>
    <w:rsid w:val="0045207E"/>
    <w:rsid w:val="004520AF"/>
    <w:rsid w:val="0045211C"/>
    <w:rsid w:val="00452291"/>
    <w:rsid w:val="00452517"/>
    <w:rsid w:val="00453416"/>
    <w:rsid w:val="00453583"/>
    <w:rsid w:val="004535F6"/>
    <w:rsid w:val="00453E77"/>
    <w:rsid w:val="00453F18"/>
    <w:rsid w:val="0045414E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244"/>
    <w:rsid w:val="004562B5"/>
    <w:rsid w:val="004567A8"/>
    <w:rsid w:val="004568A2"/>
    <w:rsid w:val="00456B53"/>
    <w:rsid w:val="00456C36"/>
    <w:rsid w:val="00456D0B"/>
    <w:rsid w:val="00456D39"/>
    <w:rsid w:val="004570BD"/>
    <w:rsid w:val="0045716D"/>
    <w:rsid w:val="00457178"/>
    <w:rsid w:val="004573DB"/>
    <w:rsid w:val="0045771F"/>
    <w:rsid w:val="00457A9C"/>
    <w:rsid w:val="00457F9D"/>
    <w:rsid w:val="00460722"/>
    <w:rsid w:val="00460739"/>
    <w:rsid w:val="00460898"/>
    <w:rsid w:val="00461041"/>
    <w:rsid w:val="00461562"/>
    <w:rsid w:val="00461586"/>
    <w:rsid w:val="00461869"/>
    <w:rsid w:val="004619D1"/>
    <w:rsid w:val="00461B7F"/>
    <w:rsid w:val="00461D84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3E9A"/>
    <w:rsid w:val="00463F27"/>
    <w:rsid w:val="00464215"/>
    <w:rsid w:val="004647C4"/>
    <w:rsid w:val="004648C8"/>
    <w:rsid w:val="00464B1F"/>
    <w:rsid w:val="00464CBA"/>
    <w:rsid w:val="00464E7B"/>
    <w:rsid w:val="00464EC3"/>
    <w:rsid w:val="00464FDC"/>
    <w:rsid w:val="004651B4"/>
    <w:rsid w:val="00465258"/>
    <w:rsid w:val="004655B7"/>
    <w:rsid w:val="004655C7"/>
    <w:rsid w:val="004656B4"/>
    <w:rsid w:val="00465888"/>
    <w:rsid w:val="00465AE5"/>
    <w:rsid w:val="00465BBC"/>
    <w:rsid w:val="00465BC8"/>
    <w:rsid w:val="00465BCB"/>
    <w:rsid w:val="00465BE4"/>
    <w:rsid w:val="00465C23"/>
    <w:rsid w:val="00465D59"/>
    <w:rsid w:val="004660D0"/>
    <w:rsid w:val="004661CA"/>
    <w:rsid w:val="004661DB"/>
    <w:rsid w:val="004664B3"/>
    <w:rsid w:val="00466578"/>
    <w:rsid w:val="004666EC"/>
    <w:rsid w:val="00466B47"/>
    <w:rsid w:val="00466D87"/>
    <w:rsid w:val="00466E04"/>
    <w:rsid w:val="00466F02"/>
    <w:rsid w:val="00467010"/>
    <w:rsid w:val="004670B1"/>
    <w:rsid w:val="0046758B"/>
    <w:rsid w:val="00467CF1"/>
    <w:rsid w:val="00467D5D"/>
    <w:rsid w:val="004701F8"/>
    <w:rsid w:val="0047042B"/>
    <w:rsid w:val="00470444"/>
    <w:rsid w:val="004705DD"/>
    <w:rsid w:val="00470992"/>
    <w:rsid w:val="00470A6E"/>
    <w:rsid w:val="00470AC8"/>
    <w:rsid w:val="00470E45"/>
    <w:rsid w:val="00470E49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1F89"/>
    <w:rsid w:val="0047202B"/>
    <w:rsid w:val="004720C7"/>
    <w:rsid w:val="00472353"/>
    <w:rsid w:val="00472627"/>
    <w:rsid w:val="00472BB2"/>
    <w:rsid w:val="00472CAD"/>
    <w:rsid w:val="00472CC8"/>
    <w:rsid w:val="00472DED"/>
    <w:rsid w:val="00473248"/>
    <w:rsid w:val="00473702"/>
    <w:rsid w:val="00473738"/>
    <w:rsid w:val="0047386D"/>
    <w:rsid w:val="00473AF2"/>
    <w:rsid w:val="0047402E"/>
    <w:rsid w:val="004740BC"/>
    <w:rsid w:val="00474313"/>
    <w:rsid w:val="004745E7"/>
    <w:rsid w:val="00474634"/>
    <w:rsid w:val="00474C5B"/>
    <w:rsid w:val="00475357"/>
    <w:rsid w:val="004758D4"/>
    <w:rsid w:val="00475F97"/>
    <w:rsid w:val="00476322"/>
    <w:rsid w:val="00476655"/>
    <w:rsid w:val="0047667D"/>
    <w:rsid w:val="004768BE"/>
    <w:rsid w:val="0047722A"/>
    <w:rsid w:val="00477345"/>
    <w:rsid w:val="00477656"/>
    <w:rsid w:val="0047777E"/>
    <w:rsid w:val="004777DC"/>
    <w:rsid w:val="00477904"/>
    <w:rsid w:val="00477B34"/>
    <w:rsid w:val="00480171"/>
    <w:rsid w:val="0048057C"/>
    <w:rsid w:val="0048094F"/>
    <w:rsid w:val="00480B16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768"/>
    <w:rsid w:val="00482B18"/>
    <w:rsid w:val="00482C33"/>
    <w:rsid w:val="00482D8E"/>
    <w:rsid w:val="00482DAC"/>
    <w:rsid w:val="00482E45"/>
    <w:rsid w:val="004830E6"/>
    <w:rsid w:val="00483120"/>
    <w:rsid w:val="00483359"/>
    <w:rsid w:val="0048361E"/>
    <w:rsid w:val="004836C5"/>
    <w:rsid w:val="0048396C"/>
    <w:rsid w:val="00483CAD"/>
    <w:rsid w:val="00483CC4"/>
    <w:rsid w:val="00483F46"/>
    <w:rsid w:val="00483F68"/>
    <w:rsid w:val="004840A6"/>
    <w:rsid w:val="00484833"/>
    <w:rsid w:val="00484A91"/>
    <w:rsid w:val="00484B3E"/>
    <w:rsid w:val="00484C1E"/>
    <w:rsid w:val="00484EA3"/>
    <w:rsid w:val="004850EE"/>
    <w:rsid w:val="00485432"/>
    <w:rsid w:val="0048546D"/>
    <w:rsid w:val="004857EA"/>
    <w:rsid w:val="00485AA2"/>
    <w:rsid w:val="00485F1D"/>
    <w:rsid w:val="00485F7F"/>
    <w:rsid w:val="0048611D"/>
    <w:rsid w:val="00486203"/>
    <w:rsid w:val="004862C4"/>
    <w:rsid w:val="00486725"/>
    <w:rsid w:val="00486847"/>
    <w:rsid w:val="00486A3E"/>
    <w:rsid w:val="00486BAC"/>
    <w:rsid w:val="00486BB9"/>
    <w:rsid w:val="00486D7C"/>
    <w:rsid w:val="004873C5"/>
    <w:rsid w:val="004876A8"/>
    <w:rsid w:val="004876E2"/>
    <w:rsid w:val="004878AA"/>
    <w:rsid w:val="00487A07"/>
    <w:rsid w:val="00487B1B"/>
    <w:rsid w:val="00487D89"/>
    <w:rsid w:val="00487F3F"/>
    <w:rsid w:val="00490624"/>
    <w:rsid w:val="00490C34"/>
    <w:rsid w:val="00490F5C"/>
    <w:rsid w:val="004910CA"/>
    <w:rsid w:val="0049138A"/>
    <w:rsid w:val="00491395"/>
    <w:rsid w:val="004913CD"/>
    <w:rsid w:val="00491B2A"/>
    <w:rsid w:val="00491E6B"/>
    <w:rsid w:val="0049218C"/>
    <w:rsid w:val="0049228F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9E7"/>
    <w:rsid w:val="00493C57"/>
    <w:rsid w:val="00493EEC"/>
    <w:rsid w:val="00493FE9"/>
    <w:rsid w:val="0049401E"/>
    <w:rsid w:val="0049427C"/>
    <w:rsid w:val="00494348"/>
    <w:rsid w:val="0049470C"/>
    <w:rsid w:val="004947D4"/>
    <w:rsid w:val="00495214"/>
    <w:rsid w:val="004952EC"/>
    <w:rsid w:val="004952F4"/>
    <w:rsid w:val="004953F4"/>
    <w:rsid w:val="00495765"/>
    <w:rsid w:val="0049602D"/>
    <w:rsid w:val="00496218"/>
    <w:rsid w:val="0049688E"/>
    <w:rsid w:val="00496913"/>
    <w:rsid w:val="00496AB6"/>
    <w:rsid w:val="00496B61"/>
    <w:rsid w:val="00496B87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5CF"/>
    <w:rsid w:val="004A18D8"/>
    <w:rsid w:val="004A195A"/>
    <w:rsid w:val="004A1AB1"/>
    <w:rsid w:val="004A2331"/>
    <w:rsid w:val="004A249F"/>
    <w:rsid w:val="004A2623"/>
    <w:rsid w:val="004A2683"/>
    <w:rsid w:val="004A276A"/>
    <w:rsid w:val="004A2BD8"/>
    <w:rsid w:val="004A2D51"/>
    <w:rsid w:val="004A2E9C"/>
    <w:rsid w:val="004A339F"/>
    <w:rsid w:val="004A351E"/>
    <w:rsid w:val="004A3819"/>
    <w:rsid w:val="004A412F"/>
    <w:rsid w:val="004A4359"/>
    <w:rsid w:val="004A4778"/>
    <w:rsid w:val="004A4792"/>
    <w:rsid w:val="004A48D8"/>
    <w:rsid w:val="004A51EC"/>
    <w:rsid w:val="004A5247"/>
    <w:rsid w:val="004A5300"/>
    <w:rsid w:val="004A533C"/>
    <w:rsid w:val="004A536C"/>
    <w:rsid w:val="004A5433"/>
    <w:rsid w:val="004A5676"/>
    <w:rsid w:val="004A577D"/>
    <w:rsid w:val="004A57EE"/>
    <w:rsid w:val="004A58F7"/>
    <w:rsid w:val="004A5F17"/>
    <w:rsid w:val="004A5F59"/>
    <w:rsid w:val="004A6075"/>
    <w:rsid w:val="004A651F"/>
    <w:rsid w:val="004A69B8"/>
    <w:rsid w:val="004A6A7D"/>
    <w:rsid w:val="004A6CFD"/>
    <w:rsid w:val="004A6D26"/>
    <w:rsid w:val="004A6E6E"/>
    <w:rsid w:val="004A6EC1"/>
    <w:rsid w:val="004A71C1"/>
    <w:rsid w:val="004A72D3"/>
    <w:rsid w:val="004A75CD"/>
    <w:rsid w:val="004A7838"/>
    <w:rsid w:val="004A7997"/>
    <w:rsid w:val="004A79A3"/>
    <w:rsid w:val="004A7B84"/>
    <w:rsid w:val="004A7CDE"/>
    <w:rsid w:val="004A7CF8"/>
    <w:rsid w:val="004A7D06"/>
    <w:rsid w:val="004A7DF4"/>
    <w:rsid w:val="004A7EC2"/>
    <w:rsid w:val="004A7F6D"/>
    <w:rsid w:val="004B076E"/>
    <w:rsid w:val="004B0A87"/>
    <w:rsid w:val="004B0B2C"/>
    <w:rsid w:val="004B0CFB"/>
    <w:rsid w:val="004B10AB"/>
    <w:rsid w:val="004B1A85"/>
    <w:rsid w:val="004B1A95"/>
    <w:rsid w:val="004B1BDB"/>
    <w:rsid w:val="004B20E7"/>
    <w:rsid w:val="004B226C"/>
    <w:rsid w:val="004B234C"/>
    <w:rsid w:val="004B295E"/>
    <w:rsid w:val="004B2C1F"/>
    <w:rsid w:val="004B34A7"/>
    <w:rsid w:val="004B359E"/>
    <w:rsid w:val="004B35B1"/>
    <w:rsid w:val="004B3719"/>
    <w:rsid w:val="004B374D"/>
    <w:rsid w:val="004B37C0"/>
    <w:rsid w:val="004B37E7"/>
    <w:rsid w:val="004B3B45"/>
    <w:rsid w:val="004B3ECF"/>
    <w:rsid w:val="004B3F9D"/>
    <w:rsid w:val="004B4180"/>
    <w:rsid w:val="004B419A"/>
    <w:rsid w:val="004B41CD"/>
    <w:rsid w:val="004B42BC"/>
    <w:rsid w:val="004B492A"/>
    <w:rsid w:val="004B49CD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234"/>
    <w:rsid w:val="004B63B8"/>
    <w:rsid w:val="004B6776"/>
    <w:rsid w:val="004B67A3"/>
    <w:rsid w:val="004B6BB8"/>
    <w:rsid w:val="004B6C07"/>
    <w:rsid w:val="004B6C3E"/>
    <w:rsid w:val="004B6C51"/>
    <w:rsid w:val="004B6CC9"/>
    <w:rsid w:val="004B6DD6"/>
    <w:rsid w:val="004B6E99"/>
    <w:rsid w:val="004B7296"/>
    <w:rsid w:val="004B7350"/>
    <w:rsid w:val="004B76A4"/>
    <w:rsid w:val="004B7795"/>
    <w:rsid w:val="004B77BA"/>
    <w:rsid w:val="004B794E"/>
    <w:rsid w:val="004B7950"/>
    <w:rsid w:val="004B7953"/>
    <w:rsid w:val="004B7957"/>
    <w:rsid w:val="004B7F7B"/>
    <w:rsid w:val="004C034D"/>
    <w:rsid w:val="004C05CB"/>
    <w:rsid w:val="004C067E"/>
    <w:rsid w:val="004C08CA"/>
    <w:rsid w:val="004C0ADE"/>
    <w:rsid w:val="004C0BCC"/>
    <w:rsid w:val="004C0C97"/>
    <w:rsid w:val="004C10C5"/>
    <w:rsid w:val="004C1705"/>
    <w:rsid w:val="004C1D0F"/>
    <w:rsid w:val="004C218D"/>
    <w:rsid w:val="004C21DA"/>
    <w:rsid w:val="004C25C6"/>
    <w:rsid w:val="004C2742"/>
    <w:rsid w:val="004C2890"/>
    <w:rsid w:val="004C2936"/>
    <w:rsid w:val="004C2997"/>
    <w:rsid w:val="004C29C4"/>
    <w:rsid w:val="004C2BB0"/>
    <w:rsid w:val="004C2C23"/>
    <w:rsid w:val="004C331E"/>
    <w:rsid w:val="004C3578"/>
    <w:rsid w:val="004C3961"/>
    <w:rsid w:val="004C3CA7"/>
    <w:rsid w:val="004C3E0C"/>
    <w:rsid w:val="004C3E2A"/>
    <w:rsid w:val="004C3F70"/>
    <w:rsid w:val="004C3F86"/>
    <w:rsid w:val="004C3F8D"/>
    <w:rsid w:val="004C446A"/>
    <w:rsid w:val="004C44DC"/>
    <w:rsid w:val="004C455E"/>
    <w:rsid w:val="004C4660"/>
    <w:rsid w:val="004C470E"/>
    <w:rsid w:val="004C48A2"/>
    <w:rsid w:val="004C49B3"/>
    <w:rsid w:val="004C49E3"/>
    <w:rsid w:val="004C4AD8"/>
    <w:rsid w:val="004C4B6E"/>
    <w:rsid w:val="004C4C74"/>
    <w:rsid w:val="004C4F7C"/>
    <w:rsid w:val="004C5026"/>
    <w:rsid w:val="004C50B5"/>
    <w:rsid w:val="004C521B"/>
    <w:rsid w:val="004C5C7E"/>
    <w:rsid w:val="004C6179"/>
    <w:rsid w:val="004C6184"/>
    <w:rsid w:val="004C6642"/>
    <w:rsid w:val="004C6A57"/>
    <w:rsid w:val="004C6B7E"/>
    <w:rsid w:val="004C7020"/>
    <w:rsid w:val="004C7B51"/>
    <w:rsid w:val="004D01C2"/>
    <w:rsid w:val="004D0255"/>
    <w:rsid w:val="004D051D"/>
    <w:rsid w:val="004D07F5"/>
    <w:rsid w:val="004D09B2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47A"/>
    <w:rsid w:val="004D2606"/>
    <w:rsid w:val="004D28AB"/>
    <w:rsid w:val="004D2947"/>
    <w:rsid w:val="004D2CD8"/>
    <w:rsid w:val="004D2F54"/>
    <w:rsid w:val="004D303B"/>
    <w:rsid w:val="004D3953"/>
    <w:rsid w:val="004D3FA0"/>
    <w:rsid w:val="004D4008"/>
    <w:rsid w:val="004D4352"/>
    <w:rsid w:val="004D43B4"/>
    <w:rsid w:val="004D45EB"/>
    <w:rsid w:val="004D478A"/>
    <w:rsid w:val="004D4C0F"/>
    <w:rsid w:val="004D5277"/>
    <w:rsid w:val="004D5762"/>
    <w:rsid w:val="004D591D"/>
    <w:rsid w:val="004D67E8"/>
    <w:rsid w:val="004D69E8"/>
    <w:rsid w:val="004D6A80"/>
    <w:rsid w:val="004D74E8"/>
    <w:rsid w:val="004D7A1D"/>
    <w:rsid w:val="004D7A58"/>
    <w:rsid w:val="004D7CC1"/>
    <w:rsid w:val="004D7F6C"/>
    <w:rsid w:val="004E023E"/>
    <w:rsid w:val="004E04DA"/>
    <w:rsid w:val="004E0550"/>
    <w:rsid w:val="004E0553"/>
    <w:rsid w:val="004E085B"/>
    <w:rsid w:val="004E095C"/>
    <w:rsid w:val="004E0BCD"/>
    <w:rsid w:val="004E0CBC"/>
    <w:rsid w:val="004E1521"/>
    <w:rsid w:val="004E16DD"/>
    <w:rsid w:val="004E19AA"/>
    <w:rsid w:val="004E19BE"/>
    <w:rsid w:val="004E1CA1"/>
    <w:rsid w:val="004E1CD3"/>
    <w:rsid w:val="004E1F03"/>
    <w:rsid w:val="004E2035"/>
    <w:rsid w:val="004E2078"/>
    <w:rsid w:val="004E27A4"/>
    <w:rsid w:val="004E288B"/>
    <w:rsid w:val="004E2B41"/>
    <w:rsid w:val="004E2C12"/>
    <w:rsid w:val="004E2E23"/>
    <w:rsid w:val="004E2FA7"/>
    <w:rsid w:val="004E3406"/>
    <w:rsid w:val="004E3426"/>
    <w:rsid w:val="004E353C"/>
    <w:rsid w:val="004E35FC"/>
    <w:rsid w:val="004E390B"/>
    <w:rsid w:val="004E397A"/>
    <w:rsid w:val="004E3A1B"/>
    <w:rsid w:val="004E3D57"/>
    <w:rsid w:val="004E4070"/>
    <w:rsid w:val="004E4162"/>
    <w:rsid w:val="004E4336"/>
    <w:rsid w:val="004E449A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1FC"/>
    <w:rsid w:val="004E63B1"/>
    <w:rsid w:val="004E67CC"/>
    <w:rsid w:val="004E68DF"/>
    <w:rsid w:val="004E69B8"/>
    <w:rsid w:val="004E6B95"/>
    <w:rsid w:val="004E70DA"/>
    <w:rsid w:val="004E790C"/>
    <w:rsid w:val="004E7A27"/>
    <w:rsid w:val="004E7A2C"/>
    <w:rsid w:val="004E7A55"/>
    <w:rsid w:val="004E7C71"/>
    <w:rsid w:val="004F00B5"/>
    <w:rsid w:val="004F0116"/>
    <w:rsid w:val="004F03FB"/>
    <w:rsid w:val="004F0454"/>
    <w:rsid w:val="004F04EA"/>
    <w:rsid w:val="004F06BB"/>
    <w:rsid w:val="004F074A"/>
    <w:rsid w:val="004F11F7"/>
    <w:rsid w:val="004F128B"/>
    <w:rsid w:val="004F13B3"/>
    <w:rsid w:val="004F144D"/>
    <w:rsid w:val="004F1647"/>
    <w:rsid w:val="004F16D0"/>
    <w:rsid w:val="004F16EF"/>
    <w:rsid w:val="004F1891"/>
    <w:rsid w:val="004F1D7C"/>
    <w:rsid w:val="004F1E7F"/>
    <w:rsid w:val="004F1F9A"/>
    <w:rsid w:val="004F23C7"/>
    <w:rsid w:val="004F255B"/>
    <w:rsid w:val="004F27EE"/>
    <w:rsid w:val="004F2971"/>
    <w:rsid w:val="004F2988"/>
    <w:rsid w:val="004F2B21"/>
    <w:rsid w:val="004F2D3F"/>
    <w:rsid w:val="004F2E28"/>
    <w:rsid w:val="004F2FA3"/>
    <w:rsid w:val="004F307C"/>
    <w:rsid w:val="004F324A"/>
    <w:rsid w:val="004F354C"/>
    <w:rsid w:val="004F3823"/>
    <w:rsid w:val="004F3962"/>
    <w:rsid w:val="004F39BB"/>
    <w:rsid w:val="004F3B29"/>
    <w:rsid w:val="004F3E8B"/>
    <w:rsid w:val="004F3FA9"/>
    <w:rsid w:val="004F4BBA"/>
    <w:rsid w:val="004F4BDF"/>
    <w:rsid w:val="004F4D50"/>
    <w:rsid w:val="004F50A8"/>
    <w:rsid w:val="004F5258"/>
    <w:rsid w:val="004F531E"/>
    <w:rsid w:val="004F53F4"/>
    <w:rsid w:val="004F541E"/>
    <w:rsid w:val="004F5648"/>
    <w:rsid w:val="004F5C8C"/>
    <w:rsid w:val="004F5F5E"/>
    <w:rsid w:val="004F6397"/>
    <w:rsid w:val="004F63BB"/>
    <w:rsid w:val="004F67FB"/>
    <w:rsid w:val="004F686B"/>
    <w:rsid w:val="004F6F72"/>
    <w:rsid w:val="004F7037"/>
    <w:rsid w:val="004F7223"/>
    <w:rsid w:val="004F72A9"/>
    <w:rsid w:val="004F7310"/>
    <w:rsid w:val="004F75CC"/>
    <w:rsid w:val="004F7A9B"/>
    <w:rsid w:val="004F7BB4"/>
    <w:rsid w:val="004F7EB8"/>
    <w:rsid w:val="004F7EDB"/>
    <w:rsid w:val="005004A7"/>
    <w:rsid w:val="005004C4"/>
    <w:rsid w:val="005005F0"/>
    <w:rsid w:val="00500768"/>
    <w:rsid w:val="00500B7F"/>
    <w:rsid w:val="00500C77"/>
    <w:rsid w:val="00500D2C"/>
    <w:rsid w:val="00500E0C"/>
    <w:rsid w:val="00500F1C"/>
    <w:rsid w:val="0050129F"/>
    <w:rsid w:val="00501565"/>
    <w:rsid w:val="005015EB"/>
    <w:rsid w:val="005015F2"/>
    <w:rsid w:val="005019BB"/>
    <w:rsid w:val="00501C87"/>
    <w:rsid w:val="00501ED5"/>
    <w:rsid w:val="00502047"/>
    <w:rsid w:val="005020EF"/>
    <w:rsid w:val="00502195"/>
    <w:rsid w:val="00502265"/>
    <w:rsid w:val="00502542"/>
    <w:rsid w:val="00502850"/>
    <w:rsid w:val="0050290E"/>
    <w:rsid w:val="00502BA9"/>
    <w:rsid w:val="00502CEB"/>
    <w:rsid w:val="00502DD0"/>
    <w:rsid w:val="005032F5"/>
    <w:rsid w:val="005038CE"/>
    <w:rsid w:val="00503A39"/>
    <w:rsid w:val="00503CF9"/>
    <w:rsid w:val="00503F43"/>
    <w:rsid w:val="00504036"/>
    <w:rsid w:val="005046AB"/>
    <w:rsid w:val="005047FF"/>
    <w:rsid w:val="005048E0"/>
    <w:rsid w:val="00504DC5"/>
    <w:rsid w:val="00504DF9"/>
    <w:rsid w:val="005053F1"/>
    <w:rsid w:val="0050546F"/>
    <w:rsid w:val="00505869"/>
    <w:rsid w:val="00505872"/>
    <w:rsid w:val="00505ACE"/>
    <w:rsid w:val="00506248"/>
    <w:rsid w:val="0050643C"/>
    <w:rsid w:val="005064ED"/>
    <w:rsid w:val="00506504"/>
    <w:rsid w:val="00506D78"/>
    <w:rsid w:val="00506FA6"/>
    <w:rsid w:val="005070F2"/>
    <w:rsid w:val="0050724E"/>
    <w:rsid w:val="0050744D"/>
    <w:rsid w:val="0050796D"/>
    <w:rsid w:val="00507CE0"/>
    <w:rsid w:val="0051012E"/>
    <w:rsid w:val="00510272"/>
    <w:rsid w:val="00510665"/>
    <w:rsid w:val="00510838"/>
    <w:rsid w:val="00510CCA"/>
    <w:rsid w:val="00510E28"/>
    <w:rsid w:val="0051145E"/>
    <w:rsid w:val="0051161C"/>
    <w:rsid w:val="00511CF3"/>
    <w:rsid w:val="00511D89"/>
    <w:rsid w:val="00511F29"/>
    <w:rsid w:val="00511F35"/>
    <w:rsid w:val="005127E5"/>
    <w:rsid w:val="0051291B"/>
    <w:rsid w:val="00512BB5"/>
    <w:rsid w:val="00512C41"/>
    <w:rsid w:val="00512F27"/>
    <w:rsid w:val="00512FE9"/>
    <w:rsid w:val="00512FED"/>
    <w:rsid w:val="005134DC"/>
    <w:rsid w:val="00513618"/>
    <w:rsid w:val="00513669"/>
    <w:rsid w:val="0051371B"/>
    <w:rsid w:val="00513AFC"/>
    <w:rsid w:val="00513B4E"/>
    <w:rsid w:val="00513D56"/>
    <w:rsid w:val="00513F65"/>
    <w:rsid w:val="005140D6"/>
    <w:rsid w:val="00514152"/>
    <w:rsid w:val="005141E6"/>
    <w:rsid w:val="0051421C"/>
    <w:rsid w:val="005144E4"/>
    <w:rsid w:val="00514626"/>
    <w:rsid w:val="005148FE"/>
    <w:rsid w:val="00514AF2"/>
    <w:rsid w:val="00514BE1"/>
    <w:rsid w:val="005151A9"/>
    <w:rsid w:val="005154AD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1C3"/>
    <w:rsid w:val="005174BA"/>
    <w:rsid w:val="00517632"/>
    <w:rsid w:val="00517A12"/>
    <w:rsid w:val="00517B65"/>
    <w:rsid w:val="00517C7C"/>
    <w:rsid w:val="00517CC6"/>
    <w:rsid w:val="005200AE"/>
    <w:rsid w:val="0052049E"/>
    <w:rsid w:val="00520831"/>
    <w:rsid w:val="00520D97"/>
    <w:rsid w:val="00521054"/>
    <w:rsid w:val="005212C2"/>
    <w:rsid w:val="005215C3"/>
    <w:rsid w:val="00521661"/>
    <w:rsid w:val="005216B0"/>
    <w:rsid w:val="005218A5"/>
    <w:rsid w:val="00521933"/>
    <w:rsid w:val="00521BBB"/>
    <w:rsid w:val="00521E1E"/>
    <w:rsid w:val="00521F4C"/>
    <w:rsid w:val="00521F7F"/>
    <w:rsid w:val="00522124"/>
    <w:rsid w:val="0052270A"/>
    <w:rsid w:val="00522969"/>
    <w:rsid w:val="00522BB3"/>
    <w:rsid w:val="00522CFB"/>
    <w:rsid w:val="00522F25"/>
    <w:rsid w:val="00522F35"/>
    <w:rsid w:val="00522FB2"/>
    <w:rsid w:val="005230C4"/>
    <w:rsid w:val="00523228"/>
    <w:rsid w:val="005237D8"/>
    <w:rsid w:val="00523DA1"/>
    <w:rsid w:val="00523DF7"/>
    <w:rsid w:val="005240BF"/>
    <w:rsid w:val="005242CE"/>
    <w:rsid w:val="005243D5"/>
    <w:rsid w:val="005245C2"/>
    <w:rsid w:val="0052466E"/>
    <w:rsid w:val="005249ED"/>
    <w:rsid w:val="00524B6E"/>
    <w:rsid w:val="00524CC1"/>
    <w:rsid w:val="00524CDA"/>
    <w:rsid w:val="005250BE"/>
    <w:rsid w:val="0052527F"/>
    <w:rsid w:val="00525463"/>
    <w:rsid w:val="00525669"/>
    <w:rsid w:val="00525BB3"/>
    <w:rsid w:val="00526E2F"/>
    <w:rsid w:val="00526EB5"/>
    <w:rsid w:val="0052765D"/>
    <w:rsid w:val="00530411"/>
    <w:rsid w:val="00530BAE"/>
    <w:rsid w:val="00530BED"/>
    <w:rsid w:val="00530DC1"/>
    <w:rsid w:val="00530E34"/>
    <w:rsid w:val="00530FAC"/>
    <w:rsid w:val="0053154E"/>
    <w:rsid w:val="00531665"/>
    <w:rsid w:val="005318AF"/>
    <w:rsid w:val="005319C4"/>
    <w:rsid w:val="005319FF"/>
    <w:rsid w:val="00531A02"/>
    <w:rsid w:val="00531B44"/>
    <w:rsid w:val="00531D37"/>
    <w:rsid w:val="00531D5D"/>
    <w:rsid w:val="00531D91"/>
    <w:rsid w:val="005321B6"/>
    <w:rsid w:val="00532490"/>
    <w:rsid w:val="00532874"/>
    <w:rsid w:val="00532C28"/>
    <w:rsid w:val="00532E62"/>
    <w:rsid w:val="00532F1D"/>
    <w:rsid w:val="005335E2"/>
    <w:rsid w:val="0053366B"/>
    <w:rsid w:val="00533A59"/>
    <w:rsid w:val="00533A8F"/>
    <w:rsid w:val="00533D9A"/>
    <w:rsid w:val="00533DB2"/>
    <w:rsid w:val="00533EBD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1A4"/>
    <w:rsid w:val="005352D0"/>
    <w:rsid w:val="00535316"/>
    <w:rsid w:val="005355FE"/>
    <w:rsid w:val="00535B7E"/>
    <w:rsid w:val="00535CFF"/>
    <w:rsid w:val="00535DB6"/>
    <w:rsid w:val="0053619C"/>
    <w:rsid w:val="005364D1"/>
    <w:rsid w:val="00536A54"/>
    <w:rsid w:val="00536B8E"/>
    <w:rsid w:val="005373A9"/>
    <w:rsid w:val="005373CE"/>
    <w:rsid w:val="005377F1"/>
    <w:rsid w:val="00537948"/>
    <w:rsid w:val="00537A61"/>
    <w:rsid w:val="00537E62"/>
    <w:rsid w:val="00537F8C"/>
    <w:rsid w:val="0054021D"/>
    <w:rsid w:val="0054080D"/>
    <w:rsid w:val="00540A38"/>
    <w:rsid w:val="00540AF3"/>
    <w:rsid w:val="0054127E"/>
    <w:rsid w:val="005412CA"/>
    <w:rsid w:val="0054148D"/>
    <w:rsid w:val="00541A47"/>
    <w:rsid w:val="00541A72"/>
    <w:rsid w:val="00541B64"/>
    <w:rsid w:val="00541D7B"/>
    <w:rsid w:val="00541DCE"/>
    <w:rsid w:val="00541EC7"/>
    <w:rsid w:val="00542104"/>
    <w:rsid w:val="0054218D"/>
    <w:rsid w:val="005422C9"/>
    <w:rsid w:val="005423A1"/>
    <w:rsid w:val="00542549"/>
    <w:rsid w:val="005425D6"/>
    <w:rsid w:val="005426CF"/>
    <w:rsid w:val="00542903"/>
    <w:rsid w:val="00542944"/>
    <w:rsid w:val="00542E31"/>
    <w:rsid w:val="00542E8E"/>
    <w:rsid w:val="005432F4"/>
    <w:rsid w:val="00543436"/>
    <w:rsid w:val="005434C7"/>
    <w:rsid w:val="00543611"/>
    <w:rsid w:val="0054375A"/>
    <w:rsid w:val="00544316"/>
    <w:rsid w:val="0054440C"/>
    <w:rsid w:val="00544622"/>
    <w:rsid w:val="005446C0"/>
    <w:rsid w:val="00544868"/>
    <w:rsid w:val="00544940"/>
    <w:rsid w:val="00544A56"/>
    <w:rsid w:val="00544B13"/>
    <w:rsid w:val="00544DC1"/>
    <w:rsid w:val="005450DD"/>
    <w:rsid w:val="0054595C"/>
    <w:rsid w:val="00545D68"/>
    <w:rsid w:val="00545D9A"/>
    <w:rsid w:val="005464B4"/>
    <w:rsid w:val="0054667F"/>
    <w:rsid w:val="00546C4A"/>
    <w:rsid w:val="00546C78"/>
    <w:rsid w:val="00547042"/>
    <w:rsid w:val="005473D4"/>
    <w:rsid w:val="00547495"/>
    <w:rsid w:val="005474CF"/>
    <w:rsid w:val="005475D4"/>
    <w:rsid w:val="00547671"/>
    <w:rsid w:val="005476F5"/>
    <w:rsid w:val="005478A2"/>
    <w:rsid w:val="005478B5"/>
    <w:rsid w:val="005479FA"/>
    <w:rsid w:val="00547CB2"/>
    <w:rsid w:val="00547ED8"/>
    <w:rsid w:val="00547F02"/>
    <w:rsid w:val="0055005D"/>
    <w:rsid w:val="005501AB"/>
    <w:rsid w:val="00550267"/>
    <w:rsid w:val="00550519"/>
    <w:rsid w:val="005505DF"/>
    <w:rsid w:val="00550851"/>
    <w:rsid w:val="0055096F"/>
    <w:rsid w:val="005509C1"/>
    <w:rsid w:val="00550B2A"/>
    <w:rsid w:val="00550B8A"/>
    <w:rsid w:val="00550C5E"/>
    <w:rsid w:val="00550E6A"/>
    <w:rsid w:val="00551221"/>
    <w:rsid w:val="00551353"/>
    <w:rsid w:val="00551A12"/>
    <w:rsid w:val="00551ACB"/>
    <w:rsid w:val="00551C78"/>
    <w:rsid w:val="00551FB4"/>
    <w:rsid w:val="00552099"/>
    <w:rsid w:val="005526C1"/>
    <w:rsid w:val="005528DF"/>
    <w:rsid w:val="00552C6E"/>
    <w:rsid w:val="005530FC"/>
    <w:rsid w:val="0055327A"/>
    <w:rsid w:val="00553379"/>
    <w:rsid w:val="0055337A"/>
    <w:rsid w:val="00553810"/>
    <w:rsid w:val="00553D3B"/>
    <w:rsid w:val="00554523"/>
    <w:rsid w:val="0055491B"/>
    <w:rsid w:val="00554CEC"/>
    <w:rsid w:val="00554E22"/>
    <w:rsid w:val="00555292"/>
    <w:rsid w:val="005553FC"/>
    <w:rsid w:val="00555547"/>
    <w:rsid w:val="005555A1"/>
    <w:rsid w:val="0055564D"/>
    <w:rsid w:val="00555659"/>
    <w:rsid w:val="0055565A"/>
    <w:rsid w:val="0055581C"/>
    <w:rsid w:val="00555A8A"/>
    <w:rsid w:val="00555BB0"/>
    <w:rsid w:val="00555EDF"/>
    <w:rsid w:val="00555F77"/>
    <w:rsid w:val="005563F9"/>
    <w:rsid w:val="005565FD"/>
    <w:rsid w:val="00556757"/>
    <w:rsid w:val="00556837"/>
    <w:rsid w:val="00556C74"/>
    <w:rsid w:val="00556E7E"/>
    <w:rsid w:val="00556F09"/>
    <w:rsid w:val="00556F39"/>
    <w:rsid w:val="00557086"/>
    <w:rsid w:val="00557124"/>
    <w:rsid w:val="00557203"/>
    <w:rsid w:val="0055747F"/>
    <w:rsid w:val="005578E0"/>
    <w:rsid w:val="00557B07"/>
    <w:rsid w:val="00557C9C"/>
    <w:rsid w:val="00557E92"/>
    <w:rsid w:val="00560059"/>
    <w:rsid w:val="005606B7"/>
    <w:rsid w:val="005609B3"/>
    <w:rsid w:val="00560D9D"/>
    <w:rsid w:val="00560E27"/>
    <w:rsid w:val="0056100B"/>
    <w:rsid w:val="00561043"/>
    <w:rsid w:val="00561060"/>
    <w:rsid w:val="00561125"/>
    <w:rsid w:val="00561430"/>
    <w:rsid w:val="00561439"/>
    <w:rsid w:val="005614B8"/>
    <w:rsid w:val="00561524"/>
    <w:rsid w:val="005617B0"/>
    <w:rsid w:val="0056195B"/>
    <w:rsid w:val="00561C66"/>
    <w:rsid w:val="00561E4B"/>
    <w:rsid w:val="00561E71"/>
    <w:rsid w:val="00562345"/>
    <w:rsid w:val="00562520"/>
    <w:rsid w:val="00562729"/>
    <w:rsid w:val="00562944"/>
    <w:rsid w:val="00562BB8"/>
    <w:rsid w:val="0056326D"/>
    <w:rsid w:val="005633C0"/>
    <w:rsid w:val="005635C5"/>
    <w:rsid w:val="005638F4"/>
    <w:rsid w:val="00563BDC"/>
    <w:rsid w:val="00563F2D"/>
    <w:rsid w:val="00563FAA"/>
    <w:rsid w:val="00563FD0"/>
    <w:rsid w:val="00564041"/>
    <w:rsid w:val="00564059"/>
    <w:rsid w:val="005640BD"/>
    <w:rsid w:val="005642A6"/>
    <w:rsid w:val="005642BC"/>
    <w:rsid w:val="005643F2"/>
    <w:rsid w:val="0056454E"/>
    <w:rsid w:val="00564934"/>
    <w:rsid w:val="00564985"/>
    <w:rsid w:val="00564B1F"/>
    <w:rsid w:val="00564B30"/>
    <w:rsid w:val="00564F1C"/>
    <w:rsid w:val="005654C0"/>
    <w:rsid w:val="00565608"/>
    <w:rsid w:val="0056581F"/>
    <w:rsid w:val="005658FF"/>
    <w:rsid w:val="00565B12"/>
    <w:rsid w:val="005662B9"/>
    <w:rsid w:val="0056643C"/>
    <w:rsid w:val="0056697F"/>
    <w:rsid w:val="00566DA0"/>
    <w:rsid w:val="00567442"/>
    <w:rsid w:val="00567C81"/>
    <w:rsid w:val="00567D07"/>
    <w:rsid w:val="00570123"/>
    <w:rsid w:val="00570159"/>
    <w:rsid w:val="005701F4"/>
    <w:rsid w:val="005709DB"/>
    <w:rsid w:val="00570DF9"/>
    <w:rsid w:val="00570E22"/>
    <w:rsid w:val="00570FAC"/>
    <w:rsid w:val="005712FE"/>
    <w:rsid w:val="0057161B"/>
    <w:rsid w:val="005716CB"/>
    <w:rsid w:val="00571D76"/>
    <w:rsid w:val="00571D9F"/>
    <w:rsid w:val="005720A8"/>
    <w:rsid w:val="00572134"/>
    <w:rsid w:val="0057213F"/>
    <w:rsid w:val="00572333"/>
    <w:rsid w:val="0057240D"/>
    <w:rsid w:val="005724E4"/>
    <w:rsid w:val="00572823"/>
    <w:rsid w:val="005728F5"/>
    <w:rsid w:val="00572AE8"/>
    <w:rsid w:val="00572BE0"/>
    <w:rsid w:val="00572D2A"/>
    <w:rsid w:val="00572E21"/>
    <w:rsid w:val="00572F22"/>
    <w:rsid w:val="00572F97"/>
    <w:rsid w:val="005734D5"/>
    <w:rsid w:val="00573AB8"/>
    <w:rsid w:val="00573AC4"/>
    <w:rsid w:val="00573D35"/>
    <w:rsid w:val="00573F6D"/>
    <w:rsid w:val="005745EA"/>
    <w:rsid w:val="00574611"/>
    <w:rsid w:val="005746CA"/>
    <w:rsid w:val="00574891"/>
    <w:rsid w:val="00574A0F"/>
    <w:rsid w:val="00574CEA"/>
    <w:rsid w:val="00575241"/>
    <w:rsid w:val="00575251"/>
    <w:rsid w:val="0057547F"/>
    <w:rsid w:val="005754FE"/>
    <w:rsid w:val="00575591"/>
    <w:rsid w:val="005755F7"/>
    <w:rsid w:val="00575839"/>
    <w:rsid w:val="0057590C"/>
    <w:rsid w:val="00575A81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BEC"/>
    <w:rsid w:val="00580C31"/>
    <w:rsid w:val="00580CD7"/>
    <w:rsid w:val="0058145B"/>
    <w:rsid w:val="0058170F"/>
    <w:rsid w:val="00581A14"/>
    <w:rsid w:val="00581AAF"/>
    <w:rsid w:val="00581BA4"/>
    <w:rsid w:val="00581C95"/>
    <w:rsid w:val="0058204F"/>
    <w:rsid w:val="005821DB"/>
    <w:rsid w:val="0058234C"/>
    <w:rsid w:val="00582E51"/>
    <w:rsid w:val="005832BC"/>
    <w:rsid w:val="00583C2E"/>
    <w:rsid w:val="00583CF9"/>
    <w:rsid w:val="00583D32"/>
    <w:rsid w:val="005841E1"/>
    <w:rsid w:val="0058435E"/>
    <w:rsid w:val="005843DB"/>
    <w:rsid w:val="00584474"/>
    <w:rsid w:val="00584A3F"/>
    <w:rsid w:val="00584D79"/>
    <w:rsid w:val="00585144"/>
    <w:rsid w:val="005852BB"/>
    <w:rsid w:val="00585418"/>
    <w:rsid w:val="00585537"/>
    <w:rsid w:val="00585881"/>
    <w:rsid w:val="00585A2B"/>
    <w:rsid w:val="00585C1E"/>
    <w:rsid w:val="00585C25"/>
    <w:rsid w:val="00585D3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C04"/>
    <w:rsid w:val="00587EC4"/>
    <w:rsid w:val="0059020A"/>
    <w:rsid w:val="00590634"/>
    <w:rsid w:val="00590857"/>
    <w:rsid w:val="005908FE"/>
    <w:rsid w:val="00590A11"/>
    <w:rsid w:val="00590CC3"/>
    <w:rsid w:val="00590DFA"/>
    <w:rsid w:val="005911E3"/>
    <w:rsid w:val="0059120C"/>
    <w:rsid w:val="00591749"/>
    <w:rsid w:val="0059192C"/>
    <w:rsid w:val="005919FE"/>
    <w:rsid w:val="00591A8D"/>
    <w:rsid w:val="00591B10"/>
    <w:rsid w:val="00591B87"/>
    <w:rsid w:val="00591EEF"/>
    <w:rsid w:val="0059240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3F6C"/>
    <w:rsid w:val="00594193"/>
    <w:rsid w:val="005941B3"/>
    <w:rsid w:val="00594653"/>
    <w:rsid w:val="00594704"/>
    <w:rsid w:val="00594B93"/>
    <w:rsid w:val="0059526D"/>
    <w:rsid w:val="00595288"/>
    <w:rsid w:val="00595601"/>
    <w:rsid w:val="0059571B"/>
    <w:rsid w:val="005957C0"/>
    <w:rsid w:val="00595A86"/>
    <w:rsid w:val="00595C95"/>
    <w:rsid w:val="00595C9A"/>
    <w:rsid w:val="00595E8C"/>
    <w:rsid w:val="00596466"/>
    <w:rsid w:val="005967D1"/>
    <w:rsid w:val="005968BA"/>
    <w:rsid w:val="00596934"/>
    <w:rsid w:val="0059698A"/>
    <w:rsid w:val="00596CA5"/>
    <w:rsid w:val="00596D27"/>
    <w:rsid w:val="00597128"/>
    <w:rsid w:val="0059781B"/>
    <w:rsid w:val="005978E5"/>
    <w:rsid w:val="005979E3"/>
    <w:rsid w:val="00597D00"/>
    <w:rsid w:val="00597F53"/>
    <w:rsid w:val="00597FDD"/>
    <w:rsid w:val="005A0266"/>
    <w:rsid w:val="005A0990"/>
    <w:rsid w:val="005A0A21"/>
    <w:rsid w:val="005A1021"/>
    <w:rsid w:val="005A1259"/>
    <w:rsid w:val="005A1437"/>
    <w:rsid w:val="005A16E0"/>
    <w:rsid w:val="005A1825"/>
    <w:rsid w:val="005A1978"/>
    <w:rsid w:val="005A1F71"/>
    <w:rsid w:val="005A21F3"/>
    <w:rsid w:val="005A2674"/>
    <w:rsid w:val="005A2C97"/>
    <w:rsid w:val="005A2CC4"/>
    <w:rsid w:val="005A2E8C"/>
    <w:rsid w:val="005A3433"/>
    <w:rsid w:val="005A356F"/>
    <w:rsid w:val="005A362D"/>
    <w:rsid w:val="005A364F"/>
    <w:rsid w:val="005A388C"/>
    <w:rsid w:val="005A38B2"/>
    <w:rsid w:val="005A39FC"/>
    <w:rsid w:val="005A3D11"/>
    <w:rsid w:val="005A3E5F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8FE"/>
    <w:rsid w:val="005A6263"/>
    <w:rsid w:val="005A6291"/>
    <w:rsid w:val="005A6414"/>
    <w:rsid w:val="005A6502"/>
    <w:rsid w:val="005A65AF"/>
    <w:rsid w:val="005A662A"/>
    <w:rsid w:val="005A6673"/>
    <w:rsid w:val="005A68BF"/>
    <w:rsid w:val="005A6A70"/>
    <w:rsid w:val="005A6C9D"/>
    <w:rsid w:val="005A7400"/>
    <w:rsid w:val="005A7402"/>
    <w:rsid w:val="005A7500"/>
    <w:rsid w:val="005A76C4"/>
    <w:rsid w:val="005A7BB3"/>
    <w:rsid w:val="005B04D0"/>
    <w:rsid w:val="005B0A35"/>
    <w:rsid w:val="005B0C0C"/>
    <w:rsid w:val="005B0F57"/>
    <w:rsid w:val="005B0F64"/>
    <w:rsid w:val="005B112E"/>
    <w:rsid w:val="005B125A"/>
    <w:rsid w:val="005B1282"/>
    <w:rsid w:val="005B1578"/>
    <w:rsid w:val="005B16DD"/>
    <w:rsid w:val="005B16DF"/>
    <w:rsid w:val="005B17A9"/>
    <w:rsid w:val="005B1853"/>
    <w:rsid w:val="005B190F"/>
    <w:rsid w:val="005B1D3E"/>
    <w:rsid w:val="005B1DAB"/>
    <w:rsid w:val="005B1DE6"/>
    <w:rsid w:val="005B1E01"/>
    <w:rsid w:val="005B1F77"/>
    <w:rsid w:val="005B20B6"/>
    <w:rsid w:val="005B26AA"/>
    <w:rsid w:val="005B28F2"/>
    <w:rsid w:val="005B293A"/>
    <w:rsid w:val="005B294D"/>
    <w:rsid w:val="005B2A16"/>
    <w:rsid w:val="005B2D66"/>
    <w:rsid w:val="005B2DE1"/>
    <w:rsid w:val="005B311E"/>
    <w:rsid w:val="005B32BD"/>
    <w:rsid w:val="005B3304"/>
    <w:rsid w:val="005B33F5"/>
    <w:rsid w:val="005B352A"/>
    <w:rsid w:val="005B353C"/>
    <w:rsid w:val="005B35AB"/>
    <w:rsid w:val="005B3852"/>
    <w:rsid w:val="005B3B56"/>
    <w:rsid w:val="005B3CE9"/>
    <w:rsid w:val="005B3DFA"/>
    <w:rsid w:val="005B40EA"/>
    <w:rsid w:val="005B4286"/>
    <w:rsid w:val="005B42A0"/>
    <w:rsid w:val="005B4420"/>
    <w:rsid w:val="005B459C"/>
    <w:rsid w:val="005B45C5"/>
    <w:rsid w:val="005B4701"/>
    <w:rsid w:val="005B49CC"/>
    <w:rsid w:val="005B4A00"/>
    <w:rsid w:val="005B4DA4"/>
    <w:rsid w:val="005B5143"/>
    <w:rsid w:val="005B528F"/>
    <w:rsid w:val="005B537B"/>
    <w:rsid w:val="005B545E"/>
    <w:rsid w:val="005B5466"/>
    <w:rsid w:val="005B5476"/>
    <w:rsid w:val="005B5837"/>
    <w:rsid w:val="005B5840"/>
    <w:rsid w:val="005B5B63"/>
    <w:rsid w:val="005B5C62"/>
    <w:rsid w:val="005B631B"/>
    <w:rsid w:val="005B63D6"/>
    <w:rsid w:val="005B64A8"/>
    <w:rsid w:val="005B6585"/>
    <w:rsid w:val="005B677E"/>
    <w:rsid w:val="005B696F"/>
    <w:rsid w:val="005B6B43"/>
    <w:rsid w:val="005B6BA4"/>
    <w:rsid w:val="005B6C6A"/>
    <w:rsid w:val="005B6E1D"/>
    <w:rsid w:val="005B6E9F"/>
    <w:rsid w:val="005B6EE0"/>
    <w:rsid w:val="005B6F42"/>
    <w:rsid w:val="005B6F5D"/>
    <w:rsid w:val="005B730D"/>
    <w:rsid w:val="005B7577"/>
    <w:rsid w:val="005B762D"/>
    <w:rsid w:val="005B76D1"/>
    <w:rsid w:val="005B7A78"/>
    <w:rsid w:val="005B7CBC"/>
    <w:rsid w:val="005C00AF"/>
    <w:rsid w:val="005C01BE"/>
    <w:rsid w:val="005C0329"/>
    <w:rsid w:val="005C0AA0"/>
    <w:rsid w:val="005C0C9E"/>
    <w:rsid w:val="005C0E8F"/>
    <w:rsid w:val="005C109C"/>
    <w:rsid w:val="005C11FD"/>
    <w:rsid w:val="005C1245"/>
    <w:rsid w:val="005C162A"/>
    <w:rsid w:val="005C1781"/>
    <w:rsid w:val="005C1997"/>
    <w:rsid w:val="005C19E7"/>
    <w:rsid w:val="005C1A3F"/>
    <w:rsid w:val="005C1A8A"/>
    <w:rsid w:val="005C1C2D"/>
    <w:rsid w:val="005C21F2"/>
    <w:rsid w:val="005C227D"/>
    <w:rsid w:val="005C240A"/>
    <w:rsid w:val="005C2437"/>
    <w:rsid w:val="005C2857"/>
    <w:rsid w:val="005C2A74"/>
    <w:rsid w:val="005C2AAD"/>
    <w:rsid w:val="005C2ADF"/>
    <w:rsid w:val="005C2BD3"/>
    <w:rsid w:val="005C2CC1"/>
    <w:rsid w:val="005C2D47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C49"/>
    <w:rsid w:val="005C5030"/>
    <w:rsid w:val="005C55C6"/>
    <w:rsid w:val="005C55F6"/>
    <w:rsid w:val="005C5834"/>
    <w:rsid w:val="005C5AA5"/>
    <w:rsid w:val="005C5DCD"/>
    <w:rsid w:val="005C5EF2"/>
    <w:rsid w:val="005C5F06"/>
    <w:rsid w:val="005C6188"/>
    <w:rsid w:val="005C61A5"/>
    <w:rsid w:val="005C6436"/>
    <w:rsid w:val="005C650A"/>
    <w:rsid w:val="005C6663"/>
    <w:rsid w:val="005C669F"/>
    <w:rsid w:val="005C68BA"/>
    <w:rsid w:val="005C68F0"/>
    <w:rsid w:val="005C6B86"/>
    <w:rsid w:val="005C6E7F"/>
    <w:rsid w:val="005C7039"/>
    <w:rsid w:val="005C74B1"/>
    <w:rsid w:val="005C76AF"/>
    <w:rsid w:val="005C76C7"/>
    <w:rsid w:val="005C77EF"/>
    <w:rsid w:val="005C7D79"/>
    <w:rsid w:val="005C7F51"/>
    <w:rsid w:val="005D00E6"/>
    <w:rsid w:val="005D01AE"/>
    <w:rsid w:val="005D01B5"/>
    <w:rsid w:val="005D02E1"/>
    <w:rsid w:val="005D0466"/>
    <w:rsid w:val="005D0508"/>
    <w:rsid w:val="005D06E4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2B"/>
    <w:rsid w:val="005D1475"/>
    <w:rsid w:val="005D16A9"/>
    <w:rsid w:val="005D1A55"/>
    <w:rsid w:val="005D21A4"/>
    <w:rsid w:val="005D2931"/>
    <w:rsid w:val="005D2E2B"/>
    <w:rsid w:val="005D337C"/>
    <w:rsid w:val="005D36EC"/>
    <w:rsid w:val="005D3838"/>
    <w:rsid w:val="005D42BA"/>
    <w:rsid w:val="005D438D"/>
    <w:rsid w:val="005D465E"/>
    <w:rsid w:val="005D48CB"/>
    <w:rsid w:val="005D4981"/>
    <w:rsid w:val="005D4ED9"/>
    <w:rsid w:val="005D4F41"/>
    <w:rsid w:val="005D539C"/>
    <w:rsid w:val="005D5503"/>
    <w:rsid w:val="005D5728"/>
    <w:rsid w:val="005D585D"/>
    <w:rsid w:val="005D5FD6"/>
    <w:rsid w:val="005D6004"/>
    <w:rsid w:val="005D606D"/>
    <w:rsid w:val="005D6132"/>
    <w:rsid w:val="005D64CE"/>
    <w:rsid w:val="005D68B5"/>
    <w:rsid w:val="005D6B8D"/>
    <w:rsid w:val="005D6C64"/>
    <w:rsid w:val="005D7898"/>
    <w:rsid w:val="005D79B8"/>
    <w:rsid w:val="005D7BD7"/>
    <w:rsid w:val="005D7FD5"/>
    <w:rsid w:val="005E0682"/>
    <w:rsid w:val="005E07DC"/>
    <w:rsid w:val="005E0B4B"/>
    <w:rsid w:val="005E0D26"/>
    <w:rsid w:val="005E122B"/>
    <w:rsid w:val="005E1521"/>
    <w:rsid w:val="005E1636"/>
    <w:rsid w:val="005E18BF"/>
    <w:rsid w:val="005E1BEB"/>
    <w:rsid w:val="005E1DE1"/>
    <w:rsid w:val="005E1E85"/>
    <w:rsid w:val="005E1ED1"/>
    <w:rsid w:val="005E2121"/>
    <w:rsid w:val="005E2219"/>
    <w:rsid w:val="005E22A5"/>
    <w:rsid w:val="005E2602"/>
    <w:rsid w:val="005E264A"/>
    <w:rsid w:val="005E2770"/>
    <w:rsid w:val="005E28E2"/>
    <w:rsid w:val="005E30D5"/>
    <w:rsid w:val="005E31D4"/>
    <w:rsid w:val="005E3292"/>
    <w:rsid w:val="005E3306"/>
    <w:rsid w:val="005E347D"/>
    <w:rsid w:val="005E396A"/>
    <w:rsid w:val="005E39E2"/>
    <w:rsid w:val="005E3DBD"/>
    <w:rsid w:val="005E3EB0"/>
    <w:rsid w:val="005E4112"/>
    <w:rsid w:val="005E44EB"/>
    <w:rsid w:val="005E4626"/>
    <w:rsid w:val="005E47BB"/>
    <w:rsid w:val="005E4C1E"/>
    <w:rsid w:val="005E4DC2"/>
    <w:rsid w:val="005E5183"/>
    <w:rsid w:val="005E51C3"/>
    <w:rsid w:val="005E538A"/>
    <w:rsid w:val="005E5773"/>
    <w:rsid w:val="005E578A"/>
    <w:rsid w:val="005E5A12"/>
    <w:rsid w:val="005E5A71"/>
    <w:rsid w:val="005E5B33"/>
    <w:rsid w:val="005E6027"/>
    <w:rsid w:val="005E618D"/>
    <w:rsid w:val="005E6289"/>
    <w:rsid w:val="005E64EF"/>
    <w:rsid w:val="005E6520"/>
    <w:rsid w:val="005E6853"/>
    <w:rsid w:val="005E68EB"/>
    <w:rsid w:val="005E6BC5"/>
    <w:rsid w:val="005E6D6B"/>
    <w:rsid w:val="005E6EAE"/>
    <w:rsid w:val="005E6FFC"/>
    <w:rsid w:val="005E7152"/>
    <w:rsid w:val="005E7166"/>
    <w:rsid w:val="005E725E"/>
    <w:rsid w:val="005E7266"/>
    <w:rsid w:val="005E73A7"/>
    <w:rsid w:val="005E7466"/>
    <w:rsid w:val="005E749B"/>
    <w:rsid w:val="005E75EB"/>
    <w:rsid w:val="005E7705"/>
    <w:rsid w:val="005E7734"/>
    <w:rsid w:val="005E7A01"/>
    <w:rsid w:val="005E7AEE"/>
    <w:rsid w:val="005E7B4F"/>
    <w:rsid w:val="005E7D4F"/>
    <w:rsid w:val="005E7F0E"/>
    <w:rsid w:val="005F00A9"/>
    <w:rsid w:val="005F030E"/>
    <w:rsid w:val="005F0350"/>
    <w:rsid w:val="005F075B"/>
    <w:rsid w:val="005F1278"/>
    <w:rsid w:val="005F14E1"/>
    <w:rsid w:val="005F17FF"/>
    <w:rsid w:val="005F187E"/>
    <w:rsid w:val="005F1A71"/>
    <w:rsid w:val="005F1B1D"/>
    <w:rsid w:val="005F1B80"/>
    <w:rsid w:val="005F1CC2"/>
    <w:rsid w:val="005F1E62"/>
    <w:rsid w:val="005F1E8D"/>
    <w:rsid w:val="005F243E"/>
    <w:rsid w:val="005F25DA"/>
    <w:rsid w:val="005F278E"/>
    <w:rsid w:val="005F2EC0"/>
    <w:rsid w:val="005F2FB8"/>
    <w:rsid w:val="005F303F"/>
    <w:rsid w:val="005F347B"/>
    <w:rsid w:val="005F3D92"/>
    <w:rsid w:val="005F3E86"/>
    <w:rsid w:val="005F436A"/>
    <w:rsid w:val="005F4495"/>
    <w:rsid w:val="005F47CA"/>
    <w:rsid w:val="005F4884"/>
    <w:rsid w:val="005F4AEB"/>
    <w:rsid w:val="005F4C47"/>
    <w:rsid w:val="005F4D0A"/>
    <w:rsid w:val="005F5020"/>
    <w:rsid w:val="005F53C4"/>
    <w:rsid w:val="005F552C"/>
    <w:rsid w:val="005F578D"/>
    <w:rsid w:val="005F58DE"/>
    <w:rsid w:val="005F595B"/>
    <w:rsid w:val="005F5D64"/>
    <w:rsid w:val="005F5DA7"/>
    <w:rsid w:val="005F5DDB"/>
    <w:rsid w:val="005F61CD"/>
    <w:rsid w:val="005F6587"/>
    <w:rsid w:val="005F68DF"/>
    <w:rsid w:val="005F6B83"/>
    <w:rsid w:val="005F6E57"/>
    <w:rsid w:val="005F6F6F"/>
    <w:rsid w:val="005F7038"/>
    <w:rsid w:val="005F70A6"/>
    <w:rsid w:val="005F70F1"/>
    <w:rsid w:val="005F74ED"/>
    <w:rsid w:val="005F75F9"/>
    <w:rsid w:val="005F76CC"/>
    <w:rsid w:val="005F786D"/>
    <w:rsid w:val="005F7A59"/>
    <w:rsid w:val="005F7A65"/>
    <w:rsid w:val="005F7A85"/>
    <w:rsid w:val="005F7B16"/>
    <w:rsid w:val="005F7BF8"/>
    <w:rsid w:val="00600114"/>
    <w:rsid w:val="00600248"/>
    <w:rsid w:val="00600698"/>
    <w:rsid w:val="0060075A"/>
    <w:rsid w:val="00600957"/>
    <w:rsid w:val="006009CD"/>
    <w:rsid w:val="00600AE5"/>
    <w:rsid w:val="00600B2D"/>
    <w:rsid w:val="00600B31"/>
    <w:rsid w:val="00600FD2"/>
    <w:rsid w:val="006014EF"/>
    <w:rsid w:val="00601898"/>
    <w:rsid w:val="00601A14"/>
    <w:rsid w:val="00601A59"/>
    <w:rsid w:val="00601A61"/>
    <w:rsid w:val="00601B5A"/>
    <w:rsid w:val="00601BBB"/>
    <w:rsid w:val="006021B7"/>
    <w:rsid w:val="00602343"/>
    <w:rsid w:val="006025B5"/>
    <w:rsid w:val="00602B2C"/>
    <w:rsid w:val="0060308F"/>
    <w:rsid w:val="00603102"/>
    <w:rsid w:val="006031EC"/>
    <w:rsid w:val="00603205"/>
    <w:rsid w:val="00603295"/>
    <w:rsid w:val="00603468"/>
    <w:rsid w:val="00603A65"/>
    <w:rsid w:val="00603E96"/>
    <w:rsid w:val="006040AC"/>
    <w:rsid w:val="006040EA"/>
    <w:rsid w:val="00604264"/>
    <w:rsid w:val="00604343"/>
    <w:rsid w:val="006046AE"/>
    <w:rsid w:val="00604977"/>
    <w:rsid w:val="00604DEE"/>
    <w:rsid w:val="00604FE8"/>
    <w:rsid w:val="006051C7"/>
    <w:rsid w:val="00605462"/>
    <w:rsid w:val="00605468"/>
    <w:rsid w:val="006055A7"/>
    <w:rsid w:val="006057E5"/>
    <w:rsid w:val="00605A61"/>
    <w:rsid w:val="00605E2D"/>
    <w:rsid w:val="006062BA"/>
    <w:rsid w:val="006065B7"/>
    <w:rsid w:val="00606970"/>
    <w:rsid w:val="00606B89"/>
    <w:rsid w:val="006073CA"/>
    <w:rsid w:val="00607480"/>
    <w:rsid w:val="00607A93"/>
    <w:rsid w:val="00607C19"/>
    <w:rsid w:val="00607C99"/>
    <w:rsid w:val="00607E3F"/>
    <w:rsid w:val="00610152"/>
    <w:rsid w:val="00610588"/>
    <w:rsid w:val="006105FB"/>
    <w:rsid w:val="0061071E"/>
    <w:rsid w:val="00610728"/>
    <w:rsid w:val="00610873"/>
    <w:rsid w:val="00610948"/>
    <w:rsid w:val="00610971"/>
    <w:rsid w:val="006109A5"/>
    <w:rsid w:val="00610AB2"/>
    <w:rsid w:val="00610BA6"/>
    <w:rsid w:val="00611069"/>
    <w:rsid w:val="00611081"/>
    <w:rsid w:val="006113B6"/>
    <w:rsid w:val="00611519"/>
    <w:rsid w:val="0061178A"/>
    <w:rsid w:val="00611C8D"/>
    <w:rsid w:val="00611D65"/>
    <w:rsid w:val="00611DBD"/>
    <w:rsid w:val="00611E19"/>
    <w:rsid w:val="00611F58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23"/>
    <w:rsid w:val="00615233"/>
    <w:rsid w:val="006156CC"/>
    <w:rsid w:val="00615754"/>
    <w:rsid w:val="006159DD"/>
    <w:rsid w:val="00615B0D"/>
    <w:rsid w:val="00615BEC"/>
    <w:rsid w:val="00615C4C"/>
    <w:rsid w:val="00615D6B"/>
    <w:rsid w:val="00615E7B"/>
    <w:rsid w:val="00615F52"/>
    <w:rsid w:val="00616002"/>
    <w:rsid w:val="00616581"/>
    <w:rsid w:val="0061672E"/>
    <w:rsid w:val="0061679B"/>
    <w:rsid w:val="006167B7"/>
    <w:rsid w:val="00616D01"/>
    <w:rsid w:val="00616D82"/>
    <w:rsid w:val="00617354"/>
    <w:rsid w:val="00617370"/>
    <w:rsid w:val="006179C5"/>
    <w:rsid w:val="00617B41"/>
    <w:rsid w:val="00620094"/>
    <w:rsid w:val="00620341"/>
    <w:rsid w:val="00620564"/>
    <w:rsid w:val="00620678"/>
    <w:rsid w:val="0062071B"/>
    <w:rsid w:val="00620955"/>
    <w:rsid w:val="00620E1D"/>
    <w:rsid w:val="00620FC9"/>
    <w:rsid w:val="00621012"/>
    <w:rsid w:val="00621239"/>
    <w:rsid w:val="00621781"/>
    <w:rsid w:val="00621CC1"/>
    <w:rsid w:val="00621FF2"/>
    <w:rsid w:val="00622540"/>
    <w:rsid w:val="006227D4"/>
    <w:rsid w:val="006228C5"/>
    <w:rsid w:val="0062292C"/>
    <w:rsid w:val="00622933"/>
    <w:rsid w:val="00622A8D"/>
    <w:rsid w:val="00622AD3"/>
    <w:rsid w:val="00622FCE"/>
    <w:rsid w:val="006230F8"/>
    <w:rsid w:val="0062318B"/>
    <w:rsid w:val="0062322C"/>
    <w:rsid w:val="00623851"/>
    <w:rsid w:val="00624027"/>
    <w:rsid w:val="00624359"/>
    <w:rsid w:val="0062487C"/>
    <w:rsid w:val="006249EA"/>
    <w:rsid w:val="00624AF3"/>
    <w:rsid w:val="00624BC8"/>
    <w:rsid w:val="006250B8"/>
    <w:rsid w:val="00625123"/>
    <w:rsid w:val="00625389"/>
    <w:rsid w:val="00625701"/>
    <w:rsid w:val="00625A0F"/>
    <w:rsid w:val="00625C7C"/>
    <w:rsid w:val="00625E34"/>
    <w:rsid w:val="00625E9B"/>
    <w:rsid w:val="00626477"/>
    <w:rsid w:val="00626618"/>
    <w:rsid w:val="0062681D"/>
    <w:rsid w:val="00626B5A"/>
    <w:rsid w:val="00627184"/>
    <w:rsid w:val="00627223"/>
    <w:rsid w:val="00627335"/>
    <w:rsid w:val="0062743D"/>
    <w:rsid w:val="0062748B"/>
    <w:rsid w:val="0062761F"/>
    <w:rsid w:val="006276D9"/>
    <w:rsid w:val="0062771A"/>
    <w:rsid w:val="00627C7B"/>
    <w:rsid w:val="00627E26"/>
    <w:rsid w:val="00630149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59C"/>
    <w:rsid w:val="0063167D"/>
    <w:rsid w:val="00631852"/>
    <w:rsid w:val="006318DA"/>
    <w:rsid w:val="00631B03"/>
    <w:rsid w:val="00631CA8"/>
    <w:rsid w:val="006323E4"/>
    <w:rsid w:val="00632EE5"/>
    <w:rsid w:val="00632FF1"/>
    <w:rsid w:val="006331CB"/>
    <w:rsid w:val="006339FB"/>
    <w:rsid w:val="00633DDC"/>
    <w:rsid w:val="00634010"/>
    <w:rsid w:val="00634018"/>
    <w:rsid w:val="00634118"/>
    <w:rsid w:val="00634258"/>
    <w:rsid w:val="006345A4"/>
    <w:rsid w:val="006345AA"/>
    <w:rsid w:val="00634C65"/>
    <w:rsid w:val="00634C7D"/>
    <w:rsid w:val="00634CFC"/>
    <w:rsid w:val="00634F15"/>
    <w:rsid w:val="00635521"/>
    <w:rsid w:val="006356C3"/>
    <w:rsid w:val="00635746"/>
    <w:rsid w:val="0063579A"/>
    <w:rsid w:val="00635BD3"/>
    <w:rsid w:val="00635D8A"/>
    <w:rsid w:val="00636039"/>
    <w:rsid w:val="006360FB"/>
    <w:rsid w:val="006361F4"/>
    <w:rsid w:val="00636374"/>
    <w:rsid w:val="006363D6"/>
    <w:rsid w:val="006365A9"/>
    <w:rsid w:val="006366C3"/>
    <w:rsid w:val="00636995"/>
    <w:rsid w:val="00636AC9"/>
    <w:rsid w:val="00636BAD"/>
    <w:rsid w:val="00636C2D"/>
    <w:rsid w:val="00636D59"/>
    <w:rsid w:val="00636DD8"/>
    <w:rsid w:val="00636EC0"/>
    <w:rsid w:val="00637294"/>
    <w:rsid w:val="00637573"/>
    <w:rsid w:val="00637578"/>
    <w:rsid w:val="00637766"/>
    <w:rsid w:val="006378B1"/>
    <w:rsid w:val="006378D3"/>
    <w:rsid w:val="00637970"/>
    <w:rsid w:val="00637A87"/>
    <w:rsid w:val="00637C54"/>
    <w:rsid w:val="00637D2D"/>
    <w:rsid w:val="006401BE"/>
    <w:rsid w:val="0064033C"/>
    <w:rsid w:val="00640519"/>
    <w:rsid w:val="00640547"/>
    <w:rsid w:val="00640756"/>
    <w:rsid w:val="0064078B"/>
    <w:rsid w:val="00640801"/>
    <w:rsid w:val="00640898"/>
    <w:rsid w:val="006409D1"/>
    <w:rsid w:val="00640A0A"/>
    <w:rsid w:val="00640BD8"/>
    <w:rsid w:val="00640C78"/>
    <w:rsid w:val="00640D25"/>
    <w:rsid w:val="00640D61"/>
    <w:rsid w:val="00640D85"/>
    <w:rsid w:val="00640FE2"/>
    <w:rsid w:val="00641286"/>
    <w:rsid w:val="0064163C"/>
    <w:rsid w:val="00641B33"/>
    <w:rsid w:val="00641E08"/>
    <w:rsid w:val="00641E6F"/>
    <w:rsid w:val="006423B5"/>
    <w:rsid w:val="006426F2"/>
    <w:rsid w:val="006427AD"/>
    <w:rsid w:val="00642E57"/>
    <w:rsid w:val="006431DA"/>
    <w:rsid w:val="006436BE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0BB"/>
    <w:rsid w:val="00645243"/>
    <w:rsid w:val="00645A3A"/>
    <w:rsid w:val="00645A78"/>
    <w:rsid w:val="00645D38"/>
    <w:rsid w:val="00645EA9"/>
    <w:rsid w:val="00646221"/>
    <w:rsid w:val="006464B6"/>
    <w:rsid w:val="0064658C"/>
    <w:rsid w:val="006466BA"/>
    <w:rsid w:val="006469D5"/>
    <w:rsid w:val="00646A9E"/>
    <w:rsid w:val="00646B74"/>
    <w:rsid w:val="00646EB1"/>
    <w:rsid w:val="00646FCA"/>
    <w:rsid w:val="0064744B"/>
    <w:rsid w:val="006475F3"/>
    <w:rsid w:val="00647930"/>
    <w:rsid w:val="00647BE1"/>
    <w:rsid w:val="00647D38"/>
    <w:rsid w:val="00650006"/>
    <w:rsid w:val="0065000C"/>
    <w:rsid w:val="00650598"/>
    <w:rsid w:val="00650848"/>
    <w:rsid w:val="00650972"/>
    <w:rsid w:val="00650B17"/>
    <w:rsid w:val="00650D47"/>
    <w:rsid w:val="00651289"/>
    <w:rsid w:val="00651313"/>
    <w:rsid w:val="006513C5"/>
    <w:rsid w:val="00651410"/>
    <w:rsid w:val="006517E8"/>
    <w:rsid w:val="00651BE5"/>
    <w:rsid w:val="00651C2C"/>
    <w:rsid w:val="00651E4F"/>
    <w:rsid w:val="00652571"/>
    <w:rsid w:val="00652C79"/>
    <w:rsid w:val="0065301E"/>
    <w:rsid w:val="0065304C"/>
    <w:rsid w:val="006530AB"/>
    <w:rsid w:val="0065311D"/>
    <w:rsid w:val="00653284"/>
    <w:rsid w:val="006535BC"/>
    <w:rsid w:val="0065370E"/>
    <w:rsid w:val="00653930"/>
    <w:rsid w:val="00653AAD"/>
    <w:rsid w:val="00653EE2"/>
    <w:rsid w:val="006543DD"/>
    <w:rsid w:val="0065459B"/>
    <w:rsid w:val="006545A6"/>
    <w:rsid w:val="0065473B"/>
    <w:rsid w:val="0065490D"/>
    <w:rsid w:val="00654A44"/>
    <w:rsid w:val="00654A8B"/>
    <w:rsid w:val="00654D6A"/>
    <w:rsid w:val="00654DCE"/>
    <w:rsid w:val="00654FAC"/>
    <w:rsid w:val="00655179"/>
    <w:rsid w:val="006552CD"/>
    <w:rsid w:val="00655467"/>
    <w:rsid w:val="006558FD"/>
    <w:rsid w:val="006559B3"/>
    <w:rsid w:val="006559B4"/>
    <w:rsid w:val="006560FF"/>
    <w:rsid w:val="006561BE"/>
    <w:rsid w:val="00656218"/>
    <w:rsid w:val="006564E9"/>
    <w:rsid w:val="0065659A"/>
    <w:rsid w:val="0065663B"/>
    <w:rsid w:val="00656684"/>
    <w:rsid w:val="0065677C"/>
    <w:rsid w:val="0065686E"/>
    <w:rsid w:val="00656B0B"/>
    <w:rsid w:val="00656CBA"/>
    <w:rsid w:val="00656F95"/>
    <w:rsid w:val="00657017"/>
    <w:rsid w:val="0065728B"/>
    <w:rsid w:val="0065739A"/>
    <w:rsid w:val="006574EF"/>
    <w:rsid w:val="00657634"/>
    <w:rsid w:val="006579FB"/>
    <w:rsid w:val="00657B15"/>
    <w:rsid w:val="00657D2D"/>
    <w:rsid w:val="00657F55"/>
    <w:rsid w:val="0066007E"/>
    <w:rsid w:val="00660283"/>
    <w:rsid w:val="006605CB"/>
    <w:rsid w:val="00660747"/>
    <w:rsid w:val="00660A56"/>
    <w:rsid w:val="00660D74"/>
    <w:rsid w:val="00660DC7"/>
    <w:rsid w:val="006610BF"/>
    <w:rsid w:val="006611E7"/>
    <w:rsid w:val="00661447"/>
    <w:rsid w:val="00661543"/>
    <w:rsid w:val="00661712"/>
    <w:rsid w:val="00661AA4"/>
    <w:rsid w:val="00661CFD"/>
    <w:rsid w:val="00661E49"/>
    <w:rsid w:val="00661ECC"/>
    <w:rsid w:val="00661F8D"/>
    <w:rsid w:val="00661F96"/>
    <w:rsid w:val="00662173"/>
    <w:rsid w:val="00662175"/>
    <w:rsid w:val="006621D3"/>
    <w:rsid w:val="006622F6"/>
    <w:rsid w:val="00662389"/>
    <w:rsid w:val="00662401"/>
    <w:rsid w:val="006626AF"/>
    <w:rsid w:val="006628A7"/>
    <w:rsid w:val="006629F0"/>
    <w:rsid w:val="00662B04"/>
    <w:rsid w:val="00662BB5"/>
    <w:rsid w:val="00662E8A"/>
    <w:rsid w:val="00662ED8"/>
    <w:rsid w:val="006636E5"/>
    <w:rsid w:val="0066372A"/>
    <w:rsid w:val="006637F7"/>
    <w:rsid w:val="00663FB5"/>
    <w:rsid w:val="006640BB"/>
    <w:rsid w:val="00664117"/>
    <w:rsid w:val="0066419F"/>
    <w:rsid w:val="00664374"/>
    <w:rsid w:val="00664481"/>
    <w:rsid w:val="00664A43"/>
    <w:rsid w:val="00664C33"/>
    <w:rsid w:val="006650DA"/>
    <w:rsid w:val="00665120"/>
    <w:rsid w:val="006654B7"/>
    <w:rsid w:val="00665523"/>
    <w:rsid w:val="00665596"/>
    <w:rsid w:val="006656A0"/>
    <w:rsid w:val="0066589B"/>
    <w:rsid w:val="00665B2F"/>
    <w:rsid w:val="00665FA7"/>
    <w:rsid w:val="0066608D"/>
    <w:rsid w:val="0066608E"/>
    <w:rsid w:val="00666276"/>
    <w:rsid w:val="00666C53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A"/>
    <w:rsid w:val="0067005C"/>
    <w:rsid w:val="0067024C"/>
    <w:rsid w:val="0067030A"/>
    <w:rsid w:val="00670791"/>
    <w:rsid w:val="00670838"/>
    <w:rsid w:val="00670DEB"/>
    <w:rsid w:val="00670EDC"/>
    <w:rsid w:val="00671468"/>
    <w:rsid w:val="006715B2"/>
    <w:rsid w:val="006715BF"/>
    <w:rsid w:val="0067163B"/>
    <w:rsid w:val="00671822"/>
    <w:rsid w:val="006719B2"/>
    <w:rsid w:val="00671B80"/>
    <w:rsid w:val="00671C1C"/>
    <w:rsid w:val="006720D4"/>
    <w:rsid w:val="00672712"/>
    <w:rsid w:val="00672746"/>
    <w:rsid w:val="00672A6E"/>
    <w:rsid w:val="00672BC4"/>
    <w:rsid w:val="00672E94"/>
    <w:rsid w:val="00672EC5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945"/>
    <w:rsid w:val="00674E6D"/>
    <w:rsid w:val="0067508B"/>
    <w:rsid w:val="006752B8"/>
    <w:rsid w:val="0067536C"/>
    <w:rsid w:val="0067542F"/>
    <w:rsid w:val="00675476"/>
    <w:rsid w:val="0067584C"/>
    <w:rsid w:val="0067599B"/>
    <w:rsid w:val="00675B33"/>
    <w:rsid w:val="00675BFF"/>
    <w:rsid w:val="00675C8F"/>
    <w:rsid w:val="00675D39"/>
    <w:rsid w:val="00675E25"/>
    <w:rsid w:val="0067606B"/>
    <w:rsid w:val="006760FE"/>
    <w:rsid w:val="00676197"/>
    <w:rsid w:val="006764FA"/>
    <w:rsid w:val="00676683"/>
    <w:rsid w:val="006766F8"/>
    <w:rsid w:val="00676AB0"/>
    <w:rsid w:val="00676BC7"/>
    <w:rsid w:val="00676DE9"/>
    <w:rsid w:val="00676FEE"/>
    <w:rsid w:val="00677171"/>
    <w:rsid w:val="006776B0"/>
    <w:rsid w:val="0067782D"/>
    <w:rsid w:val="00677C9B"/>
    <w:rsid w:val="00677F93"/>
    <w:rsid w:val="0068018E"/>
    <w:rsid w:val="00680326"/>
    <w:rsid w:val="00680370"/>
    <w:rsid w:val="006803CE"/>
    <w:rsid w:val="00680409"/>
    <w:rsid w:val="0068049D"/>
    <w:rsid w:val="006804E2"/>
    <w:rsid w:val="006807C8"/>
    <w:rsid w:val="00680C1E"/>
    <w:rsid w:val="00680C67"/>
    <w:rsid w:val="00680D3C"/>
    <w:rsid w:val="00680E9A"/>
    <w:rsid w:val="00680F6D"/>
    <w:rsid w:val="00681003"/>
    <w:rsid w:val="0068109A"/>
    <w:rsid w:val="0068128C"/>
    <w:rsid w:val="006812E8"/>
    <w:rsid w:val="0068156C"/>
    <w:rsid w:val="0068160F"/>
    <w:rsid w:val="00681696"/>
    <w:rsid w:val="006816E9"/>
    <w:rsid w:val="0068173F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E50"/>
    <w:rsid w:val="00683F2D"/>
    <w:rsid w:val="00683FA9"/>
    <w:rsid w:val="00683FEA"/>
    <w:rsid w:val="006840CD"/>
    <w:rsid w:val="006841EC"/>
    <w:rsid w:val="0068426B"/>
    <w:rsid w:val="00684291"/>
    <w:rsid w:val="0068454D"/>
    <w:rsid w:val="00684642"/>
    <w:rsid w:val="006847C8"/>
    <w:rsid w:val="00684CE1"/>
    <w:rsid w:val="00684F1C"/>
    <w:rsid w:val="00685149"/>
    <w:rsid w:val="006853A1"/>
    <w:rsid w:val="0068540D"/>
    <w:rsid w:val="00685444"/>
    <w:rsid w:val="00685572"/>
    <w:rsid w:val="006855FC"/>
    <w:rsid w:val="00685629"/>
    <w:rsid w:val="006856D1"/>
    <w:rsid w:val="006858A3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93"/>
    <w:rsid w:val="0069033F"/>
    <w:rsid w:val="00690435"/>
    <w:rsid w:val="006905A4"/>
    <w:rsid w:val="00690924"/>
    <w:rsid w:val="00690B03"/>
    <w:rsid w:val="00690CA1"/>
    <w:rsid w:val="006914C5"/>
    <w:rsid w:val="00691757"/>
    <w:rsid w:val="00691985"/>
    <w:rsid w:val="00691AC7"/>
    <w:rsid w:val="00691B32"/>
    <w:rsid w:val="00691B76"/>
    <w:rsid w:val="00692082"/>
    <w:rsid w:val="006921D8"/>
    <w:rsid w:val="006923A5"/>
    <w:rsid w:val="0069256D"/>
    <w:rsid w:val="00692882"/>
    <w:rsid w:val="006928DC"/>
    <w:rsid w:val="00692E15"/>
    <w:rsid w:val="00692E75"/>
    <w:rsid w:val="00692EC8"/>
    <w:rsid w:val="00693147"/>
    <w:rsid w:val="00693263"/>
    <w:rsid w:val="00693537"/>
    <w:rsid w:val="0069381D"/>
    <w:rsid w:val="006939CF"/>
    <w:rsid w:val="00693A19"/>
    <w:rsid w:val="00693A5E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B9B"/>
    <w:rsid w:val="00694F4D"/>
    <w:rsid w:val="00695090"/>
    <w:rsid w:val="00695098"/>
    <w:rsid w:val="00695211"/>
    <w:rsid w:val="00695369"/>
    <w:rsid w:val="0069563B"/>
    <w:rsid w:val="00695900"/>
    <w:rsid w:val="00695AD3"/>
    <w:rsid w:val="00695B08"/>
    <w:rsid w:val="00695DCF"/>
    <w:rsid w:val="00695EFE"/>
    <w:rsid w:val="00696244"/>
    <w:rsid w:val="0069632C"/>
    <w:rsid w:val="00696376"/>
    <w:rsid w:val="00696A00"/>
    <w:rsid w:val="00696CA8"/>
    <w:rsid w:val="00696D7E"/>
    <w:rsid w:val="0069714C"/>
    <w:rsid w:val="0069765B"/>
    <w:rsid w:val="00697663"/>
    <w:rsid w:val="00697B2F"/>
    <w:rsid w:val="00697C08"/>
    <w:rsid w:val="00697FAC"/>
    <w:rsid w:val="006A0094"/>
    <w:rsid w:val="006A0115"/>
    <w:rsid w:val="006A0451"/>
    <w:rsid w:val="006A0722"/>
    <w:rsid w:val="006A075A"/>
    <w:rsid w:val="006A0E0F"/>
    <w:rsid w:val="006A10A5"/>
    <w:rsid w:val="006A1376"/>
    <w:rsid w:val="006A14CC"/>
    <w:rsid w:val="006A1640"/>
    <w:rsid w:val="006A1667"/>
    <w:rsid w:val="006A18D5"/>
    <w:rsid w:val="006A1B0E"/>
    <w:rsid w:val="006A1B37"/>
    <w:rsid w:val="006A1DAE"/>
    <w:rsid w:val="006A1DD2"/>
    <w:rsid w:val="006A1F00"/>
    <w:rsid w:val="006A2326"/>
    <w:rsid w:val="006A2695"/>
    <w:rsid w:val="006A270E"/>
    <w:rsid w:val="006A27E1"/>
    <w:rsid w:val="006A2BD4"/>
    <w:rsid w:val="006A2F21"/>
    <w:rsid w:val="006A3135"/>
    <w:rsid w:val="006A314A"/>
    <w:rsid w:val="006A3427"/>
    <w:rsid w:val="006A34BB"/>
    <w:rsid w:val="006A3698"/>
    <w:rsid w:val="006A370F"/>
    <w:rsid w:val="006A386B"/>
    <w:rsid w:val="006A3A32"/>
    <w:rsid w:val="006A3DF3"/>
    <w:rsid w:val="006A3E5E"/>
    <w:rsid w:val="006A3ED8"/>
    <w:rsid w:val="006A43E3"/>
    <w:rsid w:val="006A45B7"/>
    <w:rsid w:val="006A4A3E"/>
    <w:rsid w:val="006A4D35"/>
    <w:rsid w:val="006A4E59"/>
    <w:rsid w:val="006A5329"/>
    <w:rsid w:val="006A551C"/>
    <w:rsid w:val="006A5549"/>
    <w:rsid w:val="006A589D"/>
    <w:rsid w:val="006A5B98"/>
    <w:rsid w:val="006A5C5C"/>
    <w:rsid w:val="006A5D9D"/>
    <w:rsid w:val="006A5F54"/>
    <w:rsid w:val="006A6185"/>
    <w:rsid w:val="006A6298"/>
    <w:rsid w:val="006A643D"/>
    <w:rsid w:val="006A6615"/>
    <w:rsid w:val="006A68FB"/>
    <w:rsid w:val="006A6FA3"/>
    <w:rsid w:val="006A706E"/>
    <w:rsid w:val="006A708F"/>
    <w:rsid w:val="006A70A9"/>
    <w:rsid w:val="006A756E"/>
    <w:rsid w:val="006A7903"/>
    <w:rsid w:val="006A7968"/>
    <w:rsid w:val="006A7AEC"/>
    <w:rsid w:val="006A7B72"/>
    <w:rsid w:val="006A7BD2"/>
    <w:rsid w:val="006B0233"/>
    <w:rsid w:val="006B0636"/>
    <w:rsid w:val="006B073D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A5A"/>
    <w:rsid w:val="006B3B4D"/>
    <w:rsid w:val="006B3BE9"/>
    <w:rsid w:val="006B3E7C"/>
    <w:rsid w:val="006B4638"/>
    <w:rsid w:val="006B4B7E"/>
    <w:rsid w:val="006B4E32"/>
    <w:rsid w:val="006B520C"/>
    <w:rsid w:val="006B520E"/>
    <w:rsid w:val="006B5410"/>
    <w:rsid w:val="006B5428"/>
    <w:rsid w:val="006B542C"/>
    <w:rsid w:val="006B5B69"/>
    <w:rsid w:val="006B612B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3B8"/>
    <w:rsid w:val="006B746B"/>
    <w:rsid w:val="006B7A1B"/>
    <w:rsid w:val="006B7DF2"/>
    <w:rsid w:val="006C0113"/>
    <w:rsid w:val="006C01F9"/>
    <w:rsid w:val="006C022F"/>
    <w:rsid w:val="006C027B"/>
    <w:rsid w:val="006C02AE"/>
    <w:rsid w:val="006C0369"/>
    <w:rsid w:val="006C0635"/>
    <w:rsid w:val="006C09B5"/>
    <w:rsid w:val="006C09BB"/>
    <w:rsid w:val="006C0B2E"/>
    <w:rsid w:val="006C0B66"/>
    <w:rsid w:val="006C0EDD"/>
    <w:rsid w:val="006C0F0B"/>
    <w:rsid w:val="006C100A"/>
    <w:rsid w:val="006C1241"/>
    <w:rsid w:val="006C14CD"/>
    <w:rsid w:val="006C1557"/>
    <w:rsid w:val="006C15F6"/>
    <w:rsid w:val="006C1866"/>
    <w:rsid w:val="006C199A"/>
    <w:rsid w:val="006C19BE"/>
    <w:rsid w:val="006C1BCB"/>
    <w:rsid w:val="006C1C84"/>
    <w:rsid w:val="006C1D76"/>
    <w:rsid w:val="006C2077"/>
    <w:rsid w:val="006C2316"/>
    <w:rsid w:val="006C231B"/>
    <w:rsid w:val="006C2341"/>
    <w:rsid w:val="006C2465"/>
    <w:rsid w:val="006C27D0"/>
    <w:rsid w:val="006C27ED"/>
    <w:rsid w:val="006C2970"/>
    <w:rsid w:val="006C2A15"/>
    <w:rsid w:val="006C2D61"/>
    <w:rsid w:val="006C2D9E"/>
    <w:rsid w:val="006C2E66"/>
    <w:rsid w:val="006C2EBD"/>
    <w:rsid w:val="006C371F"/>
    <w:rsid w:val="006C389D"/>
    <w:rsid w:val="006C39D3"/>
    <w:rsid w:val="006C3C42"/>
    <w:rsid w:val="006C3C48"/>
    <w:rsid w:val="006C3C53"/>
    <w:rsid w:val="006C3F9D"/>
    <w:rsid w:val="006C4067"/>
    <w:rsid w:val="006C41D3"/>
    <w:rsid w:val="006C4564"/>
    <w:rsid w:val="006C47B3"/>
    <w:rsid w:val="006C4E1F"/>
    <w:rsid w:val="006C4F22"/>
    <w:rsid w:val="006C4F56"/>
    <w:rsid w:val="006C566A"/>
    <w:rsid w:val="006C56F6"/>
    <w:rsid w:val="006C5943"/>
    <w:rsid w:val="006C5BEF"/>
    <w:rsid w:val="006C5C0C"/>
    <w:rsid w:val="006C5D8A"/>
    <w:rsid w:val="006C624D"/>
    <w:rsid w:val="006C6253"/>
    <w:rsid w:val="006C6284"/>
    <w:rsid w:val="006C666A"/>
    <w:rsid w:val="006C6B9A"/>
    <w:rsid w:val="006C6E4C"/>
    <w:rsid w:val="006C753F"/>
    <w:rsid w:val="006C75BB"/>
    <w:rsid w:val="006C7AF0"/>
    <w:rsid w:val="006C7CA6"/>
    <w:rsid w:val="006C7D11"/>
    <w:rsid w:val="006C7D44"/>
    <w:rsid w:val="006C7DA1"/>
    <w:rsid w:val="006C7F33"/>
    <w:rsid w:val="006C7F83"/>
    <w:rsid w:val="006D02B0"/>
    <w:rsid w:val="006D03D2"/>
    <w:rsid w:val="006D0615"/>
    <w:rsid w:val="006D0C4B"/>
    <w:rsid w:val="006D0EFB"/>
    <w:rsid w:val="006D116F"/>
    <w:rsid w:val="006D1249"/>
    <w:rsid w:val="006D1331"/>
    <w:rsid w:val="006D1512"/>
    <w:rsid w:val="006D15F0"/>
    <w:rsid w:val="006D17AE"/>
    <w:rsid w:val="006D196C"/>
    <w:rsid w:val="006D1BA6"/>
    <w:rsid w:val="006D1C18"/>
    <w:rsid w:val="006D1D2F"/>
    <w:rsid w:val="006D1DA4"/>
    <w:rsid w:val="006D25B9"/>
    <w:rsid w:val="006D25BB"/>
    <w:rsid w:val="006D2602"/>
    <w:rsid w:val="006D2BD9"/>
    <w:rsid w:val="006D2BEB"/>
    <w:rsid w:val="006D2C41"/>
    <w:rsid w:val="006D2E0A"/>
    <w:rsid w:val="006D3009"/>
    <w:rsid w:val="006D32CA"/>
    <w:rsid w:val="006D32E8"/>
    <w:rsid w:val="006D33EF"/>
    <w:rsid w:val="006D3537"/>
    <w:rsid w:val="006D3608"/>
    <w:rsid w:val="006D376F"/>
    <w:rsid w:val="006D3918"/>
    <w:rsid w:val="006D3AA0"/>
    <w:rsid w:val="006D3EFC"/>
    <w:rsid w:val="006D44D8"/>
    <w:rsid w:val="006D4582"/>
    <w:rsid w:val="006D4A57"/>
    <w:rsid w:val="006D4E95"/>
    <w:rsid w:val="006D4F0A"/>
    <w:rsid w:val="006D50B9"/>
    <w:rsid w:val="006D53EA"/>
    <w:rsid w:val="006D548B"/>
    <w:rsid w:val="006D55D3"/>
    <w:rsid w:val="006D5691"/>
    <w:rsid w:val="006D5751"/>
    <w:rsid w:val="006D5992"/>
    <w:rsid w:val="006D5B79"/>
    <w:rsid w:val="006D5B97"/>
    <w:rsid w:val="006D5F10"/>
    <w:rsid w:val="006D6324"/>
    <w:rsid w:val="006D6A93"/>
    <w:rsid w:val="006D6BDC"/>
    <w:rsid w:val="006D6F1A"/>
    <w:rsid w:val="006D72BF"/>
    <w:rsid w:val="006D7705"/>
    <w:rsid w:val="006D7CD0"/>
    <w:rsid w:val="006D7DD8"/>
    <w:rsid w:val="006D7E58"/>
    <w:rsid w:val="006D7E97"/>
    <w:rsid w:val="006E0758"/>
    <w:rsid w:val="006E0A5A"/>
    <w:rsid w:val="006E0BE1"/>
    <w:rsid w:val="006E1138"/>
    <w:rsid w:val="006E141D"/>
    <w:rsid w:val="006E1428"/>
    <w:rsid w:val="006E1B98"/>
    <w:rsid w:val="006E1C63"/>
    <w:rsid w:val="006E1E18"/>
    <w:rsid w:val="006E1F18"/>
    <w:rsid w:val="006E1F28"/>
    <w:rsid w:val="006E2433"/>
    <w:rsid w:val="006E25D5"/>
    <w:rsid w:val="006E265D"/>
    <w:rsid w:val="006E2732"/>
    <w:rsid w:val="006E288C"/>
    <w:rsid w:val="006E2972"/>
    <w:rsid w:val="006E2DD8"/>
    <w:rsid w:val="006E2F21"/>
    <w:rsid w:val="006E2F6A"/>
    <w:rsid w:val="006E3065"/>
    <w:rsid w:val="006E328A"/>
    <w:rsid w:val="006E3452"/>
    <w:rsid w:val="006E34EB"/>
    <w:rsid w:val="006E3658"/>
    <w:rsid w:val="006E3AC6"/>
    <w:rsid w:val="006E3AE1"/>
    <w:rsid w:val="006E3AE3"/>
    <w:rsid w:val="006E3C77"/>
    <w:rsid w:val="006E4017"/>
    <w:rsid w:val="006E42E5"/>
    <w:rsid w:val="006E43AF"/>
    <w:rsid w:val="006E43C7"/>
    <w:rsid w:val="006E47ED"/>
    <w:rsid w:val="006E4A2C"/>
    <w:rsid w:val="006E4CB7"/>
    <w:rsid w:val="006E4E4B"/>
    <w:rsid w:val="006E4E5D"/>
    <w:rsid w:val="006E5306"/>
    <w:rsid w:val="006E5361"/>
    <w:rsid w:val="006E53B6"/>
    <w:rsid w:val="006E5C1C"/>
    <w:rsid w:val="006E5CD9"/>
    <w:rsid w:val="006E60F2"/>
    <w:rsid w:val="006E616C"/>
    <w:rsid w:val="006E62AF"/>
    <w:rsid w:val="006E6698"/>
    <w:rsid w:val="006E66A2"/>
    <w:rsid w:val="006E697F"/>
    <w:rsid w:val="006E6A4A"/>
    <w:rsid w:val="006E6A53"/>
    <w:rsid w:val="006E6FF8"/>
    <w:rsid w:val="006E75A5"/>
    <w:rsid w:val="006E7736"/>
    <w:rsid w:val="006E7789"/>
    <w:rsid w:val="006E7928"/>
    <w:rsid w:val="006E79B6"/>
    <w:rsid w:val="006E7AA7"/>
    <w:rsid w:val="006E7FF5"/>
    <w:rsid w:val="006F01E1"/>
    <w:rsid w:val="006F03F0"/>
    <w:rsid w:val="006F0660"/>
    <w:rsid w:val="006F07C6"/>
    <w:rsid w:val="006F12B7"/>
    <w:rsid w:val="006F18C1"/>
    <w:rsid w:val="006F1B26"/>
    <w:rsid w:val="006F1BB5"/>
    <w:rsid w:val="006F1EC1"/>
    <w:rsid w:val="006F1EEB"/>
    <w:rsid w:val="006F23B4"/>
    <w:rsid w:val="006F246A"/>
    <w:rsid w:val="006F27B9"/>
    <w:rsid w:val="006F2B1E"/>
    <w:rsid w:val="006F2BD6"/>
    <w:rsid w:val="006F2D5F"/>
    <w:rsid w:val="006F2DF9"/>
    <w:rsid w:val="006F2E17"/>
    <w:rsid w:val="006F30BF"/>
    <w:rsid w:val="006F32EC"/>
    <w:rsid w:val="006F347C"/>
    <w:rsid w:val="006F368C"/>
    <w:rsid w:val="006F383E"/>
    <w:rsid w:val="006F3A73"/>
    <w:rsid w:val="006F3F1C"/>
    <w:rsid w:val="006F3FA6"/>
    <w:rsid w:val="006F41C1"/>
    <w:rsid w:val="006F4724"/>
    <w:rsid w:val="006F486A"/>
    <w:rsid w:val="006F49F7"/>
    <w:rsid w:val="006F4F3E"/>
    <w:rsid w:val="006F4FD7"/>
    <w:rsid w:val="006F514E"/>
    <w:rsid w:val="006F5280"/>
    <w:rsid w:val="006F5303"/>
    <w:rsid w:val="006F5506"/>
    <w:rsid w:val="006F5AB0"/>
    <w:rsid w:val="006F5CBC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357"/>
    <w:rsid w:val="006F748B"/>
    <w:rsid w:val="006F7C34"/>
    <w:rsid w:val="006F7E7B"/>
    <w:rsid w:val="00700790"/>
    <w:rsid w:val="0070080E"/>
    <w:rsid w:val="00700847"/>
    <w:rsid w:val="0070093F"/>
    <w:rsid w:val="00700B4F"/>
    <w:rsid w:val="00700BF4"/>
    <w:rsid w:val="007015DC"/>
    <w:rsid w:val="00701B4E"/>
    <w:rsid w:val="00701C8E"/>
    <w:rsid w:val="007024AC"/>
    <w:rsid w:val="0070264A"/>
    <w:rsid w:val="00702A9F"/>
    <w:rsid w:val="00702C10"/>
    <w:rsid w:val="00703290"/>
    <w:rsid w:val="0070380A"/>
    <w:rsid w:val="00703CBE"/>
    <w:rsid w:val="00703F3D"/>
    <w:rsid w:val="00704231"/>
    <w:rsid w:val="007043E8"/>
    <w:rsid w:val="0070444B"/>
    <w:rsid w:val="00704890"/>
    <w:rsid w:val="00704BEE"/>
    <w:rsid w:val="00704C79"/>
    <w:rsid w:val="00704CEF"/>
    <w:rsid w:val="00704E36"/>
    <w:rsid w:val="00705117"/>
    <w:rsid w:val="00705182"/>
    <w:rsid w:val="0070527A"/>
    <w:rsid w:val="00705300"/>
    <w:rsid w:val="0070555D"/>
    <w:rsid w:val="0070567E"/>
    <w:rsid w:val="007057D1"/>
    <w:rsid w:val="007059AD"/>
    <w:rsid w:val="00705B7F"/>
    <w:rsid w:val="00705BD2"/>
    <w:rsid w:val="00705C96"/>
    <w:rsid w:val="00705CF9"/>
    <w:rsid w:val="00705EFC"/>
    <w:rsid w:val="00705F7F"/>
    <w:rsid w:val="00705F9D"/>
    <w:rsid w:val="00706117"/>
    <w:rsid w:val="00706252"/>
    <w:rsid w:val="007063BB"/>
    <w:rsid w:val="00706534"/>
    <w:rsid w:val="00706A5B"/>
    <w:rsid w:val="00706CA1"/>
    <w:rsid w:val="00706D04"/>
    <w:rsid w:val="00706D16"/>
    <w:rsid w:val="00706EA3"/>
    <w:rsid w:val="00706FAA"/>
    <w:rsid w:val="00707107"/>
    <w:rsid w:val="0070727B"/>
    <w:rsid w:val="00707617"/>
    <w:rsid w:val="007076E9"/>
    <w:rsid w:val="0070773F"/>
    <w:rsid w:val="007077B5"/>
    <w:rsid w:val="00707D69"/>
    <w:rsid w:val="00707F2F"/>
    <w:rsid w:val="007100B1"/>
    <w:rsid w:val="00710308"/>
    <w:rsid w:val="0071034B"/>
    <w:rsid w:val="00710403"/>
    <w:rsid w:val="007108B1"/>
    <w:rsid w:val="007108C2"/>
    <w:rsid w:val="00710A62"/>
    <w:rsid w:val="00710AA6"/>
    <w:rsid w:val="00710C38"/>
    <w:rsid w:val="00710D29"/>
    <w:rsid w:val="0071119A"/>
    <w:rsid w:val="00711215"/>
    <w:rsid w:val="0071123B"/>
    <w:rsid w:val="00711316"/>
    <w:rsid w:val="007113BA"/>
    <w:rsid w:val="00711598"/>
    <w:rsid w:val="00711848"/>
    <w:rsid w:val="00711B35"/>
    <w:rsid w:val="00712042"/>
    <w:rsid w:val="00712554"/>
    <w:rsid w:val="007125E1"/>
    <w:rsid w:val="0071274F"/>
    <w:rsid w:val="007129EE"/>
    <w:rsid w:val="00712D37"/>
    <w:rsid w:val="00712F07"/>
    <w:rsid w:val="00712F60"/>
    <w:rsid w:val="007132DF"/>
    <w:rsid w:val="00713409"/>
    <w:rsid w:val="00713609"/>
    <w:rsid w:val="00713979"/>
    <w:rsid w:val="007139BC"/>
    <w:rsid w:val="00713BC1"/>
    <w:rsid w:val="00713C50"/>
    <w:rsid w:val="00713CA6"/>
    <w:rsid w:val="00713D42"/>
    <w:rsid w:val="00713D63"/>
    <w:rsid w:val="007140D9"/>
    <w:rsid w:val="00714304"/>
    <w:rsid w:val="007145D9"/>
    <w:rsid w:val="00714B99"/>
    <w:rsid w:val="00714CB7"/>
    <w:rsid w:val="00714F05"/>
    <w:rsid w:val="0071500E"/>
    <w:rsid w:val="0071520C"/>
    <w:rsid w:val="00715251"/>
    <w:rsid w:val="00715475"/>
    <w:rsid w:val="00715A35"/>
    <w:rsid w:val="00715B96"/>
    <w:rsid w:val="00715C66"/>
    <w:rsid w:val="00715D75"/>
    <w:rsid w:val="00715E66"/>
    <w:rsid w:val="00715FAB"/>
    <w:rsid w:val="007168E7"/>
    <w:rsid w:val="007169A9"/>
    <w:rsid w:val="00716A80"/>
    <w:rsid w:val="00716AA2"/>
    <w:rsid w:val="00716C7E"/>
    <w:rsid w:val="00716C88"/>
    <w:rsid w:val="00716DEE"/>
    <w:rsid w:val="00716E81"/>
    <w:rsid w:val="0071715F"/>
    <w:rsid w:val="007173CF"/>
    <w:rsid w:val="00717571"/>
    <w:rsid w:val="00717B70"/>
    <w:rsid w:val="00717CE9"/>
    <w:rsid w:val="00717E4A"/>
    <w:rsid w:val="00717E8E"/>
    <w:rsid w:val="00717FDD"/>
    <w:rsid w:val="00720177"/>
    <w:rsid w:val="00720458"/>
    <w:rsid w:val="00720995"/>
    <w:rsid w:val="007209C6"/>
    <w:rsid w:val="00720EA5"/>
    <w:rsid w:val="00721152"/>
    <w:rsid w:val="00721351"/>
    <w:rsid w:val="0072137A"/>
    <w:rsid w:val="00721483"/>
    <w:rsid w:val="00721723"/>
    <w:rsid w:val="0072199E"/>
    <w:rsid w:val="00721E6C"/>
    <w:rsid w:val="0072224F"/>
    <w:rsid w:val="007223FA"/>
    <w:rsid w:val="0072260F"/>
    <w:rsid w:val="007227BD"/>
    <w:rsid w:val="00722D05"/>
    <w:rsid w:val="00722F58"/>
    <w:rsid w:val="007232D7"/>
    <w:rsid w:val="007233CB"/>
    <w:rsid w:val="00723470"/>
    <w:rsid w:val="007235FD"/>
    <w:rsid w:val="007236E6"/>
    <w:rsid w:val="00723710"/>
    <w:rsid w:val="0072383B"/>
    <w:rsid w:val="007238C9"/>
    <w:rsid w:val="00723937"/>
    <w:rsid w:val="007242CF"/>
    <w:rsid w:val="00724361"/>
    <w:rsid w:val="007243E5"/>
    <w:rsid w:val="0072440E"/>
    <w:rsid w:val="00724807"/>
    <w:rsid w:val="00724A34"/>
    <w:rsid w:val="00725188"/>
    <w:rsid w:val="007252F6"/>
    <w:rsid w:val="007254D0"/>
    <w:rsid w:val="0072560E"/>
    <w:rsid w:val="00725720"/>
    <w:rsid w:val="00725D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1DD"/>
    <w:rsid w:val="007272AD"/>
    <w:rsid w:val="007275CC"/>
    <w:rsid w:val="00727C3E"/>
    <w:rsid w:val="00727CBD"/>
    <w:rsid w:val="00727EF9"/>
    <w:rsid w:val="00730126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90D"/>
    <w:rsid w:val="00731DBF"/>
    <w:rsid w:val="007320B0"/>
    <w:rsid w:val="00732254"/>
    <w:rsid w:val="00732268"/>
    <w:rsid w:val="007326CC"/>
    <w:rsid w:val="0073272A"/>
    <w:rsid w:val="0073278F"/>
    <w:rsid w:val="00732A8C"/>
    <w:rsid w:val="00732AB2"/>
    <w:rsid w:val="00732D89"/>
    <w:rsid w:val="00732F8E"/>
    <w:rsid w:val="0073350B"/>
    <w:rsid w:val="00733C2E"/>
    <w:rsid w:val="00733D96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1C2"/>
    <w:rsid w:val="00736288"/>
    <w:rsid w:val="007362B4"/>
    <w:rsid w:val="007364CE"/>
    <w:rsid w:val="00736598"/>
    <w:rsid w:val="00736801"/>
    <w:rsid w:val="00736F65"/>
    <w:rsid w:val="00736FAC"/>
    <w:rsid w:val="00737196"/>
    <w:rsid w:val="007372B7"/>
    <w:rsid w:val="00737909"/>
    <w:rsid w:val="00737E72"/>
    <w:rsid w:val="0074001C"/>
    <w:rsid w:val="00740124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6EC"/>
    <w:rsid w:val="0074171D"/>
    <w:rsid w:val="007419BA"/>
    <w:rsid w:val="007419DE"/>
    <w:rsid w:val="00741BE9"/>
    <w:rsid w:val="00741CF8"/>
    <w:rsid w:val="00741D8F"/>
    <w:rsid w:val="00742026"/>
    <w:rsid w:val="007420A7"/>
    <w:rsid w:val="00742117"/>
    <w:rsid w:val="0074217E"/>
    <w:rsid w:val="00742263"/>
    <w:rsid w:val="007423DA"/>
    <w:rsid w:val="007426DA"/>
    <w:rsid w:val="00742C89"/>
    <w:rsid w:val="00743187"/>
    <w:rsid w:val="0074334F"/>
    <w:rsid w:val="007436C9"/>
    <w:rsid w:val="007438F7"/>
    <w:rsid w:val="00743A3C"/>
    <w:rsid w:val="00743A68"/>
    <w:rsid w:val="00743ABB"/>
    <w:rsid w:val="00743ADA"/>
    <w:rsid w:val="00743E72"/>
    <w:rsid w:val="0074414F"/>
    <w:rsid w:val="00744503"/>
    <w:rsid w:val="007447C3"/>
    <w:rsid w:val="00744973"/>
    <w:rsid w:val="00744F2E"/>
    <w:rsid w:val="007451D0"/>
    <w:rsid w:val="00745527"/>
    <w:rsid w:val="00745534"/>
    <w:rsid w:val="007455AC"/>
    <w:rsid w:val="00745AAA"/>
    <w:rsid w:val="00745D7A"/>
    <w:rsid w:val="00745F4D"/>
    <w:rsid w:val="007464D0"/>
    <w:rsid w:val="00746634"/>
    <w:rsid w:val="007467B9"/>
    <w:rsid w:val="00746AAD"/>
    <w:rsid w:val="00746D72"/>
    <w:rsid w:val="00746F04"/>
    <w:rsid w:val="00746F14"/>
    <w:rsid w:val="007471AB"/>
    <w:rsid w:val="007471D6"/>
    <w:rsid w:val="00747354"/>
    <w:rsid w:val="0074786B"/>
    <w:rsid w:val="0074797D"/>
    <w:rsid w:val="00747D37"/>
    <w:rsid w:val="00747D78"/>
    <w:rsid w:val="00747F02"/>
    <w:rsid w:val="007501BE"/>
    <w:rsid w:val="007503E4"/>
    <w:rsid w:val="007508BE"/>
    <w:rsid w:val="00750ADB"/>
    <w:rsid w:val="00750BCB"/>
    <w:rsid w:val="00750E34"/>
    <w:rsid w:val="00750EC8"/>
    <w:rsid w:val="00750ED8"/>
    <w:rsid w:val="00751058"/>
    <w:rsid w:val="0075113F"/>
    <w:rsid w:val="007514DA"/>
    <w:rsid w:val="00751BE6"/>
    <w:rsid w:val="0075201B"/>
    <w:rsid w:val="0075232B"/>
    <w:rsid w:val="007523E9"/>
    <w:rsid w:val="00752511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617"/>
    <w:rsid w:val="00753B4E"/>
    <w:rsid w:val="00754709"/>
    <w:rsid w:val="0075483B"/>
    <w:rsid w:val="00754A86"/>
    <w:rsid w:val="00754AD9"/>
    <w:rsid w:val="00754BC8"/>
    <w:rsid w:val="00754E32"/>
    <w:rsid w:val="00754FD8"/>
    <w:rsid w:val="00755191"/>
    <w:rsid w:val="00755249"/>
    <w:rsid w:val="0075526E"/>
    <w:rsid w:val="00755579"/>
    <w:rsid w:val="00755727"/>
    <w:rsid w:val="00755825"/>
    <w:rsid w:val="0075585E"/>
    <w:rsid w:val="00755B48"/>
    <w:rsid w:val="00755C02"/>
    <w:rsid w:val="007564C5"/>
    <w:rsid w:val="0075676B"/>
    <w:rsid w:val="00756834"/>
    <w:rsid w:val="00756CC1"/>
    <w:rsid w:val="00756F98"/>
    <w:rsid w:val="00756FCA"/>
    <w:rsid w:val="00757032"/>
    <w:rsid w:val="007574C2"/>
    <w:rsid w:val="00757547"/>
    <w:rsid w:val="0075760D"/>
    <w:rsid w:val="00757E1B"/>
    <w:rsid w:val="007601A2"/>
    <w:rsid w:val="007604FC"/>
    <w:rsid w:val="007607C0"/>
    <w:rsid w:val="007609E6"/>
    <w:rsid w:val="00760E1A"/>
    <w:rsid w:val="00760F10"/>
    <w:rsid w:val="00760F31"/>
    <w:rsid w:val="00761310"/>
    <w:rsid w:val="00761378"/>
    <w:rsid w:val="007614C0"/>
    <w:rsid w:val="0076160F"/>
    <w:rsid w:val="00761715"/>
    <w:rsid w:val="007618E5"/>
    <w:rsid w:val="00761A87"/>
    <w:rsid w:val="00761FCF"/>
    <w:rsid w:val="00762034"/>
    <w:rsid w:val="00762189"/>
    <w:rsid w:val="007621D0"/>
    <w:rsid w:val="007622CB"/>
    <w:rsid w:val="00762588"/>
    <w:rsid w:val="00762654"/>
    <w:rsid w:val="0076290E"/>
    <w:rsid w:val="00762926"/>
    <w:rsid w:val="00762A03"/>
    <w:rsid w:val="00762D0F"/>
    <w:rsid w:val="007632FE"/>
    <w:rsid w:val="007633D6"/>
    <w:rsid w:val="00763578"/>
    <w:rsid w:val="00763626"/>
    <w:rsid w:val="0076385F"/>
    <w:rsid w:val="0076390A"/>
    <w:rsid w:val="00763B81"/>
    <w:rsid w:val="0076432E"/>
    <w:rsid w:val="007644B1"/>
    <w:rsid w:val="00764726"/>
    <w:rsid w:val="007649DC"/>
    <w:rsid w:val="00764A46"/>
    <w:rsid w:val="00764E6F"/>
    <w:rsid w:val="00764F19"/>
    <w:rsid w:val="00765145"/>
    <w:rsid w:val="007653A8"/>
    <w:rsid w:val="0076549E"/>
    <w:rsid w:val="007658AA"/>
    <w:rsid w:val="007658F3"/>
    <w:rsid w:val="00765B1C"/>
    <w:rsid w:val="00765D64"/>
    <w:rsid w:val="0076626D"/>
    <w:rsid w:val="007664DC"/>
    <w:rsid w:val="00766856"/>
    <w:rsid w:val="00766BC9"/>
    <w:rsid w:val="00766E2E"/>
    <w:rsid w:val="00767427"/>
    <w:rsid w:val="0076769E"/>
    <w:rsid w:val="007676DA"/>
    <w:rsid w:val="00767AED"/>
    <w:rsid w:val="00767B43"/>
    <w:rsid w:val="00767C41"/>
    <w:rsid w:val="00767EA6"/>
    <w:rsid w:val="00767F03"/>
    <w:rsid w:val="00767F9F"/>
    <w:rsid w:val="00770086"/>
    <w:rsid w:val="007704E8"/>
    <w:rsid w:val="007709FB"/>
    <w:rsid w:val="00770BFB"/>
    <w:rsid w:val="00770E7F"/>
    <w:rsid w:val="007711FC"/>
    <w:rsid w:val="007715FA"/>
    <w:rsid w:val="00771684"/>
    <w:rsid w:val="0077184B"/>
    <w:rsid w:val="00771B5D"/>
    <w:rsid w:val="00772168"/>
    <w:rsid w:val="007721DE"/>
    <w:rsid w:val="007722BE"/>
    <w:rsid w:val="007725C1"/>
    <w:rsid w:val="00772693"/>
    <w:rsid w:val="0077290C"/>
    <w:rsid w:val="00772B69"/>
    <w:rsid w:val="00772F4F"/>
    <w:rsid w:val="0077328E"/>
    <w:rsid w:val="007732E0"/>
    <w:rsid w:val="00773441"/>
    <w:rsid w:val="007734C7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A8E"/>
    <w:rsid w:val="00774D10"/>
    <w:rsid w:val="00774F22"/>
    <w:rsid w:val="00774FD1"/>
    <w:rsid w:val="00775281"/>
    <w:rsid w:val="007753B9"/>
    <w:rsid w:val="0077551E"/>
    <w:rsid w:val="007757D8"/>
    <w:rsid w:val="00775A5A"/>
    <w:rsid w:val="00775C73"/>
    <w:rsid w:val="00775C9F"/>
    <w:rsid w:val="00775D1D"/>
    <w:rsid w:val="00775E25"/>
    <w:rsid w:val="0077647D"/>
    <w:rsid w:val="00776D43"/>
    <w:rsid w:val="00776E11"/>
    <w:rsid w:val="00777195"/>
    <w:rsid w:val="00777339"/>
    <w:rsid w:val="007773CD"/>
    <w:rsid w:val="007776CC"/>
    <w:rsid w:val="00777AA7"/>
    <w:rsid w:val="00777B68"/>
    <w:rsid w:val="00777BE9"/>
    <w:rsid w:val="00777CB5"/>
    <w:rsid w:val="00777CF3"/>
    <w:rsid w:val="00777E80"/>
    <w:rsid w:val="00777EA8"/>
    <w:rsid w:val="00777FAD"/>
    <w:rsid w:val="00780304"/>
    <w:rsid w:val="007804F3"/>
    <w:rsid w:val="007807DB"/>
    <w:rsid w:val="007807DD"/>
    <w:rsid w:val="00780F39"/>
    <w:rsid w:val="00781068"/>
    <w:rsid w:val="007812BF"/>
    <w:rsid w:val="007814B0"/>
    <w:rsid w:val="00781554"/>
    <w:rsid w:val="007815AD"/>
    <w:rsid w:val="0078164B"/>
    <w:rsid w:val="00781B1E"/>
    <w:rsid w:val="00781ED0"/>
    <w:rsid w:val="007823EA"/>
    <w:rsid w:val="0078259F"/>
    <w:rsid w:val="00782642"/>
    <w:rsid w:val="00782899"/>
    <w:rsid w:val="00782BB6"/>
    <w:rsid w:val="00782D1C"/>
    <w:rsid w:val="00782DE7"/>
    <w:rsid w:val="00782EDE"/>
    <w:rsid w:val="00782F39"/>
    <w:rsid w:val="00782FAC"/>
    <w:rsid w:val="007830AB"/>
    <w:rsid w:val="0078344B"/>
    <w:rsid w:val="007834C4"/>
    <w:rsid w:val="00783963"/>
    <w:rsid w:val="00783DFC"/>
    <w:rsid w:val="007840E5"/>
    <w:rsid w:val="0078456B"/>
    <w:rsid w:val="00784597"/>
    <w:rsid w:val="00784B47"/>
    <w:rsid w:val="00784DBB"/>
    <w:rsid w:val="00784E75"/>
    <w:rsid w:val="00784FEA"/>
    <w:rsid w:val="007855B8"/>
    <w:rsid w:val="00785703"/>
    <w:rsid w:val="007857DD"/>
    <w:rsid w:val="00785919"/>
    <w:rsid w:val="007859BE"/>
    <w:rsid w:val="00785C0F"/>
    <w:rsid w:val="00785CE9"/>
    <w:rsid w:val="00786018"/>
    <w:rsid w:val="0078614E"/>
    <w:rsid w:val="007863D2"/>
    <w:rsid w:val="00786729"/>
    <w:rsid w:val="0078692E"/>
    <w:rsid w:val="007869F8"/>
    <w:rsid w:val="00786B05"/>
    <w:rsid w:val="00786EDA"/>
    <w:rsid w:val="00787202"/>
    <w:rsid w:val="00787366"/>
    <w:rsid w:val="0078760C"/>
    <w:rsid w:val="007877BE"/>
    <w:rsid w:val="00787819"/>
    <w:rsid w:val="007878AD"/>
    <w:rsid w:val="00787ADC"/>
    <w:rsid w:val="00787AFB"/>
    <w:rsid w:val="00787C6A"/>
    <w:rsid w:val="00787DB0"/>
    <w:rsid w:val="00790626"/>
    <w:rsid w:val="00790919"/>
    <w:rsid w:val="00790DAF"/>
    <w:rsid w:val="00790DCD"/>
    <w:rsid w:val="00790DD1"/>
    <w:rsid w:val="00790E34"/>
    <w:rsid w:val="00791012"/>
    <w:rsid w:val="00791069"/>
    <w:rsid w:val="00791139"/>
    <w:rsid w:val="00791185"/>
    <w:rsid w:val="007916B1"/>
    <w:rsid w:val="007917B3"/>
    <w:rsid w:val="0079185B"/>
    <w:rsid w:val="00791B8A"/>
    <w:rsid w:val="00791D76"/>
    <w:rsid w:val="00791D8F"/>
    <w:rsid w:val="00791DC6"/>
    <w:rsid w:val="0079210E"/>
    <w:rsid w:val="00792D4D"/>
    <w:rsid w:val="00792D74"/>
    <w:rsid w:val="00792F49"/>
    <w:rsid w:val="0079301C"/>
    <w:rsid w:val="00793293"/>
    <w:rsid w:val="007934E7"/>
    <w:rsid w:val="00793522"/>
    <w:rsid w:val="00793668"/>
    <w:rsid w:val="007938B5"/>
    <w:rsid w:val="00793A49"/>
    <w:rsid w:val="00793CC2"/>
    <w:rsid w:val="00793CF0"/>
    <w:rsid w:val="00793FBF"/>
    <w:rsid w:val="0079406C"/>
    <w:rsid w:val="00794259"/>
    <w:rsid w:val="007944E0"/>
    <w:rsid w:val="00794714"/>
    <w:rsid w:val="00794A7A"/>
    <w:rsid w:val="00794C37"/>
    <w:rsid w:val="00794CE5"/>
    <w:rsid w:val="00794FBB"/>
    <w:rsid w:val="00794FFB"/>
    <w:rsid w:val="0079527C"/>
    <w:rsid w:val="00795621"/>
    <w:rsid w:val="00795880"/>
    <w:rsid w:val="00795A84"/>
    <w:rsid w:val="00795BE6"/>
    <w:rsid w:val="00795F9A"/>
    <w:rsid w:val="0079600D"/>
    <w:rsid w:val="0079622E"/>
    <w:rsid w:val="0079650D"/>
    <w:rsid w:val="00796BD2"/>
    <w:rsid w:val="00796BDE"/>
    <w:rsid w:val="00796C65"/>
    <w:rsid w:val="0079709C"/>
    <w:rsid w:val="00797103"/>
    <w:rsid w:val="0079722C"/>
    <w:rsid w:val="00797289"/>
    <w:rsid w:val="007976A3"/>
    <w:rsid w:val="00797AB8"/>
    <w:rsid w:val="00797C5D"/>
    <w:rsid w:val="00797CA5"/>
    <w:rsid w:val="007A015D"/>
    <w:rsid w:val="007A02BA"/>
    <w:rsid w:val="007A03BA"/>
    <w:rsid w:val="007A03FF"/>
    <w:rsid w:val="007A046F"/>
    <w:rsid w:val="007A04BF"/>
    <w:rsid w:val="007A068E"/>
    <w:rsid w:val="007A0AF1"/>
    <w:rsid w:val="007A0B42"/>
    <w:rsid w:val="007A0CA8"/>
    <w:rsid w:val="007A0CB3"/>
    <w:rsid w:val="007A1058"/>
    <w:rsid w:val="007A111D"/>
    <w:rsid w:val="007A1297"/>
    <w:rsid w:val="007A1AB1"/>
    <w:rsid w:val="007A1DA3"/>
    <w:rsid w:val="007A1DDE"/>
    <w:rsid w:val="007A2141"/>
    <w:rsid w:val="007A2521"/>
    <w:rsid w:val="007A283F"/>
    <w:rsid w:val="007A2B25"/>
    <w:rsid w:val="007A2BED"/>
    <w:rsid w:val="007A31E6"/>
    <w:rsid w:val="007A3330"/>
    <w:rsid w:val="007A3333"/>
    <w:rsid w:val="007A3770"/>
    <w:rsid w:val="007A3996"/>
    <w:rsid w:val="007A3BA2"/>
    <w:rsid w:val="007A3BFB"/>
    <w:rsid w:val="007A3CD6"/>
    <w:rsid w:val="007A3DD1"/>
    <w:rsid w:val="007A3EDC"/>
    <w:rsid w:val="007A4132"/>
    <w:rsid w:val="007A41ED"/>
    <w:rsid w:val="007A465A"/>
    <w:rsid w:val="007A46A5"/>
    <w:rsid w:val="007A4883"/>
    <w:rsid w:val="007A4B8D"/>
    <w:rsid w:val="007A4C09"/>
    <w:rsid w:val="007A4C22"/>
    <w:rsid w:val="007A4C48"/>
    <w:rsid w:val="007A50F2"/>
    <w:rsid w:val="007A55B2"/>
    <w:rsid w:val="007A581F"/>
    <w:rsid w:val="007A5CD9"/>
    <w:rsid w:val="007A5E39"/>
    <w:rsid w:val="007A5FA5"/>
    <w:rsid w:val="007A614F"/>
    <w:rsid w:val="007A626D"/>
    <w:rsid w:val="007A646F"/>
    <w:rsid w:val="007A6563"/>
    <w:rsid w:val="007A6A96"/>
    <w:rsid w:val="007A6AC6"/>
    <w:rsid w:val="007A6BAA"/>
    <w:rsid w:val="007A6C2A"/>
    <w:rsid w:val="007A73AA"/>
    <w:rsid w:val="007A7602"/>
    <w:rsid w:val="007B0348"/>
    <w:rsid w:val="007B051F"/>
    <w:rsid w:val="007B05D9"/>
    <w:rsid w:val="007B06F2"/>
    <w:rsid w:val="007B09B5"/>
    <w:rsid w:val="007B0C07"/>
    <w:rsid w:val="007B0D41"/>
    <w:rsid w:val="007B0D4A"/>
    <w:rsid w:val="007B0FB7"/>
    <w:rsid w:val="007B108A"/>
    <w:rsid w:val="007B12A7"/>
    <w:rsid w:val="007B12AC"/>
    <w:rsid w:val="007B12E7"/>
    <w:rsid w:val="007B1314"/>
    <w:rsid w:val="007B1439"/>
    <w:rsid w:val="007B1455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9E9"/>
    <w:rsid w:val="007B3AAB"/>
    <w:rsid w:val="007B3CD8"/>
    <w:rsid w:val="007B3E67"/>
    <w:rsid w:val="007B3ED8"/>
    <w:rsid w:val="007B4153"/>
    <w:rsid w:val="007B48C8"/>
    <w:rsid w:val="007B4A8B"/>
    <w:rsid w:val="007B4BE7"/>
    <w:rsid w:val="007B4FC6"/>
    <w:rsid w:val="007B520B"/>
    <w:rsid w:val="007B526F"/>
    <w:rsid w:val="007B5544"/>
    <w:rsid w:val="007B55D7"/>
    <w:rsid w:val="007B585C"/>
    <w:rsid w:val="007B5BCD"/>
    <w:rsid w:val="007B5EF0"/>
    <w:rsid w:val="007B5F61"/>
    <w:rsid w:val="007B603D"/>
    <w:rsid w:val="007B6323"/>
    <w:rsid w:val="007B6641"/>
    <w:rsid w:val="007B6654"/>
    <w:rsid w:val="007B6A57"/>
    <w:rsid w:val="007B6CCA"/>
    <w:rsid w:val="007B6DDF"/>
    <w:rsid w:val="007B6F97"/>
    <w:rsid w:val="007B6FFE"/>
    <w:rsid w:val="007B70FC"/>
    <w:rsid w:val="007B71BB"/>
    <w:rsid w:val="007B7257"/>
    <w:rsid w:val="007B745F"/>
    <w:rsid w:val="007B76AB"/>
    <w:rsid w:val="007B79B9"/>
    <w:rsid w:val="007B7AD3"/>
    <w:rsid w:val="007B7B4D"/>
    <w:rsid w:val="007B7DD5"/>
    <w:rsid w:val="007B7F18"/>
    <w:rsid w:val="007C031C"/>
    <w:rsid w:val="007C0D2F"/>
    <w:rsid w:val="007C109F"/>
    <w:rsid w:val="007C1236"/>
    <w:rsid w:val="007C1364"/>
    <w:rsid w:val="007C14D5"/>
    <w:rsid w:val="007C1574"/>
    <w:rsid w:val="007C2014"/>
    <w:rsid w:val="007C208B"/>
    <w:rsid w:val="007C2168"/>
    <w:rsid w:val="007C2575"/>
    <w:rsid w:val="007C27C8"/>
    <w:rsid w:val="007C28B2"/>
    <w:rsid w:val="007C28D3"/>
    <w:rsid w:val="007C2A45"/>
    <w:rsid w:val="007C2CD6"/>
    <w:rsid w:val="007C3061"/>
    <w:rsid w:val="007C307B"/>
    <w:rsid w:val="007C34D0"/>
    <w:rsid w:val="007C38A7"/>
    <w:rsid w:val="007C3CEA"/>
    <w:rsid w:val="007C3E12"/>
    <w:rsid w:val="007C3E93"/>
    <w:rsid w:val="007C3F45"/>
    <w:rsid w:val="007C3F99"/>
    <w:rsid w:val="007C404B"/>
    <w:rsid w:val="007C413A"/>
    <w:rsid w:val="007C414F"/>
    <w:rsid w:val="007C417C"/>
    <w:rsid w:val="007C4196"/>
    <w:rsid w:val="007C446B"/>
    <w:rsid w:val="007C448F"/>
    <w:rsid w:val="007C4A4A"/>
    <w:rsid w:val="007C4A74"/>
    <w:rsid w:val="007C4B59"/>
    <w:rsid w:val="007C4BDD"/>
    <w:rsid w:val="007C4D88"/>
    <w:rsid w:val="007C5207"/>
    <w:rsid w:val="007C53F2"/>
    <w:rsid w:val="007C5ACF"/>
    <w:rsid w:val="007C5CAE"/>
    <w:rsid w:val="007C5ED5"/>
    <w:rsid w:val="007C62F3"/>
    <w:rsid w:val="007C65DC"/>
    <w:rsid w:val="007C664B"/>
    <w:rsid w:val="007C6D03"/>
    <w:rsid w:val="007C6F6A"/>
    <w:rsid w:val="007C70B5"/>
    <w:rsid w:val="007C739E"/>
    <w:rsid w:val="007C7504"/>
    <w:rsid w:val="007C771A"/>
    <w:rsid w:val="007C7BE5"/>
    <w:rsid w:val="007C7FAD"/>
    <w:rsid w:val="007D009A"/>
    <w:rsid w:val="007D0109"/>
    <w:rsid w:val="007D01AE"/>
    <w:rsid w:val="007D07F0"/>
    <w:rsid w:val="007D096F"/>
    <w:rsid w:val="007D098A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3C0"/>
    <w:rsid w:val="007D2454"/>
    <w:rsid w:val="007D2B1B"/>
    <w:rsid w:val="007D2B7F"/>
    <w:rsid w:val="007D2DB6"/>
    <w:rsid w:val="007D3194"/>
    <w:rsid w:val="007D3285"/>
    <w:rsid w:val="007D32A3"/>
    <w:rsid w:val="007D3715"/>
    <w:rsid w:val="007D390C"/>
    <w:rsid w:val="007D3AE0"/>
    <w:rsid w:val="007D3C2B"/>
    <w:rsid w:val="007D3D1F"/>
    <w:rsid w:val="007D3D9C"/>
    <w:rsid w:val="007D3FC2"/>
    <w:rsid w:val="007D40B6"/>
    <w:rsid w:val="007D40FA"/>
    <w:rsid w:val="007D4155"/>
    <w:rsid w:val="007D44C3"/>
    <w:rsid w:val="007D4894"/>
    <w:rsid w:val="007D4B06"/>
    <w:rsid w:val="007D4B78"/>
    <w:rsid w:val="007D4F86"/>
    <w:rsid w:val="007D552F"/>
    <w:rsid w:val="007D5B61"/>
    <w:rsid w:val="007D5D85"/>
    <w:rsid w:val="007D5FEC"/>
    <w:rsid w:val="007D6097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D1B"/>
    <w:rsid w:val="007D6D9E"/>
    <w:rsid w:val="007D6DEA"/>
    <w:rsid w:val="007D6E06"/>
    <w:rsid w:val="007D6E2B"/>
    <w:rsid w:val="007D709A"/>
    <w:rsid w:val="007D76F8"/>
    <w:rsid w:val="007D781E"/>
    <w:rsid w:val="007D7AD0"/>
    <w:rsid w:val="007E026B"/>
    <w:rsid w:val="007E03D1"/>
    <w:rsid w:val="007E0578"/>
    <w:rsid w:val="007E0CD3"/>
    <w:rsid w:val="007E0E6D"/>
    <w:rsid w:val="007E0FB0"/>
    <w:rsid w:val="007E1056"/>
    <w:rsid w:val="007E1160"/>
    <w:rsid w:val="007E1331"/>
    <w:rsid w:val="007E14FC"/>
    <w:rsid w:val="007E177C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81E"/>
    <w:rsid w:val="007E2E6C"/>
    <w:rsid w:val="007E2EB7"/>
    <w:rsid w:val="007E32AF"/>
    <w:rsid w:val="007E32E8"/>
    <w:rsid w:val="007E34F2"/>
    <w:rsid w:val="007E35F5"/>
    <w:rsid w:val="007E3604"/>
    <w:rsid w:val="007E36E3"/>
    <w:rsid w:val="007E39DF"/>
    <w:rsid w:val="007E3B3E"/>
    <w:rsid w:val="007E3DEC"/>
    <w:rsid w:val="007E3FF2"/>
    <w:rsid w:val="007E411D"/>
    <w:rsid w:val="007E42FC"/>
    <w:rsid w:val="007E43E7"/>
    <w:rsid w:val="007E4729"/>
    <w:rsid w:val="007E48D0"/>
    <w:rsid w:val="007E4A65"/>
    <w:rsid w:val="007E4BEE"/>
    <w:rsid w:val="007E4DB7"/>
    <w:rsid w:val="007E4E13"/>
    <w:rsid w:val="007E4E43"/>
    <w:rsid w:val="007E5029"/>
    <w:rsid w:val="007E50E9"/>
    <w:rsid w:val="007E5398"/>
    <w:rsid w:val="007E5646"/>
    <w:rsid w:val="007E5777"/>
    <w:rsid w:val="007E5962"/>
    <w:rsid w:val="007E5B6B"/>
    <w:rsid w:val="007E5CC9"/>
    <w:rsid w:val="007E5EDF"/>
    <w:rsid w:val="007E63AD"/>
    <w:rsid w:val="007E6534"/>
    <w:rsid w:val="007E6626"/>
    <w:rsid w:val="007E6906"/>
    <w:rsid w:val="007E6924"/>
    <w:rsid w:val="007E6B8E"/>
    <w:rsid w:val="007E6F15"/>
    <w:rsid w:val="007E6F26"/>
    <w:rsid w:val="007E6FA2"/>
    <w:rsid w:val="007E7559"/>
    <w:rsid w:val="007E760C"/>
    <w:rsid w:val="007E79C6"/>
    <w:rsid w:val="007E7D12"/>
    <w:rsid w:val="007E7E60"/>
    <w:rsid w:val="007F010C"/>
    <w:rsid w:val="007F02C2"/>
    <w:rsid w:val="007F0361"/>
    <w:rsid w:val="007F0396"/>
    <w:rsid w:val="007F03E4"/>
    <w:rsid w:val="007F0422"/>
    <w:rsid w:val="007F060C"/>
    <w:rsid w:val="007F0659"/>
    <w:rsid w:val="007F0AE3"/>
    <w:rsid w:val="007F0C17"/>
    <w:rsid w:val="007F0C47"/>
    <w:rsid w:val="007F0F90"/>
    <w:rsid w:val="007F1107"/>
    <w:rsid w:val="007F111C"/>
    <w:rsid w:val="007F1282"/>
    <w:rsid w:val="007F1A3C"/>
    <w:rsid w:val="007F1A89"/>
    <w:rsid w:val="007F1C60"/>
    <w:rsid w:val="007F1D57"/>
    <w:rsid w:val="007F2C6A"/>
    <w:rsid w:val="007F2E47"/>
    <w:rsid w:val="007F2FF7"/>
    <w:rsid w:val="007F3162"/>
    <w:rsid w:val="007F3382"/>
    <w:rsid w:val="007F35B5"/>
    <w:rsid w:val="007F372E"/>
    <w:rsid w:val="007F39D6"/>
    <w:rsid w:val="007F3A93"/>
    <w:rsid w:val="007F3C8C"/>
    <w:rsid w:val="007F465D"/>
    <w:rsid w:val="007F46E0"/>
    <w:rsid w:val="007F4A8F"/>
    <w:rsid w:val="007F4AA1"/>
    <w:rsid w:val="007F4ACF"/>
    <w:rsid w:val="007F4BA1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078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7EF"/>
    <w:rsid w:val="00800931"/>
    <w:rsid w:val="00801AF1"/>
    <w:rsid w:val="00801BC3"/>
    <w:rsid w:val="00801C67"/>
    <w:rsid w:val="00801D91"/>
    <w:rsid w:val="0080231E"/>
    <w:rsid w:val="008023B6"/>
    <w:rsid w:val="00802769"/>
    <w:rsid w:val="00802A7B"/>
    <w:rsid w:val="00802ACA"/>
    <w:rsid w:val="00802EA8"/>
    <w:rsid w:val="0080375F"/>
    <w:rsid w:val="00803A47"/>
    <w:rsid w:val="00803C66"/>
    <w:rsid w:val="00803DEF"/>
    <w:rsid w:val="008040B2"/>
    <w:rsid w:val="00804175"/>
    <w:rsid w:val="00804371"/>
    <w:rsid w:val="008043F2"/>
    <w:rsid w:val="008046B7"/>
    <w:rsid w:val="008048BF"/>
    <w:rsid w:val="00804AF0"/>
    <w:rsid w:val="00804E07"/>
    <w:rsid w:val="00804F0B"/>
    <w:rsid w:val="0080503D"/>
    <w:rsid w:val="008054F9"/>
    <w:rsid w:val="008059F6"/>
    <w:rsid w:val="00805C4A"/>
    <w:rsid w:val="00805C56"/>
    <w:rsid w:val="00805CCA"/>
    <w:rsid w:val="00805D1D"/>
    <w:rsid w:val="00805D93"/>
    <w:rsid w:val="00805EEE"/>
    <w:rsid w:val="00805FB7"/>
    <w:rsid w:val="00806129"/>
    <w:rsid w:val="008063B0"/>
    <w:rsid w:val="00806667"/>
    <w:rsid w:val="0080677D"/>
    <w:rsid w:val="00806D3E"/>
    <w:rsid w:val="00806E66"/>
    <w:rsid w:val="0080707E"/>
    <w:rsid w:val="00807431"/>
    <w:rsid w:val="008074E9"/>
    <w:rsid w:val="0080757A"/>
    <w:rsid w:val="008075A0"/>
    <w:rsid w:val="00807B5A"/>
    <w:rsid w:val="00807BB4"/>
    <w:rsid w:val="00807C2E"/>
    <w:rsid w:val="00807D60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0B"/>
    <w:rsid w:val="0081255B"/>
    <w:rsid w:val="00812767"/>
    <w:rsid w:val="0081281A"/>
    <w:rsid w:val="0081281F"/>
    <w:rsid w:val="00812A4F"/>
    <w:rsid w:val="00812B89"/>
    <w:rsid w:val="00812BDD"/>
    <w:rsid w:val="00812CF4"/>
    <w:rsid w:val="00812F12"/>
    <w:rsid w:val="00813066"/>
    <w:rsid w:val="008131BF"/>
    <w:rsid w:val="008131C5"/>
    <w:rsid w:val="00813479"/>
    <w:rsid w:val="0081397B"/>
    <w:rsid w:val="00814209"/>
    <w:rsid w:val="008145C7"/>
    <w:rsid w:val="008145ED"/>
    <w:rsid w:val="0081465B"/>
    <w:rsid w:val="00814806"/>
    <w:rsid w:val="00814B6B"/>
    <w:rsid w:val="00815005"/>
    <w:rsid w:val="00815A61"/>
    <w:rsid w:val="00815AAE"/>
    <w:rsid w:val="00815BCC"/>
    <w:rsid w:val="00815BE1"/>
    <w:rsid w:val="008162C4"/>
    <w:rsid w:val="00816692"/>
    <w:rsid w:val="00816C38"/>
    <w:rsid w:val="00816CAA"/>
    <w:rsid w:val="00816E11"/>
    <w:rsid w:val="00817070"/>
    <w:rsid w:val="0081709E"/>
    <w:rsid w:val="008173D6"/>
    <w:rsid w:val="0081781A"/>
    <w:rsid w:val="00817A25"/>
    <w:rsid w:val="00817BCE"/>
    <w:rsid w:val="008201FB"/>
    <w:rsid w:val="00820553"/>
    <w:rsid w:val="008208A4"/>
    <w:rsid w:val="00820CE3"/>
    <w:rsid w:val="00820CEE"/>
    <w:rsid w:val="00820EBC"/>
    <w:rsid w:val="00821253"/>
    <w:rsid w:val="008212D5"/>
    <w:rsid w:val="0082143C"/>
    <w:rsid w:val="008217A3"/>
    <w:rsid w:val="00821AC9"/>
    <w:rsid w:val="00821B99"/>
    <w:rsid w:val="00821D1D"/>
    <w:rsid w:val="008220D2"/>
    <w:rsid w:val="00822146"/>
    <w:rsid w:val="0082228F"/>
    <w:rsid w:val="008222C0"/>
    <w:rsid w:val="008224C2"/>
    <w:rsid w:val="0082261C"/>
    <w:rsid w:val="008227BF"/>
    <w:rsid w:val="008228C4"/>
    <w:rsid w:val="00822989"/>
    <w:rsid w:val="00822A80"/>
    <w:rsid w:val="00822D4D"/>
    <w:rsid w:val="00822F74"/>
    <w:rsid w:val="008230DB"/>
    <w:rsid w:val="008232D0"/>
    <w:rsid w:val="00823AC9"/>
    <w:rsid w:val="00823D2D"/>
    <w:rsid w:val="00823F59"/>
    <w:rsid w:val="00824769"/>
    <w:rsid w:val="00824B74"/>
    <w:rsid w:val="00824F69"/>
    <w:rsid w:val="008252B1"/>
    <w:rsid w:val="008254EC"/>
    <w:rsid w:val="0082556F"/>
    <w:rsid w:val="008255CD"/>
    <w:rsid w:val="008255DF"/>
    <w:rsid w:val="0082579E"/>
    <w:rsid w:val="0082585C"/>
    <w:rsid w:val="00825976"/>
    <w:rsid w:val="00825AED"/>
    <w:rsid w:val="00825C7C"/>
    <w:rsid w:val="00825CA8"/>
    <w:rsid w:val="008261E4"/>
    <w:rsid w:val="0082641D"/>
    <w:rsid w:val="0082647A"/>
    <w:rsid w:val="0082668F"/>
    <w:rsid w:val="00826951"/>
    <w:rsid w:val="00826957"/>
    <w:rsid w:val="00826BC3"/>
    <w:rsid w:val="00826DA1"/>
    <w:rsid w:val="00826F9D"/>
    <w:rsid w:val="00827243"/>
    <w:rsid w:val="00827324"/>
    <w:rsid w:val="008273A6"/>
    <w:rsid w:val="008274AC"/>
    <w:rsid w:val="00827A66"/>
    <w:rsid w:val="00827BC9"/>
    <w:rsid w:val="00827E45"/>
    <w:rsid w:val="00827F45"/>
    <w:rsid w:val="00827F7B"/>
    <w:rsid w:val="0083029E"/>
    <w:rsid w:val="00830608"/>
    <w:rsid w:val="00830C14"/>
    <w:rsid w:val="00830CCA"/>
    <w:rsid w:val="00830D2A"/>
    <w:rsid w:val="008311CC"/>
    <w:rsid w:val="008313E4"/>
    <w:rsid w:val="00831841"/>
    <w:rsid w:val="00831B32"/>
    <w:rsid w:val="00831EF5"/>
    <w:rsid w:val="008324F4"/>
    <w:rsid w:val="00832915"/>
    <w:rsid w:val="00832A5B"/>
    <w:rsid w:val="008331DC"/>
    <w:rsid w:val="008337C1"/>
    <w:rsid w:val="00833880"/>
    <w:rsid w:val="00833AA5"/>
    <w:rsid w:val="00834048"/>
    <w:rsid w:val="0083411F"/>
    <w:rsid w:val="008341F6"/>
    <w:rsid w:val="00834312"/>
    <w:rsid w:val="00834359"/>
    <w:rsid w:val="008346D7"/>
    <w:rsid w:val="008349E8"/>
    <w:rsid w:val="00834C10"/>
    <w:rsid w:val="0083521C"/>
    <w:rsid w:val="00835253"/>
    <w:rsid w:val="008353E3"/>
    <w:rsid w:val="00835458"/>
    <w:rsid w:val="00835C45"/>
    <w:rsid w:val="00835C7C"/>
    <w:rsid w:val="008363D5"/>
    <w:rsid w:val="008369CC"/>
    <w:rsid w:val="00836AF3"/>
    <w:rsid w:val="00836C77"/>
    <w:rsid w:val="00837473"/>
    <w:rsid w:val="008375B4"/>
    <w:rsid w:val="008375B6"/>
    <w:rsid w:val="00837663"/>
    <w:rsid w:val="00837731"/>
    <w:rsid w:val="0083788F"/>
    <w:rsid w:val="00837ED3"/>
    <w:rsid w:val="00837FCA"/>
    <w:rsid w:val="00840532"/>
    <w:rsid w:val="008407D1"/>
    <w:rsid w:val="008409B4"/>
    <w:rsid w:val="008409E1"/>
    <w:rsid w:val="00840DDA"/>
    <w:rsid w:val="008410C6"/>
    <w:rsid w:val="0084117B"/>
    <w:rsid w:val="00841324"/>
    <w:rsid w:val="008415F4"/>
    <w:rsid w:val="0084162B"/>
    <w:rsid w:val="00841636"/>
    <w:rsid w:val="008416E3"/>
    <w:rsid w:val="00841875"/>
    <w:rsid w:val="008419DB"/>
    <w:rsid w:val="00841A8E"/>
    <w:rsid w:val="00841E6E"/>
    <w:rsid w:val="0084245F"/>
    <w:rsid w:val="00842534"/>
    <w:rsid w:val="008429E6"/>
    <w:rsid w:val="00842DAC"/>
    <w:rsid w:val="00842DD0"/>
    <w:rsid w:val="00843043"/>
    <w:rsid w:val="008432B4"/>
    <w:rsid w:val="008433BF"/>
    <w:rsid w:val="008435F0"/>
    <w:rsid w:val="008435F4"/>
    <w:rsid w:val="008436E1"/>
    <w:rsid w:val="00843B82"/>
    <w:rsid w:val="00843BA4"/>
    <w:rsid w:val="00843D73"/>
    <w:rsid w:val="00843F71"/>
    <w:rsid w:val="0084412D"/>
    <w:rsid w:val="008441B3"/>
    <w:rsid w:val="00844579"/>
    <w:rsid w:val="00844611"/>
    <w:rsid w:val="0084473D"/>
    <w:rsid w:val="00844784"/>
    <w:rsid w:val="00844A89"/>
    <w:rsid w:val="00845663"/>
    <w:rsid w:val="0084566A"/>
    <w:rsid w:val="008456F6"/>
    <w:rsid w:val="00845D47"/>
    <w:rsid w:val="00845F06"/>
    <w:rsid w:val="00845FF6"/>
    <w:rsid w:val="0084613E"/>
    <w:rsid w:val="00846243"/>
    <w:rsid w:val="0084644E"/>
    <w:rsid w:val="00846488"/>
    <w:rsid w:val="00846506"/>
    <w:rsid w:val="008465CE"/>
    <w:rsid w:val="00846609"/>
    <w:rsid w:val="008470F2"/>
    <w:rsid w:val="00847170"/>
    <w:rsid w:val="00847815"/>
    <w:rsid w:val="00847836"/>
    <w:rsid w:val="00847A71"/>
    <w:rsid w:val="00847E48"/>
    <w:rsid w:val="00847EA7"/>
    <w:rsid w:val="00850030"/>
    <w:rsid w:val="00850177"/>
    <w:rsid w:val="008501C9"/>
    <w:rsid w:val="0085075D"/>
    <w:rsid w:val="0085083E"/>
    <w:rsid w:val="00850982"/>
    <w:rsid w:val="00850A5B"/>
    <w:rsid w:val="00850D3B"/>
    <w:rsid w:val="00851069"/>
    <w:rsid w:val="0085144F"/>
    <w:rsid w:val="00851481"/>
    <w:rsid w:val="008516CD"/>
    <w:rsid w:val="00851861"/>
    <w:rsid w:val="008519B3"/>
    <w:rsid w:val="008519D8"/>
    <w:rsid w:val="00851AAD"/>
    <w:rsid w:val="00851C12"/>
    <w:rsid w:val="00851D33"/>
    <w:rsid w:val="00851D9B"/>
    <w:rsid w:val="00851F95"/>
    <w:rsid w:val="00851FF7"/>
    <w:rsid w:val="008520C6"/>
    <w:rsid w:val="008521AC"/>
    <w:rsid w:val="008521FE"/>
    <w:rsid w:val="0085249E"/>
    <w:rsid w:val="008524F0"/>
    <w:rsid w:val="0085269A"/>
    <w:rsid w:val="00852A8C"/>
    <w:rsid w:val="00852DCA"/>
    <w:rsid w:val="00852E19"/>
    <w:rsid w:val="00853332"/>
    <w:rsid w:val="0085359C"/>
    <w:rsid w:val="0085380B"/>
    <w:rsid w:val="00853B9B"/>
    <w:rsid w:val="00853D16"/>
    <w:rsid w:val="0085409E"/>
    <w:rsid w:val="00854175"/>
    <w:rsid w:val="008543DA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49F"/>
    <w:rsid w:val="0085663D"/>
    <w:rsid w:val="0085668C"/>
    <w:rsid w:val="0085675A"/>
    <w:rsid w:val="0085693A"/>
    <w:rsid w:val="00856D46"/>
    <w:rsid w:val="00856F0F"/>
    <w:rsid w:val="0085718A"/>
    <w:rsid w:val="0085730E"/>
    <w:rsid w:val="00857391"/>
    <w:rsid w:val="008573C8"/>
    <w:rsid w:val="0085758E"/>
    <w:rsid w:val="008576C5"/>
    <w:rsid w:val="00857781"/>
    <w:rsid w:val="008577F7"/>
    <w:rsid w:val="008579FD"/>
    <w:rsid w:val="00857B46"/>
    <w:rsid w:val="00857F49"/>
    <w:rsid w:val="008601EB"/>
    <w:rsid w:val="0086050C"/>
    <w:rsid w:val="00860646"/>
    <w:rsid w:val="00860832"/>
    <w:rsid w:val="0086083D"/>
    <w:rsid w:val="00860AA7"/>
    <w:rsid w:val="00860B0A"/>
    <w:rsid w:val="00860B3D"/>
    <w:rsid w:val="00860CF4"/>
    <w:rsid w:val="00860DF7"/>
    <w:rsid w:val="00861103"/>
    <w:rsid w:val="00861314"/>
    <w:rsid w:val="0086177C"/>
    <w:rsid w:val="00861A00"/>
    <w:rsid w:val="00861A6E"/>
    <w:rsid w:val="00861B35"/>
    <w:rsid w:val="008620A9"/>
    <w:rsid w:val="008621D0"/>
    <w:rsid w:val="00862753"/>
    <w:rsid w:val="00862853"/>
    <w:rsid w:val="0086292C"/>
    <w:rsid w:val="00862A8A"/>
    <w:rsid w:val="00862B3A"/>
    <w:rsid w:val="00862C5F"/>
    <w:rsid w:val="00863281"/>
    <w:rsid w:val="0086328F"/>
    <w:rsid w:val="00863AB6"/>
    <w:rsid w:val="00863B65"/>
    <w:rsid w:val="00863C19"/>
    <w:rsid w:val="00863CC4"/>
    <w:rsid w:val="0086418B"/>
    <w:rsid w:val="008643B3"/>
    <w:rsid w:val="008644EF"/>
    <w:rsid w:val="0086471C"/>
    <w:rsid w:val="0086481B"/>
    <w:rsid w:val="00864A67"/>
    <w:rsid w:val="00864BAB"/>
    <w:rsid w:val="00864C83"/>
    <w:rsid w:val="00864E4E"/>
    <w:rsid w:val="00865518"/>
    <w:rsid w:val="0086554F"/>
    <w:rsid w:val="008659BC"/>
    <w:rsid w:val="00865B66"/>
    <w:rsid w:val="00866107"/>
    <w:rsid w:val="00866595"/>
    <w:rsid w:val="0086665C"/>
    <w:rsid w:val="00866BA5"/>
    <w:rsid w:val="00866EED"/>
    <w:rsid w:val="00866F52"/>
    <w:rsid w:val="008672C2"/>
    <w:rsid w:val="00867625"/>
    <w:rsid w:val="00867C8D"/>
    <w:rsid w:val="0087012C"/>
    <w:rsid w:val="0087099E"/>
    <w:rsid w:val="00870DA6"/>
    <w:rsid w:val="008710EC"/>
    <w:rsid w:val="0087113A"/>
    <w:rsid w:val="00871184"/>
    <w:rsid w:val="008712D9"/>
    <w:rsid w:val="0087135B"/>
    <w:rsid w:val="008714D3"/>
    <w:rsid w:val="0087151C"/>
    <w:rsid w:val="008715CA"/>
    <w:rsid w:val="00871789"/>
    <w:rsid w:val="00871879"/>
    <w:rsid w:val="008719F2"/>
    <w:rsid w:val="00871A4C"/>
    <w:rsid w:val="00871C01"/>
    <w:rsid w:val="00871F4D"/>
    <w:rsid w:val="0087241D"/>
    <w:rsid w:val="008726FD"/>
    <w:rsid w:val="00872944"/>
    <w:rsid w:val="00872BE2"/>
    <w:rsid w:val="00873241"/>
    <w:rsid w:val="008732D9"/>
    <w:rsid w:val="00873370"/>
    <w:rsid w:val="00873538"/>
    <w:rsid w:val="00873C66"/>
    <w:rsid w:val="00873FFE"/>
    <w:rsid w:val="00874016"/>
    <w:rsid w:val="00874409"/>
    <w:rsid w:val="0087449A"/>
    <w:rsid w:val="00874729"/>
    <w:rsid w:val="008748B2"/>
    <w:rsid w:val="00874923"/>
    <w:rsid w:val="008749BC"/>
    <w:rsid w:val="008749E8"/>
    <w:rsid w:val="00874CB4"/>
    <w:rsid w:val="00874D28"/>
    <w:rsid w:val="00874FD5"/>
    <w:rsid w:val="00875397"/>
    <w:rsid w:val="008753BF"/>
    <w:rsid w:val="00875485"/>
    <w:rsid w:val="00875CDB"/>
    <w:rsid w:val="00875D06"/>
    <w:rsid w:val="00875E91"/>
    <w:rsid w:val="0087613F"/>
    <w:rsid w:val="008762E1"/>
    <w:rsid w:val="008763EB"/>
    <w:rsid w:val="0087672C"/>
    <w:rsid w:val="0087673B"/>
    <w:rsid w:val="008768F5"/>
    <w:rsid w:val="00876979"/>
    <w:rsid w:val="00876EEA"/>
    <w:rsid w:val="00876F09"/>
    <w:rsid w:val="00877002"/>
    <w:rsid w:val="00877572"/>
    <w:rsid w:val="00877641"/>
    <w:rsid w:val="0087765E"/>
    <w:rsid w:val="00877833"/>
    <w:rsid w:val="00877AE7"/>
    <w:rsid w:val="00877BE6"/>
    <w:rsid w:val="008800B4"/>
    <w:rsid w:val="00880240"/>
    <w:rsid w:val="008802F0"/>
    <w:rsid w:val="00880584"/>
    <w:rsid w:val="008807BB"/>
    <w:rsid w:val="008807D8"/>
    <w:rsid w:val="008809BC"/>
    <w:rsid w:val="00880B58"/>
    <w:rsid w:val="00880C95"/>
    <w:rsid w:val="00880CAF"/>
    <w:rsid w:val="00880EF9"/>
    <w:rsid w:val="00881A10"/>
    <w:rsid w:val="00881AAB"/>
    <w:rsid w:val="00881C08"/>
    <w:rsid w:val="00881CA2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03"/>
    <w:rsid w:val="008832E2"/>
    <w:rsid w:val="008832ED"/>
    <w:rsid w:val="008834B4"/>
    <w:rsid w:val="008834BE"/>
    <w:rsid w:val="0088383B"/>
    <w:rsid w:val="0088396D"/>
    <w:rsid w:val="00883D0A"/>
    <w:rsid w:val="00883F3E"/>
    <w:rsid w:val="00884310"/>
    <w:rsid w:val="00884505"/>
    <w:rsid w:val="00884721"/>
    <w:rsid w:val="00884724"/>
    <w:rsid w:val="00884A49"/>
    <w:rsid w:val="00884BC6"/>
    <w:rsid w:val="00884EBB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5FF3"/>
    <w:rsid w:val="00886076"/>
    <w:rsid w:val="00886177"/>
    <w:rsid w:val="008862AE"/>
    <w:rsid w:val="00886691"/>
    <w:rsid w:val="008867B5"/>
    <w:rsid w:val="00886D4F"/>
    <w:rsid w:val="00886E6D"/>
    <w:rsid w:val="00886F5C"/>
    <w:rsid w:val="00887951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0D4"/>
    <w:rsid w:val="0089113C"/>
    <w:rsid w:val="008911DD"/>
    <w:rsid w:val="00891263"/>
    <w:rsid w:val="00891318"/>
    <w:rsid w:val="008913DC"/>
    <w:rsid w:val="008914CE"/>
    <w:rsid w:val="008917DC"/>
    <w:rsid w:val="008918B1"/>
    <w:rsid w:val="00891AE3"/>
    <w:rsid w:val="00891AEC"/>
    <w:rsid w:val="00891DDF"/>
    <w:rsid w:val="00891E6B"/>
    <w:rsid w:val="00892596"/>
    <w:rsid w:val="008925E3"/>
    <w:rsid w:val="008927FE"/>
    <w:rsid w:val="0089297F"/>
    <w:rsid w:val="00892A4A"/>
    <w:rsid w:val="00892D9A"/>
    <w:rsid w:val="00893085"/>
    <w:rsid w:val="008930F4"/>
    <w:rsid w:val="008932E5"/>
    <w:rsid w:val="008934F6"/>
    <w:rsid w:val="00893537"/>
    <w:rsid w:val="00893783"/>
    <w:rsid w:val="00893827"/>
    <w:rsid w:val="008938FD"/>
    <w:rsid w:val="008939C6"/>
    <w:rsid w:val="00893D9D"/>
    <w:rsid w:val="008940E7"/>
    <w:rsid w:val="008942F2"/>
    <w:rsid w:val="00894311"/>
    <w:rsid w:val="0089449A"/>
    <w:rsid w:val="008946EB"/>
    <w:rsid w:val="008947E5"/>
    <w:rsid w:val="008948C4"/>
    <w:rsid w:val="00894EEE"/>
    <w:rsid w:val="00894FA7"/>
    <w:rsid w:val="0089518D"/>
    <w:rsid w:val="008952C7"/>
    <w:rsid w:val="008952C9"/>
    <w:rsid w:val="00895419"/>
    <w:rsid w:val="0089563C"/>
    <w:rsid w:val="0089569F"/>
    <w:rsid w:val="00895713"/>
    <w:rsid w:val="008957BE"/>
    <w:rsid w:val="008959A0"/>
    <w:rsid w:val="0089621A"/>
    <w:rsid w:val="00896426"/>
    <w:rsid w:val="00896465"/>
    <w:rsid w:val="008964FF"/>
    <w:rsid w:val="00896572"/>
    <w:rsid w:val="00896AF4"/>
    <w:rsid w:val="00896DC2"/>
    <w:rsid w:val="00896E11"/>
    <w:rsid w:val="00897262"/>
    <w:rsid w:val="00897341"/>
    <w:rsid w:val="00897795"/>
    <w:rsid w:val="008978FB"/>
    <w:rsid w:val="00897D55"/>
    <w:rsid w:val="00897F43"/>
    <w:rsid w:val="008A00E4"/>
    <w:rsid w:val="008A027F"/>
    <w:rsid w:val="008A085A"/>
    <w:rsid w:val="008A0869"/>
    <w:rsid w:val="008A0A0A"/>
    <w:rsid w:val="008A0B38"/>
    <w:rsid w:val="008A0B91"/>
    <w:rsid w:val="008A129D"/>
    <w:rsid w:val="008A14D8"/>
    <w:rsid w:val="008A152B"/>
    <w:rsid w:val="008A159E"/>
    <w:rsid w:val="008A15F3"/>
    <w:rsid w:val="008A178B"/>
    <w:rsid w:val="008A188D"/>
    <w:rsid w:val="008A1AC0"/>
    <w:rsid w:val="008A1BF0"/>
    <w:rsid w:val="008A1C9D"/>
    <w:rsid w:val="008A1CED"/>
    <w:rsid w:val="008A1E08"/>
    <w:rsid w:val="008A207C"/>
    <w:rsid w:val="008A228C"/>
    <w:rsid w:val="008A2327"/>
    <w:rsid w:val="008A2408"/>
    <w:rsid w:val="008A242D"/>
    <w:rsid w:val="008A26A5"/>
    <w:rsid w:val="008A29FD"/>
    <w:rsid w:val="008A2ABB"/>
    <w:rsid w:val="008A2BC7"/>
    <w:rsid w:val="008A2CB2"/>
    <w:rsid w:val="008A2D53"/>
    <w:rsid w:val="008A336B"/>
    <w:rsid w:val="008A352D"/>
    <w:rsid w:val="008A3BFB"/>
    <w:rsid w:val="008A3C4E"/>
    <w:rsid w:val="008A3F84"/>
    <w:rsid w:val="008A438E"/>
    <w:rsid w:val="008A4604"/>
    <w:rsid w:val="008A4659"/>
    <w:rsid w:val="008A4C4D"/>
    <w:rsid w:val="008A4E04"/>
    <w:rsid w:val="008A4F01"/>
    <w:rsid w:val="008A5A71"/>
    <w:rsid w:val="008A6214"/>
    <w:rsid w:val="008A6608"/>
    <w:rsid w:val="008A663B"/>
    <w:rsid w:val="008A6741"/>
    <w:rsid w:val="008A6AEA"/>
    <w:rsid w:val="008A6D3F"/>
    <w:rsid w:val="008A7D7A"/>
    <w:rsid w:val="008B0059"/>
    <w:rsid w:val="008B0062"/>
    <w:rsid w:val="008B01C9"/>
    <w:rsid w:val="008B0324"/>
    <w:rsid w:val="008B0430"/>
    <w:rsid w:val="008B04FB"/>
    <w:rsid w:val="008B09A3"/>
    <w:rsid w:val="008B0A14"/>
    <w:rsid w:val="008B0D29"/>
    <w:rsid w:val="008B10F1"/>
    <w:rsid w:val="008B1143"/>
    <w:rsid w:val="008B1252"/>
    <w:rsid w:val="008B14F6"/>
    <w:rsid w:val="008B169A"/>
    <w:rsid w:val="008B1BBE"/>
    <w:rsid w:val="008B1C3A"/>
    <w:rsid w:val="008B1DF8"/>
    <w:rsid w:val="008B1F18"/>
    <w:rsid w:val="008B1F21"/>
    <w:rsid w:val="008B224B"/>
    <w:rsid w:val="008B2275"/>
    <w:rsid w:val="008B22E8"/>
    <w:rsid w:val="008B24BC"/>
    <w:rsid w:val="008B2535"/>
    <w:rsid w:val="008B2636"/>
    <w:rsid w:val="008B2905"/>
    <w:rsid w:val="008B2EAA"/>
    <w:rsid w:val="008B2EE3"/>
    <w:rsid w:val="008B3393"/>
    <w:rsid w:val="008B3559"/>
    <w:rsid w:val="008B36E1"/>
    <w:rsid w:val="008B3969"/>
    <w:rsid w:val="008B3A33"/>
    <w:rsid w:val="008B3C3B"/>
    <w:rsid w:val="008B3EA1"/>
    <w:rsid w:val="008B403D"/>
    <w:rsid w:val="008B420E"/>
    <w:rsid w:val="008B4417"/>
    <w:rsid w:val="008B45C9"/>
    <w:rsid w:val="008B46BC"/>
    <w:rsid w:val="008B4FE6"/>
    <w:rsid w:val="008B5468"/>
    <w:rsid w:val="008B573A"/>
    <w:rsid w:val="008B5885"/>
    <w:rsid w:val="008B5A83"/>
    <w:rsid w:val="008B5E77"/>
    <w:rsid w:val="008B60BE"/>
    <w:rsid w:val="008B6322"/>
    <w:rsid w:val="008B6A78"/>
    <w:rsid w:val="008B6D30"/>
    <w:rsid w:val="008B6D6D"/>
    <w:rsid w:val="008B6D83"/>
    <w:rsid w:val="008B6DD8"/>
    <w:rsid w:val="008B7177"/>
    <w:rsid w:val="008B7DA6"/>
    <w:rsid w:val="008B7EA0"/>
    <w:rsid w:val="008B7F76"/>
    <w:rsid w:val="008C01B0"/>
    <w:rsid w:val="008C0652"/>
    <w:rsid w:val="008C0857"/>
    <w:rsid w:val="008C0961"/>
    <w:rsid w:val="008C0C8C"/>
    <w:rsid w:val="008C0E3C"/>
    <w:rsid w:val="008C0EF0"/>
    <w:rsid w:val="008C1126"/>
    <w:rsid w:val="008C125D"/>
    <w:rsid w:val="008C1658"/>
    <w:rsid w:val="008C17A9"/>
    <w:rsid w:val="008C1928"/>
    <w:rsid w:val="008C1996"/>
    <w:rsid w:val="008C1A65"/>
    <w:rsid w:val="008C1AE2"/>
    <w:rsid w:val="008C1B7C"/>
    <w:rsid w:val="008C1D9F"/>
    <w:rsid w:val="008C2195"/>
    <w:rsid w:val="008C228F"/>
    <w:rsid w:val="008C2531"/>
    <w:rsid w:val="008C28AB"/>
    <w:rsid w:val="008C2C97"/>
    <w:rsid w:val="008C2E94"/>
    <w:rsid w:val="008C3452"/>
    <w:rsid w:val="008C3634"/>
    <w:rsid w:val="008C364C"/>
    <w:rsid w:val="008C3A64"/>
    <w:rsid w:val="008C3F66"/>
    <w:rsid w:val="008C425F"/>
    <w:rsid w:val="008C48AB"/>
    <w:rsid w:val="008C48AF"/>
    <w:rsid w:val="008C49A6"/>
    <w:rsid w:val="008C4A02"/>
    <w:rsid w:val="008C4BD5"/>
    <w:rsid w:val="008C4BD6"/>
    <w:rsid w:val="008C4BEF"/>
    <w:rsid w:val="008C4F96"/>
    <w:rsid w:val="008C50D1"/>
    <w:rsid w:val="008C5700"/>
    <w:rsid w:val="008C5930"/>
    <w:rsid w:val="008C5CE7"/>
    <w:rsid w:val="008C5E39"/>
    <w:rsid w:val="008C63B6"/>
    <w:rsid w:val="008C63F7"/>
    <w:rsid w:val="008C6491"/>
    <w:rsid w:val="008C651F"/>
    <w:rsid w:val="008C6874"/>
    <w:rsid w:val="008C6A31"/>
    <w:rsid w:val="008C6AB4"/>
    <w:rsid w:val="008C6ADB"/>
    <w:rsid w:val="008C6B48"/>
    <w:rsid w:val="008C6B65"/>
    <w:rsid w:val="008C6EDC"/>
    <w:rsid w:val="008C709A"/>
    <w:rsid w:val="008C70E5"/>
    <w:rsid w:val="008C77A3"/>
    <w:rsid w:val="008C7D2E"/>
    <w:rsid w:val="008C7EDA"/>
    <w:rsid w:val="008C7F47"/>
    <w:rsid w:val="008D004C"/>
    <w:rsid w:val="008D047C"/>
    <w:rsid w:val="008D0565"/>
    <w:rsid w:val="008D06F6"/>
    <w:rsid w:val="008D0A34"/>
    <w:rsid w:val="008D0ACD"/>
    <w:rsid w:val="008D0CCA"/>
    <w:rsid w:val="008D10DE"/>
    <w:rsid w:val="008D12DF"/>
    <w:rsid w:val="008D13F7"/>
    <w:rsid w:val="008D14A2"/>
    <w:rsid w:val="008D154F"/>
    <w:rsid w:val="008D19C7"/>
    <w:rsid w:val="008D1B47"/>
    <w:rsid w:val="008D1CA0"/>
    <w:rsid w:val="008D1D9D"/>
    <w:rsid w:val="008D24D5"/>
    <w:rsid w:val="008D2582"/>
    <w:rsid w:val="008D2996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54"/>
    <w:rsid w:val="008D42DF"/>
    <w:rsid w:val="008D42EE"/>
    <w:rsid w:val="008D4409"/>
    <w:rsid w:val="008D4A3D"/>
    <w:rsid w:val="008D4E0F"/>
    <w:rsid w:val="008D51DB"/>
    <w:rsid w:val="008D53DC"/>
    <w:rsid w:val="008D53FE"/>
    <w:rsid w:val="008D5693"/>
    <w:rsid w:val="008D5763"/>
    <w:rsid w:val="008D588A"/>
    <w:rsid w:val="008D5B84"/>
    <w:rsid w:val="008D5DB6"/>
    <w:rsid w:val="008D5EAC"/>
    <w:rsid w:val="008D5EE7"/>
    <w:rsid w:val="008D60E1"/>
    <w:rsid w:val="008D611E"/>
    <w:rsid w:val="008D6387"/>
    <w:rsid w:val="008D664C"/>
    <w:rsid w:val="008D679C"/>
    <w:rsid w:val="008D67FF"/>
    <w:rsid w:val="008D73D8"/>
    <w:rsid w:val="008D7981"/>
    <w:rsid w:val="008D7989"/>
    <w:rsid w:val="008D7DFB"/>
    <w:rsid w:val="008D7FD8"/>
    <w:rsid w:val="008E027F"/>
    <w:rsid w:val="008E0440"/>
    <w:rsid w:val="008E0457"/>
    <w:rsid w:val="008E05A7"/>
    <w:rsid w:val="008E0AFE"/>
    <w:rsid w:val="008E0B1F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02E"/>
    <w:rsid w:val="008E2151"/>
    <w:rsid w:val="008E26C9"/>
    <w:rsid w:val="008E2A44"/>
    <w:rsid w:val="008E2AF2"/>
    <w:rsid w:val="008E2FBC"/>
    <w:rsid w:val="008E3094"/>
    <w:rsid w:val="008E320D"/>
    <w:rsid w:val="008E33B7"/>
    <w:rsid w:val="008E389A"/>
    <w:rsid w:val="008E3B21"/>
    <w:rsid w:val="008E3C1A"/>
    <w:rsid w:val="008E3DAF"/>
    <w:rsid w:val="008E3F54"/>
    <w:rsid w:val="008E3FA9"/>
    <w:rsid w:val="008E411C"/>
    <w:rsid w:val="008E43F9"/>
    <w:rsid w:val="008E443A"/>
    <w:rsid w:val="008E44A6"/>
    <w:rsid w:val="008E48EE"/>
    <w:rsid w:val="008E4A62"/>
    <w:rsid w:val="008E4EC4"/>
    <w:rsid w:val="008E50AE"/>
    <w:rsid w:val="008E5A95"/>
    <w:rsid w:val="008E5B59"/>
    <w:rsid w:val="008E5CD6"/>
    <w:rsid w:val="008E5D2E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DD4"/>
    <w:rsid w:val="008E6E0F"/>
    <w:rsid w:val="008E716F"/>
    <w:rsid w:val="008E72D2"/>
    <w:rsid w:val="008E77DC"/>
    <w:rsid w:val="008E77FF"/>
    <w:rsid w:val="008E795E"/>
    <w:rsid w:val="008E7DE7"/>
    <w:rsid w:val="008E7F7A"/>
    <w:rsid w:val="008F0650"/>
    <w:rsid w:val="008F09DC"/>
    <w:rsid w:val="008F0B05"/>
    <w:rsid w:val="008F0B59"/>
    <w:rsid w:val="008F0ED8"/>
    <w:rsid w:val="008F0FC1"/>
    <w:rsid w:val="008F1006"/>
    <w:rsid w:val="008F1619"/>
    <w:rsid w:val="008F177C"/>
    <w:rsid w:val="008F17F3"/>
    <w:rsid w:val="008F1833"/>
    <w:rsid w:val="008F1A4A"/>
    <w:rsid w:val="008F1D2E"/>
    <w:rsid w:val="008F1FD5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667"/>
    <w:rsid w:val="008F3B58"/>
    <w:rsid w:val="008F3F48"/>
    <w:rsid w:val="008F4184"/>
    <w:rsid w:val="008F47A3"/>
    <w:rsid w:val="008F47D1"/>
    <w:rsid w:val="008F47F1"/>
    <w:rsid w:val="008F4A3B"/>
    <w:rsid w:val="008F4ABC"/>
    <w:rsid w:val="008F4BD5"/>
    <w:rsid w:val="008F50B2"/>
    <w:rsid w:val="008F511C"/>
    <w:rsid w:val="008F5468"/>
    <w:rsid w:val="008F569E"/>
    <w:rsid w:val="008F56A5"/>
    <w:rsid w:val="008F5DB1"/>
    <w:rsid w:val="008F5DF6"/>
    <w:rsid w:val="008F5F17"/>
    <w:rsid w:val="008F6047"/>
    <w:rsid w:val="008F6123"/>
    <w:rsid w:val="008F625B"/>
    <w:rsid w:val="008F6448"/>
    <w:rsid w:val="008F64FD"/>
    <w:rsid w:val="008F656C"/>
    <w:rsid w:val="008F6852"/>
    <w:rsid w:val="008F6884"/>
    <w:rsid w:val="008F68B7"/>
    <w:rsid w:val="008F6969"/>
    <w:rsid w:val="008F6A30"/>
    <w:rsid w:val="008F6DD9"/>
    <w:rsid w:val="008F6F36"/>
    <w:rsid w:val="008F7144"/>
    <w:rsid w:val="008F717B"/>
    <w:rsid w:val="008F724B"/>
    <w:rsid w:val="008F7FAE"/>
    <w:rsid w:val="00900156"/>
    <w:rsid w:val="0090022D"/>
    <w:rsid w:val="009003EB"/>
    <w:rsid w:val="009005EB"/>
    <w:rsid w:val="009009EF"/>
    <w:rsid w:val="00900C3D"/>
    <w:rsid w:val="009010EC"/>
    <w:rsid w:val="00902538"/>
    <w:rsid w:val="00902541"/>
    <w:rsid w:val="009025FD"/>
    <w:rsid w:val="009027DB"/>
    <w:rsid w:val="00902CA0"/>
    <w:rsid w:val="00902D76"/>
    <w:rsid w:val="00903001"/>
    <w:rsid w:val="0090306A"/>
    <w:rsid w:val="0090324A"/>
    <w:rsid w:val="00903518"/>
    <w:rsid w:val="009037F4"/>
    <w:rsid w:val="00903A54"/>
    <w:rsid w:val="00903D52"/>
    <w:rsid w:val="00903DEC"/>
    <w:rsid w:val="00903EC7"/>
    <w:rsid w:val="009041B6"/>
    <w:rsid w:val="009042BE"/>
    <w:rsid w:val="009045F2"/>
    <w:rsid w:val="009047C1"/>
    <w:rsid w:val="00904B20"/>
    <w:rsid w:val="00904BF9"/>
    <w:rsid w:val="00904D07"/>
    <w:rsid w:val="00904E27"/>
    <w:rsid w:val="009050BF"/>
    <w:rsid w:val="00905199"/>
    <w:rsid w:val="009051D6"/>
    <w:rsid w:val="00905322"/>
    <w:rsid w:val="00905A6B"/>
    <w:rsid w:val="00905D55"/>
    <w:rsid w:val="00905F9B"/>
    <w:rsid w:val="00906030"/>
    <w:rsid w:val="009061BF"/>
    <w:rsid w:val="00906245"/>
    <w:rsid w:val="00906405"/>
    <w:rsid w:val="00906416"/>
    <w:rsid w:val="009067CE"/>
    <w:rsid w:val="0090680E"/>
    <w:rsid w:val="009069CC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AB7"/>
    <w:rsid w:val="00907E44"/>
    <w:rsid w:val="00910161"/>
    <w:rsid w:val="00910230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A2"/>
    <w:rsid w:val="009123B9"/>
    <w:rsid w:val="00912605"/>
    <w:rsid w:val="009126CD"/>
    <w:rsid w:val="009129CA"/>
    <w:rsid w:val="00912CD5"/>
    <w:rsid w:val="00912EEE"/>
    <w:rsid w:val="00913498"/>
    <w:rsid w:val="009138F6"/>
    <w:rsid w:val="00913AF3"/>
    <w:rsid w:val="00914AC7"/>
    <w:rsid w:val="00914BF2"/>
    <w:rsid w:val="00914CE0"/>
    <w:rsid w:val="00914F63"/>
    <w:rsid w:val="00915350"/>
    <w:rsid w:val="009154FA"/>
    <w:rsid w:val="00915626"/>
    <w:rsid w:val="0091594B"/>
    <w:rsid w:val="00916274"/>
    <w:rsid w:val="009162CE"/>
    <w:rsid w:val="009165CD"/>
    <w:rsid w:val="00916A1F"/>
    <w:rsid w:val="00916B48"/>
    <w:rsid w:val="00916C6E"/>
    <w:rsid w:val="00916DA7"/>
    <w:rsid w:val="00916E00"/>
    <w:rsid w:val="00916E8F"/>
    <w:rsid w:val="00916F05"/>
    <w:rsid w:val="00916F3D"/>
    <w:rsid w:val="00916F59"/>
    <w:rsid w:val="0091700B"/>
    <w:rsid w:val="0091722C"/>
    <w:rsid w:val="00917300"/>
    <w:rsid w:val="009174A7"/>
    <w:rsid w:val="00917866"/>
    <w:rsid w:val="0091786C"/>
    <w:rsid w:val="00917C5F"/>
    <w:rsid w:val="0092025E"/>
    <w:rsid w:val="00920455"/>
    <w:rsid w:val="0092077E"/>
    <w:rsid w:val="00920993"/>
    <w:rsid w:val="00920AFA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2B94"/>
    <w:rsid w:val="00922CFD"/>
    <w:rsid w:val="00922E47"/>
    <w:rsid w:val="009230AA"/>
    <w:rsid w:val="009230E7"/>
    <w:rsid w:val="0092341B"/>
    <w:rsid w:val="009234F7"/>
    <w:rsid w:val="00923B30"/>
    <w:rsid w:val="00924343"/>
    <w:rsid w:val="00924345"/>
    <w:rsid w:val="00924365"/>
    <w:rsid w:val="009243CC"/>
    <w:rsid w:val="00924C1B"/>
    <w:rsid w:val="00924D01"/>
    <w:rsid w:val="00924E70"/>
    <w:rsid w:val="00924EBB"/>
    <w:rsid w:val="00924F5B"/>
    <w:rsid w:val="00924FFD"/>
    <w:rsid w:val="0092526C"/>
    <w:rsid w:val="00925529"/>
    <w:rsid w:val="00925623"/>
    <w:rsid w:val="009256B4"/>
    <w:rsid w:val="009258D7"/>
    <w:rsid w:val="00925AFE"/>
    <w:rsid w:val="00925CB5"/>
    <w:rsid w:val="00925CF5"/>
    <w:rsid w:val="00925E21"/>
    <w:rsid w:val="00925F58"/>
    <w:rsid w:val="0092608C"/>
    <w:rsid w:val="009261A6"/>
    <w:rsid w:val="00926266"/>
    <w:rsid w:val="00926615"/>
    <w:rsid w:val="00926792"/>
    <w:rsid w:val="00926AFC"/>
    <w:rsid w:val="00926DB5"/>
    <w:rsid w:val="00926FFB"/>
    <w:rsid w:val="0092719E"/>
    <w:rsid w:val="00927635"/>
    <w:rsid w:val="00927642"/>
    <w:rsid w:val="009278C3"/>
    <w:rsid w:val="00927ABD"/>
    <w:rsid w:val="00927CB9"/>
    <w:rsid w:val="00927F84"/>
    <w:rsid w:val="0093000B"/>
    <w:rsid w:val="009301E8"/>
    <w:rsid w:val="00930459"/>
    <w:rsid w:val="00930489"/>
    <w:rsid w:val="00930746"/>
    <w:rsid w:val="00930934"/>
    <w:rsid w:val="00930CD1"/>
    <w:rsid w:val="00930CFA"/>
    <w:rsid w:val="00930E3E"/>
    <w:rsid w:val="00930EB7"/>
    <w:rsid w:val="00930EFA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E70"/>
    <w:rsid w:val="00932F6B"/>
    <w:rsid w:val="009334D2"/>
    <w:rsid w:val="009337AC"/>
    <w:rsid w:val="009337FE"/>
    <w:rsid w:val="009339F0"/>
    <w:rsid w:val="00933BD7"/>
    <w:rsid w:val="00934019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34"/>
    <w:rsid w:val="0093798B"/>
    <w:rsid w:val="00937AA8"/>
    <w:rsid w:val="00937AC1"/>
    <w:rsid w:val="00937C2B"/>
    <w:rsid w:val="00937C5D"/>
    <w:rsid w:val="00937CCD"/>
    <w:rsid w:val="00937DBF"/>
    <w:rsid w:val="00937E40"/>
    <w:rsid w:val="00937F80"/>
    <w:rsid w:val="00940101"/>
    <w:rsid w:val="00940339"/>
    <w:rsid w:val="0094036A"/>
    <w:rsid w:val="00940441"/>
    <w:rsid w:val="0094047D"/>
    <w:rsid w:val="009404E1"/>
    <w:rsid w:val="009405A4"/>
    <w:rsid w:val="00940617"/>
    <w:rsid w:val="009408F1"/>
    <w:rsid w:val="0094096D"/>
    <w:rsid w:val="00940A59"/>
    <w:rsid w:val="00940C72"/>
    <w:rsid w:val="00940C88"/>
    <w:rsid w:val="00940D14"/>
    <w:rsid w:val="00940D21"/>
    <w:rsid w:val="0094155C"/>
    <w:rsid w:val="0094165C"/>
    <w:rsid w:val="00941A30"/>
    <w:rsid w:val="00941AA3"/>
    <w:rsid w:val="00941E9B"/>
    <w:rsid w:val="0094225A"/>
    <w:rsid w:val="009424AF"/>
    <w:rsid w:val="009424DD"/>
    <w:rsid w:val="009425BC"/>
    <w:rsid w:val="0094265E"/>
    <w:rsid w:val="00942716"/>
    <w:rsid w:val="00942731"/>
    <w:rsid w:val="00942835"/>
    <w:rsid w:val="00942904"/>
    <w:rsid w:val="0094319D"/>
    <w:rsid w:val="00943257"/>
    <w:rsid w:val="00943331"/>
    <w:rsid w:val="00943435"/>
    <w:rsid w:val="00943439"/>
    <w:rsid w:val="009436EF"/>
    <w:rsid w:val="009437DC"/>
    <w:rsid w:val="00943A4A"/>
    <w:rsid w:val="00943CCF"/>
    <w:rsid w:val="00943E4C"/>
    <w:rsid w:val="00943E64"/>
    <w:rsid w:val="00943E7F"/>
    <w:rsid w:val="0094401A"/>
    <w:rsid w:val="0094433F"/>
    <w:rsid w:val="00944477"/>
    <w:rsid w:val="009444BA"/>
    <w:rsid w:val="00944727"/>
    <w:rsid w:val="009447D9"/>
    <w:rsid w:val="00944A9F"/>
    <w:rsid w:val="00944AD0"/>
    <w:rsid w:val="00944AD1"/>
    <w:rsid w:val="00944E1C"/>
    <w:rsid w:val="00944E2C"/>
    <w:rsid w:val="00944EB8"/>
    <w:rsid w:val="0094511A"/>
    <w:rsid w:val="00945295"/>
    <w:rsid w:val="009456E6"/>
    <w:rsid w:val="00945D8E"/>
    <w:rsid w:val="00945DE1"/>
    <w:rsid w:val="00945E72"/>
    <w:rsid w:val="00945EE2"/>
    <w:rsid w:val="009460FB"/>
    <w:rsid w:val="0094671C"/>
    <w:rsid w:val="009469A1"/>
    <w:rsid w:val="00946C8D"/>
    <w:rsid w:val="00946F34"/>
    <w:rsid w:val="00946F80"/>
    <w:rsid w:val="00947257"/>
    <w:rsid w:val="00947437"/>
    <w:rsid w:val="0094793C"/>
    <w:rsid w:val="009479CA"/>
    <w:rsid w:val="00947AA2"/>
    <w:rsid w:val="00947C9E"/>
    <w:rsid w:val="00947E39"/>
    <w:rsid w:val="00950015"/>
    <w:rsid w:val="00950027"/>
    <w:rsid w:val="009500FB"/>
    <w:rsid w:val="009501B0"/>
    <w:rsid w:val="009501F4"/>
    <w:rsid w:val="00950215"/>
    <w:rsid w:val="009502C4"/>
    <w:rsid w:val="0095059B"/>
    <w:rsid w:val="00950A4B"/>
    <w:rsid w:val="009510D7"/>
    <w:rsid w:val="00951236"/>
    <w:rsid w:val="0095146C"/>
    <w:rsid w:val="00951492"/>
    <w:rsid w:val="00951844"/>
    <w:rsid w:val="00951A7E"/>
    <w:rsid w:val="00952351"/>
    <w:rsid w:val="00952367"/>
    <w:rsid w:val="00952372"/>
    <w:rsid w:val="009523C4"/>
    <w:rsid w:val="009526A7"/>
    <w:rsid w:val="009527FE"/>
    <w:rsid w:val="0095280E"/>
    <w:rsid w:val="009529E5"/>
    <w:rsid w:val="009529F3"/>
    <w:rsid w:val="00952E16"/>
    <w:rsid w:val="00952F66"/>
    <w:rsid w:val="0095302A"/>
    <w:rsid w:val="009533D1"/>
    <w:rsid w:val="00953613"/>
    <w:rsid w:val="00953616"/>
    <w:rsid w:val="00953716"/>
    <w:rsid w:val="009537F9"/>
    <w:rsid w:val="0095389F"/>
    <w:rsid w:val="00953A07"/>
    <w:rsid w:val="00953A9A"/>
    <w:rsid w:val="00953F4F"/>
    <w:rsid w:val="0095424E"/>
    <w:rsid w:val="009543AF"/>
    <w:rsid w:val="009547E5"/>
    <w:rsid w:val="00954970"/>
    <w:rsid w:val="00954A37"/>
    <w:rsid w:val="00954C49"/>
    <w:rsid w:val="00954E28"/>
    <w:rsid w:val="0095538C"/>
    <w:rsid w:val="009553B2"/>
    <w:rsid w:val="009554A1"/>
    <w:rsid w:val="00955617"/>
    <w:rsid w:val="0095612C"/>
    <w:rsid w:val="00956293"/>
    <w:rsid w:val="00956384"/>
    <w:rsid w:val="009563D4"/>
    <w:rsid w:val="009563FB"/>
    <w:rsid w:val="009564DD"/>
    <w:rsid w:val="009567A4"/>
    <w:rsid w:val="0095685C"/>
    <w:rsid w:val="00956E1F"/>
    <w:rsid w:val="00957082"/>
    <w:rsid w:val="009572CC"/>
    <w:rsid w:val="009573C6"/>
    <w:rsid w:val="009576B1"/>
    <w:rsid w:val="00957775"/>
    <w:rsid w:val="009579F4"/>
    <w:rsid w:val="00957B02"/>
    <w:rsid w:val="00957BC2"/>
    <w:rsid w:val="00957F1E"/>
    <w:rsid w:val="00957F81"/>
    <w:rsid w:val="00957FE8"/>
    <w:rsid w:val="009603F3"/>
    <w:rsid w:val="00960645"/>
    <w:rsid w:val="009610D0"/>
    <w:rsid w:val="00961100"/>
    <w:rsid w:val="0096119C"/>
    <w:rsid w:val="009611C1"/>
    <w:rsid w:val="009616AE"/>
    <w:rsid w:val="009616C4"/>
    <w:rsid w:val="00961853"/>
    <w:rsid w:val="0096189C"/>
    <w:rsid w:val="00961FBB"/>
    <w:rsid w:val="0096252B"/>
    <w:rsid w:val="0096265C"/>
    <w:rsid w:val="00962804"/>
    <w:rsid w:val="00962AA5"/>
    <w:rsid w:val="00962B86"/>
    <w:rsid w:val="00962BD6"/>
    <w:rsid w:val="00962CAD"/>
    <w:rsid w:val="0096318F"/>
    <w:rsid w:val="0096325F"/>
    <w:rsid w:val="0096329C"/>
    <w:rsid w:val="00963358"/>
    <w:rsid w:val="00963423"/>
    <w:rsid w:val="00963523"/>
    <w:rsid w:val="00963808"/>
    <w:rsid w:val="00963FF7"/>
    <w:rsid w:val="009642C4"/>
    <w:rsid w:val="0096449D"/>
    <w:rsid w:val="00964505"/>
    <w:rsid w:val="00964774"/>
    <w:rsid w:val="00964B1F"/>
    <w:rsid w:val="00964DCD"/>
    <w:rsid w:val="00965025"/>
    <w:rsid w:val="0096505E"/>
    <w:rsid w:val="009651AB"/>
    <w:rsid w:val="009651B2"/>
    <w:rsid w:val="00965493"/>
    <w:rsid w:val="009654B8"/>
    <w:rsid w:val="009656DB"/>
    <w:rsid w:val="009659D7"/>
    <w:rsid w:val="00965A2C"/>
    <w:rsid w:val="00965EE7"/>
    <w:rsid w:val="0096604D"/>
    <w:rsid w:val="0096627A"/>
    <w:rsid w:val="0096673C"/>
    <w:rsid w:val="00966938"/>
    <w:rsid w:val="00966BE1"/>
    <w:rsid w:val="00966C0B"/>
    <w:rsid w:val="00966FF0"/>
    <w:rsid w:val="00967476"/>
    <w:rsid w:val="00967502"/>
    <w:rsid w:val="00967700"/>
    <w:rsid w:val="00967A82"/>
    <w:rsid w:val="00967B14"/>
    <w:rsid w:val="00967B27"/>
    <w:rsid w:val="009700D8"/>
    <w:rsid w:val="009704F5"/>
    <w:rsid w:val="009709AD"/>
    <w:rsid w:val="00970A58"/>
    <w:rsid w:val="00970BB9"/>
    <w:rsid w:val="00971206"/>
    <w:rsid w:val="009713EE"/>
    <w:rsid w:val="00971413"/>
    <w:rsid w:val="00971A94"/>
    <w:rsid w:val="00971BB0"/>
    <w:rsid w:val="00971F7E"/>
    <w:rsid w:val="009723D3"/>
    <w:rsid w:val="0097260E"/>
    <w:rsid w:val="009726A6"/>
    <w:rsid w:val="009726CA"/>
    <w:rsid w:val="009728D3"/>
    <w:rsid w:val="009729AA"/>
    <w:rsid w:val="00972B5A"/>
    <w:rsid w:val="00972CC9"/>
    <w:rsid w:val="00972ECF"/>
    <w:rsid w:val="0097305F"/>
    <w:rsid w:val="00973707"/>
    <w:rsid w:val="00973A74"/>
    <w:rsid w:val="00973C1A"/>
    <w:rsid w:val="00973DAD"/>
    <w:rsid w:val="0097445E"/>
    <w:rsid w:val="00974514"/>
    <w:rsid w:val="0097458D"/>
    <w:rsid w:val="009747BE"/>
    <w:rsid w:val="00974AB7"/>
    <w:rsid w:val="00974B5C"/>
    <w:rsid w:val="00974C8D"/>
    <w:rsid w:val="00974D5D"/>
    <w:rsid w:val="00974E38"/>
    <w:rsid w:val="0097506E"/>
    <w:rsid w:val="009756C4"/>
    <w:rsid w:val="00975769"/>
    <w:rsid w:val="009766C9"/>
    <w:rsid w:val="00976A1E"/>
    <w:rsid w:val="00976D77"/>
    <w:rsid w:val="00976DF4"/>
    <w:rsid w:val="00976ED2"/>
    <w:rsid w:val="00977017"/>
    <w:rsid w:val="009777AF"/>
    <w:rsid w:val="0097788C"/>
    <w:rsid w:val="009778DF"/>
    <w:rsid w:val="0097797E"/>
    <w:rsid w:val="00977AEC"/>
    <w:rsid w:val="00977F07"/>
    <w:rsid w:val="009801AA"/>
    <w:rsid w:val="00980495"/>
    <w:rsid w:val="009804D4"/>
    <w:rsid w:val="009809C9"/>
    <w:rsid w:val="00980B2B"/>
    <w:rsid w:val="00980C4A"/>
    <w:rsid w:val="00981383"/>
    <w:rsid w:val="00981477"/>
    <w:rsid w:val="009816AA"/>
    <w:rsid w:val="0098192E"/>
    <w:rsid w:val="00981B9E"/>
    <w:rsid w:val="00981D05"/>
    <w:rsid w:val="00981E0A"/>
    <w:rsid w:val="009822C5"/>
    <w:rsid w:val="00982385"/>
    <w:rsid w:val="00982C0C"/>
    <w:rsid w:val="00982C19"/>
    <w:rsid w:val="0098319B"/>
    <w:rsid w:val="009831AE"/>
    <w:rsid w:val="009831CD"/>
    <w:rsid w:val="00983693"/>
    <w:rsid w:val="009838D9"/>
    <w:rsid w:val="00983958"/>
    <w:rsid w:val="00983A20"/>
    <w:rsid w:val="00983AA5"/>
    <w:rsid w:val="00983AB4"/>
    <w:rsid w:val="00983ABA"/>
    <w:rsid w:val="00983B44"/>
    <w:rsid w:val="00983D89"/>
    <w:rsid w:val="00983FB3"/>
    <w:rsid w:val="009840FC"/>
    <w:rsid w:val="00984426"/>
    <w:rsid w:val="009846BF"/>
    <w:rsid w:val="009848B5"/>
    <w:rsid w:val="009849BE"/>
    <w:rsid w:val="00984BFA"/>
    <w:rsid w:val="00984CA9"/>
    <w:rsid w:val="00984E6A"/>
    <w:rsid w:val="00984FF9"/>
    <w:rsid w:val="009859AA"/>
    <w:rsid w:val="00985B41"/>
    <w:rsid w:val="00985EC8"/>
    <w:rsid w:val="00985FAB"/>
    <w:rsid w:val="00986140"/>
    <w:rsid w:val="009863D1"/>
    <w:rsid w:val="009865EE"/>
    <w:rsid w:val="00986632"/>
    <w:rsid w:val="0098691D"/>
    <w:rsid w:val="009869D7"/>
    <w:rsid w:val="00986A21"/>
    <w:rsid w:val="00986A30"/>
    <w:rsid w:val="00986F20"/>
    <w:rsid w:val="00986F42"/>
    <w:rsid w:val="009870DC"/>
    <w:rsid w:val="00987112"/>
    <w:rsid w:val="00987174"/>
    <w:rsid w:val="00987AB0"/>
    <w:rsid w:val="00987B67"/>
    <w:rsid w:val="00987DE5"/>
    <w:rsid w:val="0099003B"/>
    <w:rsid w:val="009902B1"/>
    <w:rsid w:val="009905B8"/>
    <w:rsid w:val="0099075E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522"/>
    <w:rsid w:val="00992B95"/>
    <w:rsid w:val="00992BEF"/>
    <w:rsid w:val="00992C2A"/>
    <w:rsid w:val="00992E9A"/>
    <w:rsid w:val="00992FAD"/>
    <w:rsid w:val="0099306C"/>
    <w:rsid w:val="009936B9"/>
    <w:rsid w:val="009936CE"/>
    <w:rsid w:val="009936F4"/>
    <w:rsid w:val="009938E5"/>
    <w:rsid w:val="0099397D"/>
    <w:rsid w:val="00993CCF"/>
    <w:rsid w:val="00994192"/>
    <w:rsid w:val="00994218"/>
    <w:rsid w:val="009946A0"/>
    <w:rsid w:val="00994967"/>
    <w:rsid w:val="009949BE"/>
    <w:rsid w:val="009949C1"/>
    <w:rsid w:val="00994D83"/>
    <w:rsid w:val="00994F06"/>
    <w:rsid w:val="00994FA8"/>
    <w:rsid w:val="009955E2"/>
    <w:rsid w:val="00995815"/>
    <w:rsid w:val="00995C97"/>
    <w:rsid w:val="00995CF5"/>
    <w:rsid w:val="00995DB6"/>
    <w:rsid w:val="00995F08"/>
    <w:rsid w:val="00995FDA"/>
    <w:rsid w:val="00996307"/>
    <w:rsid w:val="009966A3"/>
    <w:rsid w:val="00996852"/>
    <w:rsid w:val="00996A0B"/>
    <w:rsid w:val="00996BAC"/>
    <w:rsid w:val="00996CD5"/>
    <w:rsid w:val="00996EBB"/>
    <w:rsid w:val="0099711C"/>
    <w:rsid w:val="009971A7"/>
    <w:rsid w:val="0099748B"/>
    <w:rsid w:val="00997697"/>
    <w:rsid w:val="0099778A"/>
    <w:rsid w:val="00997FD6"/>
    <w:rsid w:val="00997FF9"/>
    <w:rsid w:val="009A08F2"/>
    <w:rsid w:val="009A0AA6"/>
    <w:rsid w:val="009A0BB6"/>
    <w:rsid w:val="009A0E16"/>
    <w:rsid w:val="009A0E1E"/>
    <w:rsid w:val="009A0E33"/>
    <w:rsid w:val="009A1035"/>
    <w:rsid w:val="009A11A4"/>
    <w:rsid w:val="009A1244"/>
    <w:rsid w:val="009A1466"/>
    <w:rsid w:val="009A15C0"/>
    <w:rsid w:val="009A1767"/>
    <w:rsid w:val="009A17E6"/>
    <w:rsid w:val="009A1A9E"/>
    <w:rsid w:val="009A1C69"/>
    <w:rsid w:val="009A1D19"/>
    <w:rsid w:val="009A22AB"/>
    <w:rsid w:val="009A267F"/>
    <w:rsid w:val="009A26A1"/>
    <w:rsid w:val="009A2877"/>
    <w:rsid w:val="009A295C"/>
    <w:rsid w:val="009A2978"/>
    <w:rsid w:val="009A29F8"/>
    <w:rsid w:val="009A2E97"/>
    <w:rsid w:val="009A2F00"/>
    <w:rsid w:val="009A3295"/>
    <w:rsid w:val="009A3330"/>
    <w:rsid w:val="009A3353"/>
    <w:rsid w:val="009A3933"/>
    <w:rsid w:val="009A3A41"/>
    <w:rsid w:val="009A3B8B"/>
    <w:rsid w:val="009A3C33"/>
    <w:rsid w:val="009A401E"/>
    <w:rsid w:val="009A414E"/>
    <w:rsid w:val="009A4328"/>
    <w:rsid w:val="009A44CF"/>
    <w:rsid w:val="009A4CA7"/>
    <w:rsid w:val="009A4CD3"/>
    <w:rsid w:val="009A513F"/>
    <w:rsid w:val="009A569D"/>
    <w:rsid w:val="009A57B8"/>
    <w:rsid w:val="009A5B16"/>
    <w:rsid w:val="009A5BC0"/>
    <w:rsid w:val="009A60C4"/>
    <w:rsid w:val="009A6189"/>
    <w:rsid w:val="009A620C"/>
    <w:rsid w:val="009A643A"/>
    <w:rsid w:val="009A661F"/>
    <w:rsid w:val="009A6C6C"/>
    <w:rsid w:val="009A6E12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9D"/>
    <w:rsid w:val="009B0235"/>
    <w:rsid w:val="009B0351"/>
    <w:rsid w:val="009B0646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76F"/>
    <w:rsid w:val="009B2795"/>
    <w:rsid w:val="009B2A89"/>
    <w:rsid w:val="009B2B80"/>
    <w:rsid w:val="009B2BC3"/>
    <w:rsid w:val="009B2D73"/>
    <w:rsid w:val="009B2EE9"/>
    <w:rsid w:val="009B2FF5"/>
    <w:rsid w:val="009B3032"/>
    <w:rsid w:val="009B306C"/>
    <w:rsid w:val="009B30E7"/>
    <w:rsid w:val="009B3235"/>
    <w:rsid w:val="009B32C8"/>
    <w:rsid w:val="009B34D6"/>
    <w:rsid w:val="009B34DB"/>
    <w:rsid w:val="009B36EF"/>
    <w:rsid w:val="009B3909"/>
    <w:rsid w:val="009B3A2E"/>
    <w:rsid w:val="009B3C95"/>
    <w:rsid w:val="009B3DEB"/>
    <w:rsid w:val="009B4212"/>
    <w:rsid w:val="009B4213"/>
    <w:rsid w:val="009B42D6"/>
    <w:rsid w:val="009B4360"/>
    <w:rsid w:val="009B43CE"/>
    <w:rsid w:val="009B4899"/>
    <w:rsid w:val="009B491F"/>
    <w:rsid w:val="009B4B10"/>
    <w:rsid w:val="009B4B3D"/>
    <w:rsid w:val="009B4E0B"/>
    <w:rsid w:val="009B4F09"/>
    <w:rsid w:val="009B50AA"/>
    <w:rsid w:val="009B517D"/>
    <w:rsid w:val="009B564D"/>
    <w:rsid w:val="009B56FF"/>
    <w:rsid w:val="009B5A84"/>
    <w:rsid w:val="009B5AF4"/>
    <w:rsid w:val="009B5B17"/>
    <w:rsid w:val="009B5CC1"/>
    <w:rsid w:val="009B5D72"/>
    <w:rsid w:val="009B5FDF"/>
    <w:rsid w:val="009B60B7"/>
    <w:rsid w:val="009B61AB"/>
    <w:rsid w:val="009B6341"/>
    <w:rsid w:val="009B64F2"/>
    <w:rsid w:val="009B65F6"/>
    <w:rsid w:val="009B6722"/>
    <w:rsid w:val="009B69C8"/>
    <w:rsid w:val="009B6DB6"/>
    <w:rsid w:val="009B70B2"/>
    <w:rsid w:val="009B71F8"/>
    <w:rsid w:val="009B74DB"/>
    <w:rsid w:val="009B7681"/>
    <w:rsid w:val="009B77F9"/>
    <w:rsid w:val="009B7A56"/>
    <w:rsid w:val="009B7C77"/>
    <w:rsid w:val="009B7D99"/>
    <w:rsid w:val="009B7F23"/>
    <w:rsid w:val="009C0325"/>
    <w:rsid w:val="009C033D"/>
    <w:rsid w:val="009C036C"/>
    <w:rsid w:val="009C057A"/>
    <w:rsid w:val="009C0A7D"/>
    <w:rsid w:val="009C0CFD"/>
    <w:rsid w:val="009C0E78"/>
    <w:rsid w:val="009C0E8F"/>
    <w:rsid w:val="009C0FC6"/>
    <w:rsid w:val="009C114A"/>
    <w:rsid w:val="009C12AA"/>
    <w:rsid w:val="009C14CC"/>
    <w:rsid w:val="009C170F"/>
    <w:rsid w:val="009C1C22"/>
    <w:rsid w:val="009C1D09"/>
    <w:rsid w:val="009C1FCE"/>
    <w:rsid w:val="009C21E0"/>
    <w:rsid w:val="009C2518"/>
    <w:rsid w:val="009C2F81"/>
    <w:rsid w:val="009C30EC"/>
    <w:rsid w:val="009C3287"/>
    <w:rsid w:val="009C34DC"/>
    <w:rsid w:val="009C35D7"/>
    <w:rsid w:val="009C382E"/>
    <w:rsid w:val="009C384C"/>
    <w:rsid w:val="009C3859"/>
    <w:rsid w:val="009C451A"/>
    <w:rsid w:val="009C49AB"/>
    <w:rsid w:val="009C4EE8"/>
    <w:rsid w:val="009C4F38"/>
    <w:rsid w:val="009C5101"/>
    <w:rsid w:val="009C526E"/>
    <w:rsid w:val="009C59AA"/>
    <w:rsid w:val="009C5D1D"/>
    <w:rsid w:val="009C5E34"/>
    <w:rsid w:val="009C600B"/>
    <w:rsid w:val="009C6099"/>
    <w:rsid w:val="009C640B"/>
    <w:rsid w:val="009C6540"/>
    <w:rsid w:val="009C65B5"/>
    <w:rsid w:val="009C665B"/>
    <w:rsid w:val="009C6786"/>
    <w:rsid w:val="009C69EB"/>
    <w:rsid w:val="009C6A49"/>
    <w:rsid w:val="009C6DF7"/>
    <w:rsid w:val="009C7326"/>
    <w:rsid w:val="009C7504"/>
    <w:rsid w:val="009C75A1"/>
    <w:rsid w:val="009C7A60"/>
    <w:rsid w:val="009C7CD0"/>
    <w:rsid w:val="009D01B6"/>
    <w:rsid w:val="009D04F1"/>
    <w:rsid w:val="009D051D"/>
    <w:rsid w:val="009D06B0"/>
    <w:rsid w:val="009D06C2"/>
    <w:rsid w:val="009D06E0"/>
    <w:rsid w:val="009D07F9"/>
    <w:rsid w:val="009D0FB6"/>
    <w:rsid w:val="009D1611"/>
    <w:rsid w:val="009D16A3"/>
    <w:rsid w:val="009D170B"/>
    <w:rsid w:val="009D17B5"/>
    <w:rsid w:val="009D182E"/>
    <w:rsid w:val="009D1958"/>
    <w:rsid w:val="009D195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BFA"/>
    <w:rsid w:val="009D2C68"/>
    <w:rsid w:val="009D2E49"/>
    <w:rsid w:val="009D3602"/>
    <w:rsid w:val="009D363B"/>
    <w:rsid w:val="009D39FC"/>
    <w:rsid w:val="009D3B01"/>
    <w:rsid w:val="009D4135"/>
    <w:rsid w:val="009D41CF"/>
    <w:rsid w:val="009D452D"/>
    <w:rsid w:val="009D4668"/>
    <w:rsid w:val="009D4749"/>
    <w:rsid w:val="009D4DE2"/>
    <w:rsid w:val="009D4E38"/>
    <w:rsid w:val="009D51BE"/>
    <w:rsid w:val="009D54F4"/>
    <w:rsid w:val="009D5E07"/>
    <w:rsid w:val="009D6071"/>
    <w:rsid w:val="009D60E5"/>
    <w:rsid w:val="009D64B4"/>
    <w:rsid w:val="009D663E"/>
    <w:rsid w:val="009D66AF"/>
    <w:rsid w:val="009D68C8"/>
    <w:rsid w:val="009D68D1"/>
    <w:rsid w:val="009D68D2"/>
    <w:rsid w:val="009D6AFA"/>
    <w:rsid w:val="009D6B17"/>
    <w:rsid w:val="009D6D8D"/>
    <w:rsid w:val="009D70BC"/>
    <w:rsid w:val="009D7190"/>
    <w:rsid w:val="009D71EA"/>
    <w:rsid w:val="009D72D0"/>
    <w:rsid w:val="009D733E"/>
    <w:rsid w:val="009D7A5C"/>
    <w:rsid w:val="009D7D66"/>
    <w:rsid w:val="009D7E85"/>
    <w:rsid w:val="009E021A"/>
    <w:rsid w:val="009E043E"/>
    <w:rsid w:val="009E04D8"/>
    <w:rsid w:val="009E0744"/>
    <w:rsid w:val="009E0BB7"/>
    <w:rsid w:val="009E0C5C"/>
    <w:rsid w:val="009E0CB6"/>
    <w:rsid w:val="009E0E04"/>
    <w:rsid w:val="009E11EF"/>
    <w:rsid w:val="009E1249"/>
    <w:rsid w:val="009E17EB"/>
    <w:rsid w:val="009E1D4B"/>
    <w:rsid w:val="009E1F45"/>
    <w:rsid w:val="009E2117"/>
    <w:rsid w:val="009E25BF"/>
    <w:rsid w:val="009E2763"/>
    <w:rsid w:val="009E278D"/>
    <w:rsid w:val="009E28DE"/>
    <w:rsid w:val="009E2A08"/>
    <w:rsid w:val="009E2BCC"/>
    <w:rsid w:val="009E2CC1"/>
    <w:rsid w:val="009E3038"/>
    <w:rsid w:val="009E3146"/>
    <w:rsid w:val="009E3225"/>
    <w:rsid w:val="009E36D8"/>
    <w:rsid w:val="009E3765"/>
    <w:rsid w:val="009E3D85"/>
    <w:rsid w:val="009E3D8E"/>
    <w:rsid w:val="009E404B"/>
    <w:rsid w:val="009E42B1"/>
    <w:rsid w:val="009E43A6"/>
    <w:rsid w:val="009E4444"/>
    <w:rsid w:val="009E4611"/>
    <w:rsid w:val="009E4771"/>
    <w:rsid w:val="009E491C"/>
    <w:rsid w:val="009E4CE9"/>
    <w:rsid w:val="009E4F0F"/>
    <w:rsid w:val="009E4F57"/>
    <w:rsid w:val="009E5328"/>
    <w:rsid w:val="009E573D"/>
    <w:rsid w:val="009E57C4"/>
    <w:rsid w:val="009E5CCE"/>
    <w:rsid w:val="009E5DA7"/>
    <w:rsid w:val="009E5E2C"/>
    <w:rsid w:val="009E5E64"/>
    <w:rsid w:val="009E60BF"/>
    <w:rsid w:val="009E6117"/>
    <w:rsid w:val="009E640E"/>
    <w:rsid w:val="009E6D31"/>
    <w:rsid w:val="009E6EA9"/>
    <w:rsid w:val="009E6F73"/>
    <w:rsid w:val="009E70F5"/>
    <w:rsid w:val="009E719C"/>
    <w:rsid w:val="009E7306"/>
    <w:rsid w:val="009E73BA"/>
    <w:rsid w:val="009E7762"/>
    <w:rsid w:val="009E7818"/>
    <w:rsid w:val="009E78CB"/>
    <w:rsid w:val="009E78D5"/>
    <w:rsid w:val="009E7A12"/>
    <w:rsid w:val="009E7BA3"/>
    <w:rsid w:val="009E7D60"/>
    <w:rsid w:val="009E7E22"/>
    <w:rsid w:val="009E7E2E"/>
    <w:rsid w:val="009F01BB"/>
    <w:rsid w:val="009F0349"/>
    <w:rsid w:val="009F0516"/>
    <w:rsid w:val="009F0986"/>
    <w:rsid w:val="009F09FC"/>
    <w:rsid w:val="009F0D2C"/>
    <w:rsid w:val="009F0D46"/>
    <w:rsid w:val="009F0E78"/>
    <w:rsid w:val="009F12BD"/>
    <w:rsid w:val="009F12BE"/>
    <w:rsid w:val="009F184D"/>
    <w:rsid w:val="009F1971"/>
    <w:rsid w:val="009F1D7F"/>
    <w:rsid w:val="009F1DB5"/>
    <w:rsid w:val="009F22DD"/>
    <w:rsid w:val="009F2421"/>
    <w:rsid w:val="009F2503"/>
    <w:rsid w:val="009F2739"/>
    <w:rsid w:val="009F2C92"/>
    <w:rsid w:val="009F2C93"/>
    <w:rsid w:val="009F2DE0"/>
    <w:rsid w:val="009F3037"/>
    <w:rsid w:val="009F3426"/>
    <w:rsid w:val="009F380C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7C1"/>
    <w:rsid w:val="009F494C"/>
    <w:rsid w:val="009F4969"/>
    <w:rsid w:val="009F4B99"/>
    <w:rsid w:val="009F503C"/>
    <w:rsid w:val="009F51D5"/>
    <w:rsid w:val="009F51E8"/>
    <w:rsid w:val="009F53B5"/>
    <w:rsid w:val="009F56FE"/>
    <w:rsid w:val="009F5BED"/>
    <w:rsid w:val="009F61F4"/>
    <w:rsid w:val="009F6763"/>
    <w:rsid w:val="009F6826"/>
    <w:rsid w:val="009F6835"/>
    <w:rsid w:val="009F69D3"/>
    <w:rsid w:val="009F6A28"/>
    <w:rsid w:val="009F6AC3"/>
    <w:rsid w:val="009F6C4F"/>
    <w:rsid w:val="009F721D"/>
    <w:rsid w:val="009F755A"/>
    <w:rsid w:val="009F7801"/>
    <w:rsid w:val="009F79DB"/>
    <w:rsid w:val="009F7B63"/>
    <w:rsid w:val="009F7BA1"/>
    <w:rsid w:val="00A00082"/>
    <w:rsid w:val="00A00B77"/>
    <w:rsid w:val="00A00F21"/>
    <w:rsid w:val="00A00FB2"/>
    <w:rsid w:val="00A01130"/>
    <w:rsid w:val="00A011C1"/>
    <w:rsid w:val="00A0126B"/>
    <w:rsid w:val="00A01394"/>
    <w:rsid w:val="00A015E0"/>
    <w:rsid w:val="00A0162E"/>
    <w:rsid w:val="00A018B3"/>
    <w:rsid w:val="00A018D9"/>
    <w:rsid w:val="00A01A84"/>
    <w:rsid w:val="00A01E1E"/>
    <w:rsid w:val="00A01EB9"/>
    <w:rsid w:val="00A021BF"/>
    <w:rsid w:val="00A02254"/>
    <w:rsid w:val="00A02398"/>
    <w:rsid w:val="00A0268F"/>
    <w:rsid w:val="00A02B19"/>
    <w:rsid w:val="00A02B21"/>
    <w:rsid w:val="00A02CF7"/>
    <w:rsid w:val="00A0314B"/>
    <w:rsid w:val="00A031E2"/>
    <w:rsid w:val="00A03290"/>
    <w:rsid w:val="00A032A9"/>
    <w:rsid w:val="00A03847"/>
    <w:rsid w:val="00A03C44"/>
    <w:rsid w:val="00A04037"/>
    <w:rsid w:val="00A04674"/>
    <w:rsid w:val="00A04954"/>
    <w:rsid w:val="00A04BAD"/>
    <w:rsid w:val="00A04E3D"/>
    <w:rsid w:val="00A05249"/>
    <w:rsid w:val="00A05543"/>
    <w:rsid w:val="00A05779"/>
    <w:rsid w:val="00A05905"/>
    <w:rsid w:val="00A059B7"/>
    <w:rsid w:val="00A05A08"/>
    <w:rsid w:val="00A05B19"/>
    <w:rsid w:val="00A05FE9"/>
    <w:rsid w:val="00A064CD"/>
    <w:rsid w:val="00A06B1D"/>
    <w:rsid w:val="00A06BE3"/>
    <w:rsid w:val="00A06F53"/>
    <w:rsid w:val="00A0707C"/>
    <w:rsid w:val="00A07099"/>
    <w:rsid w:val="00A070B7"/>
    <w:rsid w:val="00A070CE"/>
    <w:rsid w:val="00A07460"/>
    <w:rsid w:val="00A0753A"/>
    <w:rsid w:val="00A07802"/>
    <w:rsid w:val="00A07804"/>
    <w:rsid w:val="00A07AC3"/>
    <w:rsid w:val="00A07AE2"/>
    <w:rsid w:val="00A07CAB"/>
    <w:rsid w:val="00A10101"/>
    <w:rsid w:val="00A10388"/>
    <w:rsid w:val="00A10555"/>
    <w:rsid w:val="00A107A2"/>
    <w:rsid w:val="00A10838"/>
    <w:rsid w:val="00A108A2"/>
    <w:rsid w:val="00A109DD"/>
    <w:rsid w:val="00A10C6C"/>
    <w:rsid w:val="00A10CA4"/>
    <w:rsid w:val="00A1121D"/>
    <w:rsid w:val="00A11329"/>
    <w:rsid w:val="00A1137E"/>
    <w:rsid w:val="00A1139E"/>
    <w:rsid w:val="00A11584"/>
    <w:rsid w:val="00A115E6"/>
    <w:rsid w:val="00A1188E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B85"/>
    <w:rsid w:val="00A134E5"/>
    <w:rsid w:val="00A1368A"/>
    <w:rsid w:val="00A13931"/>
    <w:rsid w:val="00A13D5D"/>
    <w:rsid w:val="00A13EAF"/>
    <w:rsid w:val="00A13EE3"/>
    <w:rsid w:val="00A140E3"/>
    <w:rsid w:val="00A1443E"/>
    <w:rsid w:val="00A147C1"/>
    <w:rsid w:val="00A1491B"/>
    <w:rsid w:val="00A14949"/>
    <w:rsid w:val="00A14D84"/>
    <w:rsid w:val="00A152FB"/>
    <w:rsid w:val="00A1544E"/>
    <w:rsid w:val="00A15465"/>
    <w:rsid w:val="00A154CE"/>
    <w:rsid w:val="00A15691"/>
    <w:rsid w:val="00A156D5"/>
    <w:rsid w:val="00A158B2"/>
    <w:rsid w:val="00A158F9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A5"/>
    <w:rsid w:val="00A17ED2"/>
    <w:rsid w:val="00A200F9"/>
    <w:rsid w:val="00A203B3"/>
    <w:rsid w:val="00A20844"/>
    <w:rsid w:val="00A20A0A"/>
    <w:rsid w:val="00A21078"/>
    <w:rsid w:val="00A21200"/>
    <w:rsid w:val="00A215FE"/>
    <w:rsid w:val="00A21B2C"/>
    <w:rsid w:val="00A21BC1"/>
    <w:rsid w:val="00A21C94"/>
    <w:rsid w:val="00A21CF7"/>
    <w:rsid w:val="00A21D4E"/>
    <w:rsid w:val="00A21EFF"/>
    <w:rsid w:val="00A21F59"/>
    <w:rsid w:val="00A21F5D"/>
    <w:rsid w:val="00A220A5"/>
    <w:rsid w:val="00A220C9"/>
    <w:rsid w:val="00A2215F"/>
    <w:rsid w:val="00A22430"/>
    <w:rsid w:val="00A22645"/>
    <w:rsid w:val="00A2268E"/>
    <w:rsid w:val="00A226A6"/>
    <w:rsid w:val="00A22B96"/>
    <w:rsid w:val="00A22CEE"/>
    <w:rsid w:val="00A22E8C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4F96"/>
    <w:rsid w:val="00A253B9"/>
    <w:rsid w:val="00A25418"/>
    <w:rsid w:val="00A256BB"/>
    <w:rsid w:val="00A25738"/>
    <w:rsid w:val="00A2584E"/>
    <w:rsid w:val="00A25911"/>
    <w:rsid w:val="00A25948"/>
    <w:rsid w:val="00A25A26"/>
    <w:rsid w:val="00A26579"/>
    <w:rsid w:val="00A265CC"/>
    <w:rsid w:val="00A265FB"/>
    <w:rsid w:val="00A2669D"/>
    <w:rsid w:val="00A267D0"/>
    <w:rsid w:val="00A26D5A"/>
    <w:rsid w:val="00A2719D"/>
    <w:rsid w:val="00A27240"/>
    <w:rsid w:val="00A279B1"/>
    <w:rsid w:val="00A27A9E"/>
    <w:rsid w:val="00A27AC2"/>
    <w:rsid w:val="00A300AC"/>
    <w:rsid w:val="00A300F5"/>
    <w:rsid w:val="00A30160"/>
    <w:rsid w:val="00A301AA"/>
    <w:rsid w:val="00A30308"/>
    <w:rsid w:val="00A3084A"/>
    <w:rsid w:val="00A308B0"/>
    <w:rsid w:val="00A30CAB"/>
    <w:rsid w:val="00A3108F"/>
    <w:rsid w:val="00A3112D"/>
    <w:rsid w:val="00A317EE"/>
    <w:rsid w:val="00A31842"/>
    <w:rsid w:val="00A31936"/>
    <w:rsid w:val="00A319F3"/>
    <w:rsid w:val="00A31C5E"/>
    <w:rsid w:val="00A31C87"/>
    <w:rsid w:val="00A31D15"/>
    <w:rsid w:val="00A31D8A"/>
    <w:rsid w:val="00A31EB4"/>
    <w:rsid w:val="00A3209A"/>
    <w:rsid w:val="00A320E6"/>
    <w:rsid w:val="00A320F8"/>
    <w:rsid w:val="00A321DF"/>
    <w:rsid w:val="00A32298"/>
    <w:rsid w:val="00A323FB"/>
    <w:rsid w:val="00A3268E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C9C"/>
    <w:rsid w:val="00A33E19"/>
    <w:rsid w:val="00A33FEF"/>
    <w:rsid w:val="00A3409B"/>
    <w:rsid w:val="00A34498"/>
    <w:rsid w:val="00A34CE9"/>
    <w:rsid w:val="00A34D66"/>
    <w:rsid w:val="00A34E7F"/>
    <w:rsid w:val="00A34ED6"/>
    <w:rsid w:val="00A350AA"/>
    <w:rsid w:val="00A35448"/>
    <w:rsid w:val="00A358CB"/>
    <w:rsid w:val="00A35A57"/>
    <w:rsid w:val="00A35BC8"/>
    <w:rsid w:val="00A35D31"/>
    <w:rsid w:val="00A35E16"/>
    <w:rsid w:val="00A3603F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BDE"/>
    <w:rsid w:val="00A37C7F"/>
    <w:rsid w:val="00A4007A"/>
    <w:rsid w:val="00A4007F"/>
    <w:rsid w:val="00A40396"/>
    <w:rsid w:val="00A403AF"/>
    <w:rsid w:val="00A404C4"/>
    <w:rsid w:val="00A407A5"/>
    <w:rsid w:val="00A408D6"/>
    <w:rsid w:val="00A40A4A"/>
    <w:rsid w:val="00A40C4D"/>
    <w:rsid w:val="00A41074"/>
    <w:rsid w:val="00A413D6"/>
    <w:rsid w:val="00A41630"/>
    <w:rsid w:val="00A416F3"/>
    <w:rsid w:val="00A41762"/>
    <w:rsid w:val="00A41E61"/>
    <w:rsid w:val="00A4230F"/>
    <w:rsid w:val="00A4250C"/>
    <w:rsid w:val="00A42EEA"/>
    <w:rsid w:val="00A43434"/>
    <w:rsid w:val="00A43ADA"/>
    <w:rsid w:val="00A43F2C"/>
    <w:rsid w:val="00A43F70"/>
    <w:rsid w:val="00A43F7E"/>
    <w:rsid w:val="00A44536"/>
    <w:rsid w:val="00A445EB"/>
    <w:rsid w:val="00A446FC"/>
    <w:rsid w:val="00A44AA2"/>
    <w:rsid w:val="00A44C38"/>
    <w:rsid w:val="00A44CDC"/>
    <w:rsid w:val="00A44EE2"/>
    <w:rsid w:val="00A44EEE"/>
    <w:rsid w:val="00A45425"/>
    <w:rsid w:val="00A4542E"/>
    <w:rsid w:val="00A454BC"/>
    <w:rsid w:val="00A45582"/>
    <w:rsid w:val="00A4585F"/>
    <w:rsid w:val="00A45A75"/>
    <w:rsid w:val="00A45AC5"/>
    <w:rsid w:val="00A45F8C"/>
    <w:rsid w:val="00A46028"/>
    <w:rsid w:val="00A461F7"/>
    <w:rsid w:val="00A46235"/>
    <w:rsid w:val="00A463C1"/>
    <w:rsid w:val="00A4645E"/>
    <w:rsid w:val="00A4649A"/>
    <w:rsid w:val="00A46657"/>
    <w:rsid w:val="00A46992"/>
    <w:rsid w:val="00A46A81"/>
    <w:rsid w:val="00A46B65"/>
    <w:rsid w:val="00A46E07"/>
    <w:rsid w:val="00A47079"/>
    <w:rsid w:val="00A471F1"/>
    <w:rsid w:val="00A47312"/>
    <w:rsid w:val="00A474A2"/>
    <w:rsid w:val="00A474BE"/>
    <w:rsid w:val="00A47AD7"/>
    <w:rsid w:val="00A47FA9"/>
    <w:rsid w:val="00A50766"/>
    <w:rsid w:val="00A50E7D"/>
    <w:rsid w:val="00A5134E"/>
    <w:rsid w:val="00A516F6"/>
    <w:rsid w:val="00A517F2"/>
    <w:rsid w:val="00A51AD3"/>
    <w:rsid w:val="00A51B78"/>
    <w:rsid w:val="00A520E3"/>
    <w:rsid w:val="00A52184"/>
    <w:rsid w:val="00A52441"/>
    <w:rsid w:val="00A528C8"/>
    <w:rsid w:val="00A52968"/>
    <w:rsid w:val="00A52AB3"/>
    <w:rsid w:val="00A52B64"/>
    <w:rsid w:val="00A52E9C"/>
    <w:rsid w:val="00A52F36"/>
    <w:rsid w:val="00A530B4"/>
    <w:rsid w:val="00A53306"/>
    <w:rsid w:val="00A53548"/>
    <w:rsid w:val="00A535B6"/>
    <w:rsid w:val="00A53EC9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4CC4"/>
    <w:rsid w:val="00A55101"/>
    <w:rsid w:val="00A5536E"/>
    <w:rsid w:val="00A553BB"/>
    <w:rsid w:val="00A55490"/>
    <w:rsid w:val="00A557C1"/>
    <w:rsid w:val="00A55833"/>
    <w:rsid w:val="00A56306"/>
    <w:rsid w:val="00A564AE"/>
    <w:rsid w:val="00A56875"/>
    <w:rsid w:val="00A57118"/>
    <w:rsid w:val="00A57189"/>
    <w:rsid w:val="00A57579"/>
    <w:rsid w:val="00A575B9"/>
    <w:rsid w:val="00A576AE"/>
    <w:rsid w:val="00A579ED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76"/>
    <w:rsid w:val="00A61DEF"/>
    <w:rsid w:val="00A61EBC"/>
    <w:rsid w:val="00A62017"/>
    <w:rsid w:val="00A62BC0"/>
    <w:rsid w:val="00A63007"/>
    <w:rsid w:val="00A630B5"/>
    <w:rsid w:val="00A6386B"/>
    <w:rsid w:val="00A638B9"/>
    <w:rsid w:val="00A63E4E"/>
    <w:rsid w:val="00A6404A"/>
    <w:rsid w:val="00A64670"/>
    <w:rsid w:val="00A64D13"/>
    <w:rsid w:val="00A64D20"/>
    <w:rsid w:val="00A64FC0"/>
    <w:rsid w:val="00A6508A"/>
    <w:rsid w:val="00A653FA"/>
    <w:rsid w:val="00A655A1"/>
    <w:rsid w:val="00A6567A"/>
    <w:rsid w:val="00A6587F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69A5"/>
    <w:rsid w:val="00A66B59"/>
    <w:rsid w:val="00A66B9F"/>
    <w:rsid w:val="00A66D49"/>
    <w:rsid w:val="00A66FB5"/>
    <w:rsid w:val="00A67091"/>
    <w:rsid w:val="00A6734F"/>
    <w:rsid w:val="00A67572"/>
    <w:rsid w:val="00A67833"/>
    <w:rsid w:val="00A679D0"/>
    <w:rsid w:val="00A67A0F"/>
    <w:rsid w:val="00A67E3F"/>
    <w:rsid w:val="00A67F40"/>
    <w:rsid w:val="00A700FB"/>
    <w:rsid w:val="00A7013A"/>
    <w:rsid w:val="00A7017B"/>
    <w:rsid w:val="00A70295"/>
    <w:rsid w:val="00A70419"/>
    <w:rsid w:val="00A705CB"/>
    <w:rsid w:val="00A705CC"/>
    <w:rsid w:val="00A70949"/>
    <w:rsid w:val="00A70A73"/>
    <w:rsid w:val="00A70D32"/>
    <w:rsid w:val="00A7136F"/>
    <w:rsid w:val="00A71A05"/>
    <w:rsid w:val="00A71AC3"/>
    <w:rsid w:val="00A71B5D"/>
    <w:rsid w:val="00A71E89"/>
    <w:rsid w:val="00A720FF"/>
    <w:rsid w:val="00A7227E"/>
    <w:rsid w:val="00A72441"/>
    <w:rsid w:val="00A726EC"/>
    <w:rsid w:val="00A726F1"/>
    <w:rsid w:val="00A7296C"/>
    <w:rsid w:val="00A72A82"/>
    <w:rsid w:val="00A72BD2"/>
    <w:rsid w:val="00A72CA4"/>
    <w:rsid w:val="00A72CE8"/>
    <w:rsid w:val="00A72D19"/>
    <w:rsid w:val="00A72F50"/>
    <w:rsid w:val="00A72FBA"/>
    <w:rsid w:val="00A73AB7"/>
    <w:rsid w:val="00A73DA4"/>
    <w:rsid w:val="00A73FF6"/>
    <w:rsid w:val="00A74005"/>
    <w:rsid w:val="00A742CB"/>
    <w:rsid w:val="00A74355"/>
    <w:rsid w:val="00A7445B"/>
    <w:rsid w:val="00A74461"/>
    <w:rsid w:val="00A7457F"/>
    <w:rsid w:val="00A74901"/>
    <w:rsid w:val="00A756CC"/>
    <w:rsid w:val="00A7579D"/>
    <w:rsid w:val="00A757D6"/>
    <w:rsid w:val="00A75847"/>
    <w:rsid w:val="00A75B6B"/>
    <w:rsid w:val="00A75C8E"/>
    <w:rsid w:val="00A75CB4"/>
    <w:rsid w:val="00A75EAB"/>
    <w:rsid w:val="00A75EE9"/>
    <w:rsid w:val="00A764D0"/>
    <w:rsid w:val="00A76663"/>
    <w:rsid w:val="00A766A1"/>
    <w:rsid w:val="00A766CE"/>
    <w:rsid w:val="00A76958"/>
    <w:rsid w:val="00A76D48"/>
    <w:rsid w:val="00A770A7"/>
    <w:rsid w:val="00A77B4C"/>
    <w:rsid w:val="00A77B4E"/>
    <w:rsid w:val="00A77B4F"/>
    <w:rsid w:val="00A77C15"/>
    <w:rsid w:val="00A77CB9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1ED9"/>
    <w:rsid w:val="00A8224B"/>
    <w:rsid w:val="00A8228E"/>
    <w:rsid w:val="00A824EC"/>
    <w:rsid w:val="00A82531"/>
    <w:rsid w:val="00A82775"/>
    <w:rsid w:val="00A82A5A"/>
    <w:rsid w:val="00A82A8E"/>
    <w:rsid w:val="00A82EC3"/>
    <w:rsid w:val="00A8300B"/>
    <w:rsid w:val="00A8349D"/>
    <w:rsid w:val="00A836C8"/>
    <w:rsid w:val="00A83726"/>
    <w:rsid w:val="00A8374B"/>
    <w:rsid w:val="00A83A6D"/>
    <w:rsid w:val="00A83B0A"/>
    <w:rsid w:val="00A83C1C"/>
    <w:rsid w:val="00A8429A"/>
    <w:rsid w:val="00A84419"/>
    <w:rsid w:val="00A8454C"/>
    <w:rsid w:val="00A8472B"/>
    <w:rsid w:val="00A8494E"/>
    <w:rsid w:val="00A84AD4"/>
    <w:rsid w:val="00A84B2C"/>
    <w:rsid w:val="00A84E98"/>
    <w:rsid w:val="00A85083"/>
    <w:rsid w:val="00A859AA"/>
    <w:rsid w:val="00A859C6"/>
    <w:rsid w:val="00A85D30"/>
    <w:rsid w:val="00A85DA2"/>
    <w:rsid w:val="00A861FA"/>
    <w:rsid w:val="00A86270"/>
    <w:rsid w:val="00A862AB"/>
    <w:rsid w:val="00A8674C"/>
    <w:rsid w:val="00A86986"/>
    <w:rsid w:val="00A86987"/>
    <w:rsid w:val="00A86A05"/>
    <w:rsid w:val="00A86AE1"/>
    <w:rsid w:val="00A86B46"/>
    <w:rsid w:val="00A86C1B"/>
    <w:rsid w:val="00A86D37"/>
    <w:rsid w:val="00A86E27"/>
    <w:rsid w:val="00A8737A"/>
    <w:rsid w:val="00A873A0"/>
    <w:rsid w:val="00A8747F"/>
    <w:rsid w:val="00A877DE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0B"/>
    <w:rsid w:val="00A90B6E"/>
    <w:rsid w:val="00A90FA3"/>
    <w:rsid w:val="00A913A4"/>
    <w:rsid w:val="00A916DC"/>
    <w:rsid w:val="00A917B8"/>
    <w:rsid w:val="00A91867"/>
    <w:rsid w:val="00A9199A"/>
    <w:rsid w:val="00A91A8D"/>
    <w:rsid w:val="00A91B66"/>
    <w:rsid w:val="00A91B95"/>
    <w:rsid w:val="00A91D2D"/>
    <w:rsid w:val="00A91E16"/>
    <w:rsid w:val="00A92160"/>
    <w:rsid w:val="00A921E0"/>
    <w:rsid w:val="00A92228"/>
    <w:rsid w:val="00A92769"/>
    <w:rsid w:val="00A92978"/>
    <w:rsid w:val="00A92EA7"/>
    <w:rsid w:val="00A930DF"/>
    <w:rsid w:val="00A931ED"/>
    <w:rsid w:val="00A9329F"/>
    <w:rsid w:val="00A933F1"/>
    <w:rsid w:val="00A9348F"/>
    <w:rsid w:val="00A93504"/>
    <w:rsid w:val="00A935F0"/>
    <w:rsid w:val="00A9380F"/>
    <w:rsid w:val="00A93858"/>
    <w:rsid w:val="00A93B63"/>
    <w:rsid w:val="00A93C61"/>
    <w:rsid w:val="00A93E97"/>
    <w:rsid w:val="00A94329"/>
    <w:rsid w:val="00A948B4"/>
    <w:rsid w:val="00A94A46"/>
    <w:rsid w:val="00A94B5B"/>
    <w:rsid w:val="00A94BF7"/>
    <w:rsid w:val="00A950DC"/>
    <w:rsid w:val="00A95165"/>
    <w:rsid w:val="00A95376"/>
    <w:rsid w:val="00A954BA"/>
    <w:rsid w:val="00A959AE"/>
    <w:rsid w:val="00A95A0A"/>
    <w:rsid w:val="00A95BAC"/>
    <w:rsid w:val="00A95C1E"/>
    <w:rsid w:val="00A95DE7"/>
    <w:rsid w:val="00A95EDA"/>
    <w:rsid w:val="00A960C8"/>
    <w:rsid w:val="00A960EF"/>
    <w:rsid w:val="00A96507"/>
    <w:rsid w:val="00A966EB"/>
    <w:rsid w:val="00A96859"/>
    <w:rsid w:val="00A96BDD"/>
    <w:rsid w:val="00A97083"/>
    <w:rsid w:val="00A971A8"/>
    <w:rsid w:val="00A97485"/>
    <w:rsid w:val="00A977A7"/>
    <w:rsid w:val="00A978AC"/>
    <w:rsid w:val="00A979FE"/>
    <w:rsid w:val="00A97AD6"/>
    <w:rsid w:val="00A97AD8"/>
    <w:rsid w:val="00A97B50"/>
    <w:rsid w:val="00A97CAC"/>
    <w:rsid w:val="00A97D87"/>
    <w:rsid w:val="00A97FD3"/>
    <w:rsid w:val="00AA00F2"/>
    <w:rsid w:val="00AA021A"/>
    <w:rsid w:val="00AA03E8"/>
    <w:rsid w:val="00AA049B"/>
    <w:rsid w:val="00AA0AE7"/>
    <w:rsid w:val="00AA0D9D"/>
    <w:rsid w:val="00AA0DF7"/>
    <w:rsid w:val="00AA1314"/>
    <w:rsid w:val="00AA14A3"/>
    <w:rsid w:val="00AA1513"/>
    <w:rsid w:val="00AA186B"/>
    <w:rsid w:val="00AA1A60"/>
    <w:rsid w:val="00AA1C99"/>
    <w:rsid w:val="00AA1CF4"/>
    <w:rsid w:val="00AA1D8A"/>
    <w:rsid w:val="00AA2019"/>
    <w:rsid w:val="00AA20E2"/>
    <w:rsid w:val="00AA21AF"/>
    <w:rsid w:val="00AA230F"/>
    <w:rsid w:val="00AA261F"/>
    <w:rsid w:val="00AA26D4"/>
    <w:rsid w:val="00AA284E"/>
    <w:rsid w:val="00AA28E1"/>
    <w:rsid w:val="00AA2ABA"/>
    <w:rsid w:val="00AA2E89"/>
    <w:rsid w:val="00AA342C"/>
    <w:rsid w:val="00AA3477"/>
    <w:rsid w:val="00AA3953"/>
    <w:rsid w:val="00AA3C9F"/>
    <w:rsid w:val="00AA3F7C"/>
    <w:rsid w:val="00AA3F9D"/>
    <w:rsid w:val="00AA3FBF"/>
    <w:rsid w:val="00AA41C7"/>
    <w:rsid w:val="00AA43EE"/>
    <w:rsid w:val="00AA4B08"/>
    <w:rsid w:val="00AA4FE4"/>
    <w:rsid w:val="00AA5263"/>
    <w:rsid w:val="00AA54FE"/>
    <w:rsid w:val="00AA5555"/>
    <w:rsid w:val="00AA60CF"/>
    <w:rsid w:val="00AA6136"/>
    <w:rsid w:val="00AA61A9"/>
    <w:rsid w:val="00AA65D2"/>
    <w:rsid w:val="00AA667E"/>
    <w:rsid w:val="00AA6956"/>
    <w:rsid w:val="00AA6AB6"/>
    <w:rsid w:val="00AA6B6C"/>
    <w:rsid w:val="00AA6B7A"/>
    <w:rsid w:val="00AA6E41"/>
    <w:rsid w:val="00AA6EB5"/>
    <w:rsid w:val="00AA6EDF"/>
    <w:rsid w:val="00AA6FC8"/>
    <w:rsid w:val="00AA704D"/>
    <w:rsid w:val="00AA706A"/>
    <w:rsid w:val="00AA7325"/>
    <w:rsid w:val="00AA7590"/>
    <w:rsid w:val="00AA7664"/>
    <w:rsid w:val="00AA76D5"/>
    <w:rsid w:val="00AA7782"/>
    <w:rsid w:val="00AA7834"/>
    <w:rsid w:val="00AA78B0"/>
    <w:rsid w:val="00AA7C7B"/>
    <w:rsid w:val="00AB0319"/>
    <w:rsid w:val="00AB070D"/>
    <w:rsid w:val="00AB08D7"/>
    <w:rsid w:val="00AB0925"/>
    <w:rsid w:val="00AB0B13"/>
    <w:rsid w:val="00AB0CEB"/>
    <w:rsid w:val="00AB0DB2"/>
    <w:rsid w:val="00AB0E72"/>
    <w:rsid w:val="00AB0F32"/>
    <w:rsid w:val="00AB0F6C"/>
    <w:rsid w:val="00AB0F92"/>
    <w:rsid w:val="00AB1263"/>
    <w:rsid w:val="00AB1713"/>
    <w:rsid w:val="00AB18D2"/>
    <w:rsid w:val="00AB212D"/>
    <w:rsid w:val="00AB2501"/>
    <w:rsid w:val="00AB26FC"/>
    <w:rsid w:val="00AB2A42"/>
    <w:rsid w:val="00AB336D"/>
    <w:rsid w:val="00AB359B"/>
    <w:rsid w:val="00AB3A3D"/>
    <w:rsid w:val="00AB3C9D"/>
    <w:rsid w:val="00AB3FD1"/>
    <w:rsid w:val="00AB4004"/>
    <w:rsid w:val="00AB4279"/>
    <w:rsid w:val="00AB46F2"/>
    <w:rsid w:val="00AB471F"/>
    <w:rsid w:val="00AB4F0F"/>
    <w:rsid w:val="00AB505B"/>
    <w:rsid w:val="00AB5300"/>
    <w:rsid w:val="00AB543B"/>
    <w:rsid w:val="00AB5443"/>
    <w:rsid w:val="00AB545A"/>
    <w:rsid w:val="00AB5A85"/>
    <w:rsid w:val="00AB5C4A"/>
    <w:rsid w:val="00AB5D1C"/>
    <w:rsid w:val="00AB5FC9"/>
    <w:rsid w:val="00AB6552"/>
    <w:rsid w:val="00AB6747"/>
    <w:rsid w:val="00AB6824"/>
    <w:rsid w:val="00AB724F"/>
    <w:rsid w:val="00AB7631"/>
    <w:rsid w:val="00AB76C0"/>
    <w:rsid w:val="00AB7A5B"/>
    <w:rsid w:val="00AB7AC3"/>
    <w:rsid w:val="00AB7DFE"/>
    <w:rsid w:val="00AB7EAA"/>
    <w:rsid w:val="00AB7EDA"/>
    <w:rsid w:val="00AC000B"/>
    <w:rsid w:val="00AC005A"/>
    <w:rsid w:val="00AC0158"/>
    <w:rsid w:val="00AC0296"/>
    <w:rsid w:val="00AC04A3"/>
    <w:rsid w:val="00AC07AA"/>
    <w:rsid w:val="00AC0849"/>
    <w:rsid w:val="00AC09E6"/>
    <w:rsid w:val="00AC0A12"/>
    <w:rsid w:val="00AC0FD3"/>
    <w:rsid w:val="00AC1077"/>
    <w:rsid w:val="00AC1361"/>
    <w:rsid w:val="00AC16D0"/>
    <w:rsid w:val="00AC1D4D"/>
    <w:rsid w:val="00AC1DE9"/>
    <w:rsid w:val="00AC1E29"/>
    <w:rsid w:val="00AC1E4D"/>
    <w:rsid w:val="00AC1F39"/>
    <w:rsid w:val="00AC2016"/>
    <w:rsid w:val="00AC2050"/>
    <w:rsid w:val="00AC23AE"/>
    <w:rsid w:val="00AC2663"/>
    <w:rsid w:val="00AC2BE9"/>
    <w:rsid w:val="00AC2CBF"/>
    <w:rsid w:val="00AC30B4"/>
    <w:rsid w:val="00AC31F8"/>
    <w:rsid w:val="00AC323C"/>
    <w:rsid w:val="00AC34FF"/>
    <w:rsid w:val="00AC3520"/>
    <w:rsid w:val="00AC3617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7C9"/>
    <w:rsid w:val="00AC594C"/>
    <w:rsid w:val="00AC5AEE"/>
    <w:rsid w:val="00AC5F44"/>
    <w:rsid w:val="00AC6072"/>
    <w:rsid w:val="00AC6167"/>
    <w:rsid w:val="00AC6218"/>
    <w:rsid w:val="00AC64B4"/>
    <w:rsid w:val="00AC64B5"/>
    <w:rsid w:val="00AC6D06"/>
    <w:rsid w:val="00AC6D94"/>
    <w:rsid w:val="00AC6EC5"/>
    <w:rsid w:val="00AD01D3"/>
    <w:rsid w:val="00AD0387"/>
    <w:rsid w:val="00AD05AA"/>
    <w:rsid w:val="00AD0844"/>
    <w:rsid w:val="00AD087C"/>
    <w:rsid w:val="00AD0C61"/>
    <w:rsid w:val="00AD0D93"/>
    <w:rsid w:val="00AD0FA3"/>
    <w:rsid w:val="00AD1002"/>
    <w:rsid w:val="00AD105D"/>
    <w:rsid w:val="00AD1127"/>
    <w:rsid w:val="00AD1546"/>
    <w:rsid w:val="00AD1A1A"/>
    <w:rsid w:val="00AD1A1E"/>
    <w:rsid w:val="00AD1A66"/>
    <w:rsid w:val="00AD1AED"/>
    <w:rsid w:val="00AD1B19"/>
    <w:rsid w:val="00AD1C5B"/>
    <w:rsid w:val="00AD1D25"/>
    <w:rsid w:val="00AD1D39"/>
    <w:rsid w:val="00AD1EA7"/>
    <w:rsid w:val="00AD1EBE"/>
    <w:rsid w:val="00AD2391"/>
    <w:rsid w:val="00AD25E2"/>
    <w:rsid w:val="00AD26EE"/>
    <w:rsid w:val="00AD27DC"/>
    <w:rsid w:val="00AD2A42"/>
    <w:rsid w:val="00AD2A5F"/>
    <w:rsid w:val="00AD2CF6"/>
    <w:rsid w:val="00AD3001"/>
    <w:rsid w:val="00AD31F9"/>
    <w:rsid w:val="00AD3248"/>
    <w:rsid w:val="00AD3338"/>
    <w:rsid w:val="00AD3660"/>
    <w:rsid w:val="00AD3699"/>
    <w:rsid w:val="00AD38CB"/>
    <w:rsid w:val="00AD41C2"/>
    <w:rsid w:val="00AD4318"/>
    <w:rsid w:val="00AD47A7"/>
    <w:rsid w:val="00AD4A52"/>
    <w:rsid w:val="00AD4B69"/>
    <w:rsid w:val="00AD4D63"/>
    <w:rsid w:val="00AD4D8E"/>
    <w:rsid w:val="00AD52BD"/>
    <w:rsid w:val="00AD5401"/>
    <w:rsid w:val="00AD54B9"/>
    <w:rsid w:val="00AD573E"/>
    <w:rsid w:val="00AD5972"/>
    <w:rsid w:val="00AD59F9"/>
    <w:rsid w:val="00AD5F7D"/>
    <w:rsid w:val="00AD6136"/>
    <w:rsid w:val="00AD6380"/>
    <w:rsid w:val="00AD6444"/>
    <w:rsid w:val="00AD6493"/>
    <w:rsid w:val="00AD657B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8DF"/>
    <w:rsid w:val="00AD7B53"/>
    <w:rsid w:val="00AD7FFC"/>
    <w:rsid w:val="00AE0021"/>
    <w:rsid w:val="00AE003C"/>
    <w:rsid w:val="00AE02C6"/>
    <w:rsid w:val="00AE02D2"/>
    <w:rsid w:val="00AE0428"/>
    <w:rsid w:val="00AE0553"/>
    <w:rsid w:val="00AE06D8"/>
    <w:rsid w:val="00AE095A"/>
    <w:rsid w:val="00AE099B"/>
    <w:rsid w:val="00AE0CD8"/>
    <w:rsid w:val="00AE104D"/>
    <w:rsid w:val="00AE112F"/>
    <w:rsid w:val="00AE13E6"/>
    <w:rsid w:val="00AE1422"/>
    <w:rsid w:val="00AE180A"/>
    <w:rsid w:val="00AE1ABD"/>
    <w:rsid w:val="00AE2166"/>
    <w:rsid w:val="00AE22AE"/>
    <w:rsid w:val="00AE23E2"/>
    <w:rsid w:val="00AE260B"/>
    <w:rsid w:val="00AE2782"/>
    <w:rsid w:val="00AE2842"/>
    <w:rsid w:val="00AE2B3E"/>
    <w:rsid w:val="00AE2BA8"/>
    <w:rsid w:val="00AE2FEA"/>
    <w:rsid w:val="00AE304C"/>
    <w:rsid w:val="00AE313D"/>
    <w:rsid w:val="00AE3254"/>
    <w:rsid w:val="00AE3404"/>
    <w:rsid w:val="00AE344D"/>
    <w:rsid w:val="00AE368A"/>
    <w:rsid w:val="00AE39AD"/>
    <w:rsid w:val="00AE3A62"/>
    <w:rsid w:val="00AE3A74"/>
    <w:rsid w:val="00AE3FD0"/>
    <w:rsid w:val="00AE4658"/>
    <w:rsid w:val="00AE467F"/>
    <w:rsid w:val="00AE4B0E"/>
    <w:rsid w:val="00AE4BFC"/>
    <w:rsid w:val="00AE4F6D"/>
    <w:rsid w:val="00AE4FFB"/>
    <w:rsid w:val="00AE505D"/>
    <w:rsid w:val="00AE512D"/>
    <w:rsid w:val="00AE523C"/>
    <w:rsid w:val="00AE52A6"/>
    <w:rsid w:val="00AE54F9"/>
    <w:rsid w:val="00AE581B"/>
    <w:rsid w:val="00AE58AA"/>
    <w:rsid w:val="00AE5C21"/>
    <w:rsid w:val="00AE5D55"/>
    <w:rsid w:val="00AE5ED4"/>
    <w:rsid w:val="00AE60EA"/>
    <w:rsid w:val="00AE64E0"/>
    <w:rsid w:val="00AE653E"/>
    <w:rsid w:val="00AE66F1"/>
    <w:rsid w:val="00AE687F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964"/>
    <w:rsid w:val="00AE7A80"/>
    <w:rsid w:val="00AE7B1C"/>
    <w:rsid w:val="00AE7CEE"/>
    <w:rsid w:val="00AE7DA4"/>
    <w:rsid w:val="00AF0140"/>
    <w:rsid w:val="00AF0260"/>
    <w:rsid w:val="00AF0647"/>
    <w:rsid w:val="00AF06AE"/>
    <w:rsid w:val="00AF077E"/>
    <w:rsid w:val="00AF0800"/>
    <w:rsid w:val="00AF0DA4"/>
    <w:rsid w:val="00AF0DE4"/>
    <w:rsid w:val="00AF0F29"/>
    <w:rsid w:val="00AF0FAA"/>
    <w:rsid w:val="00AF1092"/>
    <w:rsid w:val="00AF1105"/>
    <w:rsid w:val="00AF1250"/>
    <w:rsid w:val="00AF163B"/>
    <w:rsid w:val="00AF17C0"/>
    <w:rsid w:val="00AF1852"/>
    <w:rsid w:val="00AF18FF"/>
    <w:rsid w:val="00AF1C2E"/>
    <w:rsid w:val="00AF1C93"/>
    <w:rsid w:val="00AF1CAC"/>
    <w:rsid w:val="00AF1E95"/>
    <w:rsid w:val="00AF1F64"/>
    <w:rsid w:val="00AF21F7"/>
    <w:rsid w:val="00AF2313"/>
    <w:rsid w:val="00AF2426"/>
    <w:rsid w:val="00AF256D"/>
    <w:rsid w:val="00AF2621"/>
    <w:rsid w:val="00AF2633"/>
    <w:rsid w:val="00AF28D7"/>
    <w:rsid w:val="00AF2A28"/>
    <w:rsid w:val="00AF2FE6"/>
    <w:rsid w:val="00AF311E"/>
    <w:rsid w:val="00AF316E"/>
    <w:rsid w:val="00AF3343"/>
    <w:rsid w:val="00AF33FD"/>
    <w:rsid w:val="00AF35D9"/>
    <w:rsid w:val="00AF367B"/>
    <w:rsid w:val="00AF371D"/>
    <w:rsid w:val="00AF395F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39"/>
    <w:rsid w:val="00AF7056"/>
    <w:rsid w:val="00AF725F"/>
    <w:rsid w:val="00AF766F"/>
    <w:rsid w:val="00AF777B"/>
    <w:rsid w:val="00AF77C9"/>
    <w:rsid w:val="00AF7921"/>
    <w:rsid w:val="00AF79E0"/>
    <w:rsid w:val="00AF7D14"/>
    <w:rsid w:val="00B00119"/>
    <w:rsid w:val="00B001DF"/>
    <w:rsid w:val="00B002C2"/>
    <w:rsid w:val="00B003F6"/>
    <w:rsid w:val="00B00437"/>
    <w:rsid w:val="00B004BE"/>
    <w:rsid w:val="00B0050F"/>
    <w:rsid w:val="00B005CD"/>
    <w:rsid w:val="00B00667"/>
    <w:rsid w:val="00B0087E"/>
    <w:rsid w:val="00B00A3E"/>
    <w:rsid w:val="00B00C33"/>
    <w:rsid w:val="00B00E8F"/>
    <w:rsid w:val="00B00F5A"/>
    <w:rsid w:val="00B00FC4"/>
    <w:rsid w:val="00B0101B"/>
    <w:rsid w:val="00B01345"/>
    <w:rsid w:val="00B013FB"/>
    <w:rsid w:val="00B016FF"/>
    <w:rsid w:val="00B0177D"/>
    <w:rsid w:val="00B01E57"/>
    <w:rsid w:val="00B02323"/>
    <w:rsid w:val="00B02437"/>
    <w:rsid w:val="00B025B7"/>
    <w:rsid w:val="00B02705"/>
    <w:rsid w:val="00B0297E"/>
    <w:rsid w:val="00B02C22"/>
    <w:rsid w:val="00B032B1"/>
    <w:rsid w:val="00B032D9"/>
    <w:rsid w:val="00B03318"/>
    <w:rsid w:val="00B034D6"/>
    <w:rsid w:val="00B03725"/>
    <w:rsid w:val="00B03BF5"/>
    <w:rsid w:val="00B03FC9"/>
    <w:rsid w:val="00B040BC"/>
    <w:rsid w:val="00B0423B"/>
    <w:rsid w:val="00B044E0"/>
    <w:rsid w:val="00B04523"/>
    <w:rsid w:val="00B045DA"/>
    <w:rsid w:val="00B048DB"/>
    <w:rsid w:val="00B04B60"/>
    <w:rsid w:val="00B04DB7"/>
    <w:rsid w:val="00B04DC2"/>
    <w:rsid w:val="00B0511F"/>
    <w:rsid w:val="00B05316"/>
    <w:rsid w:val="00B05467"/>
    <w:rsid w:val="00B05670"/>
    <w:rsid w:val="00B057FA"/>
    <w:rsid w:val="00B059AD"/>
    <w:rsid w:val="00B061EE"/>
    <w:rsid w:val="00B06283"/>
    <w:rsid w:val="00B062AD"/>
    <w:rsid w:val="00B06475"/>
    <w:rsid w:val="00B06733"/>
    <w:rsid w:val="00B06C38"/>
    <w:rsid w:val="00B071DB"/>
    <w:rsid w:val="00B079C0"/>
    <w:rsid w:val="00B07E05"/>
    <w:rsid w:val="00B07FCE"/>
    <w:rsid w:val="00B10004"/>
    <w:rsid w:val="00B10278"/>
    <w:rsid w:val="00B102B3"/>
    <w:rsid w:val="00B102FA"/>
    <w:rsid w:val="00B10327"/>
    <w:rsid w:val="00B10542"/>
    <w:rsid w:val="00B1071D"/>
    <w:rsid w:val="00B10750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1F89"/>
    <w:rsid w:val="00B1224D"/>
    <w:rsid w:val="00B122B2"/>
    <w:rsid w:val="00B12319"/>
    <w:rsid w:val="00B12573"/>
    <w:rsid w:val="00B12AC4"/>
    <w:rsid w:val="00B12C6E"/>
    <w:rsid w:val="00B12D3B"/>
    <w:rsid w:val="00B12FC0"/>
    <w:rsid w:val="00B13220"/>
    <w:rsid w:val="00B133DE"/>
    <w:rsid w:val="00B13444"/>
    <w:rsid w:val="00B1346D"/>
    <w:rsid w:val="00B134E2"/>
    <w:rsid w:val="00B139CC"/>
    <w:rsid w:val="00B13B2B"/>
    <w:rsid w:val="00B13C17"/>
    <w:rsid w:val="00B13C3F"/>
    <w:rsid w:val="00B13D58"/>
    <w:rsid w:val="00B13EE0"/>
    <w:rsid w:val="00B1401C"/>
    <w:rsid w:val="00B140F3"/>
    <w:rsid w:val="00B14162"/>
    <w:rsid w:val="00B1447A"/>
    <w:rsid w:val="00B144BD"/>
    <w:rsid w:val="00B14524"/>
    <w:rsid w:val="00B1486A"/>
    <w:rsid w:val="00B14AFA"/>
    <w:rsid w:val="00B14FAE"/>
    <w:rsid w:val="00B14FD9"/>
    <w:rsid w:val="00B14FE8"/>
    <w:rsid w:val="00B15053"/>
    <w:rsid w:val="00B1576D"/>
    <w:rsid w:val="00B158AD"/>
    <w:rsid w:val="00B1591A"/>
    <w:rsid w:val="00B15F66"/>
    <w:rsid w:val="00B160F5"/>
    <w:rsid w:val="00B162EE"/>
    <w:rsid w:val="00B166E7"/>
    <w:rsid w:val="00B16700"/>
    <w:rsid w:val="00B16898"/>
    <w:rsid w:val="00B16D1C"/>
    <w:rsid w:val="00B16E03"/>
    <w:rsid w:val="00B16F13"/>
    <w:rsid w:val="00B17120"/>
    <w:rsid w:val="00B171CE"/>
    <w:rsid w:val="00B171EF"/>
    <w:rsid w:val="00B17407"/>
    <w:rsid w:val="00B17677"/>
    <w:rsid w:val="00B17828"/>
    <w:rsid w:val="00B179F9"/>
    <w:rsid w:val="00B17C59"/>
    <w:rsid w:val="00B17D53"/>
    <w:rsid w:val="00B17E88"/>
    <w:rsid w:val="00B20424"/>
    <w:rsid w:val="00B206A1"/>
    <w:rsid w:val="00B20772"/>
    <w:rsid w:val="00B20C61"/>
    <w:rsid w:val="00B20D54"/>
    <w:rsid w:val="00B20D7C"/>
    <w:rsid w:val="00B20D8E"/>
    <w:rsid w:val="00B213E6"/>
    <w:rsid w:val="00B214CA"/>
    <w:rsid w:val="00B218BD"/>
    <w:rsid w:val="00B219FD"/>
    <w:rsid w:val="00B21D3F"/>
    <w:rsid w:val="00B22308"/>
    <w:rsid w:val="00B2249B"/>
    <w:rsid w:val="00B22555"/>
    <w:rsid w:val="00B22ADC"/>
    <w:rsid w:val="00B22B46"/>
    <w:rsid w:val="00B22E67"/>
    <w:rsid w:val="00B23008"/>
    <w:rsid w:val="00B23046"/>
    <w:rsid w:val="00B232AF"/>
    <w:rsid w:val="00B234ED"/>
    <w:rsid w:val="00B23934"/>
    <w:rsid w:val="00B2399B"/>
    <w:rsid w:val="00B23C95"/>
    <w:rsid w:val="00B24107"/>
    <w:rsid w:val="00B246A7"/>
    <w:rsid w:val="00B24975"/>
    <w:rsid w:val="00B24AA4"/>
    <w:rsid w:val="00B24D16"/>
    <w:rsid w:val="00B25118"/>
    <w:rsid w:val="00B2562E"/>
    <w:rsid w:val="00B259A4"/>
    <w:rsid w:val="00B26201"/>
    <w:rsid w:val="00B264F7"/>
    <w:rsid w:val="00B26709"/>
    <w:rsid w:val="00B26B3F"/>
    <w:rsid w:val="00B26CB2"/>
    <w:rsid w:val="00B2785B"/>
    <w:rsid w:val="00B27934"/>
    <w:rsid w:val="00B27962"/>
    <w:rsid w:val="00B27E47"/>
    <w:rsid w:val="00B27F53"/>
    <w:rsid w:val="00B27FA1"/>
    <w:rsid w:val="00B3058B"/>
    <w:rsid w:val="00B3089B"/>
    <w:rsid w:val="00B30AF3"/>
    <w:rsid w:val="00B30DE6"/>
    <w:rsid w:val="00B30EED"/>
    <w:rsid w:val="00B31343"/>
    <w:rsid w:val="00B31358"/>
    <w:rsid w:val="00B3149C"/>
    <w:rsid w:val="00B31522"/>
    <w:rsid w:val="00B3166A"/>
    <w:rsid w:val="00B31697"/>
    <w:rsid w:val="00B317D8"/>
    <w:rsid w:val="00B31C8C"/>
    <w:rsid w:val="00B31CF9"/>
    <w:rsid w:val="00B31E63"/>
    <w:rsid w:val="00B31F70"/>
    <w:rsid w:val="00B32B83"/>
    <w:rsid w:val="00B32C1A"/>
    <w:rsid w:val="00B32EDB"/>
    <w:rsid w:val="00B32F3E"/>
    <w:rsid w:val="00B33465"/>
    <w:rsid w:val="00B33561"/>
    <w:rsid w:val="00B33714"/>
    <w:rsid w:val="00B3385B"/>
    <w:rsid w:val="00B33911"/>
    <w:rsid w:val="00B33B99"/>
    <w:rsid w:val="00B33BB0"/>
    <w:rsid w:val="00B33BE2"/>
    <w:rsid w:val="00B33E8C"/>
    <w:rsid w:val="00B34031"/>
    <w:rsid w:val="00B34A48"/>
    <w:rsid w:val="00B34B59"/>
    <w:rsid w:val="00B34B8A"/>
    <w:rsid w:val="00B35052"/>
    <w:rsid w:val="00B357DF"/>
    <w:rsid w:val="00B35ACC"/>
    <w:rsid w:val="00B36135"/>
    <w:rsid w:val="00B3617E"/>
    <w:rsid w:val="00B36268"/>
    <w:rsid w:val="00B36387"/>
    <w:rsid w:val="00B36414"/>
    <w:rsid w:val="00B36604"/>
    <w:rsid w:val="00B36681"/>
    <w:rsid w:val="00B36A5C"/>
    <w:rsid w:val="00B36AC4"/>
    <w:rsid w:val="00B36ACB"/>
    <w:rsid w:val="00B36AD2"/>
    <w:rsid w:val="00B36C29"/>
    <w:rsid w:val="00B36E8C"/>
    <w:rsid w:val="00B36FCA"/>
    <w:rsid w:val="00B4004D"/>
    <w:rsid w:val="00B400C5"/>
    <w:rsid w:val="00B400D5"/>
    <w:rsid w:val="00B40697"/>
    <w:rsid w:val="00B40B7F"/>
    <w:rsid w:val="00B40D65"/>
    <w:rsid w:val="00B411C3"/>
    <w:rsid w:val="00B41553"/>
    <w:rsid w:val="00B41646"/>
    <w:rsid w:val="00B41660"/>
    <w:rsid w:val="00B41A36"/>
    <w:rsid w:val="00B41BCE"/>
    <w:rsid w:val="00B41C2A"/>
    <w:rsid w:val="00B41FDC"/>
    <w:rsid w:val="00B421B8"/>
    <w:rsid w:val="00B42252"/>
    <w:rsid w:val="00B422F9"/>
    <w:rsid w:val="00B42383"/>
    <w:rsid w:val="00B424F8"/>
    <w:rsid w:val="00B424FC"/>
    <w:rsid w:val="00B42823"/>
    <w:rsid w:val="00B428C2"/>
    <w:rsid w:val="00B42906"/>
    <w:rsid w:val="00B4295D"/>
    <w:rsid w:val="00B429EC"/>
    <w:rsid w:val="00B42BB9"/>
    <w:rsid w:val="00B42C99"/>
    <w:rsid w:val="00B42D85"/>
    <w:rsid w:val="00B42F86"/>
    <w:rsid w:val="00B431B6"/>
    <w:rsid w:val="00B43368"/>
    <w:rsid w:val="00B43594"/>
    <w:rsid w:val="00B43660"/>
    <w:rsid w:val="00B436FB"/>
    <w:rsid w:val="00B43901"/>
    <w:rsid w:val="00B4399A"/>
    <w:rsid w:val="00B43E28"/>
    <w:rsid w:val="00B43E90"/>
    <w:rsid w:val="00B443CD"/>
    <w:rsid w:val="00B443ED"/>
    <w:rsid w:val="00B4468C"/>
    <w:rsid w:val="00B44793"/>
    <w:rsid w:val="00B447E1"/>
    <w:rsid w:val="00B448B1"/>
    <w:rsid w:val="00B44F7B"/>
    <w:rsid w:val="00B44FBF"/>
    <w:rsid w:val="00B4503D"/>
    <w:rsid w:val="00B450E4"/>
    <w:rsid w:val="00B45292"/>
    <w:rsid w:val="00B45295"/>
    <w:rsid w:val="00B45719"/>
    <w:rsid w:val="00B45830"/>
    <w:rsid w:val="00B458C2"/>
    <w:rsid w:val="00B45A80"/>
    <w:rsid w:val="00B45A9F"/>
    <w:rsid w:val="00B45D7B"/>
    <w:rsid w:val="00B45D84"/>
    <w:rsid w:val="00B4609A"/>
    <w:rsid w:val="00B4642D"/>
    <w:rsid w:val="00B4676E"/>
    <w:rsid w:val="00B4693C"/>
    <w:rsid w:val="00B47049"/>
    <w:rsid w:val="00B471D5"/>
    <w:rsid w:val="00B4737A"/>
    <w:rsid w:val="00B474D3"/>
    <w:rsid w:val="00B475A4"/>
    <w:rsid w:val="00B47633"/>
    <w:rsid w:val="00B476F0"/>
    <w:rsid w:val="00B4773C"/>
    <w:rsid w:val="00B478CB"/>
    <w:rsid w:val="00B479B6"/>
    <w:rsid w:val="00B47A05"/>
    <w:rsid w:val="00B47A77"/>
    <w:rsid w:val="00B47A87"/>
    <w:rsid w:val="00B47E97"/>
    <w:rsid w:val="00B50225"/>
    <w:rsid w:val="00B50256"/>
    <w:rsid w:val="00B50414"/>
    <w:rsid w:val="00B505C1"/>
    <w:rsid w:val="00B506B2"/>
    <w:rsid w:val="00B5092C"/>
    <w:rsid w:val="00B50AA1"/>
    <w:rsid w:val="00B50B36"/>
    <w:rsid w:val="00B50D2D"/>
    <w:rsid w:val="00B51277"/>
    <w:rsid w:val="00B515CB"/>
    <w:rsid w:val="00B5192D"/>
    <w:rsid w:val="00B51A41"/>
    <w:rsid w:val="00B51DBC"/>
    <w:rsid w:val="00B5223B"/>
    <w:rsid w:val="00B522BB"/>
    <w:rsid w:val="00B52605"/>
    <w:rsid w:val="00B528DF"/>
    <w:rsid w:val="00B52992"/>
    <w:rsid w:val="00B529EB"/>
    <w:rsid w:val="00B52AEA"/>
    <w:rsid w:val="00B52BCC"/>
    <w:rsid w:val="00B52C01"/>
    <w:rsid w:val="00B52E50"/>
    <w:rsid w:val="00B52E7D"/>
    <w:rsid w:val="00B52EF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E0A"/>
    <w:rsid w:val="00B53F72"/>
    <w:rsid w:val="00B54678"/>
    <w:rsid w:val="00B5470F"/>
    <w:rsid w:val="00B549F0"/>
    <w:rsid w:val="00B54A65"/>
    <w:rsid w:val="00B54ADD"/>
    <w:rsid w:val="00B54B3C"/>
    <w:rsid w:val="00B54D00"/>
    <w:rsid w:val="00B54DC4"/>
    <w:rsid w:val="00B55120"/>
    <w:rsid w:val="00B5514F"/>
    <w:rsid w:val="00B5521D"/>
    <w:rsid w:val="00B552A6"/>
    <w:rsid w:val="00B552AB"/>
    <w:rsid w:val="00B5556B"/>
    <w:rsid w:val="00B5565C"/>
    <w:rsid w:val="00B55687"/>
    <w:rsid w:val="00B55936"/>
    <w:rsid w:val="00B55A6D"/>
    <w:rsid w:val="00B55B6E"/>
    <w:rsid w:val="00B5626F"/>
    <w:rsid w:val="00B566CF"/>
    <w:rsid w:val="00B56784"/>
    <w:rsid w:val="00B56BA5"/>
    <w:rsid w:val="00B56BF5"/>
    <w:rsid w:val="00B56C2A"/>
    <w:rsid w:val="00B56C55"/>
    <w:rsid w:val="00B56D68"/>
    <w:rsid w:val="00B56DE1"/>
    <w:rsid w:val="00B56E9F"/>
    <w:rsid w:val="00B574CE"/>
    <w:rsid w:val="00B579FC"/>
    <w:rsid w:val="00B57C76"/>
    <w:rsid w:val="00B57FE1"/>
    <w:rsid w:val="00B6022A"/>
    <w:rsid w:val="00B606AC"/>
    <w:rsid w:val="00B606EC"/>
    <w:rsid w:val="00B60C42"/>
    <w:rsid w:val="00B6126D"/>
    <w:rsid w:val="00B6187C"/>
    <w:rsid w:val="00B618F1"/>
    <w:rsid w:val="00B61ABC"/>
    <w:rsid w:val="00B61CAD"/>
    <w:rsid w:val="00B62023"/>
    <w:rsid w:val="00B62027"/>
    <w:rsid w:val="00B6207A"/>
    <w:rsid w:val="00B620BA"/>
    <w:rsid w:val="00B620EE"/>
    <w:rsid w:val="00B6222A"/>
    <w:rsid w:val="00B6257C"/>
    <w:rsid w:val="00B62DF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7A4"/>
    <w:rsid w:val="00B649C5"/>
    <w:rsid w:val="00B649F2"/>
    <w:rsid w:val="00B64ABC"/>
    <w:rsid w:val="00B64C6B"/>
    <w:rsid w:val="00B64E9E"/>
    <w:rsid w:val="00B65571"/>
    <w:rsid w:val="00B659C3"/>
    <w:rsid w:val="00B65B2E"/>
    <w:rsid w:val="00B65C55"/>
    <w:rsid w:val="00B65CDF"/>
    <w:rsid w:val="00B660A8"/>
    <w:rsid w:val="00B661BE"/>
    <w:rsid w:val="00B662A4"/>
    <w:rsid w:val="00B66862"/>
    <w:rsid w:val="00B66B61"/>
    <w:rsid w:val="00B66D3E"/>
    <w:rsid w:val="00B66DDB"/>
    <w:rsid w:val="00B670DD"/>
    <w:rsid w:val="00B67668"/>
    <w:rsid w:val="00B6769B"/>
    <w:rsid w:val="00B677D5"/>
    <w:rsid w:val="00B677DA"/>
    <w:rsid w:val="00B678C0"/>
    <w:rsid w:val="00B67BC4"/>
    <w:rsid w:val="00B67C90"/>
    <w:rsid w:val="00B67D8D"/>
    <w:rsid w:val="00B70061"/>
    <w:rsid w:val="00B7017C"/>
    <w:rsid w:val="00B70329"/>
    <w:rsid w:val="00B70335"/>
    <w:rsid w:val="00B70621"/>
    <w:rsid w:val="00B7083A"/>
    <w:rsid w:val="00B70988"/>
    <w:rsid w:val="00B709C4"/>
    <w:rsid w:val="00B70A0C"/>
    <w:rsid w:val="00B70A99"/>
    <w:rsid w:val="00B70BD7"/>
    <w:rsid w:val="00B711F4"/>
    <w:rsid w:val="00B71425"/>
    <w:rsid w:val="00B71610"/>
    <w:rsid w:val="00B7177C"/>
    <w:rsid w:val="00B719D6"/>
    <w:rsid w:val="00B71BAA"/>
    <w:rsid w:val="00B71C54"/>
    <w:rsid w:val="00B71E2A"/>
    <w:rsid w:val="00B72040"/>
    <w:rsid w:val="00B721CE"/>
    <w:rsid w:val="00B721EC"/>
    <w:rsid w:val="00B72364"/>
    <w:rsid w:val="00B7236E"/>
    <w:rsid w:val="00B72686"/>
    <w:rsid w:val="00B726F8"/>
    <w:rsid w:val="00B7287C"/>
    <w:rsid w:val="00B72D83"/>
    <w:rsid w:val="00B72D8F"/>
    <w:rsid w:val="00B72DEE"/>
    <w:rsid w:val="00B72E44"/>
    <w:rsid w:val="00B72E54"/>
    <w:rsid w:val="00B72F32"/>
    <w:rsid w:val="00B72FD8"/>
    <w:rsid w:val="00B731EE"/>
    <w:rsid w:val="00B732BF"/>
    <w:rsid w:val="00B733AB"/>
    <w:rsid w:val="00B73483"/>
    <w:rsid w:val="00B736D1"/>
    <w:rsid w:val="00B73787"/>
    <w:rsid w:val="00B73908"/>
    <w:rsid w:val="00B73BB4"/>
    <w:rsid w:val="00B73BDA"/>
    <w:rsid w:val="00B73FF6"/>
    <w:rsid w:val="00B74385"/>
    <w:rsid w:val="00B7448E"/>
    <w:rsid w:val="00B745B6"/>
    <w:rsid w:val="00B74864"/>
    <w:rsid w:val="00B74D3F"/>
    <w:rsid w:val="00B751E6"/>
    <w:rsid w:val="00B7585C"/>
    <w:rsid w:val="00B75964"/>
    <w:rsid w:val="00B759C8"/>
    <w:rsid w:val="00B75B12"/>
    <w:rsid w:val="00B75E26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5FF"/>
    <w:rsid w:val="00B776AD"/>
    <w:rsid w:val="00B77748"/>
    <w:rsid w:val="00B77901"/>
    <w:rsid w:val="00B77A6E"/>
    <w:rsid w:val="00B80053"/>
    <w:rsid w:val="00B8058C"/>
    <w:rsid w:val="00B806C8"/>
    <w:rsid w:val="00B8071F"/>
    <w:rsid w:val="00B80AB1"/>
    <w:rsid w:val="00B80E64"/>
    <w:rsid w:val="00B80EDF"/>
    <w:rsid w:val="00B8140D"/>
    <w:rsid w:val="00B815E5"/>
    <w:rsid w:val="00B81625"/>
    <w:rsid w:val="00B81A94"/>
    <w:rsid w:val="00B81AD9"/>
    <w:rsid w:val="00B81C5A"/>
    <w:rsid w:val="00B81F82"/>
    <w:rsid w:val="00B82206"/>
    <w:rsid w:val="00B8226D"/>
    <w:rsid w:val="00B8241E"/>
    <w:rsid w:val="00B82826"/>
    <w:rsid w:val="00B829D9"/>
    <w:rsid w:val="00B82A2C"/>
    <w:rsid w:val="00B82E82"/>
    <w:rsid w:val="00B82F45"/>
    <w:rsid w:val="00B832D8"/>
    <w:rsid w:val="00B837CA"/>
    <w:rsid w:val="00B8380B"/>
    <w:rsid w:val="00B83C74"/>
    <w:rsid w:val="00B83E24"/>
    <w:rsid w:val="00B83E35"/>
    <w:rsid w:val="00B840CC"/>
    <w:rsid w:val="00B84171"/>
    <w:rsid w:val="00B845E6"/>
    <w:rsid w:val="00B84898"/>
    <w:rsid w:val="00B848AF"/>
    <w:rsid w:val="00B84C53"/>
    <w:rsid w:val="00B84D43"/>
    <w:rsid w:val="00B85064"/>
    <w:rsid w:val="00B851C3"/>
    <w:rsid w:val="00B85757"/>
    <w:rsid w:val="00B85792"/>
    <w:rsid w:val="00B8592E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AD0"/>
    <w:rsid w:val="00B86BDD"/>
    <w:rsid w:val="00B86E04"/>
    <w:rsid w:val="00B86E2B"/>
    <w:rsid w:val="00B86F77"/>
    <w:rsid w:val="00B872C3"/>
    <w:rsid w:val="00B87317"/>
    <w:rsid w:val="00B87645"/>
    <w:rsid w:val="00B877A1"/>
    <w:rsid w:val="00B87E2B"/>
    <w:rsid w:val="00B903CF"/>
    <w:rsid w:val="00B9045B"/>
    <w:rsid w:val="00B90827"/>
    <w:rsid w:val="00B90848"/>
    <w:rsid w:val="00B908B4"/>
    <w:rsid w:val="00B90B23"/>
    <w:rsid w:val="00B918FF"/>
    <w:rsid w:val="00B91A7E"/>
    <w:rsid w:val="00B91DE4"/>
    <w:rsid w:val="00B925BB"/>
    <w:rsid w:val="00B92765"/>
    <w:rsid w:val="00B9298D"/>
    <w:rsid w:val="00B92AB0"/>
    <w:rsid w:val="00B92B77"/>
    <w:rsid w:val="00B92C4A"/>
    <w:rsid w:val="00B92C95"/>
    <w:rsid w:val="00B92E48"/>
    <w:rsid w:val="00B92E83"/>
    <w:rsid w:val="00B92FD4"/>
    <w:rsid w:val="00B9320A"/>
    <w:rsid w:val="00B933F6"/>
    <w:rsid w:val="00B939FE"/>
    <w:rsid w:val="00B940D7"/>
    <w:rsid w:val="00B94111"/>
    <w:rsid w:val="00B943F5"/>
    <w:rsid w:val="00B94A34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2A"/>
    <w:rsid w:val="00B97568"/>
    <w:rsid w:val="00B97B34"/>
    <w:rsid w:val="00B97C6D"/>
    <w:rsid w:val="00B97D68"/>
    <w:rsid w:val="00B97E17"/>
    <w:rsid w:val="00BA0069"/>
    <w:rsid w:val="00BA00DC"/>
    <w:rsid w:val="00BA011B"/>
    <w:rsid w:val="00BA0210"/>
    <w:rsid w:val="00BA02B9"/>
    <w:rsid w:val="00BA0636"/>
    <w:rsid w:val="00BA082A"/>
    <w:rsid w:val="00BA0DFB"/>
    <w:rsid w:val="00BA10C3"/>
    <w:rsid w:val="00BA1341"/>
    <w:rsid w:val="00BA1599"/>
    <w:rsid w:val="00BA1E52"/>
    <w:rsid w:val="00BA2123"/>
    <w:rsid w:val="00BA212B"/>
    <w:rsid w:val="00BA2298"/>
    <w:rsid w:val="00BA2364"/>
    <w:rsid w:val="00BA23B3"/>
    <w:rsid w:val="00BA26CF"/>
    <w:rsid w:val="00BA28B5"/>
    <w:rsid w:val="00BA292D"/>
    <w:rsid w:val="00BA2AEA"/>
    <w:rsid w:val="00BA3318"/>
    <w:rsid w:val="00BA331C"/>
    <w:rsid w:val="00BA3BBE"/>
    <w:rsid w:val="00BA3E56"/>
    <w:rsid w:val="00BA3EFC"/>
    <w:rsid w:val="00BA404C"/>
    <w:rsid w:val="00BA40BD"/>
    <w:rsid w:val="00BA4285"/>
    <w:rsid w:val="00BA43B3"/>
    <w:rsid w:val="00BA45C7"/>
    <w:rsid w:val="00BA4741"/>
    <w:rsid w:val="00BA4871"/>
    <w:rsid w:val="00BA4A81"/>
    <w:rsid w:val="00BA4EA7"/>
    <w:rsid w:val="00BA50BC"/>
    <w:rsid w:val="00BA51A4"/>
    <w:rsid w:val="00BA52D5"/>
    <w:rsid w:val="00BA5406"/>
    <w:rsid w:val="00BA54A3"/>
    <w:rsid w:val="00BA54E9"/>
    <w:rsid w:val="00BA568F"/>
    <w:rsid w:val="00BA56ED"/>
    <w:rsid w:val="00BA5701"/>
    <w:rsid w:val="00BA5766"/>
    <w:rsid w:val="00BA580C"/>
    <w:rsid w:val="00BA5F81"/>
    <w:rsid w:val="00BA5F92"/>
    <w:rsid w:val="00BA6276"/>
    <w:rsid w:val="00BA62AE"/>
    <w:rsid w:val="00BA630A"/>
    <w:rsid w:val="00BA647E"/>
    <w:rsid w:val="00BA64B1"/>
    <w:rsid w:val="00BA6505"/>
    <w:rsid w:val="00BA6577"/>
    <w:rsid w:val="00BA699B"/>
    <w:rsid w:val="00BA69EC"/>
    <w:rsid w:val="00BA6D33"/>
    <w:rsid w:val="00BA6E75"/>
    <w:rsid w:val="00BA6FA4"/>
    <w:rsid w:val="00BA70AD"/>
    <w:rsid w:val="00BA7100"/>
    <w:rsid w:val="00BA7663"/>
    <w:rsid w:val="00BA7B88"/>
    <w:rsid w:val="00BB0362"/>
    <w:rsid w:val="00BB03B8"/>
    <w:rsid w:val="00BB03D7"/>
    <w:rsid w:val="00BB049E"/>
    <w:rsid w:val="00BB0623"/>
    <w:rsid w:val="00BB0AEE"/>
    <w:rsid w:val="00BB0F2E"/>
    <w:rsid w:val="00BB1B88"/>
    <w:rsid w:val="00BB1BB8"/>
    <w:rsid w:val="00BB20FE"/>
    <w:rsid w:val="00BB227E"/>
    <w:rsid w:val="00BB22EA"/>
    <w:rsid w:val="00BB293C"/>
    <w:rsid w:val="00BB2B25"/>
    <w:rsid w:val="00BB2F31"/>
    <w:rsid w:val="00BB310A"/>
    <w:rsid w:val="00BB32E1"/>
    <w:rsid w:val="00BB36F4"/>
    <w:rsid w:val="00BB399A"/>
    <w:rsid w:val="00BB3CA0"/>
    <w:rsid w:val="00BB3F35"/>
    <w:rsid w:val="00BB4024"/>
    <w:rsid w:val="00BB4070"/>
    <w:rsid w:val="00BB40F1"/>
    <w:rsid w:val="00BB420D"/>
    <w:rsid w:val="00BB4588"/>
    <w:rsid w:val="00BB4641"/>
    <w:rsid w:val="00BB4AA7"/>
    <w:rsid w:val="00BB564D"/>
    <w:rsid w:val="00BB5B44"/>
    <w:rsid w:val="00BB5B8C"/>
    <w:rsid w:val="00BB5DA1"/>
    <w:rsid w:val="00BB604F"/>
    <w:rsid w:val="00BB61EB"/>
    <w:rsid w:val="00BB6396"/>
    <w:rsid w:val="00BB63DB"/>
    <w:rsid w:val="00BB6675"/>
    <w:rsid w:val="00BB66B1"/>
    <w:rsid w:val="00BB66C4"/>
    <w:rsid w:val="00BB6873"/>
    <w:rsid w:val="00BB6AA8"/>
    <w:rsid w:val="00BB6D1A"/>
    <w:rsid w:val="00BB6EAE"/>
    <w:rsid w:val="00BB706F"/>
    <w:rsid w:val="00BB734A"/>
    <w:rsid w:val="00BB7820"/>
    <w:rsid w:val="00BB7A09"/>
    <w:rsid w:val="00BB7B03"/>
    <w:rsid w:val="00BB7BF9"/>
    <w:rsid w:val="00BB7F2B"/>
    <w:rsid w:val="00BB7FC6"/>
    <w:rsid w:val="00BC00D3"/>
    <w:rsid w:val="00BC041E"/>
    <w:rsid w:val="00BC0468"/>
    <w:rsid w:val="00BC04EB"/>
    <w:rsid w:val="00BC0705"/>
    <w:rsid w:val="00BC07DE"/>
    <w:rsid w:val="00BC0908"/>
    <w:rsid w:val="00BC0AD9"/>
    <w:rsid w:val="00BC0B84"/>
    <w:rsid w:val="00BC0CB6"/>
    <w:rsid w:val="00BC0DD2"/>
    <w:rsid w:val="00BC1278"/>
    <w:rsid w:val="00BC1432"/>
    <w:rsid w:val="00BC1453"/>
    <w:rsid w:val="00BC149D"/>
    <w:rsid w:val="00BC1569"/>
    <w:rsid w:val="00BC198A"/>
    <w:rsid w:val="00BC199A"/>
    <w:rsid w:val="00BC1C19"/>
    <w:rsid w:val="00BC226A"/>
    <w:rsid w:val="00BC2665"/>
    <w:rsid w:val="00BC2B8F"/>
    <w:rsid w:val="00BC2E1F"/>
    <w:rsid w:val="00BC3061"/>
    <w:rsid w:val="00BC31D6"/>
    <w:rsid w:val="00BC32A3"/>
    <w:rsid w:val="00BC3445"/>
    <w:rsid w:val="00BC38BB"/>
    <w:rsid w:val="00BC3A18"/>
    <w:rsid w:val="00BC3B4B"/>
    <w:rsid w:val="00BC3D41"/>
    <w:rsid w:val="00BC3D4D"/>
    <w:rsid w:val="00BC3E09"/>
    <w:rsid w:val="00BC409F"/>
    <w:rsid w:val="00BC41F4"/>
    <w:rsid w:val="00BC435C"/>
    <w:rsid w:val="00BC456D"/>
    <w:rsid w:val="00BC48AB"/>
    <w:rsid w:val="00BC48BD"/>
    <w:rsid w:val="00BC48DC"/>
    <w:rsid w:val="00BC4AA9"/>
    <w:rsid w:val="00BC4E74"/>
    <w:rsid w:val="00BC4EF8"/>
    <w:rsid w:val="00BC526C"/>
    <w:rsid w:val="00BC53D5"/>
    <w:rsid w:val="00BC5964"/>
    <w:rsid w:val="00BC5A35"/>
    <w:rsid w:val="00BC5C47"/>
    <w:rsid w:val="00BC5F4D"/>
    <w:rsid w:val="00BC6317"/>
    <w:rsid w:val="00BC63F7"/>
    <w:rsid w:val="00BC65B3"/>
    <w:rsid w:val="00BC695A"/>
    <w:rsid w:val="00BC6D63"/>
    <w:rsid w:val="00BC6E23"/>
    <w:rsid w:val="00BC6EA1"/>
    <w:rsid w:val="00BC6F42"/>
    <w:rsid w:val="00BC6F82"/>
    <w:rsid w:val="00BC7089"/>
    <w:rsid w:val="00BC7132"/>
    <w:rsid w:val="00BC7236"/>
    <w:rsid w:val="00BC723D"/>
    <w:rsid w:val="00BC7437"/>
    <w:rsid w:val="00BC761A"/>
    <w:rsid w:val="00BC7A3F"/>
    <w:rsid w:val="00BC7A78"/>
    <w:rsid w:val="00BC7CB9"/>
    <w:rsid w:val="00BC7CC9"/>
    <w:rsid w:val="00BC7E61"/>
    <w:rsid w:val="00BD06B8"/>
    <w:rsid w:val="00BD06D3"/>
    <w:rsid w:val="00BD0837"/>
    <w:rsid w:val="00BD0ACA"/>
    <w:rsid w:val="00BD0EE4"/>
    <w:rsid w:val="00BD15E9"/>
    <w:rsid w:val="00BD16C9"/>
    <w:rsid w:val="00BD1769"/>
    <w:rsid w:val="00BD1BC9"/>
    <w:rsid w:val="00BD2011"/>
    <w:rsid w:val="00BD21E4"/>
    <w:rsid w:val="00BD27EB"/>
    <w:rsid w:val="00BD2A3E"/>
    <w:rsid w:val="00BD2F66"/>
    <w:rsid w:val="00BD3166"/>
    <w:rsid w:val="00BD31A9"/>
    <w:rsid w:val="00BD3376"/>
    <w:rsid w:val="00BD361B"/>
    <w:rsid w:val="00BD3741"/>
    <w:rsid w:val="00BD399B"/>
    <w:rsid w:val="00BD39DE"/>
    <w:rsid w:val="00BD4314"/>
    <w:rsid w:val="00BD43E0"/>
    <w:rsid w:val="00BD43EA"/>
    <w:rsid w:val="00BD454A"/>
    <w:rsid w:val="00BD4662"/>
    <w:rsid w:val="00BD4674"/>
    <w:rsid w:val="00BD4A82"/>
    <w:rsid w:val="00BD50FC"/>
    <w:rsid w:val="00BD5215"/>
    <w:rsid w:val="00BD55B6"/>
    <w:rsid w:val="00BD574D"/>
    <w:rsid w:val="00BD5811"/>
    <w:rsid w:val="00BD5913"/>
    <w:rsid w:val="00BD5A52"/>
    <w:rsid w:val="00BD5B37"/>
    <w:rsid w:val="00BD5B4D"/>
    <w:rsid w:val="00BD5D64"/>
    <w:rsid w:val="00BD5EFA"/>
    <w:rsid w:val="00BD5F69"/>
    <w:rsid w:val="00BD6064"/>
    <w:rsid w:val="00BD637A"/>
    <w:rsid w:val="00BD64EF"/>
    <w:rsid w:val="00BD66D4"/>
    <w:rsid w:val="00BD6AB0"/>
    <w:rsid w:val="00BD6B70"/>
    <w:rsid w:val="00BD6D24"/>
    <w:rsid w:val="00BD6D37"/>
    <w:rsid w:val="00BD6DED"/>
    <w:rsid w:val="00BD6EB7"/>
    <w:rsid w:val="00BD6F08"/>
    <w:rsid w:val="00BD6FDE"/>
    <w:rsid w:val="00BD700C"/>
    <w:rsid w:val="00BD7055"/>
    <w:rsid w:val="00BD70E0"/>
    <w:rsid w:val="00BD722D"/>
    <w:rsid w:val="00BD7B09"/>
    <w:rsid w:val="00BD7E1E"/>
    <w:rsid w:val="00BD7E29"/>
    <w:rsid w:val="00BD7E79"/>
    <w:rsid w:val="00BE01D6"/>
    <w:rsid w:val="00BE02E6"/>
    <w:rsid w:val="00BE05DF"/>
    <w:rsid w:val="00BE08DD"/>
    <w:rsid w:val="00BE17DC"/>
    <w:rsid w:val="00BE1A4D"/>
    <w:rsid w:val="00BE1D6A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236"/>
    <w:rsid w:val="00BE3758"/>
    <w:rsid w:val="00BE396E"/>
    <w:rsid w:val="00BE3B31"/>
    <w:rsid w:val="00BE3B48"/>
    <w:rsid w:val="00BE3E55"/>
    <w:rsid w:val="00BE4362"/>
    <w:rsid w:val="00BE43F0"/>
    <w:rsid w:val="00BE441E"/>
    <w:rsid w:val="00BE485A"/>
    <w:rsid w:val="00BE48F9"/>
    <w:rsid w:val="00BE4A3C"/>
    <w:rsid w:val="00BE4AFB"/>
    <w:rsid w:val="00BE4D71"/>
    <w:rsid w:val="00BE4F63"/>
    <w:rsid w:val="00BE519A"/>
    <w:rsid w:val="00BE5301"/>
    <w:rsid w:val="00BE554B"/>
    <w:rsid w:val="00BE557C"/>
    <w:rsid w:val="00BE5B2C"/>
    <w:rsid w:val="00BE5BF4"/>
    <w:rsid w:val="00BE5C37"/>
    <w:rsid w:val="00BE5E65"/>
    <w:rsid w:val="00BE5E6A"/>
    <w:rsid w:val="00BE607B"/>
    <w:rsid w:val="00BE60E3"/>
    <w:rsid w:val="00BE6136"/>
    <w:rsid w:val="00BE619C"/>
    <w:rsid w:val="00BE6328"/>
    <w:rsid w:val="00BE65C7"/>
    <w:rsid w:val="00BE6677"/>
    <w:rsid w:val="00BE667B"/>
    <w:rsid w:val="00BE6B09"/>
    <w:rsid w:val="00BE6CDC"/>
    <w:rsid w:val="00BE6E9C"/>
    <w:rsid w:val="00BE7058"/>
    <w:rsid w:val="00BE7136"/>
    <w:rsid w:val="00BE7805"/>
    <w:rsid w:val="00BE7AA7"/>
    <w:rsid w:val="00BE7CB9"/>
    <w:rsid w:val="00BE7D6D"/>
    <w:rsid w:val="00BE7E08"/>
    <w:rsid w:val="00BF0091"/>
    <w:rsid w:val="00BF014C"/>
    <w:rsid w:val="00BF0225"/>
    <w:rsid w:val="00BF0604"/>
    <w:rsid w:val="00BF066C"/>
    <w:rsid w:val="00BF0771"/>
    <w:rsid w:val="00BF08E3"/>
    <w:rsid w:val="00BF0927"/>
    <w:rsid w:val="00BF09A3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905"/>
    <w:rsid w:val="00BF4CC3"/>
    <w:rsid w:val="00BF4E62"/>
    <w:rsid w:val="00BF505F"/>
    <w:rsid w:val="00BF5111"/>
    <w:rsid w:val="00BF5366"/>
    <w:rsid w:val="00BF563A"/>
    <w:rsid w:val="00BF5791"/>
    <w:rsid w:val="00BF58A5"/>
    <w:rsid w:val="00BF5A0E"/>
    <w:rsid w:val="00BF5AF9"/>
    <w:rsid w:val="00BF5DDB"/>
    <w:rsid w:val="00BF5F4A"/>
    <w:rsid w:val="00BF608F"/>
    <w:rsid w:val="00BF64BA"/>
    <w:rsid w:val="00BF6680"/>
    <w:rsid w:val="00BF69AF"/>
    <w:rsid w:val="00BF69EF"/>
    <w:rsid w:val="00BF6ABE"/>
    <w:rsid w:val="00BF6B90"/>
    <w:rsid w:val="00BF6FEE"/>
    <w:rsid w:val="00BF745D"/>
    <w:rsid w:val="00BF74D4"/>
    <w:rsid w:val="00BF7892"/>
    <w:rsid w:val="00BF7B91"/>
    <w:rsid w:val="00BF7DDD"/>
    <w:rsid w:val="00C00195"/>
    <w:rsid w:val="00C00346"/>
    <w:rsid w:val="00C00470"/>
    <w:rsid w:val="00C00496"/>
    <w:rsid w:val="00C0097A"/>
    <w:rsid w:val="00C00F2E"/>
    <w:rsid w:val="00C01255"/>
    <w:rsid w:val="00C01286"/>
    <w:rsid w:val="00C0156A"/>
    <w:rsid w:val="00C01593"/>
    <w:rsid w:val="00C01648"/>
    <w:rsid w:val="00C0174D"/>
    <w:rsid w:val="00C01A61"/>
    <w:rsid w:val="00C01E42"/>
    <w:rsid w:val="00C01E59"/>
    <w:rsid w:val="00C0201B"/>
    <w:rsid w:val="00C023A2"/>
    <w:rsid w:val="00C024D4"/>
    <w:rsid w:val="00C02794"/>
    <w:rsid w:val="00C027A4"/>
    <w:rsid w:val="00C02881"/>
    <w:rsid w:val="00C02ADF"/>
    <w:rsid w:val="00C02BF3"/>
    <w:rsid w:val="00C02C81"/>
    <w:rsid w:val="00C037A8"/>
    <w:rsid w:val="00C03AD7"/>
    <w:rsid w:val="00C03AE0"/>
    <w:rsid w:val="00C04390"/>
    <w:rsid w:val="00C043AB"/>
    <w:rsid w:val="00C046DB"/>
    <w:rsid w:val="00C04937"/>
    <w:rsid w:val="00C049E9"/>
    <w:rsid w:val="00C04A1B"/>
    <w:rsid w:val="00C04B11"/>
    <w:rsid w:val="00C04DC9"/>
    <w:rsid w:val="00C04DE0"/>
    <w:rsid w:val="00C04DEE"/>
    <w:rsid w:val="00C05039"/>
    <w:rsid w:val="00C051C7"/>
    <w:rsid w:val="00C054E5"/>
    <w:rsid w:val="00C05553"/>
    <w:rsid w:val="00C0555D"/>
    <w:rsid w:val="00C055FC"/>
    <w:rsid w:val="00C0586B"/>
    <w:rsid w:val="00C05D8C"/>
    <w:rsid w:val="00C05F3F"/>
    <w:rsid w:val="00C06397"/>
    <w:rsid w:val="00C067D0"/>
    <w:rsid w:val="00C06966"/>
    <w:rsid w:val="00C0736D"/>
    <w:rsid w:val="00C07594"/>
    <w:rsid w:val="00C07696"/>
    <w:rsid w:val="00C076C3"/>
    <w:rsid w:val="00C07831"/>
    <w:rsid w:val="00C079B2"/>
    <w:rsid w:val="00C07B49"/>
    <w:rsid w:val="00C07BAC"/>
    <w:rsid w:val="00C07EA9"/>
    <w:rsid w:val="00C07F3A"/>
    <w:rsid w:val="00C07F5B"/>
    <w:rsid w:val="00C1003E"/>
    <w:rsid w:val="00C10519"/>
    <w:rsid w:val="00C10579"/>
    <w:rsid w:val="00C10793"/>
    <w:rsid w:val="00C10B50"/>
    <w:rsid w:val="00C10B69"/>
    <w:rsid w:val="00C10C33"/>
    <w:rsid w:val="00C11167"/>
    <w:rsid w:val="00C111A9"/>
    <w:rsid w:val="00C116AD"/>
    <w:rsid w:val="00C11916"/>
    <w:rsid w:val="00C11933"/>
    <w:rsid w:val="00C11A00"/>
    <w:rsid w:val="00C11A43"/>
    <w:rsid w:val="00C11E56"/>
    <w:rsid w:val="00C1219E"/>
    <w:rsid w:val="00C121B5"/>
    <w:rsid w:val="00C126F8"/>
    <w:rsid w:val="00C12810"/>
    <w:rsid w:val="00C12B5D"/>
    <w:rsid w:val="00C12E2F"/>
    <w:rsid w:val="00C12EDD"/>
    <w:rsid w:val="00C1307D"/>
    <w:rsid w:val="00C130F0"/>
    <w:rsid w:val="00C134DA"/>
    <w:rsid w:val="00C13637"/>
    <w:rsid w:val="00C136DE"/>
    <w:rsid w:val="00C139D0"/>
    <w:rsid w:val="00C13A18"/>
    <w:rsid w:val="00C13D3D"/>
    <w:rsid w:val="00C13D73"/>
    <w:rsid w:val="00C13DA2"/>
    <w:rsid w:val="00C13DC7"/>
    <w:rsid w:val="00C13F48"/>
    <w:rsid w:val="00C1401D"/>
    <w:rsid w:val="00C14269"/>
    <w:rsid w:val="00C142AE"/>
    <w:rsid w:val="00C1453F"/>
    <w:rsid w:val="00C146CB"/>
    <w:rsid w:val="00C14BA7"/>
    <w:rsid w:val="00C14C2B"/>
    <w:rsid w:val="00C14C75"/>
    <w:rsid w:val="00C14D12"/>
    <w:rsid w:val="00C14DEE"/>
    <w:rsid w:val="00C14E67"/>
    <w:rsid w:val="00C14FA2"/>
    <w:rsid w:val="00C150B1"/>
    <w:rsid w:val="00C153E3"/>
    <w:rsid w:val="00C154B6"/>
    <w:rsid w:val="00C158D6"/>
    <w:rsid w:val="00C158D7"/>
    <w:rsid w:val="00C15B5D"/>
    <w:rsid w:val="00C15CC9"/>
    <w:rsid w:val="00C16279"/>
    <w:rsid w:val="00C1674D"/>
    <w:rsid w:val="00C16857"/>
    <w:rsid w:val="00C16A54"/>
    <w:rsid w:val="00C16B4D"/>
    <w:rsid w:val="00C16BD3"/>
    <w:rsid w:val="00C16EF8"/>
    <w:rsid w:val="00C170A5"/>
    <w:rsid w:val="00C17253"/>
    <w:rsid w:val="00C1748A"/>
    <w:rsid w:val="00C1751B"/>
    <w:rsid w:val="00C177A1"/>
    <w:rsid w:val="00C17C65"/>
    <w:rsid w:val="00C17D33"/>
    <w:rsid w:val="00C17FDF"/>
    <w:rsid w:val="00C20033"/>
    <w:rsid w:val="00C202A4"/>
    <w:rsid w:val="00C2030C"/>
    <w:rsid w:val="00C203D6"/>
    <w:rsid w:val="00C2044A"/>
    <w:rsid w:val="00C204C2"/>
    <w:rsid w:val="00C20690"/>
    <w:rsid w:val="00C207F4"/>
    <w:rsid w:val="00C21314"/>
    <w:rsid w:val="00C21416"/>
    <w:rsid w:val="00C21752"/>
    <w:rsid w:val="00C21AA9"/>
    <w:rsid w:val="00C21DE6"/>
    <w:rsid w:val="00C22207"/>
    <w:rsid w:val="00C222C3"/>
    <w:rsid w:val="00C223EF"/>
    <w:rsid w:val="00C22420"/>
    <w:rsid w:val="00C22631"/>
    <w:rsid w:val="00C22657"/>
    <w:rsid w:val="00C22765"/>
    <w:rsid w:val="00C2291C"/>
    <w:rsid w:val="00C229F5"/>
    <w:rsid w:val="00C23036"/>
    <w:rsid w:val="00C23067"/>
    <w:rsid w:val="00C23145"/>
    <w:rsid w:val="00C237B9"/>
    <w:rsid w:val="00C23A18"/>
    <w:rsid w:val="00C23AD4"/>
    <w:rsid w:val="00C23C09"/>
    <w:rsid w:val="00C23F95"/>
    <w:rsid w:val="00C242B7"/>
    <w:rsid w:val="00C24346"/>
    <w:rsid w:val="00C24491"/>
    <w:rsid w:val="00C2482F"/>
    <w:rsid w:val="00C248BE"/>
    <w:rsid w:val="00C24988"/>
    <w:rsid w:val="00C249DA"/>
    <w:rsid w:val="00C24E34"/>
    <w:rsid w:val="00C24ED8"/>
    <w:rsid w:val="00C256B3"/>
    <w:rsid w:val="00C2573F"/>
    <w:rsid w:val="00C25CAF"/>
    <w:rsid w:val="00C25CB1"/>
    <w:rsid w:val="00C25D01"/>
    <w:rsid w:val="00C25E10"/>
    <w:rsid w:val="00C25EBD"/>
    <w:rsid w:val="00C25EE1"/>
    <w:rsid w:val="00C261A2"/>
    <w:rsid w:val="00C26470"/>
    <w:rsid w:val="00C266C7"/>
    <w:rsid w:val="00C267C8"/>
    <w:rsid w:val="00C267CB"/>
    <w:rsid w:val="00C2686C"/>
    <w:rsid w:val="00C27235"/>
    <w:rsid w:val="00C27497"/>
    <w:rsid w:val="00C2781D"/>
    <w:rsid w:val="00C27A6D"/>
    <w:rsid w:val="00C27B16"/>
    <w:rsid w:val="00C27BEC"/>
    <w:rsid w:val="00C30219"/>
    <w:rsid w:val="00C302B1"/>
    <w:rsid w:val="00C305B1"/>
    <w:rsid w:val="00C3092E"/>
    <w:rsid w:val="00C30CA1"/>
    <w:rsid w:val="00C310A1"/>
    <w:rsid w:val="00C31326"/>
    <w:rsid w:val="00C313C1"/>
    <w:rsid w:val="00C313C9"/>
    <w:rsid w:val="00C3169B"/>
    <w:rsid w:val="00C318C0"/>
    <w:rsid w:val="00C319B0"/>
    <w:rsid w:val="00C31A52"/>
    <w:rsid w:val="00C31A5D"/>
    <w:rsid w:val="00C31B3A"/>
    <w:rsid w:val="00C31B67"/>
    <w:rsid w:val="00C31BAD"/>
    <w:rsid w:val="00C31DA4"/>
    <w:rsid w:val="00C3221F"/>
    <w:rsid w:val="00C323B4"/>
    <w:rsid w:val="00C3260F"/>
    <w:rsid w:val="00C32630"/>
    <w:rsid w:val="00C326C7"/>
    <w:rsid w:val="00C3275F"/>
    <w:rsid w:val="00C32AAE"/>
    <w:rsid w:val="00C32FB2"/>
    <w:rsid w:val="00C33152"/>
    <w:rsid w:val="00C3321D"/>
    <w:rsid w:val="00C332F7"/>
    <w:rsid w:val="00C334A7"/>
    <w:rsid w:val="00C33682"/>
    <w:rsid w:val="00C33799"/>
    <w:rsid w:val="00C33CCA"/>
    <w:rsid w:val="00C3402B"/>
    <w:rsid w:val="00C340C1"/>
    <w:rsid w:val="00C34496"/>
    <w:rsid w:val="00C344BC"/>
    <w:rsid w:val="00C34525"/>
    <w:rsid w:val="00C34844"/>
    <w:rsid w:val="00C348B1"/>
    <w:rsid w:val="00C348E7"/>
    <w:rsid w:val="00C35369"/>
    <w:rsid w:val="00C35397"/>
    <w:rsid w:val="00C35467"/>
    <w:rsid w:val="00C35474"/>
    <w:rsid w:val="00C35688"/>
    <w:rsid w:val="00C35AB8"/>
    <w:rsid w:val="00C35BD8"/>
    <w:rsid w:val="00C35F09"/>
    <w:rsid w:val="00C35F2E"/>
    <w:rsid w:val="00C35FC9"/>
    <w:rsid w:val="00C35FE1"/>
    <w:rsid w:val="00C360C5"/>
    <w:rsid w:val="00C360E7"/>
    <w:rsid w:val="00C360EB"/>
    <w:rsid w:val="00C362FD"/>
    <w:rsid w:val="00C36401"/>
    <w:rsid w:val="00C36535"/>
    <w:rsid w:val="00C3663C"/>
    <w:rsid w:val="00C36E50"/>
    <w:rsid w:val="00C372D5"/>
    <w:rsid w:val="00C375A4"/>
    <w:rsid w:val="00C377C9"/>
    <w:rsid w:val="00C378FD"/>
    <w:rsid w:val="00C37B2F"/>
    <w:rsid w:val="00C37CBA"/>
    <w:rsid w:val="00C37F8D"/>
    <w:rsid w:val="00C400CE"/>
    <w:rsid w:val="00C40165"/>
    <w:rsid w:val="00C401A7"/>
    <w:rsid w:val="00C4024B"/>
    <w:rsid w:val="00C406D7"/>
    <w:rsid w:val="00C409F4"/>
    <w:rsid w:val="00C40A0C"/>
    <w:rsid w:val="00C40A61"/>
    <w:rsid w:val="00C40F9B"/>
    <w:rsid w:val="00C41427"/>
    <w:rsid w:val="00C41456"/>
    <w:rsid w:val="00C415C2"/>
    <w:rsid w:val="00C41825"/>
    <w:rsid w:val="00C41B9D"/>
    <w:rsid w:val="00C41BC6"/>
    <w:rsid w:val="00C41DED"/>
    <w:rsid w:val="00C4213B"/>
    <w:rsid w:val="00C42E1B"/>
    <w:rsid w:val="00C42F2B"/>
    <w:rsid w:val="00C431DC"/>
    <w:rsid w:val="00C432E7"/>
    <w:rsid w:val="00C435CB"/>
    <w:rsid w:val="00C4391F"/>
    <w:rsid w:val="00C43978"/>
    <w:rsid w:val="00C43E5D"/>
    <w:rsid w:val="00C43FE9"/>
    <w:rsid w:val="00C44015"/>
    <w:rsid w:val="00C440A7"/>
    <w:rsid w:val="00C44140"/>
    <w:rsid w:val="00C4416F"/>
    <w:rsid w:val="00C444D8"/>
    <w:rsid w:val="00C44542"/>
    <w:rsid w:val="00C44622"/>
    <w:rsid w:val="00C447AE"/>
    <w:rsid w:val="00C44AA3"/>
    <w:rsid w:val="00C44CE9"/>
    <w:rsid w:val="00C44DAD"/>
    <w:rsid w:val="00C45914"/>
    <w:rsid w:val="00C4595B"/>
    <w:rsid w:val="00C45C9A"/>
    <w:rsid w:val="00C45D3A"/>
    <w:rsid w:val="00C46231"/>
    <w:rsid w:val="00C465D4"/>
    <w:rsid w:val="00C467FB"/>
    <w:rsid w:val="00C4698E"/>
    <w:rsid w:val="00C46E51"/>
    <w:rsid w:val="00C471A5"/>
    <w:rsid w:val="00C471B8"/>
    <w:rsid w:val="00C471BF"/>
    <w:rsid w:val="00C4726B"/>
    <w:rsid w:val="00C47384"/>
    <w:rsid w:val="00C474AD"/>
    <w:rsid w:val="00C47774"/>
    <w:rsid w:val="00C477B4"/>
    <w:rsid w:val="00C4791F"/>
    <w:rsid w:val="00C479BB"/>
    <w:rsid w:val="00C47A7A"/>
    <w:rsid w:val="00C47CE7"/>
    <w:rsid w:val="00C47EF0"/>
    <w:rsid w:val="00C50855"/>
    <w:rsid w:val="00C50A49"/>
    <w:rsid w:val="00C50B98"/>
    <w:rsid w:val="00C50E23"/>
    <w:rsid w:val="00C50F40"/>
    <w:rsid w:val="00C51067"/>
    <w:rsid w:val="00C510AC"/>
    <w:rsid w:val="00C51395"/>
    <w:rsid w:val="00C51542"/>
    <w:rsid w:val="00C516E7"/>
    <w:rsid w:val="00C51B2F"/>
    <w:rsid w:val="00C51B5B"/>
    <w:rsid w:val="00C51D5C"/>
    <w:rsid w:val="00C51E7B"/>
    <w:rsid w:val="00C5230B"/>
    <w:rsid w:val="00C52363"/>
    <w:rsid w:val="00C52373"/>
    <w:rsid w:val="00C52DD0"/>
    <w:rsid w:val="00C53051"/>
    <w:rsid w:val="00C53091"/>
    <w:rsid w:val="00C53206"/>
    <w:rsid w:val="00C5320D"/>
    <w:rsid w:val="00C532A9"/>
    <w:rsid w:val="00C53429"/>
    <w:rsid w:val="00C53771"/>
    <w:rsid w:val="00C53B91"/>
    <w:rsid w:val="00C53E6A"/>
    <w:rsid w:val="00C53EA5"/>
    <w:rsid w:val="00C5443B"/>
    <w:rsid w:val="00C544F6"/>
    <w:rsid w:val="00C54580"/>
    <w:rsid w:val="00C54591"/>
    <w:rsid w:val="00C548D9"/>
    <w:rsid w:val="00C54ACE"/>
    <w:rsid w:val="00C550A9"/>
    <w:rsid w:val="00C550F5"/>
    <w:rsid w:val="00C551C8"/>
    <w:rsid w:val="00C5546D"/>
    <w:rsid w:val="00C5553B"/>
    <w:rsid w:val="00C5584C"/>
    <w:rsid w:val="00C5592E"/>
    <w:rsid w:val="00C55B09"/>
    <w:rsid w:val="00C55BDE"/>
    <w:rsid w:val="00C55DC8"/>
    <w:rsid w:val="00C563F8"/>
    <w:rsid w:val="00C56F54"/>
    <w:rsid w:val="00C5707C"/>
    <w:rsid w:val="00C5712A"/>
    <w:rsid w:val="00C571A1"/>
    <w:rsid w:val="00C571B5"/>
    <w:rsid w:val="00C573ED"/>
    <w:rsid w:val="00C57490"/>
    <w:rsid w:val="00C576CF"/>
    <w:rsid w:val="00C577AC"/>
    <w:rsid w:val="00C57F3F"/>
    <w:rsid w:val="00C6009B"/>
    <w:rsid w:val="00C6015B"/>
    <w:rsid w:val="00C6028F"/>
    <w:rsid w:val="00C6053D"/>
    <w:rsid w:val="00C61282"/>
    <w:rsid w:val="00C615A4"/>
    <w:rsid w:val="00C615DB"/>
    <w:rsid w:val="00C61646"/>
    <w:rsid w:val="00C6180E"/>
    <w:rsid w:val="00C61D1D"/>
    <w:rsid w:val="00C61DFE"/>
    <w:rsid w:val="00C61F19"/>
    <w:rsid w:val="00C61FA5"/>
    <w:rsid w:val="00C62280"/>
    <w:rsid w:val="00C622F5"/>
    <w:rsid w:val="00C62528"/>
    <w:rsid w:val="00C625A4"/>
    <w:rsid w:val="00C62868"/>
    <w:rsid w:val="00C62D87"/>
    <w:rsid w:val="00C6354F"/>
    <w:rsid w:val="00C638DD"/>
    <w:rsid w:val="00C639EB"/>
    <w:rsid w:val="00C63E54"/>
    <w:rsid w:val="00C64077"/>
    <w:rsid w:val="00C642B6"/>
    <w:rsid w:val="00C64487"/>
    <w:rsid w:val="00C646A3"/>
    <w:rsid w:val="00C64F45"/>
    <w:rsid w:val="00C650C1"/>
    <w:rsid w:val="00C65422"/>
    <w:rsid w:val="00C654C1"/>
    <w:rsid w:val="00C654ED"/>
    <w:rsid w:val="00C65610"/>
    <w:rsid w:val="00C656F1"/>
    <w:rsid w:val="00C659E1"/>
    <w:rsid w:val="00C65AF0"/>
    <w:rsid w:val="00C65C57"/>
    <w:rsid w:val="00C6616C"/>
    <w:rsid w:val="00C6618B"/>
    <w:rsid w:val="00C661DC"/>
    <w:rsid w:val="00C6627C"/>
    <w:rsid w:val="00C66356"/>
    <w:rsid w:val="00C663F1"/>
    <w:rsid w:val="00C6648F"/>
    <w:rsid w:val="00C66499"/>
    <w:rsid w:val="00C666D5"/>
    <w:rsid w:val="00C66921"/>
    <w:rsid w:val="00C66922"/>
    <w:rsid w:val="00C669BF"/>
    <w:rsid w:val="00C66A3B"/>
    <w:rsid w:val="00C66B12"/>
    <w:rsid w:val="00C66C65"/>
    <w:rsid w:val="00C66E40"/>
    <w:rsid w:val="00C670F6"/>
    <w:rsid w:val="00C67551"/>
    <w:rsid w:val="00C6795B"/>
    <w:rsid w:val="00C67D57"/>
    <w:rsid w:val="00C67E93"/>
    <w:rsid w:val="00C67FE9"/>
    <w:rsid w:val="00C700C1"/>
    <w:rsid w:val="00C7018C"/>
    <w:rsid w:val="00C706F0"/>
    <w:rsid w:val="00C707EB"/>
    <w:rsid w:val="00C70902"/>
    <w:rsid w:val="00C70903"/>
    <w:rsid w:val="00C70C17"/>
    <w:rsid w:val="00C70DC7"/>
    <w:rsid w:val="00C716A9"/>
    <w:rsid w:val="00C71961"/>
    <w:rsid w:val="00C719A4"/>
    <w:rsid w:val="00C719DB"/>
    <w:rsid w:val="00C71EA5"/>
    <w:rsid w:val="00C71EEF"/>
    <w:rsid w:val="00C71FE1"/>
    <w:rsid w:val="00C72057"/>
    <w:rsid w:val="00C72135"/>
    <w:rsid w:val="00C7243E"/>
    <w:rsid w:val="00C72A69"/>
    <w:rsid w:val="00C72EBB"/>
    <w:rsid w:val="00C734BD"/>
    <w:rsid w:val="00C73704"/>
    <w:rsid w:val="00C737B0"/>
    <w:rsid w:val="00C737F5"/>
    <w:rsid w:val="00C73BEE"/>
    <w:rsid w:val="00C73D6B"/>
    <w:rsid w:val="00C745A3"/>
    <w:rsid w:val="00C747C5"/>
    <w:rsid w:val="00C74817"/>
    <w:rsid w:val="00C74AEA"/>
    <w:rsid w:val="00C74AF1"/>
    <w:rsid w:val="00C752DA"/>
    <w:rsid w:val="00C75552"/>
    <w:rsid w:val="00C758B4"/>
    <w:rsid w:val="00C75968"/>
    <w:rsid w:val="00C75A3E"/>
    <w:rsid w:val="00C75B95"/>
    <w:rsid w:val="00C75D7A"/>
    <w:rsid w:val="00C75F68"/>
    <w:rsid w:val="00C75FBF"/>
    <w:rsid w:val="00C760E3"/>
    <w:rsid w:val="00C764E7"/>
    <w:rsid w:val="00C767BC"/>
    <w:rsid w:val="00C76BEA"/>
    <w:rsid w:val="00C76ED6"/>
    <w:rsid w:val="00C76EDF"/>
    <w:rsid w:val="00C76F15"/>
    <w:rsid w:val="00C76F70"/>
    <w:rsid w:val="00C770C9"/>
    <w:rsid w:val="00C77218"/>
    <w:rsid w:val="00C77236"/>
    <w:rsid w:val="00C773CC"/>
    <w:rsid w:val="00C7748B"/>
    <w:rsid w:val="00C774EB"/>
    <w:rsid w:val="00C7776B"/>
    <w:rsid w:val="00C7790E"/>
    <w:rsid w:val="00C77BD3"/>
    <w:rsid w:val="00C77D6C"/>
    <w:rsid w:val="00C77ED7"/>
    <w:rsid w:val="00C8025B"/>
    <w:rsid w:val="00C804DD"/>
    <w:rsid w:val="00C80570"/>
    <w:rsid w:val="00C8060A"/>
    <w:rsid w:val="00C809DC"/>
    <w:rsid w:val="00C80AC8"/>
    <w:rsid w:val="00C80B91"/>
    <w:rsid w:val="00C80D63"/>
    <w:rsid w:val="00C80FAB"/>
    <w:rsid w:val="00C8126D"/>
    <w:rsid w:val="00C813E1"/>
    <w:rsid w:val="00C81477"/>
    <w:rsid w:val="00C815AB"/>
    <w:rsid w:val="00C819E7"/>
    <w:rsid w:val="00C81E76"/>
    <w:rsid w:val="00C824BE"/>
    <w:rsid w:val="00C827F6"/>
    <w:rsid w:val="00C82912"/>
    <w:rsid w:val="00C82D74"/>
    <w:rsid w:val="00C82E6F"/>
    <w:rsid w:val="00C830C3"/>
    <w:rsid w:val="00C83195"/>
    <w:rsid w:val="00C837DD"/>
    <w:rsid w:val="00C83F3E"/>
    <w:rsid w:val="00C841F1"/>
    <w:rsid w:val="00C84565"/>
    <w:rsid w:val="00C84570"/>
    <w:rsid w:val="00C845E7"/>
    <w:rsid w:val="00C8498B"/>
    <w:rsid w:val="00C85029"/>
    <w:rsid w:val="00C8503B"/>
    <w:rsid w:val="00C850BB"/>
    <w:rsid w:val="00C85222"/>
    <w:rsid w:val="00C8538B"/>
    <w:rsid w:val="00C85403"/>
    <w:rsid w:val="00C85814"/>
    <w:rsid w:val="00C85898"/>
    <w:rsid w:val="00C8597C"/>
    <w:rsid w:val="00C85A09"/>
    <w:rsid w:val="00C85FE2"/>
    <w:rsid w:val="00C860AF"/>
    <w:rsid w:val="00C86579"/>
    <w:rsid w:val="00C869AE"/>
    <w:rsid w:val="00C86D76"/>
    <w:rsid w:val="00C8707E"/>
    <w:rsid w:val="00C870C3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67"/>
    <w:rsid w:val="00C90395"/>
    <w:rsid w:val="00C90551"/>
    <w:rsid w:val="00C90C44"/>
    <w:rsid w:val="00C90D36"/>
    <w:rsid w:val="00C910C5"/>
    <w:rsid w:val="00C91208"/>
    <w:rsid w:val="00C9146F"/>
    <w:rsid w:val="00C9159E"/>
    <w:rsid w:val="00C919E3"/>
    <w:rsid w:val="00C91A08"/>
    <w:rsid w:val="00C91AFB"/>
    <w:rsid w:val="00C91DBA"/>
    <w:rsid w:val="00C92358"/>
    <w:rsid w:val="00C923F7"/>
    <w:rsid w:val="00C92638"/>
    <w:rsid w:val="00C92B2E"/>
    <w:rsid w:val="00C92E34"/>
    <w:rsid w:val="00C92EB1"/>
    <w:rsid w:val="00C932AB"/>
    <w:rsid w:val="00C93319"/>
    <w:rsid w:val="00C934D5"/>
    <w:rsid w:val="00C9368A"/>
    <w:rsid w:val="00C936C8"/>
    <w:rsid w:val="00C936ED"/>
    <w:rsid w:val="00C937BB"/>
    <w:rsid w:val="00C938D0"/>
    <w:rsid w:val="00C9390B"/>
    <w:rsid w:val="00C93980"/>
    <w:rsid w:val="00C93B38"/>
    <w:rsid w:val="00C93BB1"/>
    <w:rsid w:val="00C93F02"/>
    <w:rsid w:val="00C9400F"/>
    <w:rsid w:val="00C943F7"/>
    <w:rsid w:val="00C9458A"/>
    <w:rsid w:val="00C94683"/>
    <w:rsid w:val="00C94889"/>
    <w:rsid w:val="00C94C56"/>
    <w:rsid w:val="00C94C90"/>
    <w:rsid w:val="00C953E8"/>
    <w:rsid w:val="00C954C7"/>
    <w:rsid w:val="00C9560B"/>
    <w:rsid w:val="00C956E3"/>
    <w:rsid w:val="00C95DE6"/>
    <w:rsid w:val="00C96040"/>
    <w:rsid w:val="00C96058"/>
    <w:rsid w:val="00C96320"/>
    <w:rsid w:val="00C96759"/>
    <w:rsid w:val="00C9680C"/>
    <w:rsid w:val="00C96A46"/>
    <w:rsid w:val="00C96D56"/>
    <w:rsid w:val="00C96F96"/>
    <w:rsid w:val="00C9700D"/>
    <w:rsid w:val="00C9731C"/>
    <w:rsid w:val="00C97811"/>
    <w:rsid w:val="00C978C6"/>
    <w:rsid w:val="00C97A64"/>
    <w:rsid w:val="00C97BB5"/>
    <w:rsid w:val="00C97D10"/>
    <w:rsid w:val="00C97D4A"/>
    <w:rsid w:val="00C97D53"/>
    <w:rsid w:val="00CA018C"/>
    <w:rsid w:val="00CA02AB"/>
    <w:rsid w:val="00CA02B1"/>
    <w:rsid w:val="00CA0308"/>
    <w:rsid w:val="00CA04DE"/>
    <w:rsid w:val="00CA0595"/>
    <w:rsid w:val="00CA06AF"/>
    <w:rsid w:val="00CA07C7"/>
    <w:rsid w:val="00CA08BC"/>
    <w:rsid w:val="00CA0972"/>
    <w:rsid w:val="00CA09A9"/>
    <w:rsid w:val="00CA0A6B"/>
    <w:rsid w:val="00CA0B9E"/>
    <w:rsid w:val="00CA0C52"/>
    <w:rsid w:val="00CA11CB"/>
    <w:rsid w:val="00CA11D5"/>
    <w:rsid w:val="00CA19F6"/>
    <w:rsid w:val="00CA1A7A"/>
    <w:rsid w:val="00CA1B6A"/>
    <w:rsid w:val="00CA1B90"/>
    <w:rsid w:val="00CA1C33"/>
    <w:rsid w:val="00CA1C6E"/>
    <w:rsid w:val="00CA1DFB"/>
    <w:rsid w:val="00CA1E5B"/>
    <w:rsid w:val="00CA1E6E"/>
    <w:rsid w:val="00CA1EEC"/>
    <w:rsid w:val="00CA1F8C"/>
    <w:rsid w:val="00CA1FDB"/>
    <w:rsid w:val="00CA1FE4"/>
    <w:rsid w:val="00CA21AA"/>
    <w:rsid w:val="00CA28AB"/>
    <w:rsid w:val="00CA2B21"/>
    <w:rsid w:val="00CA2B5D"/>
    <w:rsid w:val="00CA325C"/>
    <w:rsid w:val="00CA3419"/>
    <w:rsid w:val="00CA34CF"/>
    <w:rsid w:val="00CA3B31"/>
    <w:rsid w:val="00CA3D09"/>
    <w:rsid w:val="00CA3DE0"/>
    <w:rsid w:val="00CA3F49"/>
    <w:rsid w:val="00CA4055"/>
    <w:rsid w:val="00CA4652"/>
    <w:rsid w:val="00CA46CA"/>
    <w:rsid w:val="00CA4721"/>
    <w:rsid w:val="00CA489B"/>
    <w:rsid w:val="00CA4974"/>
    <w:rsid w:val="00CA4A2D"/>
    <w:rsid w:val="00CA4B7A"/>
    <w:rsid w:val="00CA4DA3"/>
    <w:rsid w:val="00CA508D"/>
    <w:rsid w:val="00CA548D"/>
    <w:rsid w:val="00CA57FA"/>
    <w:rsid w:val="00CA59E8"/>
    <w:rsid w:val="00CA60F0"/>
    <w:rsid w:val="00CA618E"/>
    <w:rsid w:val="00CA62DB"/>
    <w:rsid w:val="00CA671A"/>
    <w:rsid w:val="00CA6807"/>
    <w:rsid w:val="00CA68A1"/>
    <w:rsid w:val="00CA69D3"/>
    <w:rsid w:val="00CA6B0E"/>
    <w:rsid w:val="00CA71F0"/>
    <w:rsid w:val="00CA75E5"/>
    <w:rsid w:val="00CA75E7"/>
    <w:rsid w:val="00CA781F"/>
    <w:rsid w:val="00CA78E4"/>
    <w:rsid w:val="00CA790C"/>
    <w:rsid w:val="00CA79BB"/>
    <w:rsid w:val="00CA7A5A"/>
    <w:rsid w:val="00CA7AEB"/>
    <w:rsid w:val="00CA7AF2"/>
    <w:rsid w:val="00CA7DD7"/>
    <w:rsid w:val="00CB006A"/>
    <w:rsid w:val="00CB024D"/>
    <w:rsid w:val="00CB0F41"/>
    <w:rsid w:val="00CB1043"/>
    <w:rsid w:val="00CB15C7"/>
    <w:rsid w:val="00CB167E"/>
    <w:rsid w:val="00CB17C6"/>
    <w:rsid w:val="00CB19C0"/>
    <w:rsid w:val="00CB225F"/>
    <w:rsid w:val="00CB2567"/>
    <w:rsid w:val="00CB259C"/>
    <w:rsid w:val="00CB26C4"/>
    <w:rsid w:val="00CB27A8"/>
    <w:rsid w:val="00CB283C"/>
    <w:rsid w:val="00CB2A64"/>
    <w:rsid w:val="00CB2B7B"/>
    <w:rsid w:val="00CB2CAA"/>
    <w:rsid w:val="00CB2D1E"/>
    <w:rsid w:val="00CB2D64"/>
    <w:rsid w:val="00CB2E2F"/>
    <w:rsid w:val="00CB2E53"/>
    <w:rsid w:val="00CB2FEE"/>
    <w:rsid w:val="00CB30A2"/>
    <w:rsid w:val="00CB3549"/>
    <w:rsid w:val="00CB36E3"/>
    <w:rsid w:val="00CB3900"/>
    <w:rsid w:val="00CB3B09"/>
    <w:rsid w:val="00CB416F"/>
    <w:rsid w:val="00CB46DE"/>
    <w:rsid w:val="00CB4A07"/>
    <w:rsid w:val="00CB4B87"/>
    <w:rsid w:val="00CB504E"/>
    <w:rsid w:val="00CB520D"/>
    <w:rsid w:val="00CB5253"/>
    <w:rsid w:val="00CB534C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6AC"/>
    <w:rsid w:val="00CB680B"/>
    <w:rsid w:val="00CB6867"/>
    <w:rsid w:val="00CB6CB2"/>
    <w:rsid w:val="00CB70CC"/>
    <w:rsid w:val="00CB7151"/>
    <w:rsid w:val="00CB71C8"/>
    <w:rsid w:val="00CB7277"/>
    <w:rsid w:val="00CB75F5"/>
    <w:rsid w:val="00CB771E"/>
    <w:rsid w:val="00CB7945"/>
    <w:rsid w:val="00CB7C17"/>
    <w:rsid w:val="00CB7C71"/>
    <w:rsid w:val="00CC0072"/>
    <w:rsid w:val="00CC0145"/>
    <w:rsid w:val="00CC018C"/>
    <w:rsid w:val="00CC025E"/>
    <w:rsid w:val="00CC04EE"/>
    <w:rsid w:val="00CC051D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BFC"/>
    <w:rsid w:val="00CC1CC1"/>
    <w:rsid w:val="00CC1E88"/>
    <w:rsid w:val="00CC24E2"/>
    <w:rsid w:val="00CC250C"/>
    <w:rsid w:val="00CC26D4"/>
    <w:rsid w:val="00CC277C"/>
    <w:rsid w:val="00CC2B16"/>
    <w:rsid w:val="00CC2B52"/>
    <w:rsid w:val="00CC2D44"/>
    <w:rsid w:val="00CC2ED9"/>
    <w:rsid w:val="00CC2F4D"/>
    <w:rsid w:val="00CC3292"/>
    <w:rsid w:val="00CC3471"/>
    <w:rsid w:val="00CC360A"/>
    <w:rsid w:val="00CC3A3B"/>
    <w:rsid w:val="00CC3BED"/>
    <w:rsid w:val="00CC3C6F"/>
    <w:rsid w:val="00CC3DB1"/>
    <w:rsid w:val="00CC3DBE"/>
    <w:rsid w:val="00CC3F2D"/>
    <w:rsid w:val="00CC4246"/>
    <w:rsid w:val="00CC4997"/>
    <w:rsid w:val="00CC4E9C"/>
    <w:rsid w:val="00CC513D"/>
    <w:rsid w:val="00CC516F"/>
    <w:rsid w:val="00CC52A8"/>
    <w:rsid w:val="00CC5663"/>
    <w:rsid w:val="00CC566C"/>
    <w:rsid w:val="00CC5777"/>
    <w:rsid w:val="00CC5921"/>
    <w:rsid w:val="00CC5CFA"/>
    <w:rsid w:val="00CC5D98"/>
    <w:rsid w:val="00CC5E8A"/>
    <w:rsid w:val="00CC5F68"/>
    <w:rsid w:val="00CC5FFE"/>
    <w:rsid w:val="00CC660C"/>
    <w:rsid w:val="00CC67D9"/>
    <w:rsid w:val="00CC69B9"/>
    <w:rsid w:val="00CC6D0B"/>
    <w:rsid w:val="00CC6F0C"/>
    <w:rsid w:val="00CC7121"/>
    <w:rsid w:val="00CC712C"/>
    <w:rsid w:val="00CC72EE"/>
    <w:rsid w:val="00CC739A"/>
    <w:rsid w:val="00CC74A6"/>
    <w:rsid w:val="00CC7C3A"/>
    <w:rsid w:val="00CC7E4C"/>
    <w:rsid w:val="00CC7F1E"/>
    <w:rsid w:val="00CD0082"/>
    <w:rsid w:val="00CD01D9"/>
    <w:rsid w:val="00CD023B"/>
    <w:rsid w:val="00CD03B3"/>
    <w:rsid w:val="00CD04FE"/>
    <w:rsid w:val="00CD0602"/>
    <w:rsid w:val="00CD0611"/>
    <w:rsid w:val="00CD0748"/>
    <w:rsid w:val="00CD0B4E"/>
    <w:rsid w:val="00CD0BF5"/>
    <w:rsid w:val="00CD0CDF"/>
    <w:rsid w:val="00CD0EA8"/>
    <w:rsid w:val="00CD0FDE"/>
    <w:rsid w:val="00CD129C"/>
    <w:rsid w:val="00CD12A8"/>
    <w:rsid w:val="00CD1530"/>
    <w:rsid w:val="00CD15AF"/>
    <w:rsid w:val="00CD1935"/>
    <w:rsid w:val="00CD1E43"/>
    <w:rsid w:val="00CD23AB"/>
    <w:rsid w:val="00CD2A14"/>
    <w:rsid w:val="00CD2A23"/>
    <w:rsid w:val="00CD2BEE"/>
    <w:rsid w:val="00CD2FBA"/>
    <w:rsid w:val="00CD304E"/>
    <w:rsid w:val="00CD3155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464"/>
    <w:rsid w:val="00CD4661"/>
    <w:rsid w:val="00CD46FA"/>
    <w:rsid w:val="00CD4D01"/>
    <w:rsid w:val="00CD4FFC"/>
    <w:rsid w:val="00CD5087"/>
    <w:rsid w:val="00CD526B"/>
    <w:rsid w:val="00CD5486"/>
    <w:rsid w:val="00CD54F6"/>
    <w:rsid w:val="00CD5694"/>
    <w:rsid w:val="00CD57C4"/>
    <w:rsid w:val="00CD5CDB"/>
    <w:rsid w:val="00CD5FDC"/>
    <w:rsid w:val="00CD6001"/>
    <w:rsid w:val="00CD626F"/>
    <w:rsid w:val="00CD6463"/>
    <w:rsid w:val="00CD649B"/>
    <w:rsid w:val="00CD652D"/>
    <w:rsid w:val="00CD66AE"/>
    <w:rsid w:val="00CD670A"/>
    <w:rsid w:val="00CD6854"/>
    <w:rsid w:val="00CD6BF6"/>
    <w:rsid w:val="00CD6CC8"/>
    <w:rsid w:val="00CD78BD"/>
    <w:rsid w:val="00CD7D7A"/>
    <w:rsid w:val="00CD7EF1"/>
    <w:rsid w:val="00CE03C3"/>
    <w:rsid w:val="00CE06C7"/>
    <w:rsid w:val="00CE0B27"/>
    <w:rsid w:val="00CE0C1C"/>
    <w:rsid w:val="00CE0E04"/>
    <w:rsid w:val="00CE10CD"/>
    <w:rsid w:val="00CE131F"/>
    <w:rsid w:val="00CE1345"/>
    <w:rsid w:val="00CE1400"/>
    <w:rsid w:val="00CE14A9"/>
    <w:rsid w:val="00CE1888"/>
    <w:rsid w:val="00CE18D9"/>
    <w:rsid w:val="00CE1910"/>
    <w:rsid w:val="00CE1A48"/>
    <w:rsid w:val="00CE1CF9"/>
    <w:rsid w:val="00CE1E9E"/>
    <w:rsid w:val="00CE2008"/>
    <w:rsid w:val="00CE213A"/>
    <w:rsid w:val="00CE2205"/>
    <w:rsid w:val="00CE22D7"/>
    <w:rsid w:val="00CE23D6"/>
    <w:rsid w:val="00CE244F"/>
    <w:rsid w:val="00CE2462"/>
    <w:rsid w:val="00CE2483"/>
    <w:rsid w:val="00CE260B"/>
    <w:rsid w:val="00CE2625"/>
    <w:rsid w:val="00CE2822"/>
    <w:rsid w:val="00CE28BB"/>
    <w:rsid w:val="00CE2EF0"/>
    <w:rsid w:val="00CE2FC5"/>
    <w:rsid w:val="00CE30F3"/>
    <w:rsid w:val="00CE3202"/>
    <w:rsid w:val="00CE37AF"/>
    <w:rsid w:val="00CE3925"/>
    <w:rsid w:val="00CE3C51"/>
    <w:rsid w:val="00CE4108"/>
    <w:rsid w:val="00CE4176"/>
    <w:rsid w:val="00CE4414"/>
    <w:rsid w:val="00CE4666"/>
    <w:rsid w:val="00CE4742"/>
    <w:rsid w:val="00CE48A4"/>
    <w:rsid w:val="00CE4CD3"/>
    <w:rsid w:val="00CE4E73"/>
    <w:rsid w:val="00CE4EEF"/>
    <w:rsid w:val="00CE51BC"/>
    <w:rsid w:val="00CE5253"/>
    <w:rsid w:val="00CE54F2"/>
    <w:rsid w:val="00CE550C"/>
    <w:rsid w:val="00CE551F"/>
    <w:rsid w:val="00CE56EC"/>
    <w:rsid w:val="00CE57E8"/>
    <w:rsid w:val="00CE5C77"/>
    <w:rsid w:val="00CE5F33"/>
    <w:rsid w:val="00CE5F83"/>
    <w:rsid w:val="00CE6E09"/>
    <w:rsid w:val="00CE6ED5"/>
    <w:rsid w:val="00CE72D2"/>
    <w:rsid w:val="00CE72F1"/>
    <w:rsid w:val="00CE7340"/>
    <w:rsid w:val="00CE73CA"/>
    <w:rsid w:val="00CE753A"/>
    <w:rsid w:val="00CE76D6"/>
    <w:rsid w:val="00CE7877"/>
    <w:rsid w:val="00CE78F9"/>
    <w:rsid w:val="00CE7A7D"/>
    <w:rsid w:val="00CE7ED6"/>
    <w:rsid w:val="00CE7F78"/>
    <w:rsid w:val="00CF0320"/>
    <w:rsid w:val="00CF0381"/>
    <w:rsid w:val="00CF053D"/>
    <w:rsid w:val="00CF062F"/>
    <w:rsid w:val="00CF07C8"/>
    <w:rsid w:val="00CF0E7C"/>
    <w:rsid w:val="00CF12A7"/>
    <w:rsid w:val="00CF1494"/>
    <w:rsid w:val="00CF14D3"/>
    <w:rsid w:val="00CF15D4"/>
    <w:rsid w:val="00CF1AB3"/>
    <w:rsid w:val="00CF1B80"/>
    <w:rsid w:val="00CF1D02"/>
    <w:rsid w:val="00CF2219"/>
    <w:rsid w:val="00CF23F3"/>
    <w:rsid w:val="00CF2454"/>
    <w:rsid w:val="00CF25EC"/>
    <w:rsid w:val="00CF28CD"/>
    <w:rsid w:val="00CF28E8"/>
    <w:rsid w:val="00CF2EB9"/>
    <w:rsid w:val="00CF3230"/>
    <w:rsid w:val="00CF32C8"/>
    <w:rsid w:val="00CF3376"/>
    <w:rsid w:val="00CF34C0"/>
    <w:rsid w:val="00CF3992"/>
    <w:rsid w:val="00CF417F"/>
    <w:rsid w:val="00CF4414"/>
    <w:rsid w:val="00CF451F"/>
    <w:rsid w:val="00CF4697"/>
    <w:rsid w:val="00CF4AF3"/>
    <w:rsid w:val="00CF4F1E"/>
    <w:rsid w:val="00CF55A1"/>
    <w:rsid w:val="00CF55DC"/>
    <w:rsid w:val="00CF561F"/>
    <w:rsid w:val="00CF5805"/>
    <w:rsid w:val="00CF58D8"/>
    <w:rsid w:val="00CF5E81"/>
    <w:rsid w:val="00CF6019"/>
    <w:rsid w:val="00CF6370"/>
    <w:rsid w:val="00CF66E0"/>
    <w:rsid w:val="00CF6774"/>
    <w:rsid w:val="00CF6819"/>
    <w:rsid w:val="00CF6A53"/>
    <w:rsid w:val="00CF6DEC"/>
    <w:rsid w:val="00CF7037"/>
    <w:rsid w:val="00CF75D4"/>
    <w:rsid w:val="00CF77B7"/>
    <w:rsid w:val="00CF77EC"/>
    <w:rsid w:val="00CF78B8"/>
    <w:rsid w:val="00CF7945"/>
    <w:rsid w:val="00D0013F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3AF"/>
    <w:rsid w:val="00D01442"/>
    <w:rsid w:val="00D01489"/>
    <w:rsid w:val="00D014CB"/>
    <w:rsid w:val="00D01665"/>
    <w:rsid w:val="00D0172F"/>
    <w:rsid w:val="00D01BAD"/>
    <w:rsid w:val="00D01DA0"/>
    <w:rsid w:val="00D01E08"/>
    <w:rsid w:val="00D01EDE"/>
    <w:rsid w:val="00D02411"/>
    <w:rsid w:val="00D02480"/>
    <w:rsid w:val="00D024A5"/>
    <w:rsid w:val="00D026E6"/>
    <w:rsid w:val="00D02C01"/>
    <w:rsid w:val="00D02F41"/>
    <w:rsid w:val="00D02FAB"/>
    <w:rsid w:val="00D03126"/>
    <w:rsid w:val="00D0322B"/>
    <w:rsid w:val="00D032D9"/>
    <w:rsid w:val="00D0338F"/>
    <w:rsid w:val="00D03FAE"/>
    <w:rsid w:val="00D0404E"/>
    <w:rsid w:val="00D0406D"/>
    <w:rsid w:val="00D0433E"/>
    <w:rsid w:val="00D0438F"/>
    <w:rsid w:val="00D04464"/>
    <w:rsid w:val="00D046EF"/>
    <w:rsid w:val="00D04DA4"/>
    <w:rsid w:val="00D04F83"/>
    <w:rsid w:val="00D050A4"/>
    <w:rsid w:val="00D05163"/>
    <w:rsid w:val="00D0518D"/>
    <w:rsid w:val="00D054C0"/>
    <w:rsid w:val="00D059D3"/>
    <w:rsid w:val="00D05B41"/>
    <w:rsid w:val="00D05CC3"/>
    <w:rsid w:val="00D061F4"/>
    <w:rsid w:val="00D0622D"/>
    <w:rsid w:val="00D0640E"/>
    <w:rsid w:val="00D06418"/>
    <w:rsid w:val="00D066AD"/>
    <w:rsid w:val="00D069E3"/>
    <w:rsid w:val="00D06AF5"/>
    <w:rsid w:val="00D0735B"/>
    <w:rsid w:val="00D074C6"/>
    <w:rsid w:val="00D07580"/>
    <w:rsid w:val="00D07705"/>
    <w:rsid w:val="00D0770B"/>
    <w:rsid w:val="00D077C9"/>
    <w:rsid w:val="00D0790C"/>
    <w:rsid w:val="00D07975"/>
    <w:rsid w:val="00D07A39"/>
    <w:rsid w:val="00D07D5D"/>
    <w:rsid w:val="00D07E34"/>
    <w:rsid w:val="00D07F49"/>
    <w:rsid w:val="00D07F4F"/>
    <w:rsid w:val="00D103D5"/>
    <w:rsid w:val="00D104D0"/>
    <w:rsid w:val="00D1089A"/>
    <w:rsid w:val="00D10927"/>
    <w:rsid w:val="00D10B87"/>
    <w:rsid w:val="00D10C4A"/>
    <w:rsid w:val="00D112DC"/>
    <w:rsid w:val="00D112E0"/>
    <w:rsid w:val="00D11329"/>
    <w:rsid w:val="00D115C5"/>
    <w:rsid w:val="00D11775"/>
    <w:rsid w:val="00D11A44"/>
    <w:rsid w:val="00D11C8B"/>
    <w:rsid w:val="00D1204B"/>
    <w:rsid w:val="00D126D2"/>
    <w:rsid w:val="00D1276B"/>
    <w:rsid w:val="00D127F4"/>
    <w:rsid w:val="00D12B3B"/>
    <w:rsid w:val="00D12D90"/>
    <w:rsid w:val="00D1302A"/>
    <w:rsid w:val="00D13689"/>
    <w:rsid w:val="00D136E9"/>
    <w:rsid w:val="00D138CC"/>
    <w:rsid w:val="00D13D29"/>
    <w:rsid w:val="00D13DD3"/>
    <w:rsid w:val="00D13E9E"/>
    <w:rsid w:val="00D1400F"/>
    <w:rsid w:val="00D14071"/>
    <w:rsid w:val="00D142DE"/>
    <w:rsid w:val="00D14461"/>
    <w:rsid w:val="00D14584"/>
    <w:rsid w:val="00D145FE"/>
    <w:rsid w:val="00D14694"/>
    <w:rsid w:val="00D146B4"/>
    <w:rsid w:val="00D147B5"/>
    <w:rsid w:val="00D149F2"/>
    <w:rsid w:val="00D14AE9"/>
    <w:rsid w:val="00D14B37"/>
    <w:rsid w:val="00D14C6A"/>
    <w:rsid w:val="00D14D7A"/>
    <w:rsid w:val="00D14E19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17FC5"/>
    <w:rsid w:val="00D2000B"/>
    <w:rsid w:val="00D20098"/>
    <w:rsid w:val="00D202E0"/>
    <w:rsid w:val="00D20375"/>
    <w:rsid w:val="00D2045C"/>
    <w:rsid w:val="00D20504"/>
    <w:rsid w:val="00D20611"/>
    <w:rsid w:val="00D207DE"/>
    <w:rsid w:val="00D20B12"/>
    <w:rsid w:val="00D20C3F"/>
    <w:rsid w:val="00D20D2B"/>
    <w:rsid w:val="00D20DE1"/>
    <w:rsid w:val="00D20EE7"/>
    <w:rsid w:val="00D21088"/>
    <w:rsid w:val="00D2144C"/>
    <w:rsid w:val="00D2159A"/>
    <w:rsid w:val="00D215AC"/>
    <w:rsid w:val="00D21885"/>
    <w:rsid w:val="00D218A4"/>
    <w:rsid w:val="00D218C1"/>
    <w:rsid w:val="00D2191A"/>
    <w:rsid w:val="00D2195E"/>
    <w:rsid w:val="00D21996"/>
    <w:rsid w:val="00D219A6"/>
    <w:rsid w:val="00D21DA3"/>
    <w:rsid w:val="00D21DDA"/>
    <w:rsid w:val="00D21E32"/>
    <w:rsid w:val="00D221FD"/>
    <w:rsid w:val="00D225DC"/>
    <w:rsid w:val="00D226AC"/>
    <w:rsid w:val="00D22869"/>
    <w:rsid w:val="00D22931"/>
    <w:rsid w:val="00D22C44"/>
    <w:rsid w:val="00D22E09"/>
    <w:rsid w:val="00D2310C"/>
    <w:rsid w:val="00D2362B"/>
    <w:rsid w:val="00D23873"/>
    <w:rsid w:val="00D238F1"/>
    <w:rsid w:val="00D23945"/>
    <w:rsid w:val="00D23B34"/>
    <w:rsid w:val="00D23BDB"/>
    <w:rsid w:val="00D23E67"/>
    <w:rsid w:val="00D241EB"/>
    <w:rsid w:val="00D24270"/>
    <w:rsid w:val="00D244EC"/>
    <w:rsid w:val="00D2454A"/>
    <w:rsid w:val="00D2454E"/>
    <w:rsid w:val="00D24DE3"/>
    <w:rsid w:val="00D24F10"/>
    <w:rsid w:val="00D24F6C"/>
    <w:rsid w:val="00D25073"/>
    <w:rsid w:val="00D254E9"/>
    <w:rsid w:val="00D25572"/>
    <w:rsid w:val="00D258D8"/>
    <w:rsid w:val="00D25DF1"/>
    <w:rsid w:val="00D25F4E"/>
    <w:rsid w:val="00D25F5D"/>
    <w:rsid w:val="00D2605C"/>
    <w:rsid w:val="00D260B8"/>
    <w:rsid w:val="00D262A5"/>
    <w:rsid w:val="00D263A4"/>
    <w:rsid w:val="00D265A6"/>
    <w:rsid w:val="00D26D8C"/>
    <w:rsid w:val="00D27009"/>
    <w:rsid w:val="00D270DF"/>
    <w:rsid w:val="00D27144"/>
    <w:rsid w:val="00D272E6"/>
    <w:rsid w:val="00D27799"/>
    <w:rsid w:val="00D278B6"/>
    <w:rsid w:val="00D2797B"/>
    <w:rsid w:val="00D27C85"/>
    <w:rsid w:val="00D27D6A"/>
    <w:rsid w:val="00D27E29"/>
    <w:rsid w:val="00D30050"/>
    <w:rsid w:val="00D3022D"/>
    <w:rsid w:val="00D30529"/>
    <w:rsid w:val="00D3053D"/>
    <w:rsid w:val="00D30716"/>
    <w:rsid w:val="00D30B5F"/>
    <w:rsid w:val="00D31117"/>
    <w:rsid w:val="00D31152"/>
    <w:rsid w:val="00D3119E"/>
    <w:rsid w:val="00D31286"/>
    <w:rsid w:val="00D31387"/>
    <w:rsid w:val="00D3154B"/>
    <w:rsid w:val="00D315F9"/>
    <w:rsid w:val="00D317E9"/>
    <w:rsid w:val="00D31877"/>
    <w:rsid w:val="00D31C69"/>
    <w:rsid w:val="00D31DDA"/>
    <w:rsid w:val="00D31EA3"/>
    <w:rsid w:val="00D32120"/>
    <w:rsid w:val="00D32171"/>
    <w:rsid w:val="00D323C3"/>
    <w:rsid w:val="00D3246D"/>
    <w:rsid w:val="00D32496"/>
    <w:rsid w:val="00D32842"/>
    <w:rsid w:val="00D32866"/>
    <w:rsid w:val="00D328CE"/>
    <w:rsid w:val="00D33068"/>
    <w:rsid w:val="00D33127"/>
    <w:rsid w:val="00D33192"/>
    <w:rsid w:val="00D331CA"/>
    <w:rsid w:val="00D334F4"/>
    <w:rsid w:val="00D335AA"/>
    <w:rsid w:val="00D33632"/>
    <w:rsid w:val="00D33741"/>
    <w:rsid w:val="00D3388B"/>
    <w:rsid w:val="00D33BDA"/>
    <w:rsid w:val="00D33CE5"/>
    <w:rsid w:val="00D33E5F"/>
    <w:rsid w:val="00D33EB8"/>
    <w:rsid w:val="00D34014"/>
    <w:rsid w:val="00D34020"/>
    <w:rsid w:val="00D343EB"/>
    <w:rsid w:val="00D34403"/>
    <w:rsid w:val="00D34538"/>
    <w:rsid w:val="00D3456C"/>
    <w:rsid w:val="00D346EF"/>
    <w:rsid w:val="00D34CE2"/>
    <w:rsid w:val="00D34EF7"/>
    <w:rsid w:val="00D34EFF"/>
    <w:rsid w:val="00D359A9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00D"/>
    <w:rsid w:val="00D401A4"/>
    <w:rsid w:val="00D40246"/>
    <w:rsid w:val="00D40344"/>
    <w:rsid w:val="00D40381"/>
    <w:rsid w:val="00D40595"/>
    <w:rsid w:val="00D408F8"/>
    <w:rsid w:val="00D40955"/>
    <w:rsid w:val="00D40995"/>
    <w:rsid w:val="00D41037"/>
    <w:rsid w:val="00D414C0"/>
    <w:rsid w:val="00D416CA"/>
    <w:rsid w:val="00D41D0B"/>
    <w:rsid w:val="00D41E75"/>
    <w:rsid w:val="00D424E0"/>
    <w:rsid w:val="00D4265E"/>
    <w:rsid w:val="00D427C4"/>
    <w:rsid w:val="00D427D4"/>
    <w:rsid w:val="00D42AAF"/>
    <w:rsid w:val="00D43094"/>
    <w:rsid w:val="00D4318E"/>
    <w:rsid w:val="00D431F6"/>
    <w:rsid w:val="00D43654"/>
    <w:rsid w:val="00D43BD6"/>
    <w:rsid w:val="00D43C35"/>
    <w:rsid w:val="00D43E7A"/>
    <w:rsid w:val="00D44027"/>
    <w:rsid w:val="00D4436B"/>
    <w:rsid w:val="00D445A4"/>
    <w:rsid w:val="00D44603"/>
    <w:rsid w:val="00D44DCA"/>
    <w:rsid w:val="00D451EE"/>
    <w:rsid w:val="00D45297"/>
    <w:rsid w:val="00D45577"/>
    <w:rsid w:val="00D456A0"/>
    <w:rsid w:val="00D4586F"/>
    <w:rsid w:val="00D4597E"/>
    <w:rsid w:val="00D45B0A"/>
    <w:rsid w:val="00D45B20"/>
    <w:rsid w:val="00D45C47"/>
    <w:rsid w:val="00D4606A"/>
    <w:rsid w:val="00D46173"/>
    <w:rsid w:val="00D46367"/>
    <w:rsid w:val="00D463C8"/>
    <w:rsid w:val="00D464B9"/>
    <w:rsid w:val="00D46551"/>
    <w:rsid w:val="00D468B7"/>
    <w:rsid w:val="00D46C92"/>
    <w:rsid w:val="00D46D2F"/>
    <w:rsid w:val="00D46E5D"/>
    <w:rsid w:val="00D471DD"/>
    <w:rsid w:val="00D4749B"/>
    <w:rsid w:val="00D47869"/>
    <w:rsid w:val="00D47B3E"/>
    <w:rsid w:val="00D47CA2"/>
    <w:rsid w:val="00D50521"/>
    <w:rsid w:val="00D506B9"/>
    <w:rsid w:val="00D507B6"/>
    <w:rsid w:val="00D508CC"/>
    <w:rsid w:val="00D50928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18"/>
    <w:rsid w:val="00D51FFA"/>
    <w:rsid w:val="00D520EE"/>
    <w:rsid w:val="00D5281D"/>
    <w:rsid w:val="00D52CCC"/>
    <w:rsid w:val="00D52DE4"/>
    <w:rsid w:val="00D52F7C"/>
    <w:rsid w:val="00D532DA"/>
    <w:rsid w:val="00D535FE"/>
    <w:rsid w:val="00D53646"/>
    <w:rsid w:val="00D536A6"/>
    <w:rsid w:val="00D53C16"/>
    <w:rsid w:val="00D53E09"/>
    <w:rsid w:val="00D53EDE"/>
    <w:rsid w:val="00D53FD0"/>
    <w:rsid w:val="00D54006"/>
    <w:rsid w:val="00D54348"/>
    <w:rsid w:val="00D543B5"/>
    <w:rsid w:val="00D54938"/>
    <w:rsid w:val="00D54A34"/>
    <w:rsid w:val="00D54AEB"/>
    <w:rsid w:val="00D54B18"/>
    <w:rsid w:val="00D54DCB"/>
    <w:rsid w:val="00D54F5F"/>
    <w:rsid w:val="00D550EB"/>
    <w:rsid w:val="00D55110"/>
    <w:rsid w:val="00D55265"/>
    <w:rsid w:val="00D5526B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689"/>
    <w:rsid w:val="00D567CC"/>
    <w:rsid w:val="00D568F6"/>
    <w:rsid w:val="00D56AFC"/>
    <w:rsid w:val="00D56DFA"/>
    <w:rsid w:val="00D57143"/>
    <w:rsid w:val="00D57427"/>
    <w:rsid w:val="00D57483"/>
    <w:rsid w:val="00D57961"/>
    <w:rsid w:val="00D57A0D"/>
    <w:rsid w:val="00D57EF1"/>
    <w:rsid w:val="00D60153"/>
    <w:rsid w:val="00D60231"/>
    <w:rsid w:val="00D60259"/>
    <w:rsid w:val="00D6047C"/>
    <w:rsid w:val="00D604D3"/>
    <w:rsid w:val="00D60664"/>
    <w:rsid w:val="00D60B62"/>
    <w:rsid w:val="00D60D54"/>
    <w:rsid w:val="00D610E0"/>
    <w:rsid w:val="00D612A9"/>
    <w:rsid w:val="00D613A2"/>
    <w:rsid w:val="00D61418"/>
    <w:rsid w:val="00D61C09"/>
    <w:rsid w:val="00D62180"/>
    <w:rsid w:val="00D62423"/>
    <w:rsid w:val="00D624D4"/>
    <w:rsid w:val="00D628FE"/>
    <w:rsid w:val="00D62FF4"/>
    <w:rsid w:val="00D634FC"/>
    <w:rsid w:val="00D63524"/>
    <w:rsid w:val="00D63529"/>
    <w:rsid w:val="00D63A0E"/>
    <w:rsid w:val="00D63A62"/>
    <w:rsid w:val="00D63C8C"/>
    <w:rsid w:val="00D63CBB"/>
    <w:rsid w:val="00D63D40"/>
    <w:rsid w:val="00D6432F"/>
    <w:rsid w:val="00D64422"/>
    <w:rsid w:val="00D64426"/>
    <w:rsid w:val="00D64657"/>
    <w:rsid w:val="00D646C0"/>
    <w:rsid w:val="00D64BE5"/>
    <w:rsid w:val="00D64DDF"/>
    <w:rsid w:val="00D64E65"/>
    <w:rsid w:val="00D65184"/>
    <w:rsid w:val="00D6557F"/>
    <w:rsid w:val="00D657D0"/>
    <w:rsid w:val="00D658E2"/>
    <w:rsid w:val="00D65A85"/>
    <w:rsid w:val="00D65F3A"/>
    <w:rsid w:val="00D66127"/>
    <w:rsid w:val="00D6616F"/>
    <w:rsid w:val="00D66206"/>
    <w:rsid w:val="00D66240"/>
    <w:rsid w:val="00D6631B"/>
    <w:rsid w:val="00D66355"/>
    <w:rsid w:val="00D6656B"/>
    <w:rsid w:val="00D669EB"/>
    <w:rsid w:val="00D66CC7"/>
    <w:rsid w:val="00D66D73"/>
    <w:rsid w:val="00D67307"/>
    <w:rsid w:val="00D67320"/>
    <w:rsid w:val="00D679BD"/>
    <w:rsid w:val="00D67B8E"/>
    <w:rsid w:val="00D67C4D"/>
    <w:rsid w:val="00D67E4B"/>
    <w:rsid w:val="00D67EA4"/>
    <w:rsid w:val="00D7013E"/>
    <w:rsid w:val="00D701E1"/>
    <w:rsid w:val="00D7047F"/>
    <w:rsid w:val="00D70494"/>
    <w:rsid w:val="00D706A3"/>
    <w:rsid w:val="00D70975"/>
    <w:rsid w:val="00D709D6"/>
    <w:rsid w:val="00D70A3C"/>
    <w:rsid w:val="00D71139"/>
    <w:rsid w:val="00D71471"/>
    <w:rsid w:val="00D71E36"/>
    <w:rsid w:val="00D72129"/>
    <w:rsid w:val="00D72260"/>
    <w:rsid w:val="00D72292"/>
    <w:rsid w:val="00D72585"/>
    <w:rsid w:val="00D727C7"/>
    <w:rsid w:val="00D727F3"/>
    <w:rsid w:val="00D72A72"/>
    <w:rsid w:val="00D72B1F"/>
    <w:rsid w:val="00D72C24"/>
    <w:rsid w:val="00D72D48"/>
    <w:rsid w:val="00D72F52"/>
    <w:rsid w:val="00D72FDB"/>
    <w:rsid w:val="00D732C9"/>
    <w:rsid w:val="00D736B1"/>
    <w:rsid w:val="00D73A7C"/>
    <w:rsid w:val="00D73BA8"/>
    <w:rsid w:val="00D73C2F"/>
    <w:rsid w:val="00D73C91"/>
    <w:rsid w:val="00D73E8D"/>
    <w:rsid w:val="00D741FE"/>
    <w:rsid w:val="00D74224"/>
    <w:rsid w:val="00D744A5"/>
    <w:rsid w:val="00D745C5"/>
    <w:rsid w:val="00D746EC"/>
    <w:rsid w:val="00D74D93"/>
    <w:rsid w:val="00D75219"/>
    <w:rsid w:val="00D752AD"/>
    <w:rsid w:val="00D754C9"/>
    <w:rsid w:val="00D756AF"/>
    <w:rsid w:val="00D758FE"/>
    <w:rsid w:val="00D75CE8"/>
    <w:rsid w:val="00D75D6E"/>
    <w:rsid w:val="00D762AF"/>
    <w:rsid w:val="00D762F1"/>
    <w:rsid w:val="00D763CC"/>
    <w:rsid w:val="00D766C8"/>
    <w:rsid w:val="00D767A4"/>
    <w:rsid w:val="00D76863"/>
    <w:rsid w:val="00D7694B"/>
    <w:rsid w:val="00D76A39"/>
    <w:rsid w:val="00D76BB5"/>
    <w:rsid w:val="00D76D50"/>
    <w:rsid w:val="00D76F76"/>
    <w:rsid w:val="00D7755E"/>
    <w:rsid w:val="00D77772"/>
    <w:rsid w:val="00D778BE"/>
    <w:rsid w:val="00D7799A"/>
    <w:rsid w:val="00D779A1"/>
    <w:rsid w:val="00D77A7B"/>
    <w:rsid w:val="00D77D8D"/>
    <w:rsid w:val="00D77EF8"/>
    <w:rsid w:val="00D77F12"/>
    <w:rsid w:val="00D80619"/>
    <w:rsid w:val="00D8098D"/>
    <w:rsid w:val="00D8099E"/>
    <w:rsid w:val="00D809A7"/>
    <w:rsid w:val="00D80AD4"/>
    <w:rsid w:val="00D80C31"/>
    <w:rsid w:val="00D80E0E"/>
    <w:rsid w:val="00D8133B"/>
    <w:rsid w:val="00D8169B"/>
    <w:rsid w:val="00D8188A"/>
    <w:rsid w:val="00D81CEE"/>
    <w:rsid w:val="00D820D7"/>
    <w:rsid w:val="00D82199"/>
    <w:rsid w:val="00D822C9"/>
    <w:rsid w:val="00D823E3"/>
    <w:rsid w:val="00D824DF"/>
    <w:rsid w:val="00D82877"/>
    <w:rsid w:val="00D829B3"/>
    <w:rsid w:val="00D82E08"/>
    <w:rsid w:val="00D82F80"/>
    <w:rsid w:val="00D833C3"/>
    <w:rsid w:val="00D8356A"/>
    <w:rsid w:val="00D835B0"/>
    <w:rsid w:val="00D8369B"/>
    <w:rsid w:val="00D836E3"/>
    <w:rsid w:val="00D83768"/>
    <w:rsid w:val="00D83894"/>
    <w:rsid w:val="00D8394C"/>
    <w:rsid w:val="00D83EB9"/>
    <w:rsid w:val="00D84287"/>
    <w:rsid w:val="00D84586"/>
    <w:rsid w:val="00D848DD"/>
    <w:rsid w:val="00D84DA8"/>
    <w:rsid w:val="00D84ECD"/>
    <w:rsid w:val="00D85060"/>
    <w:rsid w:val="00D85228"/>
    <w:rsid w:val="00D852E5"/>
    <w:rsid w:val="00D85C12"/>
    <w:rsid w:val="00D85C82"/>
    <w:rsid w:val="00D85DD5"/>
    <w:rsid w:val="00D86316"/>
    <w:rsid w:val="00D8648D"/>
    <w:rsid w:val="00D865B8"/>
    <w:rsid w:val="00D86AAC"/>
    <w:rsid w:val="00D86AF3"/>
    <w:rsid w:val="00D86C1F"/>
    <w:rsid w:val="00D86CEF"/>
    <w:rsid w:val="00D871C9"/>
    <w:rsid w:val="00D871D9"/>
    <w:rsid w:val="00D87F95"/>
    <w:rsid w:val="00D90069"/>
    <w:rsid w:val="00D900F8"/>
    <w:rsid w:val="00D901A5"/>
    <w:rsid w:val="00D905BB"/>
    <w:rsid w:val="00D90955"/>
    <w:rsid w:val="00D90A48"/>
    <w:rsid w:val="00D90AEA"/>
    <w:rsid w:val="00D90D69"/>
    <w:rsid w:val="00D90DE6"/>
    <w:rsid w:val="00D90F57"/>
    <w:rsid w:val="00D910CB"/>
    <w:rsid w:val="00D91220"/>
    <w:rsid w:val="00D913A3"/>
    <w:rsid w:val="00D9173C"/>
    <w:rsid w:val="00D9196E"/>
    <w:rsid w:val="00D91CA9"/>
    <w:rsid w:val="00D91E32"/>
    <w:rsid w:val="00D921EF"/>
    <w:rsid w:val="00D9220C"/>
    <w:rsid w:val="00D9237A"/>
    <w:rsid w:val="00D92692"/>
    <w:rsid w:val="00D92748"/>
    <w:rsid w:val="00D92AFF"/>
    <w:rsid w:val="00D92F01"/>
    <w:rsid w:val="00D932D0"/>
    <w:rsid w:val="00D9338F"/>
    <w:rsid w:val="00D933C6"/>
    <w:rsid w:val="00D93586"/>
    <w:rsid w:val="00D935A7"/>
    <w:rsid w:val="00D937EB"/>
    <w:rsid w:val="00D9388C"/>
    <w:rsid w:val="00D939F0"/>
    <w:rsid w:val="00D93A0C"/>
    <w:rsid w:val="00D93D3A"/>
    <w:rsid w:val="00D94201"/>
    <w:rsid w:val="00D9424A"/>
    <w:rsid w:val="00D946AF"/>
    <w:rsid w:val="00D948E0"/>
    <w:rsid w:val="00D94B5F"/>
    <w:rsid w:val="00D950BF"/>
    <w:rsid w:val="00D95252"/>
    <w:rsid w:val="00D955B0"/>
    <w:rsid w:val="00D959AE"/>
    <w:rsid w:val="00D95A76"/>
    <w:rsid w:val="00D95EC4"/>
    <w:rsid w:val="00D95F74"/>
    <w:rsid w:val="00D960FB"/>
    <w:rsid w:val="00D96302"/>
    <w:rsid w:val="00D9698B"/>
    <w:rsid w:val="00D96C84"/>
    <w:rsid w:val="00D96C88"/>
    <w:rsid w:val="00D96D00"/>
    <w:rsid w:val="00D96DF5"/>
    <w:rsid w:val="00D96FE8"/>
    <w:rsid w:val="00D9710E"/>
    <w:rsid w:val="00D972DE"/>
    <w:rsid w:val="00D97314"/>
    <w:rsid w:val="00D97785"/>
    <w:rsid w:val="00D97790"/>
    <w:rsid w:val="00D977D4"/>
    <w:rsid w:val="00D97A15"/>
    <w:rsid w:val="00D97B45"/>
    <w:rsid w:val="00D97D5F"/>
    <w:rsid w:val="00D97ED2"/>
    <w:rsid w:val="00D97F22"/>
    <w:rsid w:val="00DA01BE"/>
    <w:rsid w:val="00DA04BB"/>
    <w:rsid w:val="00DA056F"/>
    <w:rsid w:val="00DA0685"/>
    <w:rsid w:val="00DA0841"/>
    <w:rsid w:val="00DA0BDA"/>
    <w:rsid w:val="00DA0CC5"/>
    <w:rsid w:val="00DA109F"/>
    <w:rsid w:val="00DA1295"/>
    <w:rsid w:val="00DA1355"/>
    <w:rsid w:val="00DA1988"/>
    <w:rsid w:val="00DA20D7"/>
    <w:rsid w:val="00DA2167"/>
    <w:rsid w:val="00DA2269"/>
    <w:rsid w:val="00DA285E"/>
    <w:rsid w:val="00DA29AF"/>
    <w:rsid w:val="00DA2A8C"/>
    <w:rsid w:val="00DA312B"/>
    <w:rsid w:val="00DA32EE"/>
    <w:rsid w:val="00DA369F"/>
    <w:rsid w:val="00DA37F2"/>
    <w:rsid w:val="00DA395C"/>
    <w:rsid w:val="00DA3C5A"/>
    <w:rsid w:val="00DA3D94"/>
    <w:rsid w:val="00DA3FD1"/>
    <w:rsid w:val="00DA3FDF"/>
    <w:rsid w:val="00DA407C"/>
    <w:rsid w:val="00DA45E9"/>
    <w:rsid w:val="00DA4692"/>
    <w:rsid w:val="00DA4A2B"/>
    <w:rsid w:val="00DA4DC3"/>
    <w:rsid w:val="00DA4FDF"/>
    <w:rsid w:val="00DA5120"/>
    <w:rsid w:val="00DA5464"/>
    <w:rsid w:val="00DA55D8"/>
    <w:rsid w:val="00DA5769"/>
    <w:rsid w:val="00DA578B"/>
    <w:rsid w:val="00DA57BA"/>
    <w:rsid w:val="00DA5840"/>
    <w:rsid w:val="00DA5DFA"/>
    <w:rsid w:val="00DA5E19"/>
    <w:rsid w:val="00DA6510"/>
    <w:rsid w:val="00DA69E3"/>
    <w:rsid w:val="00DA6DAE"/>
    <w:rsid w:val="00DA7036"/>
    <w:rsid w:val="00DA72AA"/>
    <w:rsid w:val="00DA7895"/>
    <w:rsid w:val="00DA792B"/>
    <w:rsid w:val="00DA79DB"/>
    <w:rsid w:val="00DA79E4"/>
    <w:rsid w:val="00DA7CC7"/>
    <w:rsid w:val="00DA7CF9"/>
    <w:rsid w:val="00DA7D3D"/>
    <w:rsid w:val="00DA7EDD"/>
    <w:rsid w:val="00DB008F"/>
    <w:rsid w:val="00DB00B5"/>
    <w:rsid w:val="00DB0120"/>
    <w:rsid w:val="00DB02D5"/>
    <w:rsid w:val="00DB10A0"/>
    <w:rsid w:val="00DB1599"/>
    <w:rsid w:val="00DB1B24"/>
    <w:rsid w:val="00DB215F"/>
    <w:rsid w:val="00DB2227"/>
    <w:rsid w:val="00DB242C"/>
    <w:rsid w:val="00DB2BFB"/>
    <w:rsid w:val="00DB2E1B"/>
    <w:rsid w:val="00DB2E88"/>
    <w:rsid w:val="00DB2EA9"/>
    <w:rsid w:val="00DB35C7"/>
    <w:rsid w:val="00DB39E3"/>
    <w:rsid w:val="00DB3FD7"/>
    <w:rsid w:val="00DB4225"/>
    <w:rsid w:val="00DB44A8"/>
    <w:rsid w:val="00DB48A3"/>
    <w:rsid w:val="00DB49B6"/>
    <w:rsid w:val="00DB4FE6"/>
    <w:rsid w:val="00DB500D"/>
    <w:rsid w:val="00DB5133"/>
    <w:rsid w:val="00DB5165"/>
    <w:rsid w:val="00DB5365"/>
    <w:rsid w:val="00DB5580"/>
    <w:rsid w:val="00DB5621"/>
    <w:rsid w:val="00DB591A"/>
    <w:rsid w:val="00DB592F"/>
    <w:rsid w:val="00DB5997"/>
    <w:rsid w:val="00DB59AF"/>
    <w:rsid w:val="00DB5B49"/>
    <w:rsid w:val="00DB6234"/>
    <w:rsid w:val="00DB63F7"/>
    <w:rsid w:val="00DB66BD"/>
    <w:rsid w:val="00DB678D"/>
    <w:rsid w:val="00DB6B97"/>
    <w:rsid w:val="00DB6D39"/>
    <w:rsid w:val="00DB6D9B"/>
    <w:rsid w:val="00DB7181"/>
    <w:rsid w:val="00DB727B"/>
    <w:rsid w:val="00DB74F6"/>
    <w:rsid w:val="00DB7606"/>
    <w:rsid w:val="00DB7659"/>
    <w:rsid w:val="00DB783D"/>
    <w:rsid w:val="00DB7979"/>
    <w:rsid w:val="00DB7D30"/>
    <w:rsid w:val="00DC00E2"/>
    <w:rsid w:val="00DC020F"/>
    <w:rsid w:val="00DC0383"/>
    <w:rsid w:val="00DC06FB"/>
    <w:rsid w:val="00DC0783"/>
    <w:rsid w:val="00DC09FD"/>
    <w:rsid w:val="00DC0AA6"/>
    <w:rsid w:val="00DC0AB4"/>
    <w:rsid w:val="00DC0CE0"/>
    <w:rsid w:val="00DC0CE6"/>
    <w:rsid w:val="00DC0DD7"/>
    <w:rsid w:val="00DC0E85"/>
    <w:rsid w:val="00DC0FBE"/>
    <w:rsid w:val="00DC11A7"/>
    <w:rsid w:val="00DC13AC"/>
    <w:rsid w:val="00DC1C17"/>
    <w:rsid w:val="00DC1CB8"/>
    <w:rsid w:val="00DC1E57"/>
    <w:rsid w:val="00DC2351"/>
    <w:rsid w:val="00DC270B"/>
    <w:rsid w:val="00DC2794"/>
    <w:rsid w:val="00DC2893"/>
    <w:rsid w:val="00DC2C5E"/>
    <w:rsid w:val="00DC303D"/>
    <w:rsid w:val="00DC3252"/>
    <w:rsid w:val="00DC329F"/>
    <w:rsid w:val="00DC3455"/>
    <w:rsid w:val="00DC3461"/>
    <w:rsid w:val="00DC3676"/>
    <w:rsid w:val="00DC37E6"/>
    <w:rsid w:val="00DC3A02"/>
    <w:rsid w:val="00DC3AB3"/>
    <w:rsid w:val="00DC3CB9"/>
    <w:rsid w:val="00DC4063"/>
    <w:rsid w:val="00DC4083"/>
    <w:rsid w:val="00DC4089"/>
    <w:rsid w:val="00DC4284"/>
    <w:rsid w:val="00DC44B1"/>
    <w:rsid w:val="00DC4866"/>
    <w:rsid w:val="00DC4994"/>
    <w:rsid w:val="00DC4F99"/>
    <w:rsid w:val="00DC522D"/>
    <w:rsid w:val="00DC5323"/>
    <w:rsid w:val="00DC539D"/>
    <w:rsid w:val="00DC5508"/>
    <w:rsid w:val="00DC5651"/>
    <w:rsid w:val="00DC56EC"/>
    <w:rsid w:val="00DC5970"/>
    <w:rsid w:val="00DC5A3E"/>
    <w:rsid w:val="00DC5A75"/>
    <w:rsid w:val="00DC5B55"/>
    <w:rsid w:val="00DC5BFF"/>
    <w:rsid w:val="00DC5D4F"/>
    <w:rsid w:val="00DC6274"/>
    <w:rsid w:val="00DC633D"/>
    <w:rsid w:val="00DC650E"/>
    <w:rsid w:val="00DC6545"/>
    <w:rsid w:val="00DC655C"/>
    <w:rsid w:val="00DC6645"/>
    <w:rsid w:val="00DC682B"/>
    <w:rsid w:val="00DC685D"/>
    <w:rsid w:val="00DC694B"/>
    <w:rsid w:val="00DC6BFC"/>
    <w:rsid w:val="00DC6C8C"/>
    <w:rsid w:val="00DC70B8"/>
    <w:rsid w:val="00DC70F1"/>
    <w:rsid w:val="00DC7904"/>
    <w:rsid w:val="00DC7DCC"/>
    <w:rsid w:val="00DD00DB"/>
    <w:rsid w:val="00DD0140"/>
    <w:rsid w:val="00DD0572"/>
    <w:rsid w:val="00DD08D1"/>
    <w:rsid w:val="00DD0B98"/>
    <w:rsid w:val="00DD0C27"/>
    <w:rsid w:val="00DD0D01"/>
    <w:rsid w:val="00DD0D9C"/>
    <w:rsid w:val="00DD0E60"/>
    <w:rsid w:val="00DD1123"/>
    <w:rsid w:val="00DD12B9"/>
    <w:rsid w:val="00DD1439"/>
    <w:rsid w:val="00DD1AFF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1E"/>
    <w:rsid w:val="00DD3652"/>
    <w:rsid w:val="00DD36CC"/>
    <w:rsid w:val="00DD37DF"/>
    <w:rsid w:val="00DD3D22"/>
    <w:rsid w:val="00DD4793"/>
    <w:rsid w:val="00DD47DE"/>
    <w:rsid w:val="00DD4B89"/>
    <w:rsid w:val="00DD4BE9"/>
    <w:rsid w:val="00DD50E2"/>
    <w:rsid w:val="00DD514E"/>
    <w:rsid w:val="00DD5272"/>
    <w:rsid w:val="00DD52FB"/>
    <w:rsid w:val="00DD5564"/>
    <w:rsid w:val="00DD5581"/>
    <w:rsid w:val="00DD5A35"/>
    <w:rsid w:val="00DD5C2A"/>
    <w:rsid w:val="00DD5F1F"/>
    <w:rsid w:val="00DD5F3B"/>
    <w:rsid w:val="00DD61BA"/>
    <w:rsid w:val="00DD6226"/>
    <w:rsid w:val="00DD6262"/>
    <w:rsid w:val="00DD638F"/>
    <w:rsid w:val="00DD650A"/>
    <w:rsid w:val="00DD669F"/>
    <w:rsid w:val="00DD682B"/>
    <w:rsid w:val="00DD73C0"/>
    <w:rsid w:val="00DD7670"/>
    <w:rsid w:val="00DD76B3"/>
    <w:rsid w:val="00DD776C"/>
    <w:rsid w:val="00DD78CB"/>
    <w:rsid w:val="00DD7AA9"/>
    <w:rsid w:val="00DD7B7E"/>
    <w:rsid w:val="00DD7C97"/>
    <w:rsid w:val="00DE008E"/>
    <w:rsid w:val="00DE015B"/>
    <w:rsid w:val="00DE0324"/>
    <w:rsid w:val="00DE03B4"/>
    <w:rsid w:val="00DE04AD"/>
    <w:rsid w:val="00DE055F"/>
    <w:rsid w:val="00DE06AC"/>
    <w:rsid w:val="00DE08DF"/>
    <w:rsid w:val="00DE098F"/>
    <w:rsid w:val="00DE0B8B"/>
    <w:rsid w:val="00DE0FF2"/>
    <w:rsid w:val="00DE1135"/>
    <w:rsid w:val="00DE1195"/>
    <w:rsid w:val="00DE11AA"/>
    <w:rsid w:val="00DE1305"/>
    <w:rsid w:val="00DE1417"/>
    <w:rsid w:val="00DE1463"/>
    <w:rsid w:val="00DE16A0"/>
    <w:rsid w:val="00DE1733"/>
    <w:rsid w:val="00DE1740"/>
    <w:rsid w:val="00DE1770"/>
    <w:rsid w:val="00DE1808"/>
    <w:rsid w:val="00DE185D"/>
    <w:rsid w:val="00DE1975"/>
    <w:rsid w:val="00DE1995"/>
    <w:rsid w:val="00DE1A32"/>
    <w:rsid w:val="00DE1F9B"/>
    <w:rsid w:val="00DE2402"/>
    <w:rsid w:val="00DE249A"/>
    <w:rsid w:val="00DE2753"/>
    <w:rsid w:val="00DE2A14"/>
    <w:rsid w:val="00DE2B9E"/>
    <w:rsid w:val="00DE2C1A"/>
    <w:rsid w:val="00DE2C5A"/>
    <w:rsid w:val="00DE2E4E"/>
    <w:rsid w:val="00DE2F47"/>
    <w:rsid w:val="00DE3298"/>
    <w:rsid w:val="00DE3517"/>
    <w:rsid w:val="00DE36B1"/>
    <w:rsid w:val="00DE3723"/>
    <w:rsid w:val="00DE376B"/>
    <w:rsid w:val="00DE37C1"/>
    <w:rsid w:val="00DE39E4"/>
    <w:rsid w:val="00DE3A3F"/>
    <w:rsid w:val="00DE3AA5"/>
    <w:rsid w:val="00DE3EBC"/>
    <w:rsid w:val="00DE3EFA"/>
    <w:rsid w:val="00DE4158"/>
    <w:rsid w:val="00DE4195"/>
    <w:rsid w:val="00DE450D"/>
    <w:rsid w:val="00DE4814"/>
    <w:rsid w:val="00DE4950"/>
    <w:rsid w:val="00DE4AEE"/>
    <w:rsid w:val="00DE4D22"/>
    <w:rsid w:val="00DE545D"/>
    <w:rsid w:val="00DE5971"/>
    <w:rsid w:val="00DE5DB7"/>
    <w:rsid w:val="00DE61FC"/>
    <w:rsid w:val="00DE65B2"/>
    <w:rsid w:val="00DE65D6"/>
    <w:rsid w:val="00DE664F"/>
    <w:rsid w:val="00DE6660"/>
    <w:rsid w:val="00DE6686"/>
    <w:rsid w:val="00DE6726"/>
    <w:rsid w:val="00DE69A2"/>
    <w:rsid w:val="00DE6D8B"/>
    <w:rsid w:val="00DE6DFD"/>
    <w:rsid w:val="00DE6F9F"/>
    <w:rsid w:val="00DE7483"/>
    <w:rsid w:val="00DE74BA"/>
    <w:rsid w:val="00DE7C78"/>
    <w:rsid w:val="00DE7CC9"/>
    <w:rsid w:val="00DE7F27"/>
    <w:rsid w:val="00DF00EF"/>
    <w:rsid w:val="00DF00FD"/>
    <w:rsid w:val="00DF014A"/>
    <w:rsid w:val="00DF031C"/>
    <w:rsid w:val="00DF0D4B"/>
    <w:rsid w:val="00DF0E10"/>
    <w:rsid w:val="00DF0E8E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931"/>
    <w:rsid w:val="00DF2D22"/>
    <w:rsid w:val="00DF3658"/>
    <w:rsid w:val="00DF38EA"/>
    <w:rsid w:val="00DF3A4E"/>
    <w:rsid w:val="00DF3D6B"/>
    <w:rsid w:val="00DF3E13"/>
    <w:rsid w:val="00DF3EEA"/>
    <w:rsid w:val="00DF4038"/>
    <w:rsid w:val="00DF4362"/>
    <w:rsid w:val="00DF4382"/>
    <w:rsid w:val="00DF4482"/>
    <w:rsid w:val="00DF44A5"/>
    <w:rsid w:val="00DF49FC"/>
    <w:rsid w:val="00DF50A7"/>
    <w:rsid w:val="00DF51A2"/>
    <w:rsid w:val="00DF57BC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ABE"/>
    <w:rsid w:val="00DF7B0A"/>
    <w:rsid w:val="00DF7B4E"/>
    <w:rsid w:val="00DF7B72"/>
    <w:rsid w:val="00DF7C3B"/>
    <w:rsid w:val="00DF7CB1"/>
    <w:rsid w:val="00DF7D61"/>
    <w:rsid w:val="00DF7DCB"/>
    <w:rsid w:val="00DF7FE6"/>
    <w:rsid w:val="00E00075"/>
    <w:rsid w:val="00E00233"/>
    <w:rsid w:val="00E0083E"/>
    <w:rsid w:val="00E00CE3"/>
    <w:rsid w:val="00E00F89"/>
    <w:rsid w:val="00E00FFA"/>
    <w:rsid w:val="00E01BCD"/>
    <w:rsid w:val="00E01C9A"/>
    <w:rsid w:val="00E01CE7"/>
    <w:rsid w:val="00E01E6D"/>
    <w:rsid w:val="00E01F99"/>
    <w:rsid w:val="00E0210E"/>
    <w:rsid w:val="00E02142"/>
    <w:rsid w:val="00E0231A"/>
    <w:rsid w:val="00E02432"/>
    <w:rsid w:val="00E0253E"/>
    <w:rsid w:val="00E02748"/>
    <w:rsid w:val="00E0280A"/>
    <w:rsid w:val="00E02BDE"/>
    <w:rsid w:val="00E02E04"/>
    <w:rsid w:val="00E02ED7"/>
    <w:rsid w:val="00E0307E"/>
    <w:rsid w:val="00E0315A"/>
    <w:rsid w:val="00E035F4"/>
    <w:rsid w:val="00E03995"/>
    <w:rsid w:val="00E03C45"/>
    <w:rsid w:val="00E03C76"/>
    <w:rsid w:val="00E03DE5"/>
    <w:rsid w:val="00E03EC1"/>
    <w:rsid w:val="00E0406F"/>
    <w:rsid w:val="00E040DA"/>
    <w:rsid w:val="00E0429F"/>
    <w:rsid w:val="00E04468"/>
    <w:rsid w:val="00E04896"/>
    <w:rsid w:val="00E04D19"/>
    <w:rsid w:val="00E05068"/>
    <w:rsid w:val="00E057B9"/>
    <w:rsid w:val="00E059E6"/>
    <w:rsid w:val="00E05CCB"/>
    <w:rsid w:val="00E05DA5"/>
    <w:rsid w:val="00E05DFD"/>
    <w:rsid w:val="00E05E98"/>
    <w:rsid w:val="00E05F7D"/>
    <w:rsid w:val="00E0646C"/>
    <w:rsid w:val="00E06697"/>
    <w:rsid w:val="00E0691C"/>
    <w:rsid w:val="00E06A02"/>
    <w:rsid w:val="00E06CAC"/>
    <w:rsid w:val="00E06E86"/>
    <w:rsid w:val="00E0718F"/>
    <w:rsid w:val="00E0731F"/>
    <w:rsid w:val="00E0759A"/>
    <w:rsid w:val="00E075B1"/>
    <w:rsid w:val="00E075CD"/>
    <w:rsid w:val="00E076CC"/>
    <w:rsid w:val="00E077A8"/>
    <w:rsid w:val="00E07C7A"/>
    <w:rsid w:val="00E07F39"/>
    <w:rsid w:val="00E10370"/>
    <w:rsid w:val="00E10902"/>
    <w:rsid w:val="00E10B64"/>
    <w:rsid w:val="00E10F47"/>
    <w:rsid w:val="00E111D6"/>
    <w:rsid w:val="00E112DB"/>
    <w:rsid w:val="00E11527"/>
    <w:rsid w:val="00E116C5"/>
    <w:rsid w:val="00E11AED"/>
    <w:rsid w:val="00E11DD8"/>
    <w:rsid w:val="00E12266"/>
    <w:rsid w:val="00E12586"/>
    <w:rsid w:val="00E125FF"/>
    <w:rsid w:val="00E127CE"/>
    <w:rsid w:val="00E128D7"/>
    <w:rsid w:val="00E12DD3"/>
    <w:rsid w:val="00E13122"/>
    <w:rsid w:val="00E13145"/>
    <w:rsid w:val="00E137D6"/>
    <w:rsid w:val="00E138FD"/>
    <w:rsid w:val="00E13B63"/>
    <w:rsid w:val="00E13D3B"/>
    <w:rsid w:val="00E13FBE"/>
    <w:rsid w:val="00E14251"/>
    <w:rsid w:val="00E14556"/>
    <w:rsid w:val="00E14908"/>
    <w:rsid w:val="00E14965"/>
    <w:rsid w:val="00E14C63"/>
    <w:rsid w:val="00E14D3A"/>
    <w:rsid w:val="00E150B6"/>
    <w:rsid w:val="00E155B5"/>
    <w:rsid w:val="00E15864"/>
    <w:rsid w:val="00E16164"/>
    <w:rsid w:val="00E163B1"/>
    <w:rsid w:val="00E163C5"/>
    <w:rsid w:val="00E16569"/>
    <w:rsid w:val="00E168EC"/>
    <w:rsid w:val="00E16966"/>
    <w:rsid w:val="00E1697B"/>
    <w:rsid w:val="00E16A2A"/>
    <w:rsid w:val="00E16C20"/>
    <w:rsid w:val="00E171A0"/>
    <w:rsid w:val="00E171E6"/>
    <w:rsid w:val="00E17257"/>
    <w:rsid w:val="00E1754D"/>
    <w:rsid w:val="00E175E3"/>
    <w:rsid w:val="00E17DE8"/>
    <w:rsid w:val="00E17F6E"/>
    <w:rsid w:val="00E2001C"/>
    <w:rsid w:val="00E20210"/>
    <w:rsid w:val="00E207C9"/>
    <w:rsid w:val="00E2084A"/>
    <w:rsid w:val="00E2093A"/>
    <w:rsid w:val="00E20940"/>
    <w:rsid w:val="00E20F25"/>
    <w:rsid w:val="00E214D9"/>
    <w:rsid w:val="00E216ED"/>
    <w:rsid w:val="00E21A08"/>
    <w:rsid w:val="00E21AB0"/>
    <w:rsid w:val="00E21C4F"/>
    <w:rsid w:val="00E22347"/>
    <w:rsid w:val="00E2235D"/>
    <w:rsid w:val="00E227F9"/>
    <w:rsid w:val="00E22904"/>
    <w:rsid w:val="00E2293E"/>
    <w:rsid w:val="00E22ABD"/>
    <w:rsid w:val="00E232A0"/>
    <w:rsid w:val="00E23431"/>
    <w:rsid w:val="00E23474"/>
    <w:rsid w:val="00E2378C"/>
    <w:rsid w:val="00E23850"/>
    <w:rsid w:val="00E23970"/>
    <w:rsid w:val="00E23AE1"/>
    <w:rsid w:val="00E23DE1"/>
    <w:rsid w:val="00E23E1B"/>
    <w:rsid w:val="00E245EE"/>
    <w:rsid w:val="00E247E2"/>
    <w:rsid w:val="00E248DF"/>
    <w:rsid w:val="00E248FD"/>
    <w:rsid w:val="00E2494A"/>
    <w:rsid w:val="00E24C5A"/>
    <w:rsid w:val="00E24CDA"/>
    <w:rsid w:val="00E24DBB"/>
    <w:rsid w:val="00E24E76"/>
    <w:rsid w:val="00E25039"/>
    <w:rsid w:val="00E255DB"/>
    <w:rsid w:val="00E258C6"/>
    <w:rsid w:val="00E258C9"/>
    <w:rsid w:val="00E25A27"/>
    <w:rsid w:val="00E25A73"/>
    <w:rsid w:val="00E25BFB"/>
    <w:rsid w:val="00E25C42"/>
    <w:rsid w:val="00E25E93"/>
    <w:rsid w:val="00E26075"/>
    <w:rsid w:val="00E26323"/>
    <w:rsid w:val="00E263C0"/>
    <w:rsid w:val="00E26505"/>
    <w:rsid w:val="00E265CE"/>
    <w:rsid w:val="00E26AB0"/>
    <w:rsid w:val="00E26D70"/>
    <w:rsid w:val="00E26F21"/>
    <w:rsid w:val="00E26F98"/>
    <w:rsid w:val="00E26FE7"/>
    <w:rsid w:val="00E27029"/>
    <w:rsid w:val="00E2752E"/>
    <w:rsid w:val="00E2766F"/>
    <w:rsid w:val="00E27693"/>
    <w:rsid w:val="00E2770A"/>
    <w:rsid w:val="00E2771B"/>
    <w:rsid w:val="00E27802"/>
    <w:rsid w:val="00E27937"/>
    <w:rsid w:val="00E27951"/>
    <w:rsid w:val="00E2796A"/>
    <w:rsid w:val="00E27BFC"/>
    <w:rsid w:val="00E3049F"/>
    <w:rsid w:val="00E304B1"/>
    <w:rsid w:val="00E304B2"/>
    <w:rsid w:val="00E304F1"/>
    <w:rsid w:val="00E3055E"/>
    <w:rsid w:val="00E3079A"/>
    <w:rsid w:val="00E307A2"/>
    <w:rsid w:val="00E30A34"/>
    <w:rsid w:val="00E30DF2"/>
    <w:rsid w:val="00E311F4"/>
    <w:rsid w:val="00E314D6"/>
    <w:rsid w:val="00E31671"/>
    <w:rsid w:val="00E31A59"/>
    <w:rsid w:val="00E31F6F"/>
    <w:rsid w:val="00E32164"/>
    <w:rsid w:val="00E32235"/>
    <w:rsid w:val="00E32396"/>
    <w:rsid w:val="00E324D9"/>
    <w:rsid w:val="00E32D8D"/>
    <w:rsid w:val="00E32E7E"/>
    <w:rsid w:val="00E32EC0"/>
    <w:rsid w:val="00E32F66"/>
    <w:rsid w:val="00E331E7"/>
    <w:rsid w:val="00E33580"/>
    <w:rsid w:val="00E33634"/>
    <w:rsid w:val="00E3376E"/>
    <w:rsid w:val="00E33B1B"/>
    <w:rsid w:val="00E34027"/>
    <w:rsid w:val="00E345A7"/>
    <w:rsid w:val="00E347E6"/>
    <w:rsid w:val="00E34800"/>
    <w:rsid w:val="00E34870"/>
    <w:rsid w:val="00E34BA2"/>
    <w:rsid w:val="00E34FB1"/>
    <w:rsid w:val="00E35029"/>
    <w:rsid w:val="00E35070"/>
    <w:rsid w:val="00E352AF"/>
    <w:rsid w:val="00E354E3"/>
    <w:rsid w:val="00E35648"/>
    <w:rsid w:val="00E356CF"/>
    <w:rsid w:val="00E35885"/>
    <w:rsid w:val="00E358D4"/>
    <w:rsid w:val="00E35A36"/>
    <w:rsid w:val="00E35BBD"/>
    <w:rsid w:val="00E363B8"/>
    <w:rsid w:val="00E36566"/>
    <w:rsid w:val="00E36ABE"/>
    <w:rsid w:val="00E371AB"/>
    <w:rsid w:val="00E37457"/>
    <w:rsid w:val="00E3781A"/>
    <w:rsid w:val="00E37E05"/>
    <w:rsid w:val="00E37E08"/>
    <w:rsid w:val="00E40541"/>
    <w:rsid w:val="00E4079E"/>
    <w:rsid w:val="00E409C0"/>
    <w:rsid w:val="00E409E1"/>
    <w:rsid w:val="00E40A1B"/>
    <w:rsid w:val="00E40F25"/>
    <w:rsid w:val="00E40F2B"/>
    <w:rsid w:val="00E411F2"/>
    <w:rsid w:val="00E41696"/>
    <w:rsid w:val="00E416FD"/>
    <w:rsid w:val="00E41876"/>
    <w:rsid w:val="00E418AE"/>
    <w:rsid w:val="00E419A1"/>
    <w:rsid w:val="00E41BE3"/>
    <w:rsid w:val="00E41E92"/>
    <w:rsid w:val="00E4203F"/>
    <w:rsid w:val="00E42114"/>
    <w:rsid w:val="00E42165"/>
    <w:rsid w:val="00E42188"/>
    <w:rsid w:val="00E426FF"/>
    <w:rsid w:val="00E4285A"/>
    <w:rsid w:val="00E42AFD"/>
    <w:rsid w:val="00E42B2A"/>
    <w:rsid w:val="00E42C27"/>
    <w:rsid w:val="00E42E6F"/>
    <w:rsid w:val="00E430EE"/>
    <w:rsid w:val="00E43137"/>
    <w:rsid w:val="00E435E8"/>
    <w:rsid w:val="00E4390A"/>
    <w:rsid w:val="00E43A28"/>
    <w:rsid w:val="00E43A46"/>
    <w:rsid w:val="00E43B9E"/>
    <w:rsid w:val="00E43E5B"/>
    <w:rsid w:val="00E43E90"/>
    <w:rsid w:val="00E43E97"/>
    <w:rsid w:val="00E4437A"/>
    <w:rsid w:val="00E4459F"/>
    <w:rsid w:val="00E44D22"/>
    <w:rsid w:val="00E44F72"/>
    <w:rsid w:val="00E45038"/>
    <w:rsid w:val="00E4515F"/>
    <w:rsid w:val="00E45210"/>
    <w:rsid w:val="00E456FB"/>
    <w:rsid w:val="00E45796"/>
    <w:rsid w:val="00E457B6"/>
    <w:rsid w:val="00E45BD5"/>
    <w:rsid w:val="00E45C2E"/>
    <w:rsid w:val="00E45FAE"/>
    <w:rsid w:val="00E45FB2"/>
    <w:rsid w:val="00E4607F"/>
    <w:rsid w:val="00E46574"/>
    <w:rsid w:val="00E46A17"/>
    <w:rsid w:val="00E46DB2"/>
    <w:rsid w:val="00E46FAF"/>
    <w:rsid w:val="00E47191"/>
    <w:rsid w:val="00E471EC"/>
    <w:rsid w:val="00E4750C"/>
    <w:rsid w:val="00E47CAC"/>
    <w:rsid w:val="00E50268"/>
    <w:rsid w:val="00E505A1"/>
    <w:rsid w:val="00E507AA"/>
    <w:rsid w:val="00E507CC"/>
    <w:rsid w:val="00E50BB9"/>
    <w:rsid w:val="00E50C86"/>
    <w:rsid w:val="00E5145D"/>
    <w:rsid w:val="00E515B3"/>
    <w:rsid w:val="00E51660"/>
    <w:rsid w:val="00E5184E"/>
    <w:rsid w:val="00E51881"/>
    <w:rsid w:val="00E51886"/>
    <w:rsid w:val="00E518E0"/>
    <w:rsid w:val="00E518E7"/>
    <w:rsid w:val="00E51C20"/>
    <w:rsid w:val="00E51C30"/>
    <w:rsid w:val="00E51C58"/>
    <w:rsid w:val="00E51E10"/>
    <w:rsid w:val="00E51E2A"/>
    <w:rsid w:val="00E527E5"/>
    <w:rsid w:val="00E52889"/>
    <w:rsid w:val="00E5289D"/>
    <w:rsid w:val="00E529C1"/>
    <w:rsid w:val="00E52C3E"/>
    <w:rsid w:val="00E52C4A"/>
    <w:rsid w:val="00E52CFB"/>
    <w:rsid w:val="00E52E8C"/>
    <w:rsid w:val="00E52ECC"/>
    <w:rsid w:val="00E531E1"/>
    <w:rsid w:val="00E533CA"/>
    <w:rsid w:val="00E5344E"/>
    <w:rsid w:val="00E53451"/>
    <w:rsid w:val="00E534E6"/>
    <w:rsid w:val="00E53693"/>
    <w:rsid w:val="00E53986"/>
    <w:rsid w:val="00E53A12"/>
    <w:rsid w:val="00E53FA0"/>
    <w:rsid w:val="00E5409F"/>
    <w:rsid w:val="00E541FC"/>
    <w:rsid w:val="00E5440C"/>
    <w:rsid w:val="00E5448F"/>
    <w:rsid w:val="00E5461B"/>
    <w:rsid w:val="00E546F1"/>
    <w:rsid w:val="00E54825"/>
    <w:rsid w:val="00E548D1"/>
    <w:rsid w:val="00E54907"/>
    <w:rsid w:val="00E5499C"/>
    <w:rsid w:val="00E54AE0"/>
    <w:rsid w:val="00E54CCD"/>
    <w:rsid w:val="00E54E52"/>
    <w:rsid w:val="00E54EED"/>
    <w:rsid w:val="00E55327"/>
    <w:rsid w:val="00E55867"/>
    <w:rsid w:val="00E55AD8"/>
    <w:rsid w:val="00E5603B"/>
    <w:rsid w:val="00E560CA"/>
    <w:rsid w:val="00E56173"/>
    <w:rsid w:val="00E564DB"/>
    <w:rsid w:val="00E564EC"/>
    <w:rsid w:val="00E568C8"/>
    <w:rsid w:val="00E56E81"/>
    <w:rsid w:val="00E57402"/>
    <w:rsid w:val="00E574B7"/>
    <w:rsid w:val="00E5760B"/>
    <w:rsid w:val="00E57FB6"/>
    <w:rsid w:val="00E60065"/>
    <w:rsid w:val="00E600BB"/>
    <w:rsid w:val="00E601B2"/>
    <w:rsid w:val="00E60248"/>
    <w:rsid w:val="00E60300"/>
    <w:rsid w:val="00E604DE"/>
    <w:rsid w:val="00E6056C"/>
    <w:rsid w:val="00E6063C"/>
    <w:rsid w:val="00E60737"/>
    <w:rsid w:val="00E609B5"/>
    <w:rsid w:val="00E60AC1"/>
    <w:rsid w:val="00E60CC6"/>
    <w:rsid w:val="00E60D30"/>
    <w:rsid w:val="00E60E72"/>
    <w:rsid w:val="00E610B5"/>
    <w:rsid w:val="00E61202"/>
    <w:rsid w:val="00E61211"/>
    <w:rsid w:val="00E61274"/>
    <w:rsid w:val="00E6194A"/>
    <w:rsid w:val="00E619D8"/>
    <w:rsid w:val="00E61A1E"/>
    <w:rsid w:val="00E61DD8"/>
    <w:rsid w:val="00E62163"/>
    <w:rsid w:val="00E62206"/>
    <w:rsid w:val="00E6236C"/>
    <w:rsid w:val="00E626A1"/>
    <w:rsid w:val="00E62704"/>
    <w:rsid w:val="00E62899"/>
    <w:rsid w:val="00E6293F"/>
    <w:rsid w:val="00E62BAF"/>
    <w:rsid w:val="00E630C2"/>
    <w:rsid w:val="00E63169"/>
    <w:rsid w:val="00E6357F"/>
    <w:rsid w:val="00E63938"/>
    <w:rsid w:val="00E63D75"/>
    <w:rsid w:val="00E654C1"/>
    <w:rsid w:val="00E65654"/>
    <w:rsid w:val="00E65927"/>
    <w:rsid w:val="00E65B3E"/>
    <w:rsid w:val="00E65BFC"/>
    <w:rsid w:val="00E65C96"/>
    <w:rsid w:val="00E65CC2"/>
    <w:rsid w:val="00E664C8"/>
    <w:rsid w:val="00E6651F"/>
    <w:rsid w:val="00E66550"/>
    <w:rsid w:val="00E666F6"/>
    <w:rsid w:val="00E66827"/>
    <w:rsid w:val="00E66F07"/>
    <w:rsid w:val="00E67276"/>
    <w:rsid w:val="00E67727"/>
    <w:rsid w:val="00E67AAE"/>
    <w:rsid w:val="00E67C2D"/>
    <w:rsid w:val="00E67DED"/>
    <w:rsid w:val="00E67E37"/>
    <w:rsid w:val="00E67F13"/>
    <w:rsid w:val="00E67F9F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CCE"/>
    <w:rsid w:val="00E71ED5"/>
    <w:rsid w:val="00E71F8E"/>
    <w:rsid w:val="00E72000"/>
    <w:rsid w:val="00E7251A"/>
    <w:rsid w:val="00E72901"/>
    <w:rsid w:val="00E72C44"/>
    <w:rsid w:val="00E72DC7"/>
    <w:rsid w:val="00E736B0"/>
    <w:rsid w:val="00E736D8"/>
    <w:rsid w:val="00E739AC"/>
    <w:rsid w:val="00E73AA1"/>
    <w:rsid w:val="00E73BC9"/>
    <w:rsid w:val="00E73E49"/>
    <w:rsid w:val="00E74004"/>
    <w:rsid w:val="00E74163"/>
    <w:rsid w:val="00E74179"/>
    <w:rsid w:val="00E7438C"/>
    <w:rsid w:val="00E744B9"/>
    <w:rsid w:val="00E74D7F"/>
    <w:rsid w:val="00E74DEA"/>
    <w:rsid w:val="00E74E6C"/>
    <w:rsid w:val="00E751E5"/>
    <w:rsid w:val="00E754AC"/>
    <w:rsid w:val="00E755DE"/>
    <w:rsid w:val="00E75637"/>
    <w:rsid w:val="00E7569F"/>
    <w:rsid w:val="00E75754"/>
    <w:rsid w:val="00E75887"/>
    <w:rsid w:val="00E762D0"/>
    <w:rsid w:val="00E7641E"/>
    <w:rsid w:val="00E76420"/>
    <w:rsid w:val="00E764A8"/>
    <w:rsid w:val="00E768A6"/>
    <w:rsid w:val="00E76AA1"/>
    <w:rsid w:val="00E76EC8"/>
    <w:rsid w:val="00E770AA"/>
    <w:rsid w:val="00E77323"/>
    <w:rsid w:val="00E77372"/>
    <w:rsid w:val="00E77412"/>
    <w:rsid w:val="00E77A07"/>
    <w:rsid w:val="00E77A9C"/>
    <w:rsid w:val="00E77C21"/>
    <w:rsid w:val="00E77C32"/>
    <w:rsid w:val="00E77C96"/>
    <w:rsid w:val="00E77E59"/>
    <w:rsid w:val="00E77F00"/>
    <w:rsid w:val="00E80152"/>
    <w:rsid w:val="00E80229"/>
    <w:rsid w:val="00E8039D"/>
    <w:rsid w:val="00E804D5"/>
    <w:rsid w:val="00E80608"/>
    <w:rsid w:val="00E806A2"/>
    <w:rsid w:val="00E80C3B"/>
    <w:rsid w:val="00E80DFA"/>
    <w:rsid w:val="00E80F72"/>
    <w:rsid w:val="00E80FD1"/>
    <w:rsid w:val="00E8128E"/>
    <w:rsid w:val="00E81353"/>
    <w:rsid w:val="00E81381"/>
    <w:rsid w:val="00E8176A"/>
    <w:rsid w:val="00E818B2"/>
    <w:rsid w:val="00E819CC"/>
    <w:rsid w:val="00E819D0"/>
    <w:rsid w:val="00E81DF1"/>
    <w:rsid w:val="00E82227"/>
    <w:rsid w:val="00E82DD1"/>
    <w:rsid w:val="00E83343"/>
    <w:rsid w:val="00E833E4"/>
    <w:rsid w:val="00E836E3"/>
    <w:rsid w:val="00E838F4"/>
    <w:rsid w:val="00E8390E"/>
    <w:rsid w:val="00E83929"/>
    <w:rsid w:val="00E83A84"/>
    <w:rsid w:val="00E83BF2"/>
    <w:rsid w:val="00E83C0D"/>
    <w:rsid w:val="00E83C53"/>
    <w:rsid w:val="00E83CAF"/>
    <w:rsid w:val="00E84052"/>
    <w:rsid w:val="00E8415C"/>
    <w:rsid w:val="00E84461"/>
    <w:rsid w:val="00E847B7"/>
    <w:rsid w:val="00E84910"/>
    <w:rsid w:val="00E84B5C"/>
    <w:rsid w:val="00E84F33"/>
    <w:rsid w:val="00E853D3"/>
    <w:rsid w:val="00E85514"/>
    <w:rsid w:val="00E8555C"/>
    <w:rsid w:val="00E856D1"/>
    <w:rsid w:val="00E859CE"/>
    <w:rsid w:val="00E85D79"/>
    <w:rsid w:val="00E85F3E"/>
    <w:rsid w:val="00E8697C"/>
    <w:rsid w:val="00E869FE"/>
    <w:rsid w:val="00E86B5E"/>
    <w:rsid w:val="00E86E3E"/>
    <w:rsid w:val="00E87117"/>
    <w:rsid w:val="00E8738A"/>
    <w:rsid w:val="00E87677"/>
    <w:rsid w:val="00E8770B"/>
    <w:rsid w:val="00E87797"/>
    <w:rsid w:val="00E87ACE"/>
    <w:rsid w:val="00E87AEA"/>
    <w:rsid w:val="00E87B8D"/>
    <w:rsid w:val="00E90019"/>
    <w:rsid w:val="00E90683"/>
    <w:rsid w:val="00E907B0"/>
    <w:rsid w:val="00E907DD"/>
    <w:rsid w:val="00E90C44"/>
    <w:rsid w:val="00E90E10"/>
    <w:rsid w:val="00E90E79"/>
    <w:rsid w:val="00E90EDA"/>
    <w:rsid w:val="00E90F7F"/>
    <w:rsid w:val="00E911DD"/>
    <w:rsid w:val="00E914B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9F1"/>
    <w:rsid w:val="00E93AC0"/>
    <w:rsid w:val="00E93B00"/>
    <w:rsid w:val="00E93D19"/>
    <w:rsid w:val="00E94447"/>
    <w:rsid w:val="00E9482B"/>
    <w:rsid w:val="00E9491D"/>
    <w:rsid w:val="00E949BE"/>
    <w:rsid w:val="00E949EC"/>
    <w:rsid w:val="00E94DEB"/>
    <w:rsid w:val="00E94DF7"/>
    <w:rsid w:val="00E94F41"/>
    <w:rsid w:val="00E952F9"/>
    <w:rsid w:val="00E95441"/>
    <w:rsid w:val="00E954AE"/>
    <w:rsid w:val="00E954FC"/>
    <w:rsid w:val="00E95519"/>
    <w:rsid w:val="00E956F2"/>
    <w:rsid w:val="00E9602C"/>
    <w:rsid w:val="00E960D2"/>
    <w:rsid w:val="00E96187"/>
    <w:rsid w:val="00E96364"/>
    <w:rsid w:val="00E96562"/>
    <w:rsid w:val="00E969F7"/>
    <w:rsid w:val="00E96C94"/>
    <w:rsid w:val="00E96DA3"/>
    <w:rsid w:val="00E96FAE"/>
    <w:rsid w:val="00E9717B"/>
    <w:rsid w:val="00E9722D"/>
    <w:rsid w:val="00E97277"/>
    <w:rsid w:val="00E97467"/>
    <w:rsid w:val="00E9759B"/>
    <w:rsid w:val="00E977FC"/>
    <w:rsid w:val="00E97B0D"/>
    <w:rsid w:val="00E97B86"/>
    <w:rsid w:val="00EA023F"/>
    <w:rsid w:val="00EA04D1"/>
    <w:rsid w:val="00EA0904"/>
    <w:rsid w:val="00EA0C4C"/>
    <w:rsid w:val="00EA0CC6"/>
    <w:rsid w:val="00EA1112"/>
    <w:rsid w:val="00EA142C"/>
    <w:rsid w:val="00EA1A47"/>
    <w:rsid w:val="00EA1E18"/>
    <w:rsid w:val="00EA1E74"/>
    <w:rsid w:val="00EA202A"/>
    <w:rsid w:val="00EA24AE"/>
    <w:rsid w:val="00EA26D1"/>
    <w:rsid w:val="00EA297B"/>
    <w:rsid w:val="00EA29D3"/>
    <w:rsid w:val="00EA2A43"/>
    <w:rsid w:val="00EA2C26"/>
    <w:rsid w:val="00EA32BD"/>
    <w:rsid w:val="00EA342E"/>
    <w:rsid w:val="00EA34F8"/>
    <w:rsid w:val="00EA3510"/>
    <w:rsid w:val="00EA3C45"/>
    <w:rsid w:val="00EA426C"/>
    <w:rsid w:val="00EA42F2"/>
    <w:rsid w:val="00EA49AD"/>
    <w:rsid w:val="00EA4A90"/>
    <w:rsid w:val="00EA4B1F"/>
    <w:rsid w:val="00EA4BB7"/>
    <w:rsid w:val="00EA4C51"/>
    <w:rsid w:val="00EA5072"/>
    <w:rsid w:val="00EA5348"/>
    <w:rsid w:val="00EA557B"/>
    <w:rsid w:val="00EA5745"/>
    <w:rsid w:val="00EA5852"/>
    <w:rsid w:val="00EA5A06"/>
    <w:rsid w:val="00EA5DC2"/>
    <w:rsid w:val="00EA615D"/>
    <w:rsid w:val="00EA6783"/>
    <w:rsid w:val="00EA6E4C"/>
    <w:rsid w:val="00EA71DD"/>
    <w:rsid w:val="00EA744A"/>
    <w:rsid w:val="00EA7703"/>
    <w:rsid w:val="00EA7705"/>
    <w:rsid w:val="00EA77B6"/>
    <w:rsid w:val="00EA7BBC"/>
    <w:rsid w:val="00EA7C50"/>
    <w:rsid w:val="00EA7D20"/>
    <w:rsid w:val="00EA7F14"/>
    <w:rsid w:val="00EA7F5F"/>
    <w:rsid w:val="00EB00D2"/>
    <w:rsid w:val="00EB01C2"/>
    <w:rsid w:val="00EB0409"/>
    <w:rsid w:val="00EB05BE"/>
    <w:rsid w:val="00EB09D0"/>
    <w:rsid w:val="00EB0AC6"/>
    <w:rsid w:val="00EB0B98"/>
    <w:rsid w:val="00EB0CAD"/>
    <w:rsid w:val="00EB0E34"/>
    <w:rsid w:val="00EB0F06"/>
    <w:rsid w:val="00EB0FC7"/>
    <w:rsid w:val="00EB11C9"/>
    <w:rsid w:val="00EB1518"/>
    <w:rsid w:val="00EB160B"/>
    <w:rsid w:val="00EB1DD4"/>
    <w:rsid w:val="00EB2779"/>
    <w:rsid w:val="00EB2AB1"/>
    <w:rsid w:val="00EB2BEC"/>
    <w:rsid w:val="00EB2D2A"/>
    <w:rsid w:val="00EB2DBD"/>
    <w:rsid w:val="00EB2FB7"/>
    <w:rsid w:val="00EB30F6"/>
    <w:rsid w:val="00EB3159"/>
    <w:rsid w:val="00EB349E"/>
    <w:rsid w:val="00EB36B6"/>
    <w:rsid w:val="00EB36C7"/>
    <w:rsid w:val="00EB371C"/>
    <w:rsid w:val="00EB3A60"/>
    <w:rsid w:val="00EB3C66"/>
    <w:rsid w:val="00EB3CB2"/>
    <w:rsid w:val="00EB3D66"/>
    <w:rsid w:val="00EB40C3"/>
    <w:rsid w:val="00EB44A7"/>
    <w:rsid w:val="00EB480A"/>
    <w:rsid w:val="00EB484F"/>
    <w:rsid w:val="00EB49E6"/>
    <w:rsid w:val="00EB4B34"/>
    <w:rsid w:val="00EB4B50"/>
    <w:rsid w:val="00EB4C68"/>
    <w:rsid w:val="00EB4DFB"/>
    <w:rsid w:val="00EB55DF"/>
    <w:rsid w:val="00EB59EC"/>
    <w:rsid w:val="00EB5A67"/>
    <w:rsid w:val="00EB5A9D"/>
    <w:rsid w:val="00EB5ABF"/>
    <w:rsid w:val="00EB5BFA"/>
    <w:rsid w:val="00EB5F9B"/>
    <w:rsid w:val="00EB6036"/>
    <w:rsid w:val="00EB61A2"/>
    <w:rsid w:val="00EB628D"/>
    <w:rsid w:val="00EB6304"/>
    <w:rsid w:val="00EB63D2"/>
    <w:rsid w:val="00EB66A4"/>
    <w:rsid w:val="00EB686E"/>
    <w:rsid w:val="00EB6957"/>
    <w:rsid w:val="00EB6C26"/>
    <w:rsid w:val="00EB6D00"/>
    <w:rsid w:val="00EB6DFB"/>
    <w:rsid w:val="00EB70E5"/>
    <w:rsid w:val="00EB720D"/>
    <w:rsid w:val="00EB7213"/>
    <w:rsid w:val="00EB7521"/>
    <w:rsid w:val="00EB7575"/>
    <w:rsid w:val="00EB7844"/>
    <w:rsid w:val="00EB7A7B"/>
    <w:rsid w:val="00EB7D17"/>
    <w:rsid w:val="00EB7D6C"/>
    <w:rsid w:val="00EB7FCA"/>
    <w:rsid w:val="00EC0303"/>
    <w:rsid w:val="00EC06D2"/>
    <w:rsid w:val="00EC0B83"/>
    <w:rsid w:val="00EC0D18"/>
    <w:rsid w:val="00EC0FA4"/>
    <w:rsid w:val="00EC12FB"/>
    <w:rsid w:val="00EC148D"/>
    <w:rsid w:val="00EC153B"/>
    <w:rsid w:val="00EC1593"/>
    <w:rsid w:val="00EC170E"/>
    <w:rsid w:val="00EC1965"/>
    <w:rsid w:val="00EC19ED"/>
    <w:rsid w:val="00EC1D37"/>
    <w:rsid w:val="00EC226F"/>
    <w:rsid w:val="00EC2395"/>
    <w:rsid w:val="00EC2501"/>
    <w:rsid w:val="00EC277B"/>
    <w:rsid w:val="00EC285E"/>
    <w:rsid w:val="00EC2903"/>
    <w:rsid w:val="00EC29CA"/>
    <w:rsid w:val="00EC2A04"/>
    <w:rsid w:val="00EC2B6C"/>
    <w:rsid w:val="00EC2C96"/>
    <w:rsid w:val="00EC2F7B"/>
    <w:rsid w:val="00EC3043"/>
    <w:rsid w:val="00EC3075"/>
    <w:rsid w:val="00EC3235"/>
    <w:rsid w:val="00EC344A"/>
    <w:rsid w:val="00EC354A"/>
    <w:rsid w:val="00EC38AA"/>
    <w:rsid w:val="00EC3914"/>
    <w:rsid w:val="00EC3B9E"/>
    <w:rsid w:val="00EC3FBE"/>
    <w:rsid w:val="00EC412E"/>
    <w:rsid w:val="00EC4281"/>
    <w:rsid w:val="00EC43BB"/>
    <w:rsid w:val="00EC47E4"/>
    <w:rsid w:val="00EC492E"/>
    <w:rsid w:val="00EC4C21"/>
    <w:rsid w:val="00EC4CDC"/>
    <w:rsid w:val="00EC4EA3"/>
    <w:rsid w:val="00EC51DE"/>
    <w:rsid w:val="00EC5236"/>
    <w:rsid w:val="00EC5638"/>
    <w:rsid w:val="00EC5856"/>
    <w:rsid w:val="00EC5B73"/>
    <w:rsid w:val="00EC5DA4"/>
    <w:rsid w:val="00EC6018"/>
    <w:rsid w:val="00EC6032"/>
    <w:rsid w:val="00EC62F8"/>
    <w:rsid w:val="00EC6556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5E"/>
    <w:rsid w:val="00EC7FFC"/>
    <w:rsid w:val="00ED0012"/>
    <w:rsid w:val="00ED0094"/>
    <w:rsid w:val="00ED0474"/>
    <w:rsid w:val="00ED057F"/>
    <w:rsid w:val="00ED06F9"/>
    <w:rsid w:val="00ED07DC"/>
    <w:rsid w:val="00ED0A6C"/>
    <w:rsid w:val="00ED0BED"/>
    <w:rsid w:val="00ED1182"/>
    <w:rsid w:val="00ED11A8"/>
    <w:rsid w:val="00ED1229"/>
    <w:rsid w:val="00ED170F"/>
    <w:rsid w:val="00ED1C7C"/>
    <w:rsid w:val="00ED1CC3"/>
    <w:rsid w:val="00ED1DF6"/>
    <w:rsid w:val="00ED1F01"/>
    <w:rsid w:val="00ED2179"/>
    <w:rsid w:val="00ED2275"/>
    <w:rsid w:val="00ED22DF"/>
    <w:rsid w:val="00ED2381"/>
    <w:rsid w:val="00ED2678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885"/>
    <w:rsid w:val="00ED4A85"/>
    <w:rsid w:val="00ED4B11"/>
    <w:rsid w:val="00ED4E1A"/>
    <w:rsid w:val="00ED4EC8"/>
    <w:rsid w:val="00ED4F34"/>
    <w:rsid w:val="00ED5695"/>
    <w:rsid w:val="00ED58EF"/>
    <w:rsid w:val="00ED59B9"/>
    <w:rsid w:val="00ED5A5C"/>
    <w:rsid w:val="00ED6098"/>
    <w:rsid w:val="00ED6146"/>
    <w:rsid w:val="00ED61BF"/>
    <w:rsid w:val="00ED64D8"/>
    <w:rsid w:val="00ED6635"/>
    <w:rsid w:val="00ED675E"/>
    <w:rsid w:val="00ED68D0"/>
    <w:rsid w:val="00ED6A37"/>
    <w:rsid w:val="00ED6E8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80B"/>
    <w:rsid w:val="00EE3C43"/>
    <w:rsid w:val="00EE3E54"/>
    <w:rsid w:val="00EE3E97"/>
    <w:rsid w:val="00EE3EC9"/>
    <w:rsid w:val="00EE3ED1"/>
    <w:rsid w:val="00EE3FA8"/>
    <w:rsid w:val="00EE438D"/>
    <w:rsid w:val="00EE44D2"/>
    <w:rsid w:val="00EE47CE"/>
    <w:rsid w:val="00EE483D"/>
    <w:rsid w:val="00EE4C20"/>
    <w:rsid w:val="00EE4FAF"/>
    <w:rsid w:val="00EE5467"/>
    <w:rsid w:val="00EE54C6"/>
    <w:rsid w:val="00EE553D"/>
    <w:rsid w:val="00EE5792"/>
    <w:rsid w:val="00EE5A96"/>
    <w:rsid w:val="00EE5D20"/>
    <w:rsid w:val="00EE5FB8"/>
    <w:rsid w:val="00EE61BC"/>
    <w:rsid w:val="00EE652E"/>
    <w:rsid w:val="00EE67C2"/>
    <w:rsid w:val="00EE686F"/>
    <w:rsid w:val="00EE69C7"/>
    <w:rsid w:val="00EE6AF7"/>
    <w:rsid w:val="00EE6D2A"/>
    <w:rsid w:val="00EE6EC0"/>
    <w:rsid w:val="00EE6F3E"/>
    <w:rsid w:val="00EE71DB"/>
    <w:rsid w:val="00EE7361"/>
    <w:rsid w:val="00EE741D"/>
    <w:rsid w:val="00EE742B"/>
    <w:rsid w:val="00EE7510"/>
    <w:rsid w:val="00EE7522"/>
    <w:rsid w:val="00EE7524"/>
    <w:rsid w:val="00EE75D3"/>
    <w:rsid w:val="00EE76DD"/>
    <w:rsid w:val="00EE787E"/>
    <w:rsid w:val="00EE79FD"/>
    <w:rsid w:val="00EF017B"/>
    <w:rsid w:val="00EF01A0"/>
    <w:rsid w:val="00EF01A2"/>
    <w:rsid w:val="00EF03CB"/>
    <w:rsid w:val="00EF0446"/>
    <w:rsid w:val="00EF06D4"/>
    <w:rsid w:val="00EF0703"/>
    <w:rsid w:val="00EF07CD"/>
    <w:rsid w:val="00EF07EA"/>
    <w:rsid w:val="00EF0ADF"/>
    <w:rsid w:val="00EF151B"/>
    <w:rsid w:val="00EF1B04"/>
    <w:rsid w:val="00EF1B40"/>
    <w:rsid w:val="00EF1E3D"/>
    <w:rsid w:val="00EF1F78"/>
    <w:rsid w:val="00EF2406"/>
    <w:rsid w:val="00EF2714"/>
    <w:rsid w:val="00EF2A40"/>
    <w:rsid w:val="00EF2A4A"/>
    <w:rsid w:val="00EF2ED2"/>
    <w:rsid w:val="00EF2EDF"/>
    <w:rsid w:val="00EF2EFF"/>
    <w:rsid w:val="00EF3109"/>
    <w:rsid w:val="00EF31E3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9AC"/>
    <w:rsid w:val="00EF4A53"/>
    <w:rsid w:val="00EF4A69"/>
    <w:rsid w:val="00EF4E88"/>
    <w:rsid w:val="00EF50A3"/>
    <w:rsid w:val="00EF5256"/>
    <w:rsid w:val="00EF5266"/>
    <w:rsid w:val="00EF5358"/>
    <w:rsid w:val="00EF53F2"/>
    <w:rsid w:val="00EF5885"/>
    <w:rsid w:val="00EF58AA"/>
    <w:rsid w:val="00EF5AF7"/>
    <w:rsid w:val="00EF5B06"/>
    <w:rsid w:val="00EF5E71"/>
    <w:rsid w:val="00EF6216"/>
    <w:rsid w:val="00EF6287"/>
    <w:rsid w:val="00EF65FD"/>
    <w:rsid w:val="00EF6861"/>
    <w:rsid w:val="00EF6938"/>
    <w:rsid w:val="00EF69B5"/>
    <w:rsid w:val="00EF6B33"/>
    <w:rsid w:val="00EF6BE4"/>
    <w:rsid w:val="00EF6E35"/>
    <w:rsid w:val="00EF6E7F"/>
    <w:rsid w:val="00EF6F42"/>
    <w:rsid w:val="00EF735C"/>
    <w:rsid w:val="00EF7504"/>
    <w:rsid w:val="00EF77CE"/>
    <w:rsid w:val="00EF78D9"/>
    <w:rsid w:val="00EF793C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C2D"/>
    <w:rsid w:val="00F00F96"/>
    <w:rsid w:val="00F01085"/>
    <w:rsid w:val="00F01518"/>
    <w:rsid w:val="00F01572"/>
    <w:rsid w:val="00F01F6B"/>
    <w:rsid w:val="00F0233B"/>
    <w:rsid w:val="00F0245D"/>
    <w:rsid w:val="00F02818"/>
    <w:rsid w:val="00F02B42"/>
    <w:rsid w:val="00F02BD3"/>
    <w:rsid w:val="00F02C5A"/>
    <w:rsid w:val="00F03063"/>
    <w:rsid w:val="00F03162"/>
    <w:rsid w:val="00F0321D"/>
    <w:rsid w:val="00F0358F"/>
    <w:rsid w:val="00F03B94"/>
    <w:rsid w:val="00F03F24"/>
    <w:rsid w:val="00F0422E"/>
    <w:rsid w:val="00F042A9"/>
    <w:rsid w:val="00F04DBB"/>
    <w:rsid w:val="00F04DE7"/>
    <w:rsid w:val="00F04FAC"/>
    <w:rsid w:val="00F04FEB"/>
    <w:rsid w:val="00F0514A"/>
    <w:rsid w:val="00F055B8"/>
    <w:rsid w:val="00F05A35"/>
    <w:rsid w:val="00F05A81"/>
    <w:rsid w:val="00F05BB8"/>
    <w:rsid w:val="00F05CFC"/>
    <w:rsid w:val="00F05DC2"/>
    <w:rsid w:val="00F05E5D"/>
    <w:rsid w:val="00F05FA1"/>
    <w:rsid w:val="00F067C7"/>
    <w:rsid w:val="00F06A90"/>
    <w:rsid w:val="00F06ACC"/>
    <w:rsid w:val="00F06B27"/>
    <w:rsid w:val="00F06CF9"/>
    <w:rsid w:val="00F06FEE"/>
    <w:rsid w:val="00F07053"/>
    <w:rsid w:val="00F07084"/>
    <w:rsid w:val="00F0713C"/>
    <w:rsid w:val="00F07422"/>
    <w:rsid w:val="00F07470"/>
    <w:rsid w:val="00F074EE"/>
    <w:rsid w:val="00F07502"/>
    <w:rsid w:val="00F0760E"/>
    <w:rsid w:val="00F07BB0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DD4"/>
    <w:rsid w:val="00F10E89"/>
    <w:rsid w:val="00F113BE"/>
    <w:rsid w:val="00F116C1"/>
    <w:rsid w:val="00F11BA9"/>
    <w:rsid w:val="00F11BF4"/>
    <w:rsid w:val="00F11F65"/>
    <w:rsid w:val="00F1201E"/>
    <w:rsid w:val="00F121F6"/>
    <w:rsid w:val="00F12566"/>
    <w:rsid w:val="00F12A12"/>
    <w:rsid w:val="00F12CC0"/>
    <w:rsid w:val="00F12D81"/>
    <w:rsid w:val="00F12E4E"/>
    <w:rsid w:val="00F12E94"/>
    <w:rsid w:val="00F12FA5"/>
    <w:rsid w:val="00F1312E"/>
    <w:rsid w:val="00F134F7"/>
    <w:rsid w:val="00F1364F"/>
    <w:rsid w:val="00F136B8"/>
    <w:rsid w:val="00F1372A"/>
    <w:rsid w:val="00F139A5"/>
    <w:rsid w:val="00F13E03"/>
    <w:rsid w:val="00F13E85"/>
    <w:rsid w:val="00F140E4"/>
    <w:rsid w:val="00F14563"/>
    <w:rsid w:val="00F14572"/>
    <w:rsid w:val="00F1492A"/>
    <w:rsid w:val="00F14A82"/>
    <w:rsid w:val="00F14AD8"/>
    <w:rsid w:val="00F14B7D"/>
    <w:rsid w:val="00F14F74"/>
    <w:rsid w:val="00F151DB"/>
    <w:rsid w:val="00F15235"/>
    <w:rsid w:val="00F15275"/>
    <w:rsid w:val="00F15312"/>
    <w:rsid w:val="00F15451"/>
    <w:rsid w:val="00F15566"/>
    <w:rsid w:val="00F155DF"/>
    <w:rsid w:val="00F15B09"/>
    <w:rsid w:val="00F15D49"/>
    <w:rsid w:val="00F15F24"/>
    <w:rsid w:val="00F15F6F"/>
    <w:rsid w:val="00F16554"/>
    <w:rsid w:val="00F166F8"/>
    <w:rsid w:val="00F16754"/>
    <w:rsid w:val="00F167DA"/>
    <w:rsid w:val="00F16969"/>
    <w:rsid w:val="00F169B5"/>
    <w:rsid w:val="00F16F8A"/>
    <w:rsid w:val="00F170B4"/>
    <w:rsid w:val="00F17873"/>
    <w:rsid w:val="00F17B0B"/>
    <w:rsid w:val="00F17EA1"/>
    <w:rsid w:val="00F2000C"/>
    <w:rsid w:val="00F206F9"/>
    <w:rsid w:val="00F207D4"/>
    <w:rsid w:val="00F20B0B"/>
    <w:rsid w:val="00F20FDF"/>
    <w:rsid w:val="00F21054"/>
    <w:rsid w:val="00F211FA"/>
    <w:rsid w:val="00F212C0"/>
    <w:rsid w:val="00F2179A"/>
    <w:rsid w:val="00F2197A"/>
    <w:rsid w:val="00F21AC7"/>
    <w:rsid w:val="00F21E89"/>
    <w:rsid w:val="00F22C56"/>
    <w:rsid w:val="00F23037"/>
    <w:rsid w:val="00F2318F"/>
    <w:rsid w:val="00F231D3"/>
    <w:rsid w:val="00F2327A"/>
    <w:rsid w:val="00F233D5"/>
    <w:rsid w:val="00F237AA"/>
    <w:rsid w:val="00F237F7"/>
    <w:rsid w:val="00F239CD"/>
    <w:rsid w:val="00F23C2D"/>
    <w:rsid w:val="00F24029"/>
    <w:rsid w:val="00F24122"/>
    <w:rsid w:val="00F24239"/>
    <w:rsid w:val="00F24245"/>
    <w:rsid w:val="00F24368"/>
    <w:rsid w:val="00F24400"/>
    <w:rsid w:val="00F24510"/>
    <w:rsid w:val="00F2485A"/>
    <w:rsid w:val="00F249A1"/>
    <w:rsid w:val="00F24B82"/>
    <w:rsid w:val="00F24D03"/>
    <w:rsid w:val="00F24D3E"/>
    <w:rsid w:val="00F24EAF"/>
    <w:rsid w:val="00F24EFF"/>
    <w:rsid w:val="00F24F23"/>
    <w:rsid w:val="00F25085"/>
    <w:rsid w:val="00F253CC"/>
    <w:rsid w:val="00F253E2"/>
    <w:rsid w:val="00F256FF"/>
    <w:rsid w:val="00F25A81"/>
    <w:rsid w:val="00F2650A"/>
    <w:rsid w:val="00F2662B"/>
    <w:rsid w:val="00F266E4"/>
    <w:rsid w:val="00F2684E"/>
    <w:rsid w:val="00F2685E"/>
    <w:rsid w:val="00F26A48"/>
    <w:rsid w:val="00F26B12"/>
    <w:rsid w:val="00F27072"/>
    <w:rsid w:val="00F273CA"/>
    <w:rsid w:val="00F273CD"/>
    <w:rsid w:val="00F274AE"/>
    <w:rsid w:val="00F276FB"/>
    <w:rsid w:val="00F2798C"/>
    <w:rsid w:val="00F27E39"/>
    <w:rsid w:val="00F30028"/>
    <w:rsid w:val="00F312CE"/>
    <w:rsid w:val="00F3162F"/>
    <w:rsid w:val="00F3180F"/>
    <w:rsid w:val="00F31A71"/>
    <w:rsid w:val="00F31B96"/>
    <w:rsid w:val="00F31C05"/>
    <w:rsid w:val="00F32038"/>
    <w:rsid w:val="00F32170"/>
    <w:rsid w:val="00F3229E"/>
    <w:rsid w:val="00F32565"/>
    <w:rsid w:val="00F325C1"/>
    <w:rsid w:val="00F32632"/>
    <w:rsid w:val="00F3266E"/>
    <w:rsid w:val="00F32868"/>
    <w:rsid w:val="00F32922"/>
    <w:rsid w:val="00F32941"/>
    <w:rsid w:val="00F32E47"/>
    <w:rsid w:val="00F32ED8"/>
    <w:rsid w:val="00F33079"/>
    <w:rsid w:val="00F330FE"/>
    <w:rsid w:val="00F33421"/>
    <w:rsid w:val="00F3347E"/>
    <w:rsid w:val="00F33915"/>
    <w:rsid w:val="00F33933"/>
    <w:rsid w:val="00F33B60"/>
    <w:rsid w:val="00F33C12"/>
    <w:rsid w:val="00F33DBB"/>
    <w:rsid w:val="00F34483"/>
    <w:rsid w:val="00F34C27"/>
    <w:rsid w:val="00F35013"/>
    <w:rsid w:val="00F352A6"/>
    <w:rsid w:val="00F35825"/>
    <w:rsid w:val="00F358FC"/>
    <w:rsid w:val="00F35B51"/>
    <w:rsid w:val="00F35C8C"/>
    <w:rsid w:val="00F35FEF"/>
    <w:rsid w:val="00F364FB"/>
    <w:rsid w:val="00F3667E"/>
    <w:rsid w:val="00F36842"/>
    <w:rsid w:val="00F36872"/>
    <w:rsid w:val="00F36926"/>
    <w:rsid w:val="00F36A96"/>
    <w:rsid w:val="00F36CC4"/>
    <w:rsid w:val="00F36DBF"/>
    <w:rsid w:val="00F36F26"/>
    <w:rsid w:val="00F370DE"/>
    <w:rsid w:val="00F3722F"/>
    <w:rsid w:val="00F37490"/>
    <w:rsid w:val="00F376D9"/>
    <w:rsid w:val="00F378CA"/>
    <w:rsid w:val="00F37904"/>
    <w:rsid w:val="00F379FD"/>
    <w:rsid w:val="00F37C13"/>
    <w:rsid w:val="00F37D61"/>
    <w:rsid w:val="00F400FA"/>
    <w:rsid w:val="00F40211"/>
    <w:rsid w:val="00F404A1"/>
    <w:rsid w:val="00F406D0"/>
    <w:rsid w:val="00F40933"/>
    <w:rsid w:val="00F409A2"/>
    <w:rsid w:val="00F40A13"/>
    <w:rsid w:val="00F41052"/>
    <w:rsid w:val="00F41171"/>
    <w:rsid w:val="00F41A6E"/>
    <w:rsid w:val="00F41CA4"/>
    <w:rsid w:val="00F41E94"/>
    <w:rsid w:val="00F4262B"/>
    <w:rsid w:val="00F42861"/>
    <w:rsid w:val="00F4292F"/>
    <w:rsid w:val="00F42A5D"/>
    <w:rsid w:val="00F42CD9"/>
    <w:rsid w:val="00F42EC8"/>
    <w:rsid w:val="00F430EB"/>
    <w:rsid w:val="00F4323B"/>
    <w:rsid w:val="00F43669"/>
    <w:rsid w:val="00F43714"/>
    <w:rsid w:val="00F43D5B"/>
    <w:rsid w:val="00F43EB3"/>
    <w:rsid w:val="00F44077"/>
    <w:rsid w:val="00F440D9"/>
    <w:rsid w:val="00F44983"/>
    <w:rsid w:val="00F449C6"/>
    <w:rsid w:val="00F44F69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0DF"/>
    <w:rsid w:val="00F472E7"/>
    <w:rsid w:val="00F4760A"/>
    <w:rsid w:val="00F478B9"/>
    <w:rsid w:val="00F478F2"/>
    <w:rsid w:val="00F4795A"/>
    <w:rsid w:val="00F47A01"/>
    <w:rsid w:val="00F47C39"/>
    <w:rsid w:val="00F47D7D"/>
    <w:rsid w:val="00F47FA0"/>
    <w:rsid w:val="00F50407"/>
    <w:rsid w:val="00F5043B"/>
    <w:rsid w:val="00F50729"/>
    <w:rsid w:val="00F507BE"/>
    <w:rsid w:val="00F50B62"/>
    <w:rsid w:val="00F50CDB"/>
    <w:rsid w:val="00F50D5D"/>
    <w:rsid w:val="00F5109C"/>
    <w:rsid w:val="00F512FD"/>
    <w:rsid w:val="00F5178C"/>
    <w:rsid w:val="00F517A9"/>
    <w:rsid w:val="00F51868"/>
    <w:rsid w:val="00F5187B"/>
    <w:rsid w:val="00F51A50"/>
    <w:rsid w:val="00F51AD7"/>
    <w:rsid w:val="00F51F73"/>
    <w:rsid w:val="00F52464"/>
    <w:rsid w:val="00F5288D"/>
    <w:rsid w:val="00F529E0"/>
    <w:rsid w:val="00F52B1A"/>
    <w:rsid w:val="00F52B37"/>
    <w:rsid w:val="00F52BC4"/>
    <w:rsid w:val="00F52F5F"/>
    <w:rsid w:val="00F5316C"/>
    <w:rsid w:val="00F53230"/>
    <w:rsid w:val="00F5325E"/>
    <w:rsid w:val="00F532C7"/>
    <w:rsid w:val="00F53550"/>
    <w:rsid w:val="00F5376B"/>
    <w:rsid w:val="00F5399A"/>
    <w:rsid w:val="00F53AA7"/>
    <w:rsid w:val="00F53BF3"/>
    <w:rsid w:val="00F53C4B"/>
    <w:rsid w:val="00F53C83"/>
    <w:rsid w:val="00F53D5E"/>
    <w:rsid w:val="00F54124"/>
    <w:rsid w:val="00F546DE"/>
    <w:rsid w:val="00F5480E"/>
    <w:rsid w:val="00F54B85"/>
    <w:rsid w:val="00F54DE1"/>
    <w:rsid w:val="00F54EBE"/>
    <w:rsid w:val="00F550D1"/>
    <w:rsid w:val="00F55982"/>
    <w:rsid w:val="00F55A0C"/>
    <w:rsid w:val="00F55F1F"/>
    <w:rsid w:val="00F56604"/>
    <w:rsid w:val="00F56869"/>
    <w:rsid w:val="00F569B0"/>
    <w:rsid w:val="00F569CA"/>
    <w:rsid w:val="00F56AC9"/>
    <w:rsid w:val="00F56D0F"/>
    <w:rsid w:val="00F56D71"/>
    <w:rsid w:val="00F56FC9"/>
    <w:rsid w:val="00F570FB"/>
    <w:rsid w:val="00F57405"/>
    <w:rsid w:val="00F57487"/>
    <w:rsid w:val="00F57627"/>
    <w:rsid w:val="00F57D10"/>
    <w:rsid w:val="00F57F1C"/>
    <w:rsid w:val="00F57FED"/>
    <w:rsid w:val="00F600C6"/>
    <w:rsid w:val="00F60388"/>
    <w:rsid w:val="00F603B2"/>
    <w:rsid w:val="00F604B2"/>
    <w:rsid w:val="00F604BC"/>
    <w:rsid w:val="00F6061F"/>
    <w:rsid w:val="00F60634"/>
    <w:rsid w:val="00F609DA"/>
    <w:rsid w:val="00F60A51"/>
    <w:rsid w:val="00F60A86"/>
    <w:rsid w:val="00F60D53"/>
    <w:rsid w:val="00F60D9D"/>
    <w:rsid w:val="00F610BD"/>
    <w:rsid w:val="00F6173A"/>
    <w:rsid w:val="00F61A74"/>
    <w:rsid w:val="00F61BE5"/>
    <w:rsid w:val="00F61FDC"/>
    <w:rsid w:val="00F621DF"/>
    <w:rsid w:val="00F623BE"/>
    <w:rsid w:val="00F6242C"/>
    <w:rsid w:val="00F62461"/>
    <w:rsid w:val="00F625FD"/>
    <w:rsid w:val="00F62A4E"/>
    <w:rsid w:val="00F62CD8"/>
    <w:rsid w:val="00F6304A"/>
    <w:rsid w:val="00F63615"/>
    <w:rsid w:val="00F63CA7"/>
    <w:rsid w:val="00F63E2A"/>
    <w:rsid w:val="00F63E2C"/>
    <w:rsid w:val="00F641BC"/>
    <w:rsid w:val="00F6475A"/>
    <w:rsid w:val="00F64A96"/>
    <w:rsid w:val="00F64B89"/>
    <w:rsid w:val="00F64CD9"/>
    <w:rsid w:val="00F64CEC"/>
    <w:rsid w:val="00F65377"/>
    <w:rsid w:val="00F6545F"/>
    <w:rsid w:val="00F656A2"/>
    <w:rsid w:val="00F6579E"/>
    <w:rsid w:val="00F65968"/>
    <w:rsid w:val="00F65DC4"/>
    <w:rsid w:val="00F65F91"/>
    <w:rsid w:val="00F6606A"/>
    <w:rsid w:val="00F66547"/>
    <w:rsid w:val="00F665CE"/>
    <w:rsid w:val="00F667F0"/>
    <w:rsid w:val="00F66C8B"/>
    <w:rsid w:val="00F66D84"/>
    <w:rsid w:val="00F66F5D"/>
    <w:rsid w:val="00F670CD"/>
    <w:rsid w:val="00F67133"/>
    <w:rsid w:val="00F675FA"/>
    <w:rsid w:val="00F676FF"/>
    <w:rsid w:val="00F6799D"/>
    <w:rsid w:val="00F679D8"/>
    <w:rsid w:val="00F67B18"/>
    <w:rsid w:val="00F67B73"/>
    <w:rsid w:val="00F67D14"/>
    <w:rsid w:val="00F702DB"/>
    <w:rsid w:val="00F7059A"/>
    <w:rsid w:val="00F707E2"/>
    <w:rsid w:val="00F708EA"/>
    <w:rsid w:val="00F70A75"/>
    <w:rsid w:val="00F70AF1"/>
    <w:rsid w:val="00F70C98"/>
    <w:rsid w:val="00F70D8E"/>
    <w:rsid w:val="00F70FD8"/>
    <w:rsid w:val="00F71269"/>
    <w:rsid w:val="00F713A1"/>
    <w:rsid w:val="00F71596"/>
    <w:rsid w:val="00F7167A"/>
    <w:rsid w:val="00F71F5A"/>
    <w:rsid w:val="00F72735"/>
    <w:rsid w:val="00F72933"/>
    <w:rsid w:val="00F72C71"/>
    <w:rsid w:val="00F72C96"/>
    <w:rsid w:val="00F72D34"/>
    <w:rsid w:val="00F72D42"/>
    <w:rsid w:val="00F73509"/>
    <w:rsid w:val="00F73520"/>
    <w:rsid w:val="00F735A5"/>
    <w:rsid w:val="00F7360F"/>
    <w:rsid w:val="00F73A36"/>
    <w:rsid w:val="00F73B99"/>
    <w:rsid w:val="00F742EF"/>
    <w:rsid w:val="00F746F4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B0"/>
    <w:rsid w:val="00F75CD1"/>
    <w:rsid w:val="00F75DB6"/>
    <w:rsid w:val="00F763EE"/>
    <w:rsid w:val="00F76537"/>
    <w:rsid w:val="00F766A9"/>
    <w:rsid w:val="00F76BAE"/>
    <w:rsid w:val="00F76DB2"/>
    <w:rsid w:val="00F774FE"/>
    <w:rsid w:val="00F7752F"/>
    <w:rsid w:val="00F7763A"/>
    <w:rsid w:val="00F77C0D"/>
    <w:rsid w:val="00F77D5D"/>
    <w:rsid w:val="00F77DD5"/>
    <w:rsid w:val="00F80170"/>
    <w:rsid w:val="00F8024B"/>
    <w:rsid w:val="00F80262"/>
    <w:rsid w:val="00F802E2"/>
    <w:rsid w:val="00F8045D"/>
    <w:rsid w:val="00F804BA"/>
    <w:rsid w:val="00F804F1"/>
    <w:rsid w:val="00F80A0E"/>
    <w:rsid w:val="00F80AF3"/>
    <w:rsid w:val="00F80CB0"/>
    <w:rsid w:val="00F81225"/>
    <w:rsid w:val="00F8145B"/>
    <w:rsid w:val="00F814B7"/>
    <w:rsid w:val="00F814E0"/>
    <w:rsid w:val="00F815AD"/>
    <w:rsid w:val="00F81720"/>
    <w:rsid w:val="00F819C8"/>
    <w:rsid w:val="00F81C69"/>
    <w:rsid w:val="00F8220D"/>
    <w:rsid w:val="00F822D1"/>
    <w:rsid w:val="00F82359"/>
    <w:rsid w:val="00F823D3"/>
    <w:rsid w:val="00F8251E"/>
    <w:rsid w:val="00F826D5"/>
    <w:rsid w:val="00F827D5"/>
    <w:rsid w:val="00F8282A"/>
    <w:rsid w:val="00F82846"/>
    <w:rsid w:val="00F82A3D"/>
    <w:rsid w:val="00F830BE"/>
    <w:rsid w:val="00F83278"/>
    <w:rsid w:val="00F83361"/>
    <w:rsid w:val="00F833FA"/>
    <w:rsid w:val="00F8342B"/>
    <w:rsid w:val="00F83ADA"/>
    <w:rsid w:val="00F83C71"/>
    <w:rsid w:val="00F83EB4"/>
    <w:rsid w:val="00F8417E"/>
    <w:rsid w:val="00F8424B"/>
    <w:rsid w:val="00F8471D"/>
    <w:rsid w:val="00F847DD"/>
    <w:rsid w:val="00F84885"/>
    <w:rsid w:val="00F84937"/>
    <w:rsid w:val="00F84997"/>
    <w:rsid w:val="00F849B9"/>
    <w:rsid w:val="00F849EC"/>
    <w:rsid w:val="00F84A36"/>
    <w:rsid w:val="00F84C80"/>
    <w:rsid w:val="00F84CEF"/>
    <w:rsid w:val="00F84F4A"/>
    <w:rsid w:val="00F8503B"/>
    <w:rsid w:val="00F853AE"/>
    <w:rsid w:val="00F85570"/>
    <w:rsid w:val="00F85A0C"/>
    <w:rsid w:val="00F85AA2"/>
    <w:rsid w:val="00F85B70"/>
    <w:rsid w:val="00F85B8D"/>
    <w:rsid w:val="00F85C2F"/>
    <w:rsid w:val="00F85CEA"/>
    <w:rsid w:val="00F85CF1"/>
    <w:rsid w:val="00F85E16"/>
    <w:rsid w:val="00F85FEC"/>
    <w:rsid w:val="00F86186"/>
    <w:rsid w:val="00F8628F"/>
    <w:rsid w:val="00F863B7"/>
    <w:rsid w:val="00F866DB"/>
    <w:rsid w:val="00F86EE4"/>
    <w:rsid w:val="00F8702C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0E3A"/>
    <w:rsid w:val="00F91055"/>
    <w:rsid w:val="00F9147A"/>
    <w:rsid w:val="00F91527"/>
    <w:rsid w:val="00F9187C"/>
    <w:rsid w:val="00F9191E"/>
    <w:rsid w:val="00F91A8D"/>
    <w:rsid w:val="00F91C27"/>
    <w:rsid w:val="00F91D41"/>
    <w:rsid w:val="00F91DA2"/>
    <w:rsid w:val="00F92092"/>
    <w:rsid w:val="00F9272A"/>
    <w:rsid w:val="00F92939"/>
    <w:rsid w:val="00F92A72"/>
    <w:rsid w:val="00F92EBB"/>
    <w:rsid w:val="00F92ED8"/>
    <w:rsid w:val="00F930E9"/>
    <w:rsid w:val="00F932E7"/>
    <w:rsid w:val="00F9331C"/>
    <w:rsid w:val="00F93BF8"/>
    <w:rsid w:val="00F93C2F"/>
    <w:rsid w:val="00F93EA0"/>
    <w:rsid w:val="00F93F50"/>
    <w:rsid w:val="00F94197"/>
    <w:rsid w:val="00F94443"/>
    <w:rsid w:val="00F947B4"/>
    <w:rsid w:val="00F94B2D"/>
    <w:rsid w:val="00F94F66"/>
    <w:rsid w:val="00F95116"/>
    <w:rsid w:val="00F95637"/>
    <w:rsid w:val="00F95680"/>
    <w:rsid w:val="00F957DE"/>
    <w:rsid w:val="00F9592D"/>
    <w:rsid w:val="00F9598F"/>
    <w:rsid w:val="00F960EF"/>
    <w:rsid w:val="00F96398"/>
    <w:rsid w:val="00F96554"/>
    <w:rsid w:val="00F968A1"/>
    <w:rsid w:val="00F96A72"/>
    <w:rsid w:val="00F96B40"/>
    <w:rsid w:val="00F96BC0"/>
    <w:rsid w:val="00F96E32"/>
    <w:rsid w:val="00F96F42"/>
    <w:rsid w:val="00F971B9"/>
    <w:rsid w:val="00F9760C"/>
    <w:rsid w:val="00F97686"/>
    <w:rsid w:val="00F97DD8"/>
    <w:rsid w:val="00FA006E"/>
    <w:rsid w:val="00FA023C"/>
    <w:rsid w:val="00FA0420"/>
    <w:rsid w:val="00FA0547"/>
    <w:rsid w:val="00FA066F"/>
    <w:rsid w:val="00FA06F8"/>
    <w:rsid w:val="00FA08AE"/>
    <w:rsid w:val="00FA0A32"/>
    <w:rsid w:val="00FA0ABC"/>
    <w:rsid w:val="00FA0B77"/>
    <w:rsid w:val="00FA0BA2"/>
    <w:rsid w:val="00FA0D34"/>
    <w:rsid w:val="00FA0E69"/>
    <w:rsid w:val="00FA0EBD"/>
    <w:rsid w:val="00FA10B0"/>
    <w:rsid w:val="00FA13D3"/>
    <w:rsid w:val="00FA13F3"/>
    <w:rsid w:val="00FA146C"/>
    <w:rsid w:val="00FA1552"/>
    <w:rsid w:val="00FA19DA"/>
    <w:rsid w:val="00FA1AC9"/>
    <w:rsid w:val="00FA1E1E"/>
    <w:rsid w:val="00FA2046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14"/>
    <w:rsid w:val="00FA4377"/>
    <w:rsid w:val="00FA4439"/>
    <w:rsid w:val="00FA46C8"/>
    <w:rsid w:val="00FA47D8"/>
    <w:rsid w:val="00FA487B"/>
    <w:rsid w:val="00FA4C2E"/>
    <w:rsid w:val="00FA4C63"/>
    <w:rsid w:val="00FA4E02"/>
    <w:rsid w:val="00FA4E25"/>
    <w:rsid w:val="00FA50F6"/>
    <w:rsid w:val="00FA51F3"/>
    <w:rsid w:val="00FA527F"/>
    <w:rsid w:val="00FA5981"/>
    <w:rsid w:val="00FA59BD"/>
    <w:rsid w:val="00FA5B4B"/>
    <w:rsid w:val="00FA5D75"/>
    <w:rsid w:val="00FA5DC1"/>
    <w:rsid w:val="00FA6063"/>
    <w:rsid w:val="00FA61CE"/>
    <w:rsid w:val="00FA6505"/>
    <w:rsid w:val="00FA6DA9"/>
    <w:rsid w:val="00FA6DE7"/>
    <w:rsid w:val="00FA7105"/>
    <w:rsid w:val="00FA7157"/>
    <w:rsid w:val="00FA72CA"/>
    <w:rsid w:val="00FA76B4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5DB"/>
    <w:rsid w:val="00FB06F6"/>
    <w:rsid w:val="00FB0AE2"/>
    <w:rsid w:val="00FB0F64"/>
    <w:rsid w:val="00FB1042"/>
    <w:rsid w:val="00FB1204"/>
    <w:rsid w:val="00FB1699"/>
    <w:rsid w:val="00FB1820"/>
    <w:rsid w:val="00FB1860"/>
    <w:rsid w:val="00FB1D3A"/>
    <w:rsid w:val="00FB1DC5"/>
    <w:rsid w:val="00FB1FC8"/>
    <w:rsid w:val="00FB2594"/>
    <w:rsid w:val="00FB25D2"/>
    <w:rsid w:val="00FB26DC"/>
    <w:rsid w:val="00FB2944"/>
    <w:rsid w:val="00FB2A04"/>
    <w:rsid w:val="00FB2C07"/>
    <w:rsid w:val="00FB2C18"/>
    <w:rsid w:val="00FB2C47"/>
    <w:rsid w:val="00FB2EAE"/>
    <w:rsid w:val="00FB3115"/>
    <w:rsid w:val="00FB3238"/>
    <w:rsid w:val="00FB3356"/>
    <w:rsid w:val="00FB346D"/>
    <w:rsid w:val="00FB34A1"/>
    <w:rsid w:val="00FB3530"/>
    <w:rsid w:val="00FB36D9"/>
    <w:rsid w:val="00FB3AE3"/>
    <w:rsid w:val="00FB3B7F"/>
    <w:rsid w:val="00FB3D33"/>
    <w:rsid w:val="00FB416A"/>
    <w:rsid w:val="00FB42B7"/>
    <w:rsid w:val="00FB4651"/>
    <w:rsid w:val="00FB5020"/>
    <w:rsid w:val="00FB5252"/>
    <w:rsid w:val="00FB54C2"/>
    <w:rsid w:val="00FB57AC"/>
    <w:rsid w:val="00FB59A8"/>
    <w:rsid w:val="00FB5A28"/>
    <w:rsid w:val="00FB5D89"/>
    <w:rsid w:val="00FB5F60"/>
    <w:rsid w:val="00FB5F83"/>
    <w:rsid w:val="00FB699B"/>
    <w:rsid w:val="00FB6A87"/>
    <w:rsid w:val="00FB6A9F"/>
    <w:rsid w:val="00FB6B83"/>
    <w:rsid w:val="00FB6BCC"/>
    <w:rsid w:val="00FB6F33"/>
    <w:rsid w:val="00FB7013"/>
    <w:rsid w:val="00FB737A"/>
    <w:rsid w:val="00FB746C"/>
    <w:rsid w:val="00FB765A"/>
    <w:rsid w:val="00FB785E"/>
    <w:rsid w:val="00FB788D"/>
    <w:rsid w:val="00FB7ACA"/>
    <w:rsid w:val="00FB7BBF"/>
    <w:rsid w:val="00FB7D1A"/>
    <w:rsid w:val="00FB7EC1"/>
    <w:rsid w:val="00FC0078"/>
    <w:rsid w:val="00FC02E3"/>
    <w:rsid w:val="00FC02FE"/>
    <w:rsid w:val="00FC0397"/>
    <w:rsid w:val="00FC0741"/>
    <w:rsid w:val="00FC0A14"/>
    <w:rsid w:val="00FC0B06"/>
    <w:rsid w:val="00FC0E1E"/>
    <w:rsid w:val="00FC1131"/>
    <w:rsid w:val="00FC1775"/>
    <w:rsid w:val="00FC19CB"/>
    <w:rsid w:val="00FC1B89"/>
    <w:rsid w:val="00FC1C44"/>
    <w:rsid w:val="00FC1CDC"/>
    <w:rsid w:val="00FC22C2"/>
    <w:rsid w:val="00FC256D"/>
    <w:rsid w:val="00FC2874"/>
    <w:rsid w:val="00FC2B76"/>
    <w:rsid w:val="00FC2F0C"/>
    <w:rsid w:val="00FC3083"/>
    <w:rsid w:val="00FC314A"/>
    <w:rsid w:val="00FC3227"/>
    <w:rsid w:val="00FC32A4"/>
    <w:rsid w:val="00FC34BD"/>
    <w:rsid w:val="00FC3778"/>
    <w:rsid w:val="00FC3BBB"/>
    <w:rsid w:val="00FC3CA0"/>
    <w:rsid w:val="00FC4169"/>
    <w:rsid w:val="00FC449E"/>
    <w:rsid w:val="00FC454D"/>
    <w:rsid w:val="00FC4946"/>
    <w:rsid w:val="00FC4A4C"/>
    <w:rsid w:val="00FC4A98"/>
    <w:rsid w:val="00FC4BD7"/>
    <w:rsid w:val="00FC5012"/>
    <w:rsid w:val="00FC5182"/>
    <w:rsid w:val="00FC52C6"/>
    <w:rsid w:val="00FC56BF"/>
    <w:rsid w:val="00FC598E"/>
    <w:rsid w:val="00FC5A83"/>
    <w:rsid w:val="00FC5C9E"/>
    <w:rsid w:val="00FC5E46"/>
    <w:rsid w:val="00FC626E"/>
    <w:rsid w:val="00FC62F9"/>
    <w:rsid w:val="00FC6661"/>
    <w:rsid w:val="00FC66FD"/>
    <w:rsid w:val="00FC6DD9"/>
    <w:rsid w:val="00FC6DF0"/>
    <w:rsid w:val="00FC731F"/>
    <w:rsid w:val="00FC74E0"/>
    <w:rsid w:val="00FC771A"/>
    <w:rsid w:val="00FC7A05"/>
    <w:rsid w:val="00FC7A9E"/>
    <w:rsid w:val="00FC7BEC"/>
    <w:rsid w:val="00FD002C"/>
    <w:rsid w:val="00FD018A"/>
    <w:rsid w:val="00FD02C9"/>
    <w:rsid w:val="00FD0300"/>
    <w:rsid w:val="00FD07EF"/>
    <w:rsid w:val="00FD086A"/>
    <w:rsid w:val="00FD08D2"/>
    <w:rsid w:val="00FD08EF"/>
    <w:rsid w:val="00FD0D13"/>
    <w:rsid w:val="00FD0DDD"/>
    <w:rsid w:val="00FD1126"/>
    <w:rsid w:val="00FD11DF"/>
    <w:rsid w:val="00FD128F"/>
    <w:rsid w:val="00FD1312"/>
    <w:rsid w:val="00FD131D"/>
    <w:rsid w:val="00FD1BAD"/>
    <w:rsid w:val="00FD1EE6"/>
    <w:rsid w:val="00FD1F3A"/>
    <w:rsid w:val="00FD2001"/>
    <w:rsid w:val="00FD2344"/>
    <w:rsid w:val="00FD267C"/>
    <w:rsid w:val="00FD2C6A"/>
    <w:rsid w:val="00FD2CD0"/>
    <w:rsid w:val="00FD2D13"/>
    <w:rsid w:val="00FD2D23"/>
    <w:rsid w:val="00FD2F35"/>
    <w:rsid w:val="00FD2FBD"/>
    <w:rsid w:val="00FD335B"/>
    <w:rsid w:val="00FD3AAE"/>
    <w:rsid w:val="00FD42DD"/>
    <w:rsid w:val="00FD4A56"/>
    <w:rsid w:val="00FD4C1F"/>
    <w:rsid w:val="00FD500C"/>
    <w:rsid w:val="00FD5071"/>
    <w:rsid w:val="00FD508C"/>
    <w:rsid w:val="00FD52D2"/>
    <w:rsid w:val="00FD53B3"/>
    <w:rsid w:val="00FD562C"/>
    <w:rsid w:val="00FD579A"/>
    <w:rsid w:val="00FD5B8C"/>
    <w:rsid w:val="00FD5DD2"/>
    <w:rsid w:val="00FD6102"/>
    <w:rsid w:val="00FD62EE"/>
    <w:rsid w:val="00FD62F3"/>
    <w:rsid w:val="00FD6463"/>
    <w:rsid w:val="00FD7229"/>
    <w:rsid w:val="00FD7248"/>
    <w:rsid w:val="00FD74EB"/>
    <w:rsid w:val="00FD78E6"/>
    <w:rsid w:val="00FD78FE"/>
    <w:rsid w:val="00FD7C61"/>
    <w:rsid w:val="00FD7EE3"/>
    <w:rsid w:val="00FE001E"/>
    <w:rsid w:val="00FE051F"/>
    <w:rsid w:val="00FE0EB5"/>
    <w:rsid w:val="00FE10DB"/>
    <w:rsid w:val="00FE1240"/>
    <w:rsid w:val="00FE16E4"/>
    <w:rsid w:val="00FE1801"/>
    <w:rsid w:val="00FE18E1"/>
    <w:rsid w:val="00FE19FF"/>
    <w:rsid w:val="00FE1CD3"/>
    <w:rsid w:val="00FE1D12"/>
    <w:rsid w:val="00FE1D44"/>
    <w:rsid w:val="00FE2035"/>
    <w:rsid w:val="00FE20DF"/>
    <w:rsid w:val="00FE2334"/>
    <w:rsid w:val="00FE271C"/>
    <w:rsid w:val="00FE282D"/>
    <w:rsid w:val="00FE28EF"/>
    <w:rsid w:val="00FE2B94"/>
    <w:rsid w:val="00FE2CCA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00"/>
    <w:rsid w:val="00FE3CF6"/>
    <w:rsid w:val="00FE3D61"/>
    <w:rsid w:val="00FE4A89"/>
    <w:rsid w:val="00FE4EF9"/>
    <w:rsid w:val="00FE4F74"/>
    <w:rsid w:val="00FE5100"/>
    <w:rsid w:val="00FE52EA"/>
    <w:rsid w:val="00FE6407"/>
    <w:rsid w:val="00FE68A9"/>
    <w:rsid w:val="00FE6AF3"/>
    <w:rsid w:val="00FE7009"/>
    <w:rsid w:val="00FE7219"/>
    <w:rsid w:val="00FE740E"/>
    <w:rsid w:val="00FE7B3F"/>
    <w:rsid w:val="00FE7BBC"/>
    <w:rsid w:val="00FE7C71"/>
    <w:rsid w:val="00FE7CAF"/>
    <w:rsid w:val="00FE7D57"/>
    <w:rsid w:val="00FE7FC2"/>
    <w:rsid w:val="00FF01E6"/>
    <w:rsid w:val="00FF0231"/>
    <w:rsid w:val="00FF0257"/>
    <w:rsid w:val="00FF06B3"/>
    <w:rsid w:val="00FF07AF"/>
    <w:rsid w:val="00FF09E9"/>
    <w:rsid w:val="00FF0BAC"/>
    <w:rsid w:val="00FF0DD9"/>
    <w:rsid w:val="00FF0EEC"/>
    <w:rsid w:val="00FF135D"/>
    <w:rsid w:val="00FF14B2"/>
    <w:rsid w:val="00FF1A6E"/>
    <w:rsid w:val="00FF1BEA"/>
    <w:rsid w:val="00FF1CBF"/>
    <w:rsid w:val="00FF1E82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912"/>
    <w:rsid w:val="00FF3AB7"/>
    <w:rsid w:val="00FF3AE1"/>
    <w:rsid w:val="00FF3BCE"/>
    <w:rsid w:val="00FF3CC0"/>
    <w:rsid w:val="00FF3E80"/>
    <w:rsid w:val="00FF4010"/>
    <w:rsid w:val="00FF40CC"/>
    <w:rsid w:val="00FF416A"/>
    <w:rsid w:val="00FF4265"/>
    <w:rsid w:val="00FF43DD"/>
    <w:rsid w:val="00FF445B"/>
    <w:rsid w:val="00FF45CD"/>
    <w:rsid w:val="00FF4972"/>
    <w:rsid w:val="00FF4B41"/>
    <w:rsid w:val="00FF4B7A"/>
    <w:rsid w:val="00FF4D0E"/>
    <w:rsid w:val="00FF4D6A"/>
    <w:rsid w:val="00FF53AD"/>
    <w:rsid w:val="00FF54F3"/>
    <w:rsid w:val="00FF5966"/>
    <w:rsid w:val="00FF599F"/>
    <w:rsid w:val="00FF5B57"/>
    <w:rsid w:val="00FF5CEB"/>
    <w:rsid w:val="00FF5E72"/>
    <w:rsid w:val="00FF6411"/>
    <w:rsid w:val="00FF6529"/>
    <w:rsid w:val="00FF6560"/>
    <w:rsid w:val="00FF658B"/>
    <w:rsid w:val="00FF6BAD"/>
    <w:rsid w:val="00FF6BD9"/>
    <w:rsid w:val="00FF6CA7"/>
    <w:rsid w:val="00FF6D94"/>
    <w:rsid w:val="00FF726C"/>
    <w:rsid w:val="00FF73B2"/>
    <w:rsid w:val="00FF73D4"/>
    <w:rsid w:val="00FF769D"/>
    <w:rsid w:val="00FF77DC"/>
    <w:rsid w:val="00FF793B"/>
    <w:rsid w:val="00FF79A8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C995F1D3-979B-42F9-8BAC-D33FC9FB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C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  <w:style w:type="character" w:customStyle="1" w:styleId="blockChar">
    <w:name w:val="block Char"/>
    <w:aliases w:val="b Char"/>
    <w:link w:val="block"/>
    <w:locked/>
    <w:rsid w:val="00222200"/>
    <w:rPr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6551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162E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aliases w:val=" Char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uiPriority w:val="99"/>
    <w:rsid w:val="00B162E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uiPriority w:val="99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B162E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uiPriority w:val="99"/>
    <w:rsid w:val="00B162EE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162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162EE"/>
  </w:style>
  <w:style w:type="character" w:customStyle="1" w:styleId="st1">
    <w:name w:val="st1"/>
    <w:basedOn w:val="DefaultParagraphFont"/>
    <w:rsid w:val="00B162EE"/>
  </w:style>
  <w:style w:type="character" w:customStyle="1" w:styleId="alt-edited1">
    <w:name w:val="alt-edited1"/>
    <w:basedOn w:val="DefaultParagraphFont"/>
    <w:rsid w:val="00B162EE"/>
    <w:rPr>
      <w:color w:val="4D90F0"/>
    </w:rPr>
  </w:style>
  <w:style w:type="table" w:customStyle="1" w:styleId="TableGridLight1">
    <w:name w:val="Table Grid Light1"/>
    <w:basedOn w:val="TableNormal"/>
    <w:uiPriority w:val="40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Deffects21">
    <w:name w:val="Table 3D effects 21"/>
    <w:basedOn w:val="TableNormal"/>
    <w:next w:val="Table3Deffects2"/>
    <w:rsid w:val="00B162EE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62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162EE"/>
    <w:rPr>
      <w:rFonts w:ascii="Arial" w:hAnsi="Arial" w:cs="Angsana New"/>
      <w:sz w:val="18"/>
      <w:szCs w:val="22"/>
    </w:rPr>
  </w:style>
  <w:style w:type="table" w:customStyle="1" w:styleId="TableGrid11">
    <w:name w:val="Table Grid11"/>
    <w:basedOn w:val="TableNormal"/>
    <w:next w:val="TableGrid"/>
    <w:uiPriority w:val="39"/>
    <w:rsid w:val="00B162EE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D0AA5"/>
    <w:pPr>
      <w:spacing w:line="260" w:lineRule="atLeast"/>
    </w:pPr>
    <w:rPr>
      <w:rFonts w:ascii="CG Times (W1)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E474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i-provider">
    <w:name w:val="ui-provider"/>
    <w:basedOn w:val="DefaultParagraphFont"/>
    <w:rsid w:val="00676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9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3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yperlink" Target="https://smelink.net/company/siam-jwd-logistics-company-limited.html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84DCE-148D-454C-833C-74E53A5DDE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430</TotalTime>
  <Pages>34</Pages>
  <Words>6573</Words>
  <Characters>37472</Characters>
  <Application>Microsoft Office Word</Application>
  <DocSecurity>0</DocSecurity>
  <Lines>312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Bunyatulanon, Paramet</cp:lastModifiedBy>
  <cp:revision>77</cp:revision>
  <cp:lastPrinted>2023-08-09T07:03:00Z</cp:lastPrinted>
  <dcterms:created xsi:type="dcterms:W3CDTF">2023-08-06T19:38:00Z</dcterms:created>
  <dcterms:modified xsi:type="dcterms:W3CDTF">2023-08-14T10:30:00Z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