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95518B" w14:textId="77777777" w:rsidR="00FB1617" w:rsidRPr="00401AF1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4E662766" w14:textId="77777777" w:rsidR="00FB1617" w:rsidRPr="00413436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20"/>
          <w:szCs w:val="20"/>
        </w:rPr>
      </w:pPr>
    </w:p>
    <w:p w14:paraId="33A119CC" w14:textId="1E2EC6D9" w:rsidR="00AE3212" w:rsidRDefault="00EB5726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0797AC52" w14:textId="5E881B87" w:rsidR="0062551B" w:rsidRPr="00FA1BEE" w:rsidRDefault="00EB5726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FA1BE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26950022" w14:textId="0E38CBBE" w:rsidR="00741AD5" w:rsidRPr="00FA1BEE" w:rsidRDefault="00741AD5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FA1BEE">
        <w:rPr>
          <w:rFonts w:ascii="Angsana New" w:hAnsi="Angsana New" w:hint="cs"/>
          <w:sz w:val="30"/>
          <w:szCs w:val="30"/>
          <w:cs/>
        </w:rPr>
        <w:t>เงินลงทุนใน</w:t>
      </w:r>
      <w:r w:rsidR="00592068" w:rsidRPr="00FA1BEE">
        <w:rPr>
          <w:rFonts w:ascii="Angsana New" w:hAnsi="Angsana New" w:hint="cs"/>
          <w:sz w:val="30"/>
          <w:szCs w:val="30"/>
          <w:cs/>
        </w:rPr>
        <w:t>บริษัทย่อย</w:t>
      </w:r>
    </w:p>
    <w:p w14:paraId="0E69AF6F" w14:textId="46013F8B" w:rsidR="00C11B4B" w:rsidRDefault="00506DCA" w:rsidP="00C11B4B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14:paraId="38EFA2CB" w14:textId="14BECDC6" w:rsidR="008F3CD4" w:rsidRDefault="008F3CD4" w:rsidP="00C11B4B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14:paraId="76E8EFC8" w14:textId="2E66DFD9" w:rsidR="008F3CD4" w:rsidRDefault="008F3CD4" w:rsidP="00C11B4B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กำไรต่อหุ้นขั้นพื้นฐาน</w:t>
      </w:r>
    </w:p>
    <w:p w14:paraId="3BA64DBE" w14:textId="10706F5C" w:rsidR="008F3CD4" w:rsidRDefault="008F3CD4" w:rsidP="00C11B4B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709BB614" w14:textId="48866964" w:rsidR="002B65B3" w:rsidRPr="00870EEC" w:rsidRDefault="002B65B3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A009BEB" w14:textId="20EBF2AD" w:rsidR="00CC0775" w:rsidRDefault="009D4435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</w:p>
    <w:p w14:paraId="475D1B7D" w14:textId="7D723E84" w:rsidR="009F50EE" w:rsidRDefault="009F50EE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14:paraId="05BA011A" w14:textId="77777777" w:rsidR="00F437D5" w:rsidRPr="00B847D1" w:rsidRDefault="00E474E2" w:rsidP="00B93B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14:paraId="4BC8E97C" w14:textId="77777777" w:rsidR="0062551B" w:rsidRPr="00B847D1" w:rsidRDefault="0062551B" w:rsidP="003130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5B205DF" w14:textId="77777777" w:rsidR="00477138" w:rsidRPr="00684A1B" w:rsidRDefault="00FB1617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9983552" w14:textId="77777777" w:rsidR="00D574B5" w:rsidRPr="004D4F0E" w:rsidRDefault="00D574B5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16"/>
          <w:szCs w:val="16"/>
        </w:rPr>
      </w:pPr>
    </w:p>
    <w:p w14:paraId="6F42679F" w14:textId="1B0C60D8" w:rsidR="00905CF4" w:rsidRPr="00684A1B" w:rsidRDefault="00EB572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การเงินจาก</w:t>
      </w:r>
      <w:r w:rsidR="006473DF" w:rsidRPr="0074537F">
        <w:rPr>
          <w:rFonts w:ascii="Angsana New" w:hAnsi="Angsana New" w:hint="cs"/>
          <w:sz w:val="30"/>
          <w:szCs w:val="30"/>
          <w:cs/>
        </w:rPr>
        <w:t>คณะกรรมการ</w:t>
      </w:r>
      <w:r w:rsidR="006473DF" w:rsidRPr="00BA72B1">
        <w:rPr>
          <w:rFonts w:ascii="Angsana New" w:hAnsi="Angsana New" w:hint="cs"/>
          <w:sz w:val="30"/>
          <w:szCs w:val="30"/>
          <w:cs/>
        </w:rPr>
        <w:t>บริษัท</w:t>
      </w:r>
      <w:r w:rsidR="00EF0F62" w:rsidRPr="00531916">
        <w:rPr>
          <w:rFonts w:ascii="Angsana New" w:hAnsi="Angsana New"/>
          <w:sz w:val="30"/>
          <w:szCs w:val="30"/>
          <w:cs/>
        </w:rPr>
        <w:t>เมื่อ</w:t>
      </w:r>
      <w:r w:rsidR="00EF0F62" w:rsidRPr="00D2038A">
        <w:rPr>
          <w:rFonts w:ascii="Angsana New" w:hAnsi="Angsana New"/>
          <w:sz w:val="30"/>
          <w:szCs w:val="30"/>
          <w:cs/>
        </w:rPr>
        <w:t>วันที่</w:t>
      </w:r>
      <w:r w:rsidR="00DD0A20">
        <w:rPr>
          <w:rFonts w:ascii="Angsana New" w:hAnsi="Angsana New" w:hint="cs"/>
          <w:sz w:val="30"/>
          <w:szCs w:val="30"/>
          <w:cs/>
        </w:rPr>
        <w:t xml:space="preserve"> </w:t>
      </w:r>
      <w:r w:rsidR="00DD0A20" w:rsidRPr="009C7E4F">
        <w:rPr>
          <w:rFonts w:ascii="Angsana New" w:hAnsi="Angsana New"/>
          <w:sz w:val="30"/>
          <w:szCs w:val="30"/>
        </w:rPr>
        <w:t>1</w:t>
      </w:r>
      <w:r w:rsidR="000B4FBE" w:rsidRPr="009C7E4F">
        <w:rPr>
          <w:rFonts w:ascii="Angsana New" w:hAnsi="Angsana New"/>
          <w:sz w:val="30"/>
          <w:szCs w:val="30"/>
        </w:rPr>
        <w:t>1</w:t>
      </w:r>
      <w:r w:rsidR="00D32EDD" w:rsidRPr="009C7E4F">
        <w:rPr>
          <w:rFonts w:ascii="Angsana New" w:hAnsi="Angsana New"/>
          <w:sz w:val="30"/>
          <w:szCs w:val="30"/>
        </w:rPr>
        <w:t xml:space="preserve"> </w:t>
      </w:r>
      <w:r w:rsidR="000B4FBE" w:rsidRPr="009C7E4F">
        <w:rPr>
          <w:rFonts w:ascii="Angsana New" w:hAnsi="Angsana New" w:hint="cs"/>
          <w:sz w:val="30"/>
          <w:szCs w:val="30"/>
          <w:cs/>
        </w:rPr>
        <w:t>สิงหาคม</w:t>
      </w:r>
      <w:r w:rsidR="007D3765" w:rsidRPr="009C7E4F">
        <w:rPr>
          <w:rFonts w:ascii="Angsana New" w:hAnsi="Angsana New" w:hint="cs"/>
          <w:sz w:val="30"/>
          <w:szCs w:val="30"/>
          <w:cs/>
        </w:rPr>
        <w:t xml:space="preserve"> </w:t>
      </w:r>
      <w:r w:rsidR="007D3765" w:rsidRPr="009C7E4F">
        <w:rPr>
          <w:rFonts w:ascii="Angsana New" w:hAnsi="Angsana New"/>
          <w:sz w:val="30"/>
          <w:szCs w:val="30"/>
        </w:rPr>
        <w:t>2566</w:t>
      </w:r>
    </w:p>
    <w:p w14:paraId="6F29ED1F" w14:textId="6FE01844" w:rsidR="0021348B" w:rsidRPr="004D4F0E" w:rsidRDefault="0021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lang w:eastAsia="x-none"/>
        </w:rPr>
      </w:pPr>
    </w:p>
    <w:p w14:paraId="74289AEF" w14:textId="444C4944" w:rsidR="00930FDB" w:rsidRPr="00A72822" w:rsidRDefault="00B15330" w:rsidP="00A72822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21348B">
        <w:rPr>
          <w:rFonts w:ascii="Angsana New" w:hAnsi="Angsana New" w:hint="cs"/>
          <w:sz w:val="30"/>
          <w:szCs w:val="30"/>
          <w:u w:val="none"/>
          <w:cs/>
          <w:lang w:val="en-US"/>
        </w:rPr>
        <w:t>เก</w:t>
      </w:r>
      <w:r w:rsidR="00331D1E" w:rsidRPr="0021348B">
        <w:rPr>
          <w:rFonts w:ascii="Angsana New" w:hAnsi="Angsana New"/>
          <w:sz w:val="30"/>
          <w:szCs w:val="30"/>
          <w:u w:val="none"/>
          <w:cs/>
        </w:rPr>
        <w:t xml:space="preserve">ณฑ์การจัดทำงบการเงินระหว่างกาล </w:t>
      </w:r>
    </w:p>
    <w:p w14:paraId="54CCB72B" w14:textId="77777777" w:rsidR="00B15330" w:rsidRPr="004D4F0E" w:rsidRDefault="00B15330" w:rsidP="00B1533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23D4A53" w14:textId="0CEDF1E4" w:rsidR="00620A24" w:rsidRDefault="006628E5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32449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632449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  <w:cs/>
        </w:rPr>
        <w:t>ในรูปแบบย่อ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632449">
        <w:rPr>
          <w:rFonts w:ascii="Angsana New" w:hAnsi="Angsana New"/>
          <w:spacing w:val="-4"/>
          <w:sz w:val="30"/>
          <w:szCs w:val="30"/>
        </w:rPr>
        <w:t>“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</w:rPr>
        <w:t>”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  <w:r w:rsidRPr="00632449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6A2236" w:rsidRPr="006A2236">
        <w:rPr>
          <w:rFonts w:ascii="Angsana New" w:hAnsi="Angsana New"/>
          <w:spacing w:val="-4"/>
          <w:sz w:val="30"/>
          <w:szCs w:val="30"/>
        </w:rPr>
        <w:t>34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เรื่อง</w:t>
      </w:r>
      <w:r w:rsidRPr="00632449">
        <w:rPr>
          <w:rFonts w:ascii="Angsana New" w:hAnsi="Angsana New" w:hint="cs"/>
          <w:sz w:val="30"/>
          <w:szCs w:val="30"/>
          <w:cs/>
        </w:rPr>
        <w:t xml:space="preserve"> </w:t>
      </w:r>
      <w:r w:rsidR="003D1D03">
        <w:rPr>
          <w:rFonts w:ascii="Angsana New" w:hAnsi="Angsana New"/>
          <w:sz w:val="30"/>
          <w:szCs w:val="30"/>
        </w:rPr>
        <w:br/>
      </w:r>
      <w:r w:rsidRPr="00632449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3244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63244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กฎระเบียบ</w:t>
      </w:r>
      <w:r w:rsidRPr="003A1737">
        <w:rPr>
          <w:rFonts w:ascii="Angsana New" w:hAnsi="Angsana New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="00D31F8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3A1737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</w:t>
      </w:r>
      <w:r w:rsidR="0087342D">
        <w:rPr>
          <w:rFonts w:ascii="Angsana New" w:hAnsi="Angsana New"/>
          <w:sz w:val="30"/>
          <w:szCs w:val="30"/>
          <w:cs/>
        </w:rPr>
        <w:br/>
      </w:r>
      <w:r w:rsidR="003A1737" w:rsidRPr="003A1737">
        <w:rPr>
          <w:rFonts w:ascii="Angsana New" w:hAnsi="Angsana New"/>
          <w:sz w:val="30"/>
          <w:szCs w:val="30"/>
          <w:cs/>
        </w:rPr>
        <w:t>การให้ข้อมูลที่เกี่ยวกับกิจกรรม เหตุการณ์และสถานการณ์</w:t>
      </w:r>
      <w:r w:rsidR="003A1737" w:rsidRPr="007836FD">
        <w:rPr>
          <w:rFonts w:ascii="Angsana New" w:hAnsi="Angsana New"/>
          <w:sz w:val="30"/>
          <w:szCs w:val="30"/>
          <w:cs/>
        </w:rPr>
        <w:t>ใหม่</w:t>
      </w:r>
      <w:r w:rsidR="00D31F8D" w:rsidRPr="007836F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7836FD">
        <w:rPr>
          <w:rFonts w:ascii="Angsana New" w:hAnsi="Angsana New"/>
          <w:sz w:val="30"/>
          <w:szCs w:val="30"/>
          <w:cs/>
        </w:rPr>
        <w:t>ๆ เพื่</w:t>
      </w:r>
      <w:r w:rsidR="003A1737" w:rsidRPr="003A1737">
        <w:rPr>
          <w:rFonts w:ascii="Angsana New" w:hAnsi="Angsana New"/>
          <w:sz w:val="30"/>
          <w:szCs w:val="30"/>
          <w:cs/>
        </w:rPr>
        <w:t>อไม่ให้ซ้ำซ้อนกับข้อมูลที่ได้นำเสนอไปแล้ว</w:t>
      </w:r>
      <w:r w:rsidR="003A1737" w:rsidRPr="0087342D">
        <w:rPr>
          <w:rFonts w:ascii="Angsana New" w:hAnsi="Angsana New"/>
          <w:spacing w:val="-4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3A1737" w:rsidRPr="0087342D">
        <w:rPr>
          <w:rFonts w:ascii="Angsana New" w:hAnsi="Angsana New" w:hint="cs"/>
          <w:spacing w:val="-4"/>
          <w:sz w:val="30"/>
          <w:szCs w:val="30"/>
          <w:cs/>
        </w:rPr>
        <w:t>และบริษัทย่อย</w:t>
      </w:r>
      <w:r w:rsidR="003A1737" w:rsidRPr="003A1737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3A1737" w:rsidRPr="003A1737">
        <w:rPr>
          <w:rFonts w:ascii="Angsana New" w:hAnsi="Angsana New"/>
          <w:sz w:val="30"/>
          <w:szCs w:val="30"/>
        </w:rPr>
        <w:t xml:space="preserve"> 31 </w:t>
      </w:r>
      <w:r w:rsidR="003A1737" w:rsidRPr="003A1737">
        <w:rPr>
          <w:rFonts w:ascii="Angsana New" w:hAnsi="Angsana New" w:hint="cs"/>
          <w:sz w:val="30"/>
          <w:szCs w:val="30"/>
          <w:cs/>
        </w:rPr>
        <w:t>ธันวาคม</w:t>
      </w:r>
      <w:r w:rsidR="003A1737" w:rsidRPr="003A1737">
        <w:rPr>
          <w:rFonts w:ascii="Angsana New" w:hAnsi="Angsana New"/>
          <w:sz w:val="30"/>
          <w:szCs w:val="30"/>
        </w:rPr>
        <w:t xml:space="preserve"> 256</w:t>
      </w:r>
      <w:r w:rsidR="00D411FD">
        <w:rPr>
          <w:rFonts w:ascii="Angsana New" w:hAnsi="Angsana New"/>
          <w:sz w:val="30"/>
          <w:szCs w:val="30"/>
        </w:rPr>
        <w:t>5</w:t>
      </w:r>
    </w:p>
    <w:p w14:paraId="50C0A1CF" w14:textId="090C67A8" w:rsidR="0047556A" w:rsidRPr="004D4F0E" w:rsidRDefault="0047556A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6"/>
          <w:szCs w:val="16"/>
        </w:rPr>
      </w:pPr>
    </w:p>
    <w:p w14:paraId="004059A5" w14:textId="10F1FF97" w:rsidR="00087C67" w:rsidRDefault="003A1737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3A173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A1737">
        <w:rPr>
          <w:rFonts w:ascii="Angsana New" w:hAnsi="Angsana New"/>
          <w:sz w:val="30"/>
          <w:szCs w:val="30"/>
        </w:rPr>
        <w:t xml:space="preserve"> </w:t>
      </w:r>
      <w:r w:rsidRPr="003A1737">
        <w:rPr>
          <w:rFonts w:ascii="Angsana New" w:hAnsi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A1737">
        <w:rPr>
          <w:rFonts w:ascii="Angsana New" w:hAnsi="Angsana New"/>
          <w:sz w:val="30"/>
          <w:szCs w:val="30"/>
        </w:rPr>
        <w:t xml:space="preserve">31 </w:t>
      </w:r>
      <w:r w:rsidRPr="003A173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A1737">
        <w:rPr>
          <w:rFonts w:ascii="Angsana New" w:hAnsi="Angsana New"/>
          <w:sz w:val="30"/>
          <w:szCs w:val="30"/>
        </w:rPr>
        <w:t>256</w:t>
      </w:r>
      <w:r w:rsidR="00D411FD">
        <w:rPr>
          <w:rFonts w:ascii="Angsana New" w:hAnsi="Angsana New"/>
          <w:sz w:val="30"/>
          <w:szCs w:val="30"/>
        </w:rPr>
        <w:t>5</w:t>
      </w:r>
    </w:p>
    <w:p w14:paraId="581B4A24" w14:textId="77777777" w:rsidR="00AA0C03" w:rsidRPr="004D4F0E" w:rsidRDefault="00AA0C03" w:rsidP="00BD6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color w:val="FF0000"/>
          <w:sz w:val="16"/>
          <w:szCs w:val="16"/>
        </w:rPr>
      </w:pPr>
    </w:p>
    <w:p w14:paraId="01FF7CB8" w14:textId="39740ACC" w:rsidR="00EF3FE4" w:rsidRPr="00BA2043" w:rsidRDefault="00560375" w:rsidP="003F098B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F098B">
        <w:rPr>
          <w:rFonts w:ascii="Angsana New" w:hAnsi="Angsana New"/>
          <w:sz w:val="30"/>
          <w:szCs w:val="30"/>
          <w:u w:val="none"/>
          <w:cs/>
        </w:rPr>
        <w:t>บุคคล</w:t>
      </w:r>
      <w:r w:rsidRPr="00BA2043">
        <w:rPr>
          <w:rFonts w:ascii="Angsana New" w:hAnsi="Angsana New"/>
          <w:sz w:val="30"/>
          <w:szCs w:val="30"/>
          <w:u w:val="none"/>
          <w:cs/>
          <w:lang w:val="th-TH"/>
        </w:rPr>
        <w:t>หรือกิจการที่เกี่ยวข้องกัน</w:t>
      </w:r>
    </w:p>
    <w:p w14:paraId="5F3C1904" w14:textId="3BD5A9CC" w:rsidR="008F3E5E" w:rsidRPr="004D4F0E" w:rsidRDefault="008F3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6BE0EA78" w14:textId="7BBF9743" w:rsidR="00292E07" w:rsidRPr="00E307BE" w:rsidRDefault="00292E07" w:rsidP="0029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E7CE0">
        <w:rPr>
          <w:rFonts w:ascii="Angsana New" w:hAnsi="Angsana New" w:hint="cs"/>
          <w:spacing w:val="-6"/>
          <w:sz w:val="30"/>
          <w:szCs w:val="30"/>
          <w:cs/>
        </w:rPr>
        <w:t>ความสัมพันธ์ที่มีกับ</w:t>
      </w:r>
      <w:r w:rsidR="00DD0A20">
        <w:rPr>
          <w:rFonts w:ascii="Angsana New" w:hAnsi="Angsana New" w:hint="cs"/>
          <w:spacing w:val="-6"/>
          <w:sz w:val="30"/>
          <w:szCs w:val="30"/>
          <w:cs/>
        </w:rPr>
        <w:t>บริษัทย่อย</w:t>
      </w:r>
      <w:r w:rsidR="00A96341">
        <w:rPr>
          <w:rFonts w:ascii="Angsana New" w:hAnsi="Angsana New"/>
          <w:spacing w:val="-6"/>
          <w:sz w:val="30"/>
          <w:szCs w:val="30"/>
        </w:rPr>
        <w:t xml:space="preserve"> </w:t>
      </w:r>
      <w:r w:rsidR="00DD0A20">
        <w:rPr>
          <w:rFonts w:ascii="Angsana New" w:hAnsi="Angsana New" w:hint="cs"/>
          <w:spacing w:val="-6"/>
          <w:sz w:val="30"/>
          <w:szCs w:val="30"/>
          <w:cs/>
        </w:rPr>
        <w:t xml:space="preserve">การร่วมค้า </w:t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>ผู้บริหารสำคัญและบุคคลหรือกิจการ</w:t>
      </w:r>
      <w:r w:rsidR="005303D8" w:rsidRPr="008E7CE0">
        <w:rPr>
          <w:rFonts w:ascii="Angsana New" w:hAnsi="Angsana New" w:hint="cs"/>
          <w:spacing w:val="-6"/>
          <w:sz w:val="30"/>
          <w:szCs w:val="30"/>
          <w:cs/>
        </w:rPr>
        <w:t>อื่น</w:t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>ที่เกี่ยวข้อง</w:t>
      </w:r>
      <w:r w:rsidR="005303D8" w:rsidRPr="008E7CE0">
        <w:rPr>
          <w:rFonts w:ascii="Angsana New" w:hAnsi="Angsana New" w:hint="cs"/>
          <w:spacing w:val="-6"/>
          <w:sz w:val="30"/>
          <w:szCs w:val="30"/>
          <w:cs/>
        </w:rPr>
        <w:t>กัน</w:t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 xml:space="preserve"> และนโยบายการกำหนดราคาแต่ละประเภท</w:t>
      </w:r>
      <w:r w:rsidRPr="00E307BE">
        <w:rPr>
          <w:rFonts w:ascii="Angsana New" w:hAnsi="Angsana New" w:hint="cs"/>
          <w:spacing w:val="-2"/>
          <w:sz w:val="30"/>
          <w:szCs w:val="30"/>
          <w:cs/>
        </w:rPr>
        <w:t>ไม่ได้มีการเปลี่ยนแปลงอย่างมีสาระสำคัญในระหว่างงวด</w:t>
      </w:r>
      <w:r w:rsidR="00E307BE" w:rsidRPr="00E307B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5FEC679F" w14:textId="626DFA23" w:rsidR="00E0551B" w:rsidRPr="004D4F0E" w:rsidRDefault="00E05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4"/>
        <w:gridCol w:w="1081"/>
        <w:gridCol w:w="274"/>
        <w:gridCol w:w="1082"/>
        <w:gridCol w:w="274"/>
        <w:gridCol w:w="1075"/>
        <w:gridCol w:w="252"/>
        <w:gridCol w:w="1102"/>
      </w:tblGrid>
      <w:tr w:rsidR="00A72822" w:rsidRPr="00BA2043" w14:paraId="0D429484" w14:textId="77777777" w:rsidTr="006179C6">
        <w:trPr>
          <w:tblHeader/>
        </w:trPr>
        <w:tc>
          <w:tcPr>
            <w:tcW w:w="2202" w:type="pct"/>
          </w:tcPr>
          <w:p w14:paraId="03E8B6FA" w14:textId="43BC9DB9" w:rsidR="00A72822" w:rsidRPr="004D4F0E" w:rsidRDefault="007836FD" w:rsidP="00A7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560" w:hanging="255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7" w:type="pct"/>
            <w:gridSpan w:val="3"/>
          </w:tcPr>
          <w:p w14:paraId="11C053EA" w14:textId="4757B2DA" w:rsidR="00A72822" w:rsidRPr="004D4F0E" w:rsidRDefault="00A72822" w:rsidP="000A734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1A5FE93D" w14:textId="77777777" w:rsidR="00A72822" w:rsidRPr="004D4F0E" w:rsidRDefault="00A72822" w:rsidP="000A734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2" w:type="pct"/>
            <w:gridSpan w:val="3"/>
          </w:tcPr>
          <w:p w14:paraId="6C838999" w14:textId="5A53F96F" w:rsidR="00A72822" w:rsidRPr="004D4F0E" w:rsidRDefault="00A72822" w:rsidP="000A734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36FD" w:rsidRPr="00BA2043" w14:paraId="7B7C1D14" w14:textId="77777777" w:rsidTr="006179C6">
        <w:trPr>
          <w:tblHeader/>
        </w:trPr>
        <w:tc>
          <w:tcPr>
            <w:tcW w:w="2202" w:type="pct"/>
          </w:tcPr>
          <w:p w14:paraId="0ABACFA2" w14:textId="249D9A33" w:rsidR="008D2C41" w:rsidRPr="004D4F0E" w:rsidRDefault="00CE6629" w:rsidP="000A7342">
            <w:pPr>
              <w:pStyle w:val="a"/>
              <w:widowControl w:val="0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6D78CC" w:rsidRPr="004D4F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4D4F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  <w:r w:rsidR="00D411FD" w:rsidRPr="004D4F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D411FD" w:rsidRPr="004D4F0E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>3</w:t>
            </w:r>
            <w:r w:rsidR="00313A56" w:rsidRPr="004D4F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0</w:t>
            </w:r>
            <w:r w:rsidR="00D411FD" w:rsidRPr="004D4F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ม</w:t>
            </w:r>
            <w:r w:rsidR="002C1FB5" w:rsidRPr="004D4F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589" w:type="pct"/>
            <w:vAlign w:val="bottom"/>
          </w:tcPr>
          <w:p w14:paraId="3BBC3425" w14:textId="756ADEBF" w:rsidR="008D2C41" w:rsidRPr="004D4F0E" w:rsidRDefault="006A2236" w:rsidP="000A734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411FD" w:rsidRPr="004D4F0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9" w:type="pct"/>
          </w:tcPr>
          <w:p w14:paraId="3E29556B" w14:textId="77777777" w:rsidR="008D2C41" w:rsidRPr="004D4F0E" w:rsidRDefault="008D2C41" w:rsidP="000A734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2BECBE0" w14:textId="60F7F499" w:rsidR="008D2C41" w:rsidRPr="004D4F0E" w:rsidRDefault="006A2236" w:rsidP="000A734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411FD" w:rsidRPr="004D4F0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9" w:type="pct"/>
          </w:tcPr>
          <w:p w14:paraId="7CA040B0" w14:textId="77777777" w:rsidR="008D2C41" w:rsidRPr="004D4F0E" w:rsidRDefault="008D2C41" w:rsidP="000A734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vAlign w:val="bottom"/>
          </w:tcPr>
          <w:p w14:paraId="2ADEAADB" w14:textId="088C50F7" w:rsidR="008D2C41" w:rsidRPr="004D4F0E" w:rsidRDefault="006A2236" w:rsidP="000A734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411FD" w:rsidRPr="004D4F0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7" w:type="pct"/>
          </w:tcPr>
          <w:p w14:paraId="3B4D6468" w14:textId="77777777" w:rsidR="008D2C41" w:rsidRPr="004D4F0E" w:rsidRDefault="008D2C41" w:rsidP="000A734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2311C33F" w14:textId="5A806E50" w:rsidR="008D2C41" w:rsidRPr="004D4F0E" w:rsidRDefault="006A2236" w:rsidP="000A734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411FD" w:rsidRPr="004D4F0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B5C18" w:rsidRPr="00BA2043" w14:paraId="71C5C7A9" w14:textId="77777777" w:rsidTr="004D4F0E">
        <w:trPr>
          <w:tblHeader/>
        </w:trPr>
        <w:tc>
          <w:tcPr>
            <w:tcW w:w="2202" w:type="pct"/>
          </w:tcPr>
          <w:p w14:paraId="63747642" w14:textId="77777777" w:rsidR="008D2C41" w:rsidRPr="004D4F0E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05E9B4B2" w14:textId="77777777" w:rsidR="008D2C41" w:rsidRPr="004D4F0E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7836FD" w:rsidRPr="00BA2043" w14:paraId="151AB186" w14:textId="77777777" w:rsidTr="004D4F0E">
        <w:tc>
          <w:tcPr>
            <w:tcW w:w="2202" w:type="pct"/>
          </w:tcPr>
          <w:p w14:paraId="4B8984AC" w14:textId="77777777" w:rsidR="00CF4D00" w:rsidRPr="004D4F0E" w:rsidRDefault="00CF4D00" w:rsidP="00CF4D0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75B39213" w14:textId="77777777" w:rsidR="00CF4D00" w:rsidRPr="004D4F0E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49" w:type="pct"/>
          </w:tcPr>
          <w:p w14:paraId="04F7C9B5" w14:textId="77777777" w:rsidR="00CF4D00" w:rsidRPr="004D4F0E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3101E053" w14:textId="77777777" w:rsidR="00CF4D00" w:rsidRPr="004D4F0E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49" w:type="pct"/>
          </w:tcPr>
          <w:p w14:paraId="30079324" w14:textId="77777777" w:rsidR="00CF4D00" w:rsidRPr="004D4F0E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2DA48E64" w14:textId="77777777" w:rsidR="00CF4D00" w:rsidRPr="004D4F0E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7" w:type="pct"/>
          </w:tcPr>
          <w:p w14:paraId="1CF762A7" w14:textId="77777777" w:rsidR="00CF4D00" w:rsidRPr="004D4F0E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59906FB7" w14:textId="2BD35D8A" w:rsidR="00CF4D00" w:rsidRPr="004D4F0E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D411FD" w:rsidRPr="00BA2043" w14:paraId="5EC92F79" w14:textId="77777777" w:rsidTr="004D4F0E">
        <w:tc>
          <w:tcPr>
            <w:tcW w:w="2202" w:type="pct"/>
          </w:tcPr>
          <w:p w14:paraId="3C1926B0" w14:textId="77777777" w:rsidR="00D411FD" w:rsidRPr="004D4F0E" w:rsidRDefault="00D411FD" w:rsidP="00D411FD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589" w:type="pct"/>
          </w:tcPr>
          <w:p w14:paraId="2BEE12F1" w14:textId="3E2A5D37" w:rsidR="00D411FD" w:rsidRPr="004D4F0E" w:rsidDel="008D2C41" w:rsidRDefault="00603548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67597BB1" w14:textId="77777777" w:rsidR="00D411FD" w:rsidRPr="004D4F0E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6EEB34D4" w14:textId="0C0AF830" w:rsidR="00D411FD" w:rsidRPr="004D4F0E" w:rsidDel="008D2C41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505688B3" w14:textId="77777777" w:rsidR="00D411FD" w:rsidRPr="004D4F0E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22C71338" w14:textId="568E9E0E" w:rsidR="00D411FD" w:rsidRPr="004D4F0E" w:rsidDel="008D2C41" w:rsidRDefault="00603548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5,965</w:t>
            </w:r>
          </w:p>
        </w:tc>
        <w:tc>
          <w:tcPr>
            <w:tcW w:w="137" w:type="pct"/>
          </w:tcPr>
          <w:p w14:paraId="4A391D2A" w14:textId="77777777" w:rsidR="00D411FD" w:rsidRPr="004D4F0E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0C20BB96" w14:textId="3395CB48" w:rsidR="00D411FD" w:rsidRPr="004D4F0E" w:rsidDel="008D2C41" w:rsidRDefault="00A24302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42,272</w:t>
            </w:r>
          </w:p>
        </w:tc>
      </w:tr>
      <w:tr w:rsidR="00A24302" w:rsidRPr="00BA2043" w14:paraId="7A71D233" w14:textId="77777777" w:rsidTr="004D4F0E">
        <w:tc>
          <w:tcPr>
            <w:tcW w:w="2202" w:type="pct"/>
          </w:tcPr>
          <w:p w14:paraId="0345DA6A" w14:textId="7CC2C548" w:rsidR="00A24302" w:rsidRPr="004D4F0E" w:rsidRDefault="00A24302" w:rsidP="00D411FD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เงินปันผลรับ</w:t>
            </w:r>
          </w:p>
        </w:tc>
        <w:tc>
          <w:tcPr>
            <w:tcW w:w="589" w:type="pct"/>
            <w:vAlign w:val="bottom"/>
          </w:tcPr>
          <w:p w14:paraId="29D8B9D3" w14:textId="7A46D820" w:rsidR="00A24302" w:rsidRPr="004D4F0E" w:rsidRDefault="00603548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7A5D98A9" w14:textId="77777777" w:rsidR="00A24302" w:rsidRPr="004D4F0E" w:rsidRDefault="00A24302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73B68766" w14:textId="0BA4CD05" w:rsidR="00A24302" w:rsidRPr="004D4F0E" w:rsidRDefault="00D40F3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C754592" w14:textId="77777777" w:rsidR="00A24302" w:rsidRPr="004D4F0E" w:rsidRDefault="00A24302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79FAD311" w14:textId="38525F38" w:rsidR="00A24302" w:rsidRPr="004D4F0E" w:rsidRDefault="00603548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26803BFF" w14:textId="77777777" w:rsidR="00A24302" w:rsidRPr="004D4F0E" w:rsidRDefault="00A24302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208A7331" w14:textId="2979BA9D" w:rsidR="00A24302" w:rsidRPr="004D4F0E" w:rsidRDefault="00A24302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50,900</w:t>
            </w:r>
          </w:p>
        </w:tc>
      </w:tr>
      <w:tr w:rsidR="00D411FD" w:rsidRPr="00BA2043" w14:paraId="5E67080E" w14:textId="77777777" w:rsidTr="004D4F0E">
        <w:tc>
          <w:tcPr>
            <w:tcW w:w="2202" w:type="pct"/>
          </w:tcPr>
          <w:p w14:paraId="7F4F6678" w14:textId="31ACF108" w:rsidR="00D411FD" w:rsidRPr="004D4F0E" w:rsidRDefault="00D411FD" w:rsidP="00D411FD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589" w:type="pct"/>
            <w:vAlign w:val="bottom"/>
          </w:tcPr>
          <w:p w14:paraId="241B0168" w14:textId="77129EAD" w:rsidR="00D411FD" w:rsidRPr="004D4F0E" w:rsidRDefault="00603548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B11B757" w14:textId="77777777" w:rsidR="00D411FD" w:rsidRPr="004D4F0E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31B3662A" w14:textId="5D76C3B1" w:rsidR="00D411FD" w:rsidRPr="004D4F0E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4A631FC4" w14:textId="77777777" w:rsidR="00D411FD" w:rsidRPr="004D4F0E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57C6791E" w14:textId="6AAE8633" w:rsidR="00D411FD" w:rsidRPr="004D4F0E" w:rsidRDefault="00603548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2,</w:t>
            </w:r>
            <w:r w:rsidR="003F098B"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14</w:t>
            </w: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7" w:type="pct"/>
          </w:tcPr>
          <w:p w14:paraId="742168B5" w14:textId="77777777" w:rsidR="00D411FD" w:rsidRPr="004D4F0E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40BAEEC6" w14:textId="552DCD4F" w:rsidR="00D411FD" w:rsidRPr="004D4F0E" w:rsidRDefault="00A24302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</w:p>
        </w:tc>
      </w:tr>
      <w:tr w:rsidR="00D411FD" w:rsidRPr="00BA2043" w14:paraId="6DD54B33" w14:textId="77777777" w:rsidTr="004D4F0E">
        <w:tc>
          <w:tcPr>
            <w:tcW w:w="2202" w:type="pct"/>
          </w:tcPr>
          <w:p w14:paraId="4A3ED1EA" w14:textId="77777777" w:rsidR="00D411FD" w:rsidRPr="004D4F0E" w:rsidRDefault="00D411FD" w:rsidP="00D411FD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589" w:type="pct"/>
            <w:vAlign w:val="bottom"/>
          </w:tcPr>
          <w:p w14:paraId="6707D320" w14:textId="3FBB17EC" w:rsidR="00D411FD" w:rsidRPr="004D4F0E" w:rsidDel="008D2C41" w:rsidRDefault="00603548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23B59A7" w14:textId="77777777" w:rsidR="00D411FD" w:rsidRPr="004D4F0E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29EB2C25" w14:textId="60F83C0D" w:rsidR="00D411FD" w:rsidRPr="004D4F0E" w:rsidDel="008D2C41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E093E11" w14:textId="77777777" w:rsidR="00D411FD" w:rsidRPr="004D4F0E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039ED59E" w14:textId="1EB56192" w:rsidR="00D411FD" w:rsidRPr="004D4F0E" w:rsidDel="008D2C41" w:rsidRDefault="00603548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7" w:type="pct"/>
          </w:tcPr>
          <w:p w14:paraId="7F75ADCA" w14:textId="77777777" w:rsidR="00D411FD" w:rsidRPr="004D4F0E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609922B4" w14:textId="1291643C" w:rsidR="00D411FD" w:rsidRPr="004D4F0E" w:rsidDel="008D2C41" w:rsidRDefault="004D4F0E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13</w:t>
            </w:r>
          </w:p>
        </w:tc>
      </w:tr>
      <w:tr w:rsidR="005F722A" w:rsidRPr="00BA2043" w14:paraId="01B1DE2E" w14:textId="77777777" w:rsidTr="004D4F0E">
        <w:tc>
          <w:tcPr>
            <w:tcW w:w="2202" w:type="pct"/>
          </w:tcPr>
          <w:p w14:paraId="684851FA" w14:textId="74F08C06" w:rsidR="005F722A" w:rsidRPr="004D4F0E" w:rsidRDefault="005F722A" w:rsidP="005F722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89" w:type="pct"/>
          </w:tcPr>
          <w:p w14:paraId="397DE1A0" w14:textId="07919520" w:rsidR="005F722A" w:rsidRPr="004D4F0E" w:rsidRDefault="00603548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2D458FFE" w14:textId="77777777" w:rsidR="005F722A" w:rsidRPr="004D4F0E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60B1C715" w14:textId="0C222AA6" w:rsidR="005F722A" w:rsidRPr="004D4F0E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1F2F593B" w14:textId="77777777" w:rsidR="005F722A" w:rsidRPr="004D4F0E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767EF5C9" w14:textId="2F6CD257" w:rsidR="005F722A" w:rsidRPr="004D4F0E" w:rsidDel="008D2C41" w:rsidRDefault="00603548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7FA8198D" w14:textId="77777777" w:rsidR="005F722A" w:rsidRPr="004D4F0E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6EE92809" w14:textId="64D5A092" w:rsidR="005F722A" w:rsidRPr="004D4F0E" w:rsidRDefault="00A24302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2,023</w:t>
            </w:r>
          </w:p>
        </w:tc>
      </w:tr>
      <w:tr w:rsidR="005F722A" w:rsidRPr="00BA2043" w14:paraId="71AB72A7" w14:textId="77777777" w:rsidTr="004D4F0E">
        <w:tc>
          <w:tcPr>
            <w:tcW w:w="2202" w:type="pct"/>
          </w:tcPr>
          <w:p w14:paraId="4006777E" w14:textId="77777777" w:rsidR="005F722A" w:rsidRPr="004D4F0E" w:rsidRDefault="005F722A" w:rsidP="005F722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589" w:type="pct"/>
          </w:tcPr>
          <w:p w14:paraId="5322EED2" w14:textId="77777777" w:rsidR="005F722A" w:rsidRPr="004D4F0E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4"/>
                <w:szCs w:val="14"/>
                <w:highlight w:val="yellow"/>
                <w:lang w:val="en-US" w:eastAsia="en-US"/>
              </w:rPr>
            </w:pPr>
          </w:p>
        </w:tc>
        <w:tc>
          <w:tcPr>
            <w:tcW w:w="149" w:type="pct"/>
          </w:tcPr>
          <w:p w14:paraId="7E30C427" w14:textId="77777777" w:rsidR="005F722A" w:rsidRPr="004D4F0E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14"/>
                <w:szCs w:val="14"/>
                <w:lang w:val="en-US" w:eastAsia="en-US"/>
              </w:rPr>
            </w:pPr>
          </w:p>
        </w:tc>
        <w:tc>
          <w:tcPr>
            <w:tcW w:w="589" w:type="pct"/>
          </w:tcPr>
          <w:p w14:paraId="2FE21284" w14:textId="77777777" w:rsidR="005F722A" w:rsidRPr="004D4F0E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4"/>
                <w:szCs w:val="14"/>
                <w:lang w:val="en-US" w:eastAsia="en-US"/>
              </w:rPr>
            </w:pPr>
          </w:p>
        </w:tc>
        <w:tc>
          <w:tcPr>
            <w:tcW w:w="149" w:type="pct"/>
          </w:tcPr>
          <w:p w14:paraId="0EED1FA8" w14:textId="77777777" w:rsidR="005F722A" w:rsidRPr="004D4F0E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14"/>
                <w:szCs w:val="14"/>
                <w:lang w:val="en-US" w:eastAsia="en-US"/>
              </w:rPr>
            </w:pPr>
          </w:p>
        </w:tc>
        <w:tc>
          <w:tcPr>
            <w:tcW w:w="585" w:type="pct"/>
          </w:tcPr>
          <w:p w14:paraId="39E4315F" w14:textId="77777777" w:rsidR="005F722A" w:rsidRPr="004D4F0E" w:rsidDel="008D2C41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14"/>
                <w:szCs w:val="14"/>
                <w:lang w:val="en-US" w:eastAsia="en-US"/>
              </w:rPr>
            </w:pPr>
          </w:p>
        </w:tc>
        <w:tc>
          <w:tcPr>
            <w:tcW w:w="137" w:type="pct"/>
          </w:tcPr>
          <w:p w14:paraId="0246CBFA" w14:textId="77777777" w:rsidR="005F722A" w:rsidRPr="004D4F0E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14"/>
                <w:szCs w:val="14"/>
                <w:lang w:val="en-US" w:eastAsia="en-US"/>
              </w:rPr>
            </w:pPr>
          </w:p>
        </w:tc>
        <w:tc>
          <w:tcPr>
            <w:tcW w:w="600" w:type="pct"/>
          </w:tcPr>
          <w:p w14:paraId="710BEDB7" w14:textId="77777777" w:rsidR="005F722A" w:rsidRPr="004D4F0E" w:rsidRDefault="005F722A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14"/>
                <w:szCs w:val="14"/>
                <w:lang w:val="en-US" w:eastAsia="en-US"/>
              </w:rPr>
            </w:pPr>
          </w:p>
        </w:tc>
      </w:tr>
      <w:tr w:rsidR="005F722A" w:rsidRPr="00BA2043" w14:paraId="458E307F" w14:textId="77777777" w:rsidTr="004D4F0E">
        <w:tc>
          <w:tcPr>
            <w:tcW w:w="2202" w:type="pct"/>
          </w:tcPr>
          <w:p w14:paraId="723C6A5F" w14:textId="77777777" w:rsidR="005F722A" w:rsidRPr="004D4F0E" w:rsidRDefault="005F722A" w:rsidP="005F722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</w:tcPr>
          <w:p w14:paraId="12C9C59C" w14:textId="77777777" w:rsidR="005F722A" w:rsidRPr="004D4F0E" w:rsidDel="008D2C41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9" w:type="pct"/>
          </w:tcPr>
          <w:p w14:paraId="61AEB854" w14:textId="77777777" w:rsidR="005F722A" w:rsidRPr="004D4F0E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06E2535F" w14:textId="17BB2D78" w:rsidR="005F722A" w:rsidRPr="004D4F0E" w:rsidDel="008D2C41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49" w:type="pct"/>
          </w:tcPr>
          <w:p w14:paraId="33A529B8" w14:textId="77777777" w:rsidR="005F722A" w:rsidRPr="004D4F0E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623E5940" w14:textId="77777777" w:rsidR="005F722A" w:rsidRPr="004D4F0E" w:rsidDel="008D2C41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37" w:type="pct"/>
          </w:tcPr>
          <w:p w14:paraId="0CF2CB30" w14:textId="77777777" w:rsidR="005F722A" w:rsidRPr="004D4F0E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5969A93B" w14:textId="77777777" w:rsidR="005F722A" w:rsidRPr="004D4F0E" w:rsidDel="008D2C41" w:rsidRDefault="005F722A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D41949" w:rsidRPr="00BA2043" w14:paraId="17F54DCF" w14:textId="77777777" w:rsidTr="004D4F0E">
        <w:tc>
          <w:tcPr>
            <w:tcW w:w="2202" w:type="pct"/>
          </w:tcPr>
          <w:p w14:paraId="2B79B075" w14:textId="2474E51E" w:rsidR="00D41949" w:rsidRPr="004D4F0E" w:rsidRDefault="00D41949" w:rsidP="00D4194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9" w:type="pct"/>
          </w:tcPr>
          <w:p w14:paraId="767335DE" w14:textId="690C766A" w:rsidR="00D41949" w:rsidRPr="004D4F0E" w:rsidRDefault="006179C6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2,619</w:t>
            </w:r>
          </w:p>
        </w:tc>
        <w:tc>
          <w:tcPr>
            <w:tcW w:w="149" w:type="pct"/>
          </w:tcPr>
          <w:p w14:paraId="3CE67CC9" w14:textId="77777777" w:rsidR="00D41949" w:rsidRPr="004D4F0E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714DFDAA" w14:textId="33E8F43D" w:rsidR="00D41949" w:rsidRPr="004D4F0E" w:rsidRDefault="00A24302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9A4042"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</w:p>
        </w:tc>
        <w:tc>
          <w:tcPr>
            <w:tcW w:w="149" w:type="pct"/>
          </w:tcPr>
          <w:p w14:paraId="58094A02" w14:textId="77777777" w:rsidR="00D41949" w:rsidRPr="004D4F0E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77691440" w14:textId="37E9D37A" w:rsidR="00D41949" w:rsidRPr="004D4F0E" w:rsidRDefault="006179C6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714</w:t>
            </w:r>
          </w:p>
        </w:tc>
        <w:tc>
          <w:tcPr>
            <w:tcW w:w="137" w:type="pct"/>
          </w:tcPr>
          <w:p w14:paraId="153AE02D" w14:textId="77777777" w:rsidR="00D41949" w:rsidRPr="004D4F0E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0EB6DAD1" w14:textId="73AF1762" w:rsidR="00D41949" w:rsidRPr="004D4F0E" w:rsidRDefault="009A4042" w:rsidP="00866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843</w:t>
            </w:r>
          </w:p>
        </w:tc>
      </w:tr>
      <w:tr w:rsidR="00D41949" w:rsidRPr="00BA2043" w14:paraId="269C4A9D" w14:textId="77777777" w:rsidTr="004D4F0E">
        <w:tc>
          <w:tcPr>
            <w:tcW w:w="2202" w:type="pct"/>
          </w:tcPr>
          <w:p w14:paraId="45CA1E57" w14:textId="77777777" w:rsidR="00D41949" w:rsidRPr="004D4F0E" w:rsidRDefault="00D41949" w:rsidP="00D4194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589" w:type="pct"/>
          </w:tcPr>
          <w:p w14:paraId="75FAD0B6" w14:textId="77777777" w:rsidR="00D41949" w:rsidRPr="004D4F0E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49" w:type="pct"/>
          </w:tcPr>
          <w:p w14:paraId="3225BF8B" w14:textId="77777777" w:rsidR="00D41949" w:rsidRPr="004D4F0E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6D3200D9" w14:textId="77777777" w:rsidR="00D41949" w:rsidRPr="004D4F0E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49" w:type="pct"/>
          </w:tcPr>
          <w:p w14:paraId="32577E5E" w14:textId="77777777" w:rsidR="00D41949" w:rsidRPr="004D4F0E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6197A799" w14:textId="77777777" w:rsidR="00D41949" w:rsidRPr="004D4F0E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7" w:type="pct"/>
          </w:tcPr>
          <w:p w14:paraId="1205956A" w14:textId="77777777" w:rsidR="00D41949" w:rsidRPr="004D4F0E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7B41CE82" w14:textId="77777777" w:rsidR="00D41949" w:rsidRPr="004D4F0E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D41949" w:rsidRPr="00BA2043" w14:paraId="06708BE9" w14:textId="77777777" w:rsidTr="004D4F0E">
        <w:tc>
          <w:tcPr>
            <w:tcW w:w="2202" w:type="pct"/>
          </w:tcPr>
          <w:p w14:paraId="54E72667" w14:textId="77777777" w:rsidR="00D41949" w:rsidRPr="004D4F0E" w:rsidRDefault="00D41949" w:rsidP="00D4194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589" w:type="pct"/>
          </w:tcPr>
          <w:p w14:paraId="42B90E31" w14:textId="6B8DD92D" w:rsidR="00D41949" w:rsidRPr="004D4F0E" w:rsidRDefault="006179C6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856</w:t>
            </w:r>
          </w:p>
        </w:tc>
        <w:tc>
          <w:tcPr>
            <w:tcW w:w="149" w:type="pct"/>
          </w:tcPr>
          <w:p w14:paraId="5062404C" w14:textId="77777777" w:rsidR="00D41949" w:rsidRPr="004D4F0E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64497CEC" w14:textId="76D52405" w:rsidR="00D41949" w:rsidRPr="004D4F0E" w:rsidRDefault="009A4042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856</w:t>
            </w:r>
          </w:p>
        </w:tc>
        <w:tc>
          <w:tcPr>
            <w:tcW w:w="149" w:type="pct"/>
          </w:tcPr>
          <w:p w14:paraId="724A575A" w14:textId="77777777" w:rsidR="00D41949" w:rsidRPr="004D4F0E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29060DEF" w14:textId="7514ACF9" w:rsidR="00D41949" w:rsidRPr="004D4F0E" w:rsidRDefault="006179C6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856</w:t>
            </w:r>
          </w:p>
        </w:tc>
        <w:tc>
          <w:tcPr>
            <w:tcW w:w="137" w:type="pct"/>
          </w:tcPr>
          <w:p w14:paraId="68515593" w14:textId="77777777" w:rsidR="00D41949" w:rsidRPr="004D4F0E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134CDABF" w14:textId="18362C63" w:rsidR="00D41949" w:rsidRPr="004D4F0E" w:rsidRDefault="009A4042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856</w:t>
            </w:r>
          </w:p>
        </w:tc>
      </w:tr>
      <w:tr w:rsidR="00BD6CAE" w:rsidRPr="00BA2043" w14:paraId="65A95C25" w14:textId="77777777" w:rsidTr="004D4F0E">
        <w:tc>
          <w:tcPr>
            <w:tcW w:w="2202" w:type="pct"/>
          </w:tcPr>
          <w:p w14:paraId="1F60DF91" w14:textId="77777777" w:rsidR="00BD6CAE" w:rsidRPr="004D4F0E" w:rsidRDefault="00BD6CAE" w:rsidP="00D4194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9" w:type="pct"/>
          </w:tcPr>
          <w:p w14:paraId="626D7B57" w14:textId="77777777" w:rsidR="00BD6CAE" w:rsidRPr="004D4F0E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49" w:type="pct"/>
          </w:tcPr>
          <w:p w14:paraId="1D21A541" w14:textId="77777777" w:rsidR="00BD6CAE" w:rsidRPr="004D4F0E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9" w:type="pct"/>
          </w:tcPr>
          <w:p w14:paraId="2ECD70A0" w14:textId="77777777" w:rsidR="00BD6CAE" w:rsidRPr="004D4F0E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9" w:type="pct"/>
          </w:tcPr>
          <w:p w14:paraId="1A6684F1" w14:textId="77777777" w:rsidR="00BD6CAE" w:rsidRPr="004D4F0E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5" w:type="pct"/>
          </w:tcPr>
          <w:p w14:paraId="6A06CAB8" w14:textId="77777777" w:rsidR="00BD6CAE" w:rsidRPr="004D4F0E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7" w:type="pct"/>
          </w:tcPr>
          <w:p w14:paraId="219BE563" w14:textId="77777777" w:rsidR="00BD6CAE" w:rsidRPr="004D4F0E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600" w:type="pct"/>
          </w:tcPr>
          <w:p w14:paraId="74BBDA0F" w14:textId="77777777" w:rsidR="00BD6CAE" w:rsidRPr="004D4F0E" w:rsidRDefault="00BD6CA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D41949" w:rsidRPr="00BA2043" w14:paraId="638758CB" w14:textId="77777777" w:rsidTr="004D4F0E">
        <w:tc>
          <w:tcPr>
            <w:tcW w:w="2202" w:type="pct"/>
          </w:tcPr>
          <w:p w14:paraId="26B417CD" w14:textId="77777777" w:rsidR="00D41949" w:rsidRPr="004D4F0E" w:rsidRDefault="00D41949" w:rsidP="00D4194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89" w:type="pct"/>
          </w:tcPr>
          <w:p w14:paraId="6601E91D" w14:textId="77777777" w:rsidR="00D41949" w:rsidRPr="004D4F0E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49" w:type="pct"/>
          </w:tcPr>
          <w:p w14:paraId="7258EEF9" w14:textId="77777777" w:rsidR="00D41949" w:rsidRPr="004D4F0E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58D4C6CF" w14:textId="5D2C054C" w:rsidR="00D41949" w:rsidRPr="004D4F0E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49" w:type="pct"/>
          </w:tcPr>
          <w:p w14:paraId="75DBD2E1" w14:textId="77777777" w:rsidR="00D41949" w:rsidRPr="004D4F0E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0D360038" w14:textId="77777777" w:rsidR="00D41949" w:rsidRPr="004D4F0E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7" w:type="pct"/>
          </w:tcPr>
          <w:p w14:paraId="6BB32F32" w14:textId="77777777" w:rsidR="00D41949" w:rsidRPr="004D4F0E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54267C9C" w14:textId="5DA35369" w:rsidR="00D41949" w:rsidRPr="004D4F0E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D411FD" w:rsidRPr="00BA2043" w14:paraId="62020F0B" w14:textId="77777777" w:rsidTr="004D4F0E">
        <w:tc>
          <w:tcPr>
            <w:tcW w:w="2202" w:type="pct"/>
          </w:tcPr>
          <w:p w14:paraId="5A6641B4" w14:textId="77777777" w:rsidR="00D411FD" w:rsidRPr="004D4F0E" w:rsidRDefault="00D411FD" w:rsidP="00D411FD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89" w:type="pct"/>
          </w:tcPr>
          <w:p w14:paraId="1FF38E0E" w14:textId="014DE831" w:rsidR="00D411FD" w:rsidRPr="004D4F0E" w:rsidDel="008D2C41" w:rsidRDefault="002B3A4C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29</w:t>
            </w:r>
            <w:r w:rsidR="006179C6"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694</w:t>
            </w:r>
          </w:p>
        </w:tc>
        <w:tc>
          <w:tcPr>
            <w:tcW w:w="149" w:type="pct"/>
          </w:tcPr>
          <w:p w14:paraId="5D9D65A2" w14:textId="77777777" w:rsidR="00D411FD" w:rsidRPr="004D4F0E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7A50DAAE" w14:textId="4184E908" w:rsidR="00D411FD" w:rsidRPr="004D4F0E" w:rsidDel="008D2C41" w:rsidRDefault="009A4042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213B9A"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213B9A"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051</w:t>
            </w:r>
          </w:p>
        </w:tc>
        <w:tc>
          <w:tcPr>
            <w:tcW w:w="149" w:type="pct"/>
          </w:tcPr>
          <w:p w14:paraId="0AE23575" w14:textId="77777777" w:rsidR="00D411FD" w:rsidRPr="004D4F0E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232980E1" w14:textId="47463AA6" w:rsidR="00D411FD" w:rsidRPr="004D4F0E" w:rsidDel="008D2C41" w:rsidRDefault="006179C6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10,695</w:t>
            </w:r>
          </w:p>
        </w:tc>
        <w:tc>
          <w:tcPr>
            <w:tcW w:w="137" w:type="pct"/>
          </w:tcPr>
          <w:p w14:paraId="0A41F422" w14:textId="77777777" w:rsidR="00D411FD" w:rsidRPr="004D4F0E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1F3F7F44" w14:textId="160BB545" w:rsidR="00D411FD" w:rsidRPr="004D4F0E" w:rsidDel="008D2C41" w:rsidRDefault="00213B9A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</w:t>
            </w:r>
            <w:r w:rsidR="009A4042"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694</w:t>
            </w:r>
          </w:p>
        </w:tc>
      </w:tr>
      <w:tr w:rsidR="00D411FD" w:rsidRPr="00BA2043" w14:paraId="6C8D6549" w14:textId="77777777" w:rsidTr="004D4F0E">
        <w:tc>
          <w:tcPr>
            <w:tcW w:w="2202" w:type="pct"/>
          </w:tcPr>
          <w:p w14:paraId="5E043123" w14:textId="319B7336" w:rsidR="00D411FD" w:rsidRPr="004D4F0E" w:rsidRDefault="00D411FD" w:rsidP="00D411FD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89" w:type="pct"/>
          </w:tcPr>
          <w:p w14:paraId="61DDF00B" w14:textId="00C09146" w:rsidR="00D411FD" w:rsidRPr="004D4F0E" w:rsidDel="008D2C41" w:rsidRDefault="002B3A4C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6179C6"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048</w:t>
            </w:r>
          </w:p>
        </w:tc>
        <w:tc>
          <w:tcPr>
            <w:tcW w:w="149" w:type="pct"/>
          </w:tcPr>
          <w:p w14:paraId="1A4EB828" w14:textId="77777777" w:rsidR="00D411FD" w:rsidRPr="004D4F0E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58FB880F" w14:textId="6EDA763D" w:rsidR="00D411FD" w:rsidRPr="004D4F0E" w:rsidRDefault="009A4042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1,</w:t>
            </w:r>
            <w:r w:rsidR="00213B9A"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524</w:t>
            </w:r>
          </w:p>
        </w:tc>
        <w:tc>
          <w:tcPr>
            <w:tcW w:w="149" w:type="pct"/>
          </w:tcPr>
          <w:p w14:paraId="449F83C3" w14:textId="77777777" w:rsidR="00D411FD" w:rsidRPr="004D4F0E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368EA14A" w14:textId="0F91C554" w:rsidR="00D411FD" w:rsidRPr="004D4F0E" w:rsidDel="008D2C41" w:rsidRDefault="006179C6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956</w:t>
            </w:r>
          </w:p>
        </w:tc>
        <w:tc>
          <w:tcPr>
            <w:tcW w:w="137" w:type="pct"/>
          </w:tcPr>
          <w:p w14:paraId="18CE585F" w14:textId="77777777" w:rsidR="00D411FD" w:rsidRPr="004D4F0E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3F20E8BD" w14:textId="31AABB5D" w:rsidR="00D411FD" w:rsidRPr="004D4F0E" w:rsidRDefault="00213B9A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893</w:t>
            </w:r>
          </w:p>
        </w:tc>
      </w:tr>
      <w:tr w:rsidR="00D411FD" w:rsidRPr="00BA2043" w14:paraId="774319CC" w14:textId="77777777" w:rsidTr="004D4F0E">
        <w:tc>
          <w:tcPr>
            <w:tcW w:w="2202" w:type="pct"/>
          </w:tcPr>
          <w:p w14:paraId="73E3C985" w14:textId="413977C1" w:rsidR="00D411FD" w:rsidRPr="004D4F0E" w:rsidRDefault="00D411FD" w:rsidP="00D411FD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ผลประโยชน์อื่น ๆ</w:t>
            </w:r>
          </w:p>
        </w:tc>
        <w:tc>
          <w:tcPr>
            <w:tcW w:w="589" w:type="pct"/>
          </w:tcPr>
          <w:p w14:paraId="04B6F9F7" w14:textId="63ACB691" w:rsidR="00D411FD" w:rsidRPr="004D4F0E" w:rsidDel="008D2C41" w:rsidRDefault="002B3A4C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6179C6"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777</w:t>
            </w:r>
          </w:p>
        </w:tc>
        <w:tc>
          <w:tcPr>
            <w:tcW w:w="149" w:type="pct"/>
          </w:tcPr>
          <w:p w14:paraId="7AA03BF0" w14:textId="77777777" w:rsidR="00D411FD" w:rsidRPr="004D4F0E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702863C4" w14:textId="4924C8E5" w:rsidR="00D411FD" w:rsidRPr="004D4F0E" w:rsidRDefault="009A4042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2,</w:t>
            </w:r>
            <w:r w:rsidR="00213B9A"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584</w:t>
            </w:r>
          </w:p>
        </w:tc>
        <w:tc>
          <w:tcPr>
            <w:tcW w:w="149" w:type="pct"/>
          </w:tcPr>
          <w:p w14:paraId="58884086" w14:textId="77777777" w:rsidR="00D411FD" w:rsidRPr="004D4F0E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7E204B4A" w14:textId="37DBAC06" w:rsidR="00D411FD" w:rsidRPr="004D4F0E" w:rsidDel="008D2C41" w:rsidRDefault="006179C6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1,358</w:t>
            </w:r>
          </w:p>
        </w:tc>
        <w:tc>
          <w:tcPr>
            <w:tcW w:w="137" w:type="pct"/>
          </w:tcPr>
          <w:p w14:paraId="37F54454" w14:textId="77777777" w:rsidR="00D411FD" w:rsidRPr="004D4F0E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574B1A77" w14:textId="1996B1E2" w:rsidR="00D411FD" w:rsidRPr="004D4F0E" w:rsidRDefault="00213B9A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680</w:t>
            </w:r>
          </w:p>
        </w:tc>
      </w:tr>
      <w:tr w:rsidR="00D411FD" w:rsidRPr="00004074" w14:paraId="1A2D1009" w14:textId="77777777" w:rsidTr="004D4F0E">
        <w:tc>
          <w:tcPr>
            <w:tcW w:w="2202" w:type="pct"/>
          </w:tcPr>
          <w:p w14:paraId="714909C8" w14:textId="77777777" w:rsidR="00D411FD" w:rsidRPr="004D4F0E" w:rsidRDefault="00D411FD" w:rsidP="00D411FD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A093ECC" w14:textId="28537B9C" w:rsidR="00D411FD" w:rsidRPr="004D4F0E" w:rsidRDefault="006179C6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  <w:r w:rsidR="002B3A4C"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4E630F"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519</w:t>
            </w:r>
          </w:p>
        </w:tc>
        <w:tc>
          <w:tcPr>
            <w:tcW w:w="149" w:type="pct"/>
          </w:tcPr>
          <w:p w14:paraId="6FBAE103" w14:textId="77777777" w:rsidR="00D411FD" w:rsidRPr="004D4F0E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F57262D" w14:textId="45618AF7" w:rsidR="00D411FD" w:rsidRPr="004D4F0E" w:rsidRDefault="009A4042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213B9A"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</w:t>
            </w: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213B9A"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159</w:t>
            </w:r>
          </w:p>
        </w:tc>
        <w:tc>
          <w:tcPr>
            <w:tcW w:w="149" w:type="pct"/>
          </w:tcPr>
          <w:p w14:paraId="7D607060" w14:textId="77777777" w:rsidR="00D411FD" w:rsidRPr="004D4F0E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7C3FF98" w14:textId="63949DC8" w:rsidR="00D411FD" w:rsidRPr="004D4F0E" w:rsidRDefault="006179C6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13,009</w:t>
            </w:r>
          </w:p>
        </w:tc>
        <w:tc>
          <w:tcPr>
            <w:tcW w:w="137" w:type="pct"/>
          </w:tcPr>
          <w:p w14:paraId="353159A3" w14:textId="77777777" w:rsidR="00D411FD" w:rsidRPr="004D4F0E" w:rsidRDefault="00D411FD" w:rsidP="00D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1489FF3" w14:textId="2007B890" w:rsidR="00D411FD" w:rsidRPr="004D4F0E" w:rsidRDefault="00213B9A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</w:t>
            </w:r>
            <w:r w:rsidR="009A4042"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267</w:t>
            </w:r>
          </w:p>
        </w:tc>
      </w:tr>
    </w:tbl>
    <w:p w14:paraId="15AF1A1F" w14:textId="77777777" w:rsidR="00344B92" w:rsidRPr="004D4F0E" w:rsidRDefault="00344B92" w:rsidP="00C35C5F">
      <w:pPr>
        <w:pStyle w:val="a"/>
        <w:widowControl w:val="0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84"/>
        <w:gridCol w:w="266"/>
        <w:gridCol w:w="1082"/>
        <w:gridCol w:w="272"/>
        <w:gridCol w:w="1078"/>
        <w:gridCol w:w="268"/>
        <w:gridCol w:w="1084"/>
      </w:tblGrid>
      <w:tr w:rsidR="003E5233" w:rsidRPr="00BA2043" w14:paraId="2953045A" w14:textId="77777777" w:rsidTr="00C3739A">
        <w:trPr>
          <w:trHeight w:val="427"/>
          <w:tblHeader/>
        </w:trPr>
        <w:tc>
          <w:tcPr>
            <w:tcW w:w="2205" w:type="pct"/>
          </w:tcPr>
          <w:p w14:paraId="26204697" w14:textId="21D555D8" w:rsidR="003E5233" w:rsidRPr="004D4F0E" w:rsidRDefault="000E6CAD" w:rsidP="00C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24" w:type="pct"/>
            <w:gridSpan w:val="3"/>
          </w:tcPr>
          <w:p w14:paraId="3F40CA20" w14:textId="77777777" w:rsidR="003E5233" w:rsidRPr="004D4F0E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3396FB1A" w14:textId="77777777" w:rsidR="003E5233" w:rsidRPr="004D4F0E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pct"/>
            <w:gridSpan w:val="3"/>
          </w:tcPr>
          <w:p w14:paraId="422BE73E" w14:textId="77777777" w:rsidR="003E5233" w:rsidRPr="004D4F0E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85B79" w:rsidRPr="00BA2043" w14:paraId="55251CEC" w14:textId="77777777" w:rsidTr="004D4F0E">
        <w:trPr>
          <w:tblHeader/>
        </w:trPr>
        <w:tc>
          <w:tcPr>
            <w:tcW w:w="2205" w:type="pct"/>
          </w:tcPr>
          <w:p w14:paraId="0F5777F8" w14:textId="2A60E78C" w:rsidR="00985B79" w:rsidRPr="004D4F0E" w:rsidRDefault="000E6CAD" w:rsidP="000E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 w:firstLine="25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90" w:type="pct"/>
          </w:tcPr>
          <w:p w14:paraId="29A222C3" w14:textId="52AA9674" w:rsidR="00985B79" w:rsidRPr="004D4F0E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C1FB5"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D4F0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</w:t>
            </w:r>
            <w:r w:rsidR="002C1FB5" w:rsidRPr="004D4F0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ิถุนายน</w:t>
            </w:r>
          </w:p>
        </w:tc>
        <w:tc>
          <w:tcPr>
            <w:tcW w:w="145" w:type="pct"/>
          </w:tcPr>
          <w:p w14:paraId="4C1C591F" w14:textId="77777777" w:rsidR="00985B79" w:rsidRPr="004D4F0E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7693E2A2" w14:textId="77777777" w:rsidR="00985B79" w:rsidRPr="004D4F0E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226A6208" w14:textId="77777777" w:rsidR="00985B79" w:rsidRPr="004D4F0E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663F8613" w14:textId="33394AE5" w:rsidR="00985B79" w:rsidRPr="004D4F0E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C1FB5"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D4F0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</w:t>
            </w:r>
            <w:r w:rsidR="002C1FB5" w:rsidRPr="004D4F0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ิถุนายน</w:t>
            </w:r>
          </w:p>
        </w:tc>
        <w:tc>
          <w:tcPr>
            <w:tcW w:w="146" w:type="pct"/>
          </w:tcPr>
          <w:p w14:paraId="2E077772" w14:textId="77777777" w:rsidR="00985B79" w:rsidRPr="004D4F0E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6F7E2382" w14:textId="717C8A96" w:rsidR="00985B79" w:rsidRPr="004D4F0E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85B79" w:rsidRPr="00BA2043" w14:paraId="72C62240" w14:textId="77777777" w:rsidTr="004D4F0E">
        <w:trPr>
          <w:tblHeader/>
        </w:trPr>
        <w:tc>
          <w:tcPr>
            <w:tcW w:w="2205" w:type="pct"/>
          </w:tcPr>
          <w:p w14:paraId="4B65A49F" w14:textId="1D144BB8" w:rsidR="00985B79" w:rsidRPr="004D4F0E" w:rsidRDefault="00985B79" w:rsidP="000E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0" w:type="pct"/>
          </w:tcPr>
          <w:p w14:paraId="15693D8F" w14:textId="5E5DBAC5" w:rsidR="00985B79" w:rsidRPr="004D4F0E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5" w:type="pct"/>
          </w:tcPr>
          <w:p w14:paraId="016B499B" w14:textId="77777777" w:rsidR="00985B79" w:rsidRPr="004D4F0E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0BF36AB2" w14:textId="41298D79" w:rsidR="00985B79" w:rsidRPr="004D4F0E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" w:type="pct"/>
          </w:tcPr>
          <w:p w14:paraId="1450E8AA" w14:textId="77777777" w:rsidR="00985B79" w:rsidRPr="004D4F0E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EFA70FF" w14:textId="3E6F4360" w:rsidR="00985B79" w:rsidRPr="004D4F0E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6" w:type="pct"/>
          </w:tcPr>
          <w:p w14:paraId="68CDE7C6" w14:textId="77777777" w:rsidR="00985B79" w:rsidRPr="004D4F0E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E418633" w14:textId="22946A03" w:rsidR="00985B79" w:rsidRPr="004D4F0E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E004EE" w:rsidRPr="00BA2043" w14:paraId="0A2D3085" w14:textId="77777777" w:rsidTr="004D4F0E">
        <w:trPr>
          <w:tblHeader/>
        </w:trPr>
        <w:tc>
          <w:tcPr>
            <w:tcW w:w="2205" w:type="pct"/>
          </w:tcPr>
          <w:p w14:paraId="0B2EF184" w14:textId="06FD9F98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5" w:type="pct"/>
            <w:gridSpan w:val="7"/>
          </w:tcPr>
          <w:p w14:paraId="22F41DEF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004EE" w:rsidRPr="00BA2043" w14:paraId="16A78F74" w14:textId="77777777" w:rsidTr="004D4F0E">
        <w:tc>
          <w:tcPr>
            <w:tcW w:w="2205" w:type="pct"/>
          </w:tcPr>
          <w:p w14:paraId="26427780" w14:textId="2CC8C6DC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95" w:type="pct"/>
            <w:gridSpan w:val="7"/>
          </w:tcPr>
          <w:p w14:paraId="5EEF1FE5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004EE" w:rsidRPr="00BA2043" w14:paraId="4AB26EE1" w14:textId="77777777" w:rsidTr="004D4F0E">
        <w:tc>
          <w:tcPr>
            <w:tcW w:w="2205" w:type="pct"/>
          </w:tcPr>
          <w:p w14:paraId="78BF3FF0" w14:textId="6D33AB26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5C04E568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5" w:type="pct"/>
          </w:tcPr>
          <w:p w14:paraId="42E1A411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655FFF7C" w14:textId="77777777" w:rsidR="00E004EE" w:rsidRPr="004D4F0E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2ED913B0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58D50008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E6F1C7A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7A471E7" w14:textId="77777777" w:rsidR="00E004EE" w:rsidRPr="004D4F0E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E5FBC" w:rsidRPr="00BA2043" w14:paraId="29BB93CD" w14:textId="77777777" w:rsidTr="004D4F0E">
        <w:tc>
          <w:tcPr>
            <w:tcW w:w="2205" w:type="pct"/>
          </w:tcPr>
          <w:p w14:paraId="043BE82F" w14:textId="6470C63A" w:rsidR="004E5FBC" w:rsidRPr="004D4F0E" w:rsidRDefault="004E5FBC" w:rsidP="004E5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 เวนเจอร์ส จำกัด</w:t>
            </w:r>
          </w:p>
        </w:tc>
        <w:tc>
          <w:tcPr>
            <w:tcW w:w="590" w:type="pct"/>
          </w:tcPr>
          <w:p w14:paraId="075703EE" w14:textId="39FDDC19" w:rsidR="004E5FBC" w:rsidRPr="004D4F0E" w:rsidRDefault="003337C6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</w:tcPr>
          <w:p w14:paraId="303E7217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63CFD577" w14:textId="54EA8804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</w:tcPr>
          <w:p w14:paraId="373D1C95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110088C0" w14:textId="743F227D" w:rsidR="004E5FBC" w:rsidRPr="004D4F0E" w:rsidRDefault="003337C6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1,457</w:t>
            </w:r>
          </w:p>
        </w:tc>
        <w:tc>
          <w:tcPr>
            <w:tcW w:w="146" w:type="pct"/>
          </w:tcPr>
          <w:p w14:paraId="5C8AEDD0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11A2B30C" w14:textId="534D7EC1" w:rsidR="004E5FBC" w:rsidRPr="004D4F0E" w:rsidRDefault="004E5FBC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D40F3D"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567</w:t>
            </w:r>
          </w:p>
        </w:tc>
      </w:tr>
      <w:tr w:rsidR="004E5FBC" w:rsidRPr="00BA2043" w14:paraId="0CB462B8" w14:textId="77777777" w:rsidTr="004D4F0E">
        <w:tc>
          <w:tcPr>
            <w:tcW w:w="2205" w:type="pct"/>
          </w:tcPr>
          <w:p w14:paraId="4732E6D0" w14:textId="5BC8B8DE" w:rsidR="004E5FBC" w:rsidRPr="004D4F0E" w:rsidRDefault="004E5FBC" w:rsidP="0033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19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พีเอ็มซี เลเบิล แมททีเรียลส์ จำกัด</w:t>
            </w:r>
            <w:r w:rsidR="006179C6"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(มหาชน)</w:t>
            </w:r>
          </w:p>
          <w:p w14:paraId="0D2240DD" w14:textId="3E690985" w:rsidR="006179C6" w:rsidRPr="004D4F0E" w:rsidRDefault="006179C6" w:rsidP="0033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>เดิมชื่อ บริษัท พีเอ็มซี เลเบิล แมททีเรียลส์ จำกัด</w:t>
            </w:r>
            <w:r w:rsidRPr="004D4F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90" w:type="pct"/>
          </w:tcPr>
          <w:p w14:paraId="067B4BEF" w14:textId="77777777" w:rsidR="00213B9A" w:rsidRPr="004D4F0E" w:rsidRDefault="00213B9A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F8C27F0" w14:textId="427421E7" w:rsidR="004E5FBC" w:rsidRPr="004D4F0E" w:rsidRDefault="003337C6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</w:tcPr>
          <w:p w14:paraId="5EE4EDF0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1AE1072" w14:textId="77777777" w:rsidR="00213B9A" w:rsidRPr="004D4F0E" w:rsidRDefault="00213B9A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32D5EE" w14:textId="7E22150C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3745B99E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6AD9878C" w14:textId="77777777" w:rsidR="00213B9A" w:rsidRPr="004D4F0E" w:rsidRDefault="00213B9A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9174913" w14:textId="70ACFF4F" w:rsidR="003337C6" w:rsidRPr="004D4F0E" w:rsidRDefault="003337C6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</w:p>
        </w:tc>
        <w:tc>
          <w:tcPr>
            <w:tcW w:w="146" w:type="pct"/>
          </w:tcPr>
          <w:p w14:paraId="1D5B37E5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889C0B3" w14:textId="77777777" w:rsidR="00213B9A" w:rsidRPr="004D4F0E" w:rsidRDefault="00213B9A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3E96AD5" w14:textId="081E0A65" w:rsidR="004E5FBC" w:rsidRPr="004D4F0E" w:rsidRDefault="00D40F3D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</w:tr>
      <w:tr w:rsidR="004E5FBC" w:rsidRPr="00BA2043" w14:paraId="48B8CBA9" w14:textId="77777777" w:rsidTr="004D4F0E">
        <w:tc>
          <w:tcPr>
            <w:tcW w:w="2205" w:type="pct"/>
          </w:tcPr>
          <w:p w14:paraId="48EDFF79" w14:textId="36B33BAC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D6E9F2B" w14:textId="7F9BF6DC" w:rsidR="004E5FBC" w:rsidRPr="004D4F0E" w:rsidRDefault="003337C6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</w:tcPr>
          <w:p w14:paraId="47DD2922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A7FE894" w14:textId="232A8701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680A2678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872A5FA" w14:textId="622976B5" w:rsidR="004E5FBC" w:rsidRPr="004D4F0E" w:rsidRDefault="003337C6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1,827</w:t>
            </w:r>
          </w:p>
        </w:tc>
        <w:tc>
          <w:tcPr>
            <w:tcW w:w="146" w:type="pct"/>
          </w:tcPr>
          <w:p w14:paraId="1156669A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AAAE24F" w14:textId="12B0A2EC" w:rsidR="004E5FBC" w:rsidRPr="004D4F0E" w:rsidRDefault="00D40F3D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1,867</w:t>
            </w:r>
          </w:p>
        </w:tc>
      </w:tr>
      <w:tr w:rsidR="00E004EE" w:rsidRPr="00BA2043" w14:paraId="7601254E" w14:textId="77777777" w:rsidTr="004D4F0E">
        <w:tc>
          <w:tcPr>
            <w:tcW w:w="2205" w:type="pct"/>
          </w:tcPr>
          <w:p w14:paraId="526DE9AA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5DA9F825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5" w:type="pct"/>
          </w:tcPr>
          <w:p w14:paraId="5CA19807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3E5236A9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8" w:type="pct"/>
          </w:tcPr>
          <w:p w14:paraId="7307BD5E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0AF8C666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6" w:type="pct"/>
          </w:tcPr>
          <w:p w14:paraId="04DFE54A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1C6BFE22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004EE" w:rsidRPr="00BA2043" w14:paraId="3176FF00" w14:textId="77777777" w:rsidTr="004D4F0E">
        <w:tc>
          <w:tcPr>
            <w:tcW w:w="2205" w:type="pct"/>
          </w:tcPr>
          <w:p w14:paraId="61CD0808" w14:textId="47250C3A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590" w:type="pct"/>
          </w:tcPr>
          <w:p w14:paraId="11B9F8B8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6876E35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49BA60B" w14:textId="77777777" w:rsidR="00E004EE" w:rsidRPr="004D4F0E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523DD614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94A8E31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C3DA7DF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545DE715" w14:textId="77777777" w:rsidR="00E004EE" w:rsidRPr="004D4F0E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634CB" w:rsidRPr="00BA2043" w14:paraId="5B6D38C9" w14:textId="77777777" w:rsidTr="004D4F0E">
        <w:tc>
          <w:tcPr>
            <w:tcW w:w="2205" w:type="pct"/>
          </w:tcPr>
          <w:p w14:paraId="7E3D6AC4" w14:textId="07A4F0B2" w:rsidR="00D634CB" w:rsidRPr="004D4F0E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1535E6BA" w14:textId="77777777" w:rsidR="00D634CB" w:rsidRPr="004D4F0E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" w:type="pct"/>
          </w:tcPr>
          <w:p w14:paraId="4FE13B6C" w14:textId="77777777" w:rsidR="00D634CB" w:rsidRPr="004D4F0E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0EB16D83" w14:textId="77777777" w:rsidR="00D634CB" w:rsidRPr="004D4F0E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47C2F4CF" w14:textId="77777777" w:rsidR="00D634CB" w:rsidRPr="004D4F0E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1D368836" w14:textId="77777777" w:rsidR="00D634CB" w:rsidRPr="004D4F0E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</w:tcPr>
          <w:p w14:paraId="50143F61" w14:textId="77777777" w:rsidR="00D634CB" w:rsidRPr="004D4F0E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3D05C2F" w14:textId="77777777" w:rsidR="00D634CB" w:rsidRPr="004D4F0E" w:rsidRDefault="00D634CB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5FBC" w:rsidRPr="00BA2043" w14:paraId="4A79B064" w14:textId="77777777" w:rsidTr="004D4F0E">
        <w:tc>
          <w:tcPr>
            <w:tcW w:w="2205" w:type="pct"/>
          </w:tcPr>
          <w:p w14:paraId="5F047B71" w14:textId="3C2B3654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</w:rPr>
              <w:t>Selic Australia Pty Ltd</w:t>
            </w:r>
          </w:p>
        </w:tc>
        <w:tc>
          <w:tcPr>
            <w:tcW w:w="590" w:type="pct"/>
          </w:tcPr>
          <w:p w14:paraId="4A008813" w14:textId="6BBBE886" w:rsidR="004E5FBC" w:rsidRPr="004D4F0E" w:rsidRDefault="003337C6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</w:tcPr>
          <w:p w14:paraId="11711B92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B3B5B46" w14:textId="2F5DF0A2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</w:tcPr>
          <w:p w14:paraId="6F295ED9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128A38B" w14:textId="470D8682" w:rsidR="004E5FBC" w:rsidRPr="004D4F0E" w:rsidRDefault="003337C6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</w:tcPr>
          <w:p w14:paraId="2F16D6F3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1A40FEBF" w14:textId="7995820A" w:rsidR="004E5FBC" w:rsidRPr="004D4F0E" w:rsidRDefault="004E5FBC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</w:rPr>
              <w:t>2,605</w:t>
            </w:r>
          </w:p>
        </w:tc>
      </w:tr>
      <w:tr w:rsidR="00E544B4" w:rsidRPr="00BA2043" w14:paraId="0F0607D1" w14:textId="77777777" w:rsidTr="004D4F0E">
        <w:tc>
          <w:tcPr>
            <w:tcW w:w="2205" w:type="pct"/>
          </w:tcPr>
          <w:p w14:paraId="576728CD" w14:textId="17394E30" w:rsidR="00E544B4" w:rsidRPr="004D4F0E" w:rsidRDefault="00E544B4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เทวกรรมโอสถ จำกัด</w:t>
            </w:r>
          </w:p>
        </w:tc>
        <w:tc>
          <w:tcPr>
            <w:tcW w:w="590" w:type="pct"/>
          </w:tcPr>
          <w:p w14:paraId="2B95178A" w14:textId="69D9287F" w:rsidR="00E544B4" w:rsidRPr="004D4F0E" w:rsidRDefault="00E544B4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</w:tcPr>
          <w:p w14:paraId="11B4E586" w14:textId="77777777" w:rsidR="00E544B4" w:rsidRPr="004D4F0E" w:rsidRDefault="00E544B4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63D5F7BB" w14:textId="7C372025" w:rsidR="00E544B4" w:rsidRPr="004D4F0E" w:rsidRDefault="00E544B4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</w:tcPr>
          <w:p w14:paraId="228DA7AA" w14:textId="77777777" w:rsidR="00E544B4" w:rsidRPr="004D4F0E" w:rsidRDefault="00E544B4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F65D95C" w14:textId="7F5DEFCB" w:rsidR="00E544B4" w:rsidRPr="004D4F0E" w:rsidRDefault="00E544B4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193</w:t>
            </w:r>
          </w:p>
        </w:tc>
        <w:tc>
          <w:tcPr>
            <w:tcW w:w="146" w:type="pct"/>
          </w:tcPr>
          <w:p w14:paraId="71506587" w14:textId="77777777" w:rsidR="00E544B4" w:rsidRPr="004D4F0E" w:rsidRDefault="00E544B4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453D458" w14:textId="75669A37" w:rsidR="00E544B4" w:rsidRPr="004D4F0E" w:rsidRDefault="00E544B4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E5FBC" w:rsidRPr="00BA2043" w14:paraId="1B237C27" w14:textId="77777777" w:rsidTr="004D4F0E">
        <w:tc>
          <w:tcPr>
            <w:tcW w:w="2205" w:type="pct"/>
          </w:tcPr>
          <w:p w14:paraId="66242731" w14:textId="2B708111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ดีวีเค เฮลท์แคร์ จำกัด</w:t>
            </w:r>
          </w:p>
        </w:tc>
        <w:tc>
          <w:tcPr>
            <w:tcW w:w="590" w:type="pct"/>
          </w:tcPr>
          <w:p w14:paraId="14005ED1" w14:textId="22D456AA" w:rsidR="004E5FBC" w:rsidRPr="004D4F0E" w:rsidRDefault="003337C6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</w:tcPr>
          <w:p w14:paraId="6D422D7F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ED85C79" w14:textId="11C910D8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</w:tcPr>
          <w:p w14:paraId="6D6040D5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0A41208" w14:textId="182D3DA8" w:rsidR="004E5FBC" w:rsidRPr="004D4F0E" w:rsidRDefault="003337C6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758</w:t>
            </w:r>
          </w:p>
        </w:tc>
        <w:tc>
          <w:tcPr>
            <w:tcW w:w="146" w:type="pct"/>
          </w:tcPr>
          <w:p w14:paraId="5154910D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44D78E3" w14:textId="6CC1CBD0" w:rsidR="004E5FBC" w:rsidRPr="004D4F0E" w:rsidRDefault="004E5FBC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</w:rPr>
              <w:t>573</w:t>
            </w:r>
          </w:p>
        </w:tc>
      </w:tr>
      <w:tr w:rsidR="004D4F0E" w:rsidRPr="00BA2043" w14:paraId="26154C31" w14:textId="77777777" w:rsidTr="004D4F0E">
        <w:tc>
          <w:tcPr>
            <w:tcW w:w="2205" w:type="pct"/>
          </w:tcPr>
          <w:p w14:paraId="57ECC877" w14:textId="77777777" w:rsidR="004D4F0E" w:rsidRPr="004D4F0E" w:rsidRDefault="004D4F0E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0" w:type="pct"/>
          </w:tcPr>
          <w:p w14:paraId="31D35AAB" w14:textId="77777777" w:rsidR="004D4F0E" w:rsidRPr="004D4F0E" w:rsidRDefault="004D4F0E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5" w:type="pct"/>
          </w:tcPr>
          <w:p w14:paraId="144A1902" w14:textId="77777777" w:rsidR="004D4F0E" w:rsidRPr="004D4F0E" w:rsidRDefault="004D4F0E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9" w:type="pct"/>
          </w:tcPr>
          <w:p w14:paraId="79AE0EC1" w14:textId="77777777" w:rsidR="004D4F0E" w:rsidRPr="004D4F0E" w:rsidRDefault="004D4F0E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8" w:type="pct"/>
          </w:tcPr>
          <w:p w14:paraId="257908B0" w14:textId="77777777" w:rsidR="004D4F0E" w:rsidRPr="004D4F0E" w:rsidRDefault="004D4F0E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</w:tcPr>
          <w:p w14:paraId="2F4F041B" w14:textId="77777777" w:rsidR="004D4F0E" w:rsidRPr="004D4F0E" w:rsidRDefault="004D4F0E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6" w:type="pct"/>
          </w:tcPr>
          <w:p w14:paraId="055D542F" w14:textId="77777777" w:rsidR="004D4F0E" w:rsidRPr="004D4F0E" w:rsidRDefault="004D4F0E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0" w:type="pct"/>
          </w:tcPr>
          <w:p w14:paraId="6873306A" w14:textId="77777777" w:rsidR="004D4F0E" w:rsidRPr="004D4F0E" w:rsidRDefault="004D4F0E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267F3" w:rsidRPr="00BA2043" w14:paraId="15D19AF9" w14:textId="77777777" w:rsidTr="004D4F0E">
        <w:tc>
          <w:tcPr>
            <w:tcW w:w="2205" w:type="pct"/>
          </w:tcPr>
          <w:p w14:paraId="2A77F56C" w14:textId="7DD85E44" w:rsidR="003267F3" w:rsidRPr="004D4F0E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0" w:type="pct"/>
          </w:tcPr>
          <w:p w14:paraId="570EF850" w14:textId="77777777" w:rsidR="003267F3" w:rsidRPr="004D4F0E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" w:type="pct"/>
          </w:tcPr>
          <w:p w14:paraId="74590B39" w14:textId="77777777" w:rsidR="003267F3" w:rsidRPr="004D4F0E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71074B5" w14:textId="77777777" w:rsidR="003267F3" w:rsidRPr="004D4F0E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</w:tcPr>
          <w:p w14:paraId="6D5A05EA" w14:textId="77777777" w:rsidR="003267F3" w:rsidRPr="004D4F0E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31A1CAC2" w14:textId="77777777" w:rsidR="003267F3" w:rsidRPr="004D4F0E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</w:tcPr>
          <w:p w14:paraId="26EC4BEB" w14:textId="77777777" w:rsidR="003267F3" w:rsidRPr="004D4F0E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52294F3C" w14:textId="77777777" w:rsidR="003267F3" w:rsidRPr="004D4F0E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67F3" w:rsidRPr="00BA2043" w14:paraId="09547DBD" w14:textId="77777777" w:rsidTr="004D4F0E">
        <w:tc>
          <w:tcPr>
            <w:tcW w:w="2205" w:type="pct"/>
          </w:tcPr>
          <w:p w14:paraId="70EE043C" w14:textId="70A56032" w:rsidR="003267F3" w:rsidRPr="004D4F0E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เบลิค อินโนเทค จำกัด</w:t>
            </w:r>
          </w:p>
        </w:tc>
        <w:tc>
          <w:tcPr>
            <w:tcW w:w="590" w:type="pct"/>
          </w:tcPr>
          <w:p w14:paraId="76255C58" w14:textId="203AFE26" w:rsidR="003267F3" w:rsidRPr="004D4F0E" w:rsidRDefault="003337C6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</w:tcPr>
          <w:p w14:paraId="12548133" w14:textId="77777777" w:rsidR="003267F3" w:rsidRPr="004D4F0E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EED444A" w14:textId="0995EBFF" w:rsidR="003267F3" w:rsidRPr="004D4F0E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8" w:type="pct"/>
          </w:tcPr>
          <w:p w14:paraId="7F619EA6" w14:textId="77777777" w:rsidR="003267F3" w:rsidRPr="004D4F0E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5F10495A" w14:textId="217BAA24" w:rsidR="003267F3" w:rsidRPr="004D4F0E" w:rsidRDefault="003337C6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</w:tcPr>
          <w:p w14:paraId="0EDAF610" w14:textId="77777777" w:rsidR="003267F3" w:rsidRPr="004D4F0E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11E7AAA" w14:textId="134D488F" w:rsidR="003267F3" w:rsidRPr="004D4F0E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E5FBC" w:rsidRPr="00BA2043" w14:paraId="178E7011" w14:textId="77777777" w:rsidTr="00C3739A">
        <w:trPr>
          <w:trHeight w:val="258"/>
        </w:trPr>
        <w:tc>
          <w:tcPr>
            <w:tcW w:w="2205" w:type="pct"/>
          </w:tcPr>
          <w:p w14:paraId="62AB35AC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0" w:type="pct"/>
          </w:tcPr>
          <w:p w14:paraId="5D36EB36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5" w:type="pct"/>
          </w:tcPr>
          <w:p w14:paraId="1EEA6DC1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9" w:type="pct"/>
          </w:tcPr>
          <w:p w14:paraId="2281579D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8" w:type="pct"/>
          </w:tcPr>
          <w:p w14:paraId="570AD4FC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</w:tcPr>
          <w:p w14:paraId="5599B52A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6" w:type="pct"/>
          </w:tcPr>
          <w:p w14:paraId="04C80280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0" w:type="pct"/>
          </w:tcPr>
          <w:p w14:paraId="08148DBE" w14:textId="77777777" w:rsidR="004E5FBC" w:rsidRPr="004D4F0E" w:rsidRDefault="004E5FBC" w:rsidP="004E5FB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E5FBC" w:rsidRPr="00BA2043" w14:paraId="47206F1C" w14:textId="77777777" w:rsidTr="00C3739A">
        <w:trPr>
          <w:trHeight w:val="258"/>
        </w:trPr>
        <w:tc>
          <w:tcPr>
            <w:tcW w:w="2205" w:type="pct"/>
          </w:tcPr>
          <w:p w14:paraId="7B2EA1BC" w14:textId="46F579CE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6FFA7B3" w14:textId="366C497B" w:rsidR="004E5FBC" w:rsidRPr="004D4F0E" w:rsidRDefault="003337C6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</w:p>
        </w:tc>
        <w:tc>
          <w:tcPr>
            <w:tcW w:w="145" w:type="pct"/>
          </w:tcPr>
          <w:p w14:paraId="58D16859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49D14DE" w14:textId="70ED42F0" w:rsidR="004E5FBC" w:rsidRPr="004D4F0E" w:rsidRDefault="004E5FBC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</w:p>
        </w:tc>
        <w:tc>
          <w:tcPr>
            <w:tcW w:w="148" w:type="pct"/>
          </w:tcPr>
          <w:p w14:paraId="49367020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48784F9F" w14:textId="5BB540B0" w:rsidR="004E5FBC" w:rsidRPr="004D4F0E" w:rsidRDefault="003337C6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</w:p>
        </w:tc>
        <w:tc>
          <w:tcPr>
            <w:tcW w:w="146" w:type="pct"/>
          </w:tcPr>
          <w:p w14:paraId="4A9351FD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0BD3ED7" w14:textId="337B443B" w:rsidR="004E5FBC" w:rsidRPr="004D4F0E" w:rsidRDefault="004E5FBC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</w:tr>
      <w:tr w:rsidR="004E5FBC" w:rsidRPr="00BA2043" w14:paraId="0CA5B2F9" w14:textId="77777777" w:rsidTr="00C3739A">
        <w:trPr>
          <w:trHeight w:val="258"/>
        </w:trPr>
        <w:tc>
          <w:tcPr>
            <w:tcW w:w="2205" w:type="pct"/>
          </w:tcPr>
          <w:p w14:paraId="7CB981B7" w14:textId="46822D8D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3B2341A" w14:textId="520DC1FB" w:rsidR="004E5FBC" w:rsidRPr="004D4F0E" w:rsidRDefault="003337C6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166</w:t>
            </w:r>
          </w:p>
        </w:tc>
        <w:tc>
          <w:tcPr>
            <w:tcW w:w="145" w:type="pct"/>
          </w:tcPr>
          <w:p w14:paraId="1685B592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29359B7" w14:textId="508452AA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127</w:t>
            </w:r>
          </w:p>
        </w:tc>
        <w:tc>
          <w:tcPr>
            <w:tcW w:w="148" w:type="pct"/>
          </w:tcPr>
          <w:p w14:paraId="09E57363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2884F64" w14:textId="45FF4D36" w:rsidR="004E5FBC" w:rsidRPr="004D4F0E" w:rsidRDefault="00E544B4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1,117</w:t>
            </w:r>
          </w:p>
        </w:tc>
        <w:tc>
          <w:tcPr>
            <w:tcW w:w="146" w:type="pct"/>
          </w:tcPr>
          <w:p w14:paraId="025A928A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7B45820" w14:textId="5257EA51" w:rsidR="004E5FBC" w:rsidRPr="004D4F0E" w:rsidRDefault="004E5FBC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3,305</w:t>
            </w:r>
          </w:p>
        </w:tc>
      </w:tr>
      <w:tr w:rsidR="00991032" w:rsidRPr="00BA2043" w14:paraId="656EA3BD" w14:textId="77777777" w:rsidTr="00C3739A">
        <w:trPr>
          <w:trHeight w:val="258"/>
        </w:trPr>
        <w:tc>
          <w:tcPr>
            <w:tcW w:w="2205" w:type="pct"/>
          </w:tcPr>
          <w:p w14:paraId="055F40DF" w14:textId="77777777" w:rsidR="00991032" w:rsidRPr="004D4F0E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32486828" w14:textId="77777777" w:rsidR="00991032" w:rsidRPr="004D4F0E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" w:type="pct"/>
          </w:tcPr>
          <w:p w14:paraId="1ED08267" w14:textId="77777777" w:rsidR="00991032" w:rsidRPr="004D4F0E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402761EA" w14:textId="77777777" w:rsidR="00991032" w:rsidRPr="004D4F0E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41E42633" w14:textId="77777777" w:rsidR="00991032" w:rsidRPr="004D4F0E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689A4459" w14:textId="77777777" w:rsidR="00991032" w:rsidRPr="004D4F0E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</w:tcPr>
          <w:p w14:paraId="013CF1AA" w14:textId="77777777" w:rsidR="00991032" w:rsidRPr="004D4F0E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1A0FA661" w14:textId="77777777" w:rsidR="00991032" w:rsidRPr="004D4F0E" w:rsidRDefault="00991032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4F0E" w:rsidRPr="00BA2043" w14:paraId="0AFDC154" w14:textId="77777777" w:rsidTr="00C3739A">
        <w:trPr>
          <w:tblHeader/>
        </w:trPr>
        <w:tc>
          <w:tcPr>
            <w:tcW w:w="2205" w:type="pct"/>
          </w:tcPr>
          <w:p w14:paraId="548D139F" w14:textId="77777777" w:rsidR="004D4F0E" w:rsidRPr="004D4F0E" w:rsidRDefault="004D4F0E" w:rsidP="009A28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</w:tcPr>
          <w:p w14:paraId="4336A695" w14:textId="77777777" w:rsidR="004D4F0E" w:rsidRPr="004D4F0E" w:rsidRDefault="004D4F0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5" w:type="pct"/>
          </w:tcPr>
          <w:p w14:paraId="22A18A95" w14:textId="77777777" w:rsidR="004D4F0E" w:rsidRPr="004D4F0E" w:rsidRDefault="004D4F0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2A4E318C" w14:textId="77777777" w:rsidR="004D4F0E" w:rsidRPr="004D4F0E" w:rsidRDefault="004D4F0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</w:tcPr>
          <w:p w14:paraId="14CFA346" w14:textId="77777777" w:rsidR="004D4F0E" w:rsidRPr="004D4F0E" w:rsidRDefault="004D4F0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CB77EFB" w14:textId="77777777" w:rsidR="004D4F0E" w:rsidRPr="004D4F0E" w:rsidRDefault="004D4F0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</w:tcPr>
          <w:p w14:paraId="268F591F" w14:textId="77777777" w:rsidR="004D4F0E" w:rsidRPr="004D4F0E" w:rsidRDefault="004D4F0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645AD081" w14:textId="77777777" w:rsidR="004D4F0E" w:rsidRPr="004D4F0E" w:rsidRDefault="004D4F0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A28B1" w:rsidRPr="00BA2043" w14:paraId="4A80DB7E" w14:textId="77777777" w:rsidTr="00C3739A">
        <w:trPr>
          <w:tblHeader/>
        </w:trPr>
        <w:tc>
          <w:tcPr>
            <w:tcW w:w="2205" w:type="pct"/>
          </w:tcPr>
          <w:p w14:paraId="2AB1A321" w14:textId="37486240" w:rsidR="009A28B1" w:rsidRPr="004D4F0E" w:rsidRDefault="009A28B1" w:rsidP="009A28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เจ้าหนี้การค้า</w:t>
            </w:r>
          </w:p>
        </w:tc>
        <w:tc>
          <w:tcPr>
            <w:tcW w:w="590" w:type="pct"/>
          </w:tcPr>
          <w:p w14:paraId="7BCBF796" w14:textId="77777777" w:rsidR="009A28B1" w:rsidRPr="004D4F0E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5" w:type="pct"/>
          </w:tcPr>
          <w:p w14:paraId="5AE62F96" w14:textId="77777777" w:rsidR="009A28B1" w:rsidRPr="004D4F0E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BBC79EA" w14:textId="77777777" w:rsidR="009A28B1" w:rsidRPr="004D4F0E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</w:tcPr>
          <w:p w14:paraId="189DD97B" w14:textId="77777777" w:rsidR="009A28B1" w:rsidRPr="004D4F0E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AAD047E" w14:textId="77777777" w:rsidR="009A28B1" w:rsidRPr="004D4F0E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</w:tcPr>
          <w:p w14:paraId="5A925A8C" w14:textId="77777777" w:rsidR="009A28B1" w:rsidRPr="004D4F0E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BA8819B" w14:textId="77777777" w:rsidR="009A28B1" w:rsidRPr="004D4F0E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004EE" w:rsidRPr="00BA2043" w14:paraId="6647E045" w14:textId="77777777" w:rsidTr="00C3739A">
        <w:trPr>
          <w:tblHeader/>
        </w:trPr>
        <w:tc>
          <w:tcPr>
            <w:tcW w:w="2205" w:type="pct"/>
          </w:tcPr>
          <w:p w14:paraId="01945334" w14:textId="51722883" w:rsidR="00E004EE" w:rsidRPr="004D4F0E" w:rsidRDefault="00E004EE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324895EF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5" w:type="pct"/>
          </w:tcPr>
          <w:p w14:paraId="25ACB377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6D6D9FB3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</w:tcPr>
          <w:p w14:paraId="219498D1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5CB752AE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</w:tcPr>
          <w:p w14:paraId="7FEBC55C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12FF46B2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E5FBC" w:rsidRPr="00BA2043" w14:paraId="0DC9FAC0" w14:textId="77777777" w:rsidTr="00C3739A">
        <w:trPr>
          <w:tblHeader/>
        </w:trPr>
        <w:tc>
          <w:tcPr>
            <w:tcW w:w="2205" w:type="pct"/>
          </w:tcPr>
          <w:p w14:paraId="51F8457D" w14:textId="1A18CD0B" w:rsidR="003337C6" w:rsidRPr="004D4F0E" w:rsidRDefault="003337C6" w:rsidP="0033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19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พีเอ็มซี เลเบิล แมททีเรียลส์ จำกัด (มหาชน)</w:t>
            </w:r>
          </w:p>
          <w:p w14:paraId="5592C7BE" w14:textId="447EDF49" w:rsidR="004E5FBC" w:rsidRPr="004D4F0E" w:rsidRDefault="003337C6" w:rsidP="0033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4D4F0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เดิมชื่อ บริษัท พีเอ็มซี เลเบิล แมททีเรียลส์ จำกัด</w:t>
            </w:r>
            <w:r w:rsidRPr="004D4F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590" w:type="pct"/>
          </w:tcPr>
          <w:p w14:paraId="12582B00" w14:textId="77777777" w:rsidR="00BA6B20" w:rsidRPr="004D4F0E" w:rsidRDefault="00BA6B20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B0598B0" w14:textId="257AC6A0" w:rsidR="004E5FBC" w:rsidRPr="004D4F0E" w:rsidRDefault="003337C6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</w:tcPr>
          <w:p w14:paraId="20BFA1E2" w14:textId="77777777" w:rsidR="004E5FBC" w:rsidRPr="004D4F0E" w:rsidRDefault="004E5FBC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64BA0A54" w14:textId="77777777" w:rsidR="00BA6B20" w:rsidRPr="004D4F0E" w:rsidRDefault="00BA6B20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2B21E02" w14:textId="549B801D" w:rsidR="004E5FBC" w:rsidRPr="004D4F0E" w:rsidRDefault="004E5FBC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</w:tcPr>
          <w:p w14:paraId="36363ACC" w14:textId="77777777" w:rsidR="004E5FBC" w:rsidRPr="004D4F0E" w:rsidRDefault="004E5FBC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0DECE0D" w14:textId="77777777" w:rsidR="00BA6B20" w:rsidRPr="004D4F0E" w:rsidRDefault="00BA6B20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97A788D" w14:textId="34966A51" w:rsidR="004E5FBC" w:rsidRPr="004D4F0E" w:rsidRDefault="003337C6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46" w:type="pct"/>
          </w:tcPr>
          <w:p w14:paraId="4A6FAE43" w14:textId="77777777" w:rsidR="004E5FBC" w:rsidRPr="004D4F0E" w:rsidRDefault="004E5FBC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1BD11989" w14:textId="77777777" w:rsidR="00BA6B20" w:rsidRPr="004D4F0E" w:rsidRDefault="00BA6B2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97D0F8A" w14:textId="5583CE1F" w:rsidR="004E5FBC" w:rsidRPr="004D4F0E" w:rsidRDefault="0001731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3267F3" w:rsidRPr="00BA2043" w14:paraId="1C2C40AC" w14:textId="77777777" w:rsidTr="003267F3">
        <w:trPr>
          <w:tblHeader/>
        </w:trPr>
        <w:tc>
          <w:tcPr>
            <w:tcW w:w="2205" w:type="pct"/>
          </w:tcPr>
          <w:p w14:paraId="6B19C3CD" w14:textId="77777777" w:rsidR="003267F3" w:rsidRPr="000F7A8C" w:rsidRDefault="003267F3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0" w:type="pct"/>
          </w:tcPr>
          <w:p w14:paraId="56797C6B" w14:textId="77777777" w:rsidR="003267F3" w:rsidRPr="000F7A8C" w:rsidRDefault="003267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5" w:type="pct"/>
          </w:tcPr>
          <w:p w14:paraId="0DA6F2E9" w14:textId="77777777" w:rsidR="003267F3" w:rsidRPr="000F7A8C" w:rsidRDefault="003267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9" w:type="pct"/>
          </w:tcPr>
          <w:p w14:paraId="58C1868C" w14:textId="77777777" w:rsidR="003267F3" w:rsidRPr="000F7A8C" w:rsidRDefault="003267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8" w:type="pct"/>
          </w:tcPr>
          <w:p w14:paraId="135381A7" w14:textId="77777777" w:rsidR="003267F3" w:rsidRPr="000F7A8C" w:rsidRDefault="003267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</w:tcPr>
          <w:p w14:paraId="05A1A083" w14:textId="77777777" w:rsidR="003267F3" w:rsidRPr="000F7A8C" w:rsidRDefault="003267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6" w:type="pct"/>
          </w:tcPr>
          <w:p w14:paraId="249787F3" w14:textId="77777777" w:rsidR="003267F3" w:rsidRPr="000F7A8C" w:rsidRDefault="003267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0" w:type="pct"/>
          </w:tcPr>
          <w:p w14:paraId="64473E41" w14:textId="77777777" w:rsidR="003267F3" w:rsidRPr="000F7A8C" w:rsidRDefault="003267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004EE" w:rsidRPr="00BA2043" w14:paraId="082762F4" w14:textId="77777777" w:rsidTr="00C3739A">
        <w:trPr>
          <w:trHeight w:val="427"/>
          <w:tblHeader/>
        </w:trPr>
        <w:tc>
          <w:tcPr>
            <w:tcW w:w="2205" w:type="pct"/>
          </w:tcPr>
          <w:p w14:paraId="39C20849" w14:textId="5044BB4C" w:rsidR="00E004EE" w:rsidRPr="004D4F0E" w:rsidRDefault="00E004EE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90" w:type="pct"/>
          </w:tcPr>
          <w:p w14:paraId="63C4A89E" w14:textId="6A228A31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5" w:type="pct"/>
          </w:tcPr>
          <w:p w14:paraId="0A8595E9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1D4BD52" w14:textId="04D49346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</w:tcPr>
          <w:p w14:paraId="196FDD0A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37F91D6" w14:textId="20C6C732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</w:tcPr>
          <w:p w14:paraId="000AAA58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4359F27" w14:textId="3B46A8CE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004EE" w:rsidRPr="00BA2043" w14:paraId="66753F95" w14:textId="77777777" w:rsidTr="00C3739A">
        <w:trPr>
          <w:trHeight w:val="258"/>
        </w:trPr>
        <w:tc>
          <w:tcPr>
            <w:tcW w:w="2205" w:type="pct"/>
          </w:tcPr>
          <w:p w14:paraId="526EFC77" w14:textId="33A5B8E4" w:rsidR="00E004EE" w:rsidRPr="004D4F0E" w:rsidRDefault="00612078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06D851C7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33C5EC07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AFC8CE1" w14:textId="77777777" w:rsidR="00E004EE" w:rsidRPr="004D4F0E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55B56064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A3FAF33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8310D51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CD8DBCE" w14:textId="77777777" w:rsidR="00E004EE" w:rsidRPr="004D4F0E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43FD0" w:rsidRPr="00BA2043" w14:paraId="00AC32B3" w14:textId="77777777" w:rsidTr="00C3739A">
        <w:trPr>
          <w:trHeight w:val="258"/>
        </w:trPr>
        <w:tc>
          <w:tcPr>
            <w:tcW w:w="2205" w:type="pct"/>
          </w:tcPr>
          <w:p w14:paraId="3B15177D" w14:textId="4A2FF410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บริษัท ฮิวแมนิก้า จำกัด (มหาชน)</w:t>
            </w:r>
          </w:p>
        </w:tc>
        <w:tc>
          <w:tcPr>
            <w:tcW w:w="590" w:type="pct"/>
          </w:tcPr>
          <w:p w14:paraId="3332E084" w14:textId="03FBA81E" w:rsidR="00943FD0" w:rsidRPr="004D4F0E" w:rsidRDefault="00451BC8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  <w:tc>
          <w:tcPr>
            <w:tcW w:w="145" w:type="pct"/>
          </w:tcPr>
          <w:p w14:paraId="41DBF415" w14:textId="77777777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2E2F9216" w14:textId="2CB2F20A" w:rsidR="00943FD0" w:rsidRPr="004D4F0E" w:rsidRDefault="00943FD0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1,070</w:t>
            </w:r>
          </w:p>
        </w:tc>
        <w:tc>
          <w:tcPr>
            <w:tcW w:w="148" w:type="pct"/>
          </w:tcPr>
          <w:p w14:paraId="72042244" w14:textId="77777777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3A38776" w14:textId="1CEA7DAB" w:rsidR="00943FD0" w:rsidRPr="004D4F0E" w:rsidRDefault="003337C6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146" w:type="pct"/>
          </w:tcPr>
          <w:p w14:paraId="53907DFA" w14:textId="77777777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693DBDEE" w14:textId="67FC3682" w:rsidR="00943FD0" w:rsidRPr="004D4F0E" w:rsidRDefault="00943FD0" w:rsidP="00C766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943FD0" w:rsidRPr="00BA2043" w14:paraId="7D135114" w14:textId="77777777" w:rsidTr="00C3739A">
        <w:trPr>
          <w:trHeight w:val="258"/>
        </w:trPr>
        <w:tc>
          <w:tcPr>
            <w:tcW w:w="2205" w:type="pct"/>
          </w:tcPr>
          <w:p w14:paraId="78E656A1" w14:textId="51C40100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บริษัท</w:t>
            </w:r>
            <w:r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ไอแอลซีที จำกัด</w:t>
            </w:r>
          </w:p>
        </w:tc>
        <w:tc>
          <w:tcPr>
            <w:tcW w:w="590" w:type="pct"/>
          </w:tcPr>
          <w:p w14:paraId="37965EB1" w14:textId="3D626FC8" w:rsidR="00943FD0" w:rsidRPr="004D4F0E" w:rsidRDefault="003337C6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</w:tcPr>
          <w:p w14:paraId="1EBB7E0D" w14:textId="77777777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9DF72B8" w14:textId="67674CCA" w:rsidR="00943FD0" w:rsidRPr="004D4F0E" w:rsidRDefault="00943FD0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347</w:t>
            </w:r>
          </w:p>
        </w:tc>
        <w:tc>
          <w:tcPr>
            <w:tcW w:w="148" w:type="pct"/>
          </w:tcPr>
          <w:p w14:paraId="2C40C6F3" w14:textId="77777777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C1D2467" w14:textId="6AE3B9F9" w:rsidR="00943FD0" w:rsidRPr="004D4F0E" w:rsidRDefault="003337C6" w:rsidP="00296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</w:tcPr>
          <w:p w14:paraId="150A723D" w14:textId="77777777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4CCD5A70" w14:textId="00F9E1E4" w:rsidR="00943FD0" w:rsidRPr="004D4F0E" w:rsidRDefault="00943FD0" w:rsidP="00D954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3FD0" w:rsidRPr="00BA2043" w14:paraId="15E8CB0C" w14:textId="77777777" w:rsidTr="00C3739A">
        <w:trPr>
          <w:trHeight w:val="258"/>
        </w:trPr>
        <w:tc>
          <w:tcPr>
            <w:tcW w:w="2205" w:type="pct"/>
          </w:tcPr>
          <w:p w14:paraId="3CB06680" w14:textId="0D5B88A6" w:rsidR="00943FD0" w:rsidRPr="000F7A8C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590" w:type="pct"/>
          </w:tcPr>
          <w:p w14:paraId="5659028F" w14:textId="3D4304BF" w:rsidR="00943FD0" w:rsidRPr="000F7A8C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</w:tcPr>
          <w:p w14:paraId="2FC4126C" w14:textId="77777777" w:rsidR="00943FD0" w:rsidRPr="000F7A8C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9" w:type="pct"/>
          </w:tcPr>
          <w:p w14:paraId="10039759" w14:textId="0B961137" w:rsidR="00943FD0" w:rsidRPr="000F7A8C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</w:tcPr>
          <w:p w14:paraId="74D1EA33" w14:textId="77777777" w:rsidR="00943FD0" w:rsidRPr="000F7A8C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</w:tcPr>
          <w:p w14:paraId="3412A190" w14:textId="69363EB5" w:rsidR="00943FD0" w:rsidRPr="000F7A8C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6" w:type="pct"/>
          </w:tcPr>
          <w:p w14:paraId="49CCCEAE" w14:textId="77777777" w:rsidR="00943FD0" w:rsidRPr="000F7A8C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0" w:type="pct"/>
          </w:tcPr>
          <w:p w14:paraId="5121B9FC" w14:textId="171F1FD8" w:rsidR="00943FD0" w:rsidRPr="000F7A8C" w:rsidRDefault="00943FD0" w:rsidP="00D954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3FD0" w:rsidRPr="00BA2043" w14:paraId="4D01B7FF" w14:textId="77777777" w:rsidTr="00C3739A">
        <w:trPr>
          <w:trHeight w:val="258"/>
        </w:trPr>
        <w:tc>
          <w:tcPr>
            <w:tcW w:w="2205" w:type="pct"/>
          </w:tcPr>
          <w:p w14:paraId="1EC23E50" w14:textId="71217EB6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0" w:type="pct"/>
          </w:tcPr>
          <w:p w14:paraId="1CDD4A52" w14:textId="7A300B1C" w:rsidR="00943FD0" w:rsidRPr="004D4F0E" w:rsidRDefault="003337C6" w:rsidP="00C76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131</w:t>
            </w:r>
          </w:p>
        </w:tc>
        <w:tc>
          <w:tcPr>
            <w:tcW w:w="145" w:type="pct"/>
          </w:tcPr>
          <w:p w14:paraId="7078FBA9" w14:textId="77777777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6C5B745C" w14:textId="01BCCFA9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</w:p>
        </w:tc>
        <w:tc>
          <w:tcPr>
            <w:tcW w:w="148" w:type="pct"/>
          </w:tcPr>
          <w:p w14:paraId="0B8BD1E7" w14:textId="77777777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E0054BA" w14:textId="4B68CA50" w:rsidR="00943FD0" w:rsidRPr="004D4F0E" w:rsidRDefault="003337C6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131</w:t>
            </w:r>
          </w:p>
        </w:tc>
        <w:tc>
          <w:tcPr>
            <w:tcW w:w="146" w:type="pct"/>
          </w:tcPr>
          <w:p w14:paraId="3DBF13D3" w14:textId="77777777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66685E97" w14:textId="4FCE935E" w:rsidR="00943FD0" w:rsidRPr="004D4F0E" w:rsidRDefault="00943FD0" w:rsidP="00D954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</w:tr>
      <w:tr w:rsidR="00943FD0" w:rsidRPr="00BA2043" w14:paraId="1594BFD9" w14:textId="77777777" w:rsidTr="00C3739A">
        <w:trPr>
          <w:trHeight w:val="258"/>
        </w:trPr>
        <w:tc>
          <w:tcPr>
            <w:tcW w:w="2205" w:type="pct"/>
          </w:tcPr>
          <w:p w14:paraId="4792F055" w14:textId="42F85663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B1AD926" w14:textId="1781832A" w:rsidR="00943FD0" w:rsidRPr="004D4F0E" w:rsidRDefault="00451BC8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334</w:t>
            </w:r>
          </w:p>
        </w:tc>
        <w:tc>
          <w:tcPr>
            <w:tcW w:w="145" w:type="pct"/>
          </w:tcPr>
          <w:p w14:paraId="000972B5" w14:textId="77777777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5822C73" w14:textId="4C16FA9E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1,521</w:t>
            </w:r>
          </w:p>
        </w:tc>
        <w:tc>
          <w:tcPr>
            <w:tcW w:w="148" w:type="pct"/>
          </w:tcPr>
          <w:p w14:paraId="6DEFEF13" w14:textId="77777777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8B39559" w14:textId="0B303A4A" w:rsidR="00943FD0" w:rsidRPr="004D4F0E" w:rsidRDefault="003337C6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161</w:t>
            </w:r>
          </w:p>
        </w:tc>
        <w:tc>
          <w:tcPr>
            <w:tcW w:w="146" w:type="pct"/>
          </w:tcPr>
          <w:p w14:paraId="0C7538E6" w14:textId="77777777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8148090" w14:textId="28995365" w:rsidR="00943FD0" w:rsidRPr="004D4F0E" w:rsidRDefault="00943FD0" w:rsidP="00D954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</w:t>
            </w:r>
          </w:p>
        </w:tc>
      </w:tr>
      <w:tr w:rsidR="00943FD0" w:rsidRPr="00BA2043" w14:paraId="4E9B3CED" w14:textId="77777777" w:rsidTr="00C3739A">
        <w:trPr>
          <w:trHeight w:val="258"/>
        </w:trPr>
        <w:tc>
          <w:tcPr>
            <w:tcW w:w="2205" w:type="pct"/>
          </w:tcPr>
          <w:p w14:paraId="1DE71E7D" w14:textId="1D2114EC" w:rsidR="00943FD0" w:rsidRPr="000F7A8C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590" w:type="pct"/>
          </w:tcPr>
          <w:p w14:paraId="46895DF4" w14:textId="2EF6CF88" w:rsidR="00943FD0" w:rsidRPr="000F7A8C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</w:tcPr>
          <w:p w14:paraId="1EE62A7E" w14:textId="77777777" w:rsidR="00943FD0" w:rsidRPr="000F7A8C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9" w:type="pct"/>
          </w:tcPr>
          <w:p w14:paraId="7EF8D6DF" w14:textId="192C634D" w:rsidR="00943FD0" w:rsidRPr="000F7A8C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8" w:type="pct"/>
          </w:tcPr>
          <w:p w14:paraId="2B582492" w14:textId="77777777" w:rsidR="00943FD0" w:rsidRPr="000F7A8C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</w:tcPr>
          <w:p w14:paraId="6F7FBCBE" w14:textId="54E12F03" w:rsidR="00943FD0" w:rsidRPr="000F7A8C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6" w:type="pct"/>
          </w:tcPr>
          <w:p w14:paraId="1278BEB6" w14:textId="77777777" w:rsidR="00943FD0" w:rsidRPr="000F7A8C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0" w:type="pct"/>
          </w:tcPr>
          <w:p w14:paraId="3D38FEFE" w14:textId="56EA31FA" w:rsidR="00943FD0" w:rsidRPr="000F7A8C" w:rsidRDefault="00943FD0" w:rsidP="00E953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3FD0" w:rsidRPr="00BA2043" w14:paraId="6577E226" w14:textId="77777777" w:rsidTr="00C3739A">
        <w:trPr>
          <w:trHeight w:val="258"/>
        </w:trPr>
        <w:tc>
          <w:tcPr>
            <w:tcW w:w="2205" w:type="pct"/>
          </w:tcPr>
          <w:p w14:paraId="0724C231" w14:textId="2629FBC7" w:rsidR="00943FD0" w:rsidRPr="004D4F0E" w:rsidRDefault="00943FD0" w:rsidP="00E9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90" w:type="pct"/>
          </w:tcPr>
          <w:p w14:paraId="283A7B9D" w14:textId="4D845824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5" w:type="pct"/>
          </w:tcPr>
          <w:p w14:paraId="66A4F725" w14:textId="77777777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61AA40B9" w14:textId="33ACC328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</w:tcPr>
          <w:p w14:paraId="5B81E3D4" w14:textId="77777777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</w:tcPr>
          <w:p w14:paraId="210E2810" w14:textId="5DD57B47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</w:tcPr>
          <w:p w14:paraId="3723C4CE" w14:textId="77777777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</w:tcPr>
          <w:p w14:paraId="7241E840" w14:textId="05C7A269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943FD0" w:rsidRPr="00BA2043" w14:paraId="7AEBE011" w14:textId="77777777" w:rsidTr="00C3739A">
        <w:trPr>
          <w:tblHeader/>
        </w:trPr>
        <w:tc>
          <w:tcPr>
            <w:tcW w:w="2205" w:type="pct"/>
          </w:tcPr>
          <w:p w14:paraId="618A43B8" w14:textId="56AE578E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1054C64F" w14:textId="018CEEC4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5" w:type="pct"/>
          </w:tcPr>
          <w:p w14:paraId="1F487DB9" w14:textId="77777777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B0BDE73" w14:textId="352257BE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5161BD1D" w14:textId="77777777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DA0EB7C" w14:textId="301BCA08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</w:tcPr>
          <w:p w14:paraId="1176C7BF" w14:textId="77777777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14D999BF" w14:textId="5846D30F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3FD0" w:rsidRPr="006C45EA" w14:paraId="5B12CBBB" w14:textId="77777777" w:rsidTr="00C3739A">
        <w:trPr>
          <w:trHeight w:val="427"/>
          <w:tblHeader/>
        </w:trPr>
        <w:tc>
          <w:tcPr>
            <w:tcW w:w="2205" w:type="pct"/>
          </w:tcPr>
          <w:p w14:paraId="45FFE868" w14:textId="38D0AD61" w:rsidR="00943FD0" w:rsidRPr="004D4F0E" w:rsidRDefault="00943FD0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ณรงค์วงศ์ กรุ๊ป จำกัด</w:t>
            </w:r>
          </w:p>
        </w:tc>
        <w:tc>
          <w:tcPr>
            <w:tcW w:w="590" w:type="pct"/>
          </w:tcPr>
          <w:p w14:paraId="0583BDEB" w14:textId="0F4263D8" w:rsidR="00943FD0" w:rsidRPr="004D4F0E" w:rsidRDefault="003337C6" w:rsidP="00C76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18,873</w:t>
            </w:r>
          </w:p>
        </w:tc>
        <w:tc>
          <w:tcPr>
            <w:tcW w:w="145" w:type="pct"/>
          </w:tcPr>
          <w:p w14:paraId="2A199592" w14:textId="77777777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28BDA88" w14:textId="3898297F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</w:rPr>
              <w:t>19,832</w:t>
            </w:r>
          </w:p>
        </w:tc>
        <w:tc>
          <w:tcPr>
            <w:tcW w:w="148" w:type="pct"/>
          </w:tcPr>
          <w:p w14:paraId="3A4B5ABD" w14:textId="77777777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7E4DB80" w14:textId="1DD7B776" w:rsidR="00943FD0" w:rsidRPr="004D4F0E" w:rsidRDefault="003337C6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18,873</w:t>
            </w:r>
          </w:p>
        </w:tc>
        <w:tc>
          <w:tcPr>
            <w:tcW w:w="146" w:type="pct"/>
          </w:tcPr>
          <w:p w14:paraId="21C5AB59" w14:textId="77777777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74B33E6" w14:textId="407CBD03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</w:rPr>
              <w:t>19,832</w:t>
            </w:r>
          </w:p>
        </w:tc>
      </w:tr>
    </w:tbl>
    <w:p w14:paraId="63C83CFE" w14:textId="5248C783" w:rsidR="0027035E" w:rsidRPr="00E81306" w:rsidRDefault="00270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16"/>
          <w:szCs w:val="16"/>
        </w:rPr>
      </w:pPr>
    </w:p>
    <w:p w14:paraId="7CBCF130" w14:textId="5406C832" w:rsidR="008E136A" w:rsidRPr="0027035E" w:rsidRDefault="008E136A" w:rsidP="00270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7035E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Pr="0027035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ให้บริการงานด้านระบบสารสนเทศ</w:t>
      </w:r>
    </w:p>
    <w:p w14:paraId="233AFAFC" w14:textId="77777777" w:rsidR="0027035E" w:rsidRPr="00E81306" w:rsidRDefault="0027035E" w:rsidP="00270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i/>
          <w:iCs/>
          <w:sz w:val="16"/>
          <w:szCs w:val="16"/>
        </w:rPr>
      </w:pPr>
    </w:p>
    <w:p w14:paraId="2692015C" w14:textId="5EE276FD" w:rsidR="0027035E" w:rsidRPr="0027035E" w:rsidRDefault="008E136A" w:rsidP="0027035E">
      <w:pPr>
        <w:pStyle w:val="a"/>
        <w:widowControl w:val="0"/>
        <w:tabs>
          <w:tab w:val="left" w:pos="540"/>
        </w:tabs>
        <w:ind w:left="540"/>
        <w:jc w:val="thaiDistribute"/>
        <w:rPr>
          <w:rFonts w:asciiTheme="majorBidi" w:hAnsiTheme="majorBidi" w:cs="Angsana New"/>
          <w:cs/>
        </w:rPr>
      </w:pPr>
      <w:r w:rsidRPr="0027035E">
        <w:rPr>
          <w:rFonts w:asciiTheme="majorBidi" w:hAnsiTheme="majorBidi" w:cstheme="majorBidi"/>
          <w:cs/>
        </w:rPr>
        <w:t>บริษัทมีสัญญา</w:t>
      </w:r>
      <w:r w:rsidRPr="0027035E">
        <w:rPr>
          <w:rFonts w:asciiTheme="majorBidi" w:eastAsia="Calibri" w:hAnsiTheme="majorBidi" w:cstheme="majorBidi"/>
          <w:cs/>
        </w:rPr>
        <w:t>ให้บริการงานด้านระบบสารสนเทศ</w:t>
      </w:r>
      <w:r w:rsidRPr="0027035E">
        <w:rPr>
          <w:rFonts w:asciiTheme="majorBidi" w:hAnsiTheme="majorBidi" w:cstheme="majorBidi"/>
          <w:cs/>
        </w:rPr>
        <w:t>กับบริษัทย่อยในประเทศสองแห่ง</w:t>
      </w:r>
      <w:r w:rsidR="0027035E">
        <w:rPr>
          <w:rFonts w:asciiTheme="majorBidi" w:hAnsiTheme="majorBidi" w:cstheme="majorBidi" w:hint="cs"/>
          <w:cs/>
        </w:rPr>
        <w:t xml:space="preserve"> </w:t>
      </w:r>
      <w:r w:rsidR="0027035E" w:rsidRPr="0027035E">
        <w:rPr>
          <w:rFonts w:asciiTheme="majorBidi" w:hAnsiTheme="majorBidi" w:cs="Angsana New"/>
          <w:cs/>
        </w:rPr>
        <w:t>ซึ่งมีผลบังคับใช้ตั้งแต่วันที่</w:t>
      </w:r>
      <w:r w:rsidR="00313A56">
        <w:rPr>
          <w:rFonts w:asciiTheme="majorBidi" w:hAnsiTheme="majorBidi" w:cs="Angsana New"/>
          <w:cs/>
        </w:rPr>
        <w:br/>
      </w:r>
      <w:r w:rsidR="0027035E" w:rsidRPr="0027035E">
        <w:rPr>
          <w:rFonts w:asciiTheme="majorBidi" w:hAnsiTheme="majorBidi" w:cs="Angsana New"/>
          <w:cs/>
        </w:rPr>
        <w:t>ที่กำหนดในสัญญา</w:t>
      </w:r>
      <w:r w:rsidR="0027035E">
        <w:rPr>
          <w:rFonts w:asciiTheme="majorBidi" w:hAnsiTheme="majorBidi" w:cs="Angsana New" w:hint="cs"/>
          <w:cs/>
        </w:rPr>
        <w:t xml:space="preserve"> </w:t>
      </w:r>
      <w:r w:rsidR="0027035E" w:rsidRPr="0027035E">
        <w:rPr>
          <w:rFonts w:asciiTheme="majorBidi" w:hAnsiTheme="majorBidi" w:cs="Angsana New"/>
          <w:cs/>
        </w:rPr>
        <w:t>โดยบริษัทจะเรียกเก็บค่</w:t>
      </w:r>
      <w:r w:rsidR="0027035E">
        <w:rPr>
          <w:rFonts w:asciiTheme="majorBidi" w:hAnsiTheme="majorBidi" w:cs="Angsana New" w:hint="cs"/>
          <w:cs/>
        </w:rPr>
        <w:t>าบริการ</w:t>
      </w:r>
      <w:r w:rsidR="0027035E" w:rsidRPr="0027035E">
        <w:rPr>
          <w:rFonts w:asciiTheme="majorBidi" w:hAnsiTheme="majorBidi" w:cs="Angsana New"/>
          <w:cs/>
        </w:rPr>
        <w:t>ดังกล่าวตามอัตราที่ระบุไว้</w:t>
      </w:r>
      <w:r w:rsidR="0027035E">
        <w:rPr>
          <w:rFonts w:asciiTheme="majorBidi" w:hAnsiTheme="majorBidi" w:cs="Angsana New" w:hint="cs"/>
          <w:cs/>
        </w:rPr>
        <w:t xml:space="preserve"> </w:t>
      </w:r>
      <w:r w:rsidR="0027035E" w:rsidRPr="0027035E">
        <w:rPr>
          <w:rFonts w:asciiTheme="majorBidi" w:hAnsiTheme="majorBidi" w:cs="Angsana New"/>
          <w:cs/>
        </w:rPr>
        <w:t>และสัญญาดังกล่าว</w:t>
      </w:r>
      <w:r w:rsidR="0027035E">
        <w:rPr>
          <w:rFonts w:asciiTheme="majorBidi" w:hAnsiTheme="majorBidi" w:cs="Angsana New" w:hint="cs"/>
          <w:cs/>
        </w:rPr>
        <w:t xml:space="preserve">มีระยะเวลา </w:t>
      </w:r>
      <w:r w:rsidR="0027035E">
        <w:rPr>
          <w:rFonts w:asciiTheme="majorBidi" w:hAnsiTheme="majorBidi" w:cs="Angsana New"/>
          <w:lang w:val="en-US"/>
        </w:rPr>
        <w:t xml:space="preserve">3 </w:t>
      </w:r>
      <w:r w:rsidR="0027035E">
        <w:rPr>
          <w:rFonts w:asciiTheme="majorBidi" w:hAnsiTheme="majorBidi" w:cs="Angsana New" w:hint="cs"/>
          <w:cs/>
          <w:lang w:val="en-US"/>
        </w:rPr>
        <w:t xml:space="preserve">ปี </w:t>
      </w:r>
      <w:r w:rsidR="00BA6B20">
        <w:rPr>
          <w:rFonts w:asciiTheme="majorBidi" w:hAnsiTheme="majorBidi" w:cs="Angsana New" w:hint="cs"/>
          <w:cs/>
          <w:lang w:val="en-US"/>
        </w:rPr>
        <w:t>ซึ่งจะ</w:t>
      </w:r>
      <w:r w:rsidR="0027035E" w:rsidRPr="0027035E">
        <w:rPr>
          <w:rFonts w:asciiTheme="majorBidi" w:hAnsiTheme="majorBidi" w:cs="Angsana New"/>
          <w:cs/>
        </w:rPr>
        <w:t>ต่ออายุสัญญา</w:t>
      </w:r>
      <w:r w:rsidR="00BA6B20">
        <w:rPr>
          <w:rFonts w:asciiTheme="majorBidi" w:hAnsiTheme="majorBidi" w:cs="Angsana New" w:hint="cs"/>
          <w:cs/>
        </w:rPr>
        <w:t>โดยอัตโนมัติ</w:t>
      </w:r>
      <w:r w:rsidR="0027035E" w:rsidRPr="0027035E">
        <w:rPr>
          <w:rFonts w:asciiTheme="majorBidi" w:hAnsiTheme="majorBidi" w:cs="Angsana New"/>
          <w:cs/>
        </w:rPr>
        <w:t xml:space="preserve">คราวละ </w:t>
      </w:r>
      <w:r w:rsidR="0027035E">
        <w:rPr>
          <w:rFonts w:asciiTheme="majorBidi" w:hAnsiTheme="majorBidi" w:cs="Angsana New"/>
          <w:lang w:val="en-US"/>
        </w:rPr>
        <w:t>3</w:t>
      </w:r>
      <w:r w:rsidR="0027035E" w:rsidRPr="0027035E">
        <w:rPr>
          <w:rFonts w:asciiTheme="majorBidi" w:hAnsiTheme="majorBidi" w:cs="Angsana New"/>
          <w:cs/>
        </w:rPr>
        <w:t xml:space="preserve"> ปี เว้นแต่จะถูกยกเลิกโดยฝ่ายใดฝ่ายหนึ่งได้แจ้งเป็นลายลักษณ์อักษร</w:t>
      </w:r>
      <w:r w:rsidR="00BA6B20">
        <w:rPr>
          <w:rFonts w:asciiTheme="majorBidi" w:hAnsiTheme="majorBidi" w:cs="Angsana New"/>
          <w:cs/>
        </w:rPr>
        <w:br/>
      </w:r>
      <w:r w:rsidR="0027035E" w:rsidRPr="0027035E">
        <w:rPr>
          <w:rFonts w:asciiTheme="majorBidi" w:hAnsiTheme="majorBidi" w:cs="Angsana New"/>
          <w:cs/>
        </w:rPr>
        <w:t xml:space="preserve">ให้อีกฝ่ายทราบล่วงหน้าเป็นระยะเวลาอย่างน้อย </w:t>
      </w:r>
      <w:r w:rsidR="00313A56" w:rsidRPr="00313A56">
        <w:rPr>
          <w:rFonts w:asciiTheme="majorBidi" w:hAnsiTheme="majorBidi" w:cs="Angsana New" w:hint="cs"/>
          <w:lang w:val="en-US"/>
        </w:rPr>
        <w:t>90</w:t>
      </w:r>
      <w:r w:rsidR="0027035E" w:rsidRPr="0027035E">
        <w:rPr>
          <w:rFonts w:asciiTheme="majorBidi" w:hAnsiTheme="majorBidi" w:cs="Angsana New"/>
          <w:cs/>
        </w:rPr>
        <w:t xml:space="preserve"> วัน </w:t>
      </w:r>
    </w:p>
    <w:p w14:paraId="2C949C16" w14:textId="77777777" w:rsidR="008E136A" w:rsidRPr="00E81306" w:rsidRDefault="008E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16"/>
          <w:szCs w:val="16"/>
        </w:rPr>
      </w:pPr>
    </w:p>
    <w:p w14:paraId="65E64E8E" w14:textId="0FEA3B4C" w:rsidR="00741AD5" w:rsidRPr="008F3E5E" w:rsidRDefault="00741AD5" w:rsidP="004F335D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 w:rsidRPr="008F3E5E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เงินลงทุนใน</w:t>
      </w:r>
      <w:r w:rsidR="00592068" w:rsidRPr="008F3E5E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บริษัทย่อย</w:t>
      </w:r>
    </w:p>
    <w:p w14:paraId="3CFC89A5" w14:textId="77777777" w:rsidR="00E0551B" w:rsidRPr="00E81306" w:rsidRDefault="00E0551B" w:rsidP="00ED1E1C">
      <w:pPr>
        <w:pStyle w:val="a"/>
        <w:widowControl w:val="0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5509E92" w14:textId="77777777" w:rsidR="003479CA" w:rsidRDefault="005275EC" w:rsidP="003479CA">
      <w:pPr>
        <w:pStyle w:val="a"/>
        <w:widowControl w:val="0"/>
        <w:tabs>
          <w:tab w:val="clear" w:pos="1080"/>
          <w:tab w:val="left" w:pos="540"/>
        </w:tabs>
        <w:ind w:left="540"/>
        <w:jc w:val="both"/>
        <w:rPr>
          <w:rFonts w:ascii="Angsana New" w:hAnsi="Angsana New" w:cs="Angsana New"/>
          <w:lang w:val="en-US"/>
        </w:rPr>
      </w:pPr>
      <w:r w:rsidRPr="00DA7AFA">
        <w:rPr>
          <w:rFonts w:ascii="Angsana New" w:hAnsi="Angsana New" w:cs="Angsana New" w:hint="cs"/>
          <w:spacing w:val="-6"/>
          <w:cs/>
          <w:lang w:val="en-US"/>
        </w:rPr>
        <w:t xml:space="preserve">เมื่อวันที่ </w:t>
      </w:r>
      <w:r w:rsidR="000426A6" w:rsidRPr="00DA7AFA">
        <w:rPr>
          <w:rFonts w:ascii="Angsana New" w:hAnsi="Angsana New" w:cs="Angsana New"/>
          <w:spacing w:val="-6"/>
          <w:lang w:val="en-US"/>
        </w:rPr>
        <w:t>3</w:t>
      </w:r>
      <w:r w:rsidR="009B098E">
        <w:rPr>
          <w:rFonts w:ascii="Angsana New" w:hAnsi="Angsana New" w:cs="Angsana New"/>
          <w:spacing w:val="-6"/>
          <w:lang w:val="en-US"/>
        </w:rPr>
        <w:t>0</w:t>
      </w:r>
      <w:r w:rsidR="000426A6" w:rsidRPr="00DA7AFA">
        <w:rPr>
          <w:rFonts w:ascii="Angsana New" w:hAnsi="Angsana New" w:cs="Angsana New"/>
          <w:spacing w:val="-6"/>
          <w:lang w:val="en-US"/>
        </w:rPr>
        <w:t xml:space="preserve"> </w:t>
      </w:r>
      <w:r w:rsidR="009D1342">
        <w:rPr>
          <w:rFonts w:ascii="Angsana New" w:hAnsi="Angsana New" w:cs="Angsana New" w:hint="cs"/>
          <w:spacing w:val="-6"/>
          <w:cs/>
          <w:lang w:val="en-US"/>
        </w:rPr>
        <w:t>มีนาคม</w:t>
      </w:r>
      <w:r w:rsidRPr="00DA7AFA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DA7AFA">
        <w:rPr>
          <w:rFonts w:ascii="Angsana New" w:hAnsi="Angsana New" w:cs="Angsana New"/>
          <w:spacing w:val="-6"/>
          <w:lang w:val="en-US"/>
        </w:rPr>
        <w:t>256</w:t>
      </w:r>
      <w:r w:rsidR="000426A6" w:rsidRPr="00DA7AFA">
        <w:rPr>
          <w:rFonts w:ascii="Angsana New" w:hAnsi="Angsana New" w:cs="Angsana New"/>
          <w:spacing w:val="-6"/>
          <w:lang w:val="en-US"/>
        </w:rPr>
        <w:t>6</w:t>
      </w:r>
      <w:r w:rsidRPr="00DA7AFA">
        <w:rPr>
          <w:rFonts w:ascii="Angsana New" w:hAnsi="Angsana New" w:cs="Angsana New"/>
          <w:spacing w:val="-6"/>
          <w:lang w:val="en-US"/>
        </w:rPr>
        <w:t xml:space="preserve"> </w:t>
      </w:r>
      <w:r w:rsidRPr="00DA7AFA">
        <w:rPr>
          <w:rFonts w:ascii="Angsana New" w:hAnsi="Angsana New" w:cs="Angsana New"/>
          <w:spacing w:val="-6"/>
          <w:cs/>
          <w:lang w:val="en-US"/>
        </w:rPr>
        <w:t>บริษัทลงทุนเพิ่มในหุ้นสามัญของ</w:t>
      </w:r>
      <w:r w:rsidR="00B12899" w:rsidRPr="00DA7AFA">
        <w:rPr>
          <w:rFonts w:ascii="Angsana New" w:hAnsi="Angsana New" w:cs="Angsana New"/>
          <w:spacing w:val="-6"/>
          <w:cs/>
          <w:lang w:val="en-US"/>
        </w:rPr>
        <w:t>บริษัท พีเอ็มซี เลเบิล แมททีเรียลส์ จำกัด</w:t>
      </w:r>
      <w:r w:rsidR="00B12899" w:rsidRPr="00DA7AFA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DA7AFA">
        <w:rPr>
          <w:rFonts w:ascii="Angsana New" w:hAnsi="Angsana New" w:cs="Angsana New"/>
          <w:spacing w:val="-6"/>
          <w:cs/>
          <w:lang w:val="en-US"/>
        </w:rPr>
        <w:t>ซึ่งเป็นบริษัทย่อย</w:t>
      </w:r>
      <w:r w:rsidRPr="00B12899">
        <w:rPr>
          <w:rFonts w:ascii="Angsana New" w:hAnsi="Angsana New" w:cs="Angsana New"/>
          <w:spacing w:val="-2"/>
          <w:cs/>
          <w:lang w:val="en-US"/>
        </w:rPr>
        <w:t xml:space="preserve"> ตามสัดส่วน</w:t>
      </w:r>
      <w:r w:rsidRPr="00B12899">
        <w:rPr>
          <w:rFonts w:ascii="Angsana New" w:hAnsi="Angsana New" w:cs="Angsana New"/>
          <w:cs/>
          <w:lang w:val="en-US"/>
        </w:rPr>
        <w:t xml:space="preserve">ความเป็นเจ้าของเดิม (ร้อยละ </w:t>
      </w:r>
      <w:r w:rsidR="007E0922">
        <w:rPr>
          <w:rFonts w:ascii="Angsana New" w:hAnsi="Angsana New" w:cs="Angsana New"/>
          <w:lang w:val="en-US"/>
        </w:rPr>
        <w:t>99.99</w:t>
      </w:r>
      <w:r w:rsidRPr="00B12899">
        <w:rPr>
          <w:rFonts w:ascii="Angsana New" w:hAnsi="Angsana New" w:cs="Angsana New"/>
          <w:cs/>
          <w:lang w:val="en-US"/>
        </w:rPr>
        <w:t xml:space="preserve">) จำนวน </w:t>
      </w:r>
      <w:r w:rsidR="007E0922">
        <w:rPr>
          <w:rFonts w:ascii="Angsana New" w:hAnsi="Angsana New" w:cs="Angsana New"/>
          <w:lang w:val="en-US"/>
        </w:rPr>
        <w:t>0.2</w:t>
      </w:r>
      <w:r w:rsidRPr="00B12899">
        <w:rPr>
          <w:rFonts w:ascii="Angsana New" w:hAnsi="Angsana New" w:cs="Angsana New"/>
          <w:cs/>
          <w:lang w:val="en-US"/>
        </w:rPr>
        <w:t xml:space="preserve"> </w:t>
      </w:r>
      <w:r w:rsidR="007E0922">
        <w:rPr>
          <w:rFonts w:ascii="Angsana New" w:hAnsi="Angsana New" w:cs="Angsana New" w:hint="cs"/>
          <w:cs/>
          <w:lang w:val="en-US"/>
        </w:rPr>
        <w:t>ล้าน</w:t>
      </w:r>
      <w:r w:rsidRPr="00B12899">
        <w:rPr>
          <w:rFonts w:ascii="Angsana New" w:hAnsi="Angsana New" w:cs="Angsana New"/>
          <w:cs/>
          <w:lang w:val="en-US"/>
        </w:rPr>
        <w:t xml:space="preserve">หุ้น ซึ่งมีมูลค่าที่ตราไว้ </w:t>
      </w:r>
      <w:r w:rsidRPr="00B12899">
        <w:rPr>
          <w:rFonts w:ascii="Angsana New" w:hAnsi="Angsana New" w:cs="Angsana New"/>
          <w:lang w:val="en-US"/>
        </w:rPr>
        <w:t>1</w:t>
      </w:r>
      <w:r w:rsidR="00B12899" w:rsidRPr="00B12899">
        <w:rPr>
          <w:rFonts w:ascii="Angsana New" w:hAnsi="Angsana New" w:cs="Angsana New"/>
          <w:lang w:val="en-US"/>
        </w:rPr>
        <w:t>00</w:t>
      </w:r>
      <w:r w:rsidRPr="00B12899">
        <w:rPr>
          <w:rFonts w:ascii="Angsana New" w:hAnsi="Angsana New" w:cs="Angsana New"/>
          <w:cs/>
          <w:lang w:val="en-US"/>
        </w:rPr>
        <w:t xml:space="preserve"> </w:t>
      </w:r>
      <w:r w:rsidR="00B12899" w:rsidRPr="00B12899">
        <w:rPr>
          <w:rFonts w:ascii="Angsana New" w:hAnsi="Angsana New" w:cs="Angsana New" w:hint="cs"/>
          <w:cs/>
          <w:lang w:val="en-US"/>
        </w:rPr>
        <w:t>บาท</w:t>
      </w:r>
      <w:r w:rsidRPr="00B12899">
        <w:rPr>
          <w:rFonts w:ascii="Angsana New" w:hAnsi="Angsana New" w:cs="Angsana New"/>
          <w:cs/>
          <w:lang w:val="en-US"/>
        </w:rPr>
        <w:t xml:space="preserve">ต่อหุ้น </w:t>
      </w:r>
      <w:r w:rsidR="007E0922">
        <w:rPr>
          <w:rFonts w:ascii="Angsana New" w:hAnsi="Angsana New" w:cs="Angsana New"/>
          <w:cs/>
          <w:lang w:val="en-US"/>
        </w:rPr>
        <w:br/>
      </w:r>
      <w:r w:rsidRPr="00B12899">
        <w:rPr>
          <w:rFonts w:ascii="Angsana New" w:hAnsi="Angsana New" w:cs="Angsana New"/>
          <w:cs/>
          <w:lang w:val="en-US"/>
        </w:rPr>
        <w:t>เป็นจำนวน</w:t>
      </w:r>
      <w:r w:rsidR="007E0922">
        <w:rPr>
          <w:rFonts w:ascii="Angsana New" w:hAnsi="Angsana New" w:cs="Angsana New" w:hint="cs"/>
          <w:cs/>
          <w:lang w:val="en-US"/>
        </w:rPr>
        <w:t>รวม</w:t>
      </w:r>
      <w:r w:rsidRPr="00B12899">
        <w:rPr>
          <w:rFonts w:ascii="Angsana New" w:hAnsi="Angsana New" w:cs="Angsana New"/>
          <w:cs/>
          <w:lang w:val="en-US"/>
        </w:rPr>
        <w:t xml:space="preserve">ทั้งสิ้น </w:t>
      </w:r>
      <w:r w:rsidR="00B12899" w:rsidRPr="00B12899">
        <w:rPr>
          <w:rFonts w:ascii="Angsana New" w:hAnsi="Angsana New" w:cs="Angsana New"/>
          <w:lang w:val="en-US"/>
        </w:rPr>
        <w:t>20</w:t>
      </w:r>
      <w:r w:rsidRPr="00B12899">
        <w:rPr>
          <w:rFonts w:ascii="Angsana New" w:hAnsi="Angsana New" w:cs="Angsana New"/>
          <w:cs/>
          <w:lang w:val="en-US"/>
        </w:rPr>
        <w:t xml:space="preserve"> ล้านบาท</w:t>
      </w:r>
      <w:r w:rsidR="000F7A8C">
        <w:rPr>
          <w:rFonts w:ascii="Angsana New" w:hAnsi="Angsana New" w:cs="Angsana New"/>
          <w:lang w:val="en-US"/>
        </w:rPr>
        <w:t xml:space="preserve"> </w:t>
      </w:r>
      <w:r w:rsidR="000F7A8C">
        <w:rPr>
          <w:rFonts w:ascii="Angsana New" w:hAnsi="Angsana New" w:cs="Angsana New" w:hint="cs"/>
          <w:cs/>
          <w:lang w:val="en-US"/>
        </w:rPr>
        <w:t>ทั้งนี้ บริษัทย่อยดังกล่าวได้จดทะเบียนแปรสภาพเป็นบริษัทมหาชนจำกัดแล้ว</w:t>
      </w:r>
    </w:p>
    <w:p w14:paraId="5E9270B9" w14:textId="30E03E53" w:rsidR="00473B7B" w:rsidRPr="000F7A8C" w:rsidRDefault="000F7A8C" w:rsidP="003479CA">
      <w:pPr>
        <w:pStyle w:val="a"/>
        <w:widowControl w:val="0"/>
        <w:tabs>
          <w:tab w:val="clear" w:pos="1080"/>
          <w:tab w:val="left" w:pos="540"/>
        </w:tabs>
        <w:ind w:left="540"/>
        <w:rPr>
          <w:rFonts w:ascii="Angsana New" w:hAnsi="Angsana New" w:cs="Angsana New"/>
          <w:lang w:val="en-US"/>
        </w:rPr>
        <w:sectPr w:rsidR="00473B7B" w:rsidRPr="000F7A8C" w:rsidSect="00A13B63">
          <w:headerReference w:type="default" r:id="rId11"/>
          <w:footerReference w:type="default" r:id="rId12"/>
          <w:pgSz w:w="11909" w:h="16834" w:code="9"/>
          <w:pgMar w:top="691" w:right="1199" w:bottom="576" w:left="1152" w:header="720" w:footer="720" w:gutter="0"/>
          <w:paperSrc w:first="7" w:other="7"/>
          <w:pgNumType w:start="17"/>
          <w:cols w:space="720"/>
          <w:docGrid w:linePitch="360"/>
        </w:sectPr>
      </w:pPr>
      <w:r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>
        <w:rPr>
          <w:rFonts w:ascii="Angsana New" w:hAnsi="Angsana New" w:cs="Angsana New"/>
          <w:lang w:val="en-US"/>
        </w:rPr>
        <w:t xml:space="preserve">7 </w:t>
      </w:r>
      <w:r>
        <w:rPr>
          <w:rFonts w:ascii="Angsana New" w:hAnsi="Angsana New" w:cs="Angsana New" w:hint="cs"/>
          <w:cs/>
          <w:lang w:val="en-US"/>
        </w:rPr>
        <w:t xml:space="preserve">เมษายน </w:t>
      </w:r>
      <w:r>
        <w:rPr>
          <w:rFonts w:ascii="Angsana New" w:hAnsi="Angsana New" w:cs="Angsana New"/>
          <w:lang w:val="en-US"/>
        </w:rPr>
        <w:t>2566</w:t>
      </w:r>
    </w:p>
    <w:p w14:paraId="505CE613" w14:textId="74E831DB" w:rsidR="00473B7B" w:rsidRDefault="00473B7B" w:rsidP="00A10DB2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108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bookmarkStart w:id="13" w:name="_Hlk135299396"/>
      <w:r w:rsidRPr="00D938EC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ส่วนงานดำเนินงาน</w:t>
      </w:r>
    </w:p>
    <w:p w14:paraId="0ACD8643" w14:textId="77777777" w:rsidR="00166394" w:rsidRPr="00166394" w:rsidRDefault="00166394" w:rsidP="00166394">
      <w:pPr>
        <w:rPr>
          <w:rFonts w:asciiTheme="majorBidi" w:eastAsia="Calibri" w:hAnsiTheme="majorBidi" w:cstheme="majorBidi"/>
          <w:sz w:val="22"/>
          <w:szCs w:val="22"/>
          <w:lang w:eastAsia="x-none"/>
        </w:rPr>
      </w:pPr>
    </w:p>
    <w:bookmarkEnd w:id="13"/>
    <w:tbl>
      <w:tblPr>
        <w:tblW w:w="1413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20"/>
        <w:gridCol w:w="178"/>
        <w:gridCol w:w="72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20"/>
        <w:gridCol w:w="178"/>
        <w:gridCol w:w="722"/>
      </w:tblGrid>
      <w:tr w:rsidR="003118DE" w:rsidRPr="00756E6F" w14:paraId="5CCE1F80" w14:textId="77777777" w:rsidTr="003479CA">
        <w:trPr>
          <w:cantSplit/>
          <w:trHeight w:val="99"/>
          <w:tblHeader/>
        </w:trPr>
        <w:tc>
          <w:tcPr>
            <w:tcW w:w="3510" w:type="dxa"/>
          </w:tcPr>
          <w:p w14:paraId="4D805DA9" w14:textId="77777777" w:rsidR="003118DE" w:rsidRPr="00756E6F" w:rsidRDefault="003118DE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5095FBC7" w14:textId="77777777" w:rsidR="003118DE" w:rsidRPr="00756E6F" w:rsidRDefault="003118DE" w:rsidP="003479C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ธุรกิจกาวอุตสาหกรรม</w:t>
            </w:r>
          </w:p>
        </w:tc>
        <w:tc>
          <w:tcPr>
            <w:tcW w:w="180" w:type="dxa"/>
          </w:tcPr>
          <w:p w14:paraId="24E8E3E7" w14:textId="77777777" w:rsidR="003118DE" w:rsidRPr="00756E6F" w:rsidRDefault="003118DE" w:rsidP="003479C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57BC9E5" w14:textId="77777777" w:rsidR="003118DE" w:rsidRPr="00756E6F" w:rsidRDefault="003118DE" w:rsidP="003479CA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ธุรกิจฉลากที่มีกาวในตัว</w:t>
            </w:r>
          </w:p>
        </w:tc>
        <w:tc>
          <w:tcPr>
            <w:tcW w:w="180" w:type="dxa"/>
          </w:tcPr>
          <w:p w14:paraId="48FD19C7" w14:textId="77777777" w:rsidR="003118DE" w:rsidRPr="00756E6F" w:rsidRDefault="003118DE" w:rsidP="003479C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0D2BAFD" w14:textId="0943D4EF" w:rsidR="003118DE" w:rsidRPr="00756E6F" w:rsidRDefault="005A5AFF" w:rsidP="003479CA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ธุรกิจผลิตภัณฑ์เพื่อสุขภาพ</w:t>
            </w:r>
          </w:p>
        </w:tc>
        <w:tc>
          <w:tcPr>
            <w:tcW w:w="180" w:type="dxa"/>
          </w:tcPr>
          <w:p w14:paraId="1F5C51A1" w14:textId="77777777" w:rsidR="003118DE" w:rsidRPr="00756E6F" w:rsidRDefault="003118DE" w:rsidP="003479CA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3B45F89" w14:textId="77777777" w:rsidR="003118DE" w:rsidRPr="00756E6F" w:rsidRDefault="003118DE" w:rsidP="003479CA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ส่วนงานอื่น ๆ</w:t>
            </w:r>
          </w:p>
        </w:tc>
        <w:tc>
          <w:tcPr>
            <w:tcW w:w="180" w:type="dxa"/>
          </w:tcPr>
          <w:p w14:paraId="29C1E0A4" w14:textId="77777777" w:rsidR="003118DE" w:rsidRPr="00756E6F" w:rsidRDefault="003118DE" w:rsidP="003479C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DD3AD34" w14:textId="77777777" w:rsidR="003118DE" w:rsidRPr="00756E6F" w:rsidRDefault="003118DE" w:rsidP="003479C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0CA84B28" w14:textId="77777777" w:rsidR="003118DE" w:rsidRPr="00756E6F" w:rsidRDefault="003118DE" w:rsidP="003479C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F57F7E7" w14:textId="77777777" w:rsidR="003118DE" w:rsidRPr="00756E6F" w:rsidRDefault="003118DE" w:rsidP="003479C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รวม </w:t>
            </w:r>
          </w:p>
        </w:tc>
      </w:tr>
      <w:tr w:rsidR="003118DE" w:rsidRPr="00756E6F" w14:paraId="0E8FD686" w14:textId="77777777" w:rsidTr="003479CA">
        <w:trPr>
          <w:cantSplit/>
          <w:trHeight w:val="302"/>
        </w:trPr>
        <w:tc>
          <w:tcPr>
            <w:tcW w:w="3510" w:type="dxa"/>
          </w:tcPr>
          <w:p w14:paraId="6A9B4F62" w14:textId="77777777" w:rsidR="003118DE" w:rsidRPr="00F065F0" w:rsidRDefault="003118DE" w:rsidP="003479C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12EF8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val="en-US" w:bidi="th-TH"/>
              </w:rPr>
              <w:t>หก</w:t>
            </w:r>
            <w:r w:rsidRPr="00312EF8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720" w:type="dxa"/>
            <w:vAlign w:val="bottom"/>
          </w:tcPr>
          <w:p w14:paraId="6341534B" w14:textId="7C335FD2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9058BD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5C254547" w14:textId="77777777" w:rsidR="003118DE" w:rsidRPr="00756E6F" w:rsidRDefault="003118DE" w:rsidP="003479CA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CDF9740" w14:textId="2FDAA8EC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9058BD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8BA3FA7" w14:textId="77777777" w:rsidR="003118DE" w:rsidRPr="00756E6F" w:rsidRDefault="003118DE" w:rsidP="003479CA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C28B57F" w14:textId="672B1B89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9058BD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0C79C15" w14:textId="77777777" w:rsidR="003118DE" w:rsidRPr="00756E6F" w:rsidRDefault="003118DE" w:rsidP="003479CA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4BBAE63" w14:textId="6590E9E6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9058BD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F1E0738" w14:textId="77777777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E07E7E8" w14:textId="171224D8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9058BD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0586CB9" w14:textId="77777777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B4FCCF3" w14:textId="09EB3AF3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9058BD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F7654A7" w14:textId="77777777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99A645C" w14:textId="01A93B94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9058BD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0308E129" w14:textId="77777777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6B29D2B" w14:textId="69B8539F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9058BD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D4421BD" w14:textId="77777777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9CF1317" w14:textId="722F8F8C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9058BD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681C0FDB" w14:textId="77777777" w:rsidR="003118DE" w:rsidRPr="00756E6F" w:rsidRDefault="003118DE" w:rsidP="003479CA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79927D5" w14:textId="752C5DCC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9058BD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999D46B" w14:textId="77777777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D76F5FF" w14:textId="13D20C80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9058BD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67C80B68" w14:textId="77777777" w:rsidR="003118DE" w:rsidRPr="00756E6F" w:rsidRDefault="003118DE" w:rsidP="003479CA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06A7179" w14:textId="4AC5F108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9058BD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</w:tr>
      <w:tr w:rsidR="003118DE" w:rsidRPr="00756E6F" w14:paraId="52B3CBA3" w14:textId="77777777" w:rsidTr="003479CA">
        <w:trPr>
          <w:cantSplit/>
          <w:trHeight w:val="302"/>
        </w:trPr>
        <w:tc>
          <w:tcPr>
            <w:tcW w:w="3510" w:type="dxa"/>
          </w:tcPr>
          <w:p w14:paraId="3F25828F" w14:textId="77777777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0620" w:type="dxa"/>
            <w:gridSpan w:val="23"/>
            <w:vAlign w:val="bottom"/>
          </w:tcPr>
          <w:p w14:paraId="1D0E8FEA" w14:textId="77777777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(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พันบาท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)</w:t>
            </w:r>
          </w:p>
        </w:tc>
      </w:tr>
      <w:tr w:rsidR="003118DE" w:rsidRPr="00756E6F" w14:paraId="0B44611C" w14:textId="77777777" w:rsidTr="003479CA">
        <w:trPr>
          <w:cantSplit/>
          <w:trHeight w:val="302"/>
        </w:trPr>
        <w:tc>
          <w:tcPr>
            <w:tcW w:w="3510" w:type="dxa"/>
          </w:tcPr>
          <w:p w14:paraId="56981EEE" w14:textId="77777777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ต่างประเทศ</w:t>
            </w:r>
          </w:p>
        </w:tc>
        <w:tc>
          <w:tcPr>
            <w:tcW w:w="720" w:type="dxa"/>
            <w:vAlign w:val="bottom"/>
          </w:tcPr>
          <w:p w14:paraId="24E76DD3" w14:textId="77777777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D6CF791" w14:textId="77777777" w:rsidR="003118DE" w:rsidRPr="00756E6F" w:rsidRDefault="003118DE" w:rsidP="003479C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8624D31" w14:textId="77777777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E3830A3" w14:textId="77777777" w:rsidR="003118DE" w:rsidRPr="00756E6F" w:rsidRDefault="003118DE" w:rsidP="003479C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CAE9CE8" w14:textId="77777777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1C632E5" w14:textId="77777777" w:rsidR="003118DE" w:rsidRPr="00756E6F" w:rsidRDefault="003118DE" w:rsidP="003479C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B9B4105" w14:textId="77777777" w:rsidR="003118DE" w:rsidRPr="00756E6F" w:rsidRDefault="003118DE" w:rsidP="003479C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0E1A681D" w14:textId="77777777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618C76D" w14:textId="77777777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FA75E7E" w14:textId="77777777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2E0BC98" w14:textId="77777777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2B01598" w14:textId="77777777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8394428" w14:textId="77777777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7F88780" w14:textId="77777777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4731297" w14:textId="77777777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D9D0392" w14:textId="77777777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B9ED446" w14:textId="77777777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7427246" w14:textId="77777777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2" w:type="dxa"/>
          </w:tcPr>
          <w:p w14:paraId="5B26B02F" w14:textId="77777777" w:rsidR="003118DE" w:rsidRPr="00756E6F" w:rsidRDefault="003118DE" w:rsidP="003479C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7641E339" w14:textId="77777777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8B6EDFA" w14:textId="77777777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7CD47BCA" w14:textId="77777777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E9DEAC4" w14:textId="77777777" w:rsidR="003118DE" w:rsidRPr="00756E6F" w:rsidRDefault="003118DE" w:rsidP="003479CA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3118DE" w:rsidRPr="00B32390" w14:paraId="660EC6C2" w14:textId="77777777" w:rsidTr="003479CA">
        <w:trPr>
          <w:cantSplit/>
          <w:trHeight w:val="302"/>
        </w:trPr>
        <w:tc>
          <w:tcPr>
            <w:tcW w:w="3510" w:type="dxa"/>
          </w:tcPr>
          <w:p w14:paraId="594E250B" w14:textId="77777777" w:rsidR="003118DE" w:rsidRPr="00756E6F" w:rsidRDefault="003118DE" w:rsidP="003118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เอเชีย</w:t>
            </w:r>
          </w:p>
        </w:tc>
        <w:tc>
          <w:tcPr>
            <w:tcW w:w="720" w:type="dxa"/>
            <w:vAlign w:val="bottom"/>
          </w:tcPr>
          <w:p w14:paraId="25F007D7" w14:textId="311B907F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66,291</w:t>
            </w:r>
          </w:p>
        </w:tc>
        <w:tc>
          <w:tcPr>
            <w:tcW w:w="178" w:type="dxa"/>
            <w:vAlign w:val="bottom"/>
          </w:tcPr>
          <w:p w14:paraId="04698BB7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0219F54" w14:textId="20AB21F3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76,314</w:t>
            </w:r>
          </w:p>
        </w:tc>
        <w:tc>
          <w:tcPr>
            <w:tcW w:w="180" w:type="dxa"/>
            <w:vAlign w:val="bottom"/>
          </w:tcPr>
          <w:p w14:paraId="04EA4E08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BC04DB1" w14:textId="5E50E542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117,559</w:t>
            </w:r>
          </w:p>
        </w:tc>
        <w:tc>
          <w:tcPr>
            <w:tcW w:w="180" w:type="dxa"/>
          </w:tcPr>
          <w:p w14:paraId="0B714F67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4FFDC91" w14:textId="19FCE7B8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167,853</w:t>
            </w:r>
          </w:p>
        </w:tc>
        <w:tc>
          <w:tcPr>
            <w:tcW w:w="180" w:type="dxa"/>
          </w:tcPr>
          <w:p w14:paraId="36BD585B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18F35EF2" w14:textId="44570ED7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8,103</w:t>
            </w:r>
          </w:p>
        </w:tc>
        <w:tc>
          <w:tcPr>
            <w:tcW w:w="180" w:type="dxa"/>
          </w:tcPr>
          <w:p w14:paraId="4B8E331E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94BF17F" w14:textId="68667236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7C68AE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CC8C95A" w14:textId="04A91AD8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E18259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F526587" w14:textId="40050578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0DB3AC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3B2C034" w14:textId="730E389F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B8441E3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BE087BE" w14:textId="11EC71D2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C45B8A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AF89CF8" w14:textId="39658A08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191,953</w:t>
            </w:r>
          </w:p>
        </w:tc>
        <w:tc>
          <w:tcPr>
            <w:tcW w:w="178" w:type="dxa"/>
          </w:tcPr>
          <w:p w14:paraId="7EAA95C8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14102A1" w14:textId="25A2FFD3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244,167</w:t>
            </w:r>
          </w:p>
        </w:tc>
      </w:tr>
      <w:tr w:rsidR="003118DE" w:rsidRPr="00B32390" w14:paraId="1B6A1918" w14:textId="77777777" w:rsidTr="003479CA">
        <w:trPr>
          <w:cantSplit/>
          <w:trHeight w:val="302"/>
        </w:trPr>
        <w:tc>
          <w:tcPr>
            <w:tcW w:w="3510" w:type="dxa"/>
          </w:tcPr>
          <w:p w14:paraId="5FEBEC72" w14:textId="77777777" w:rsidR="003118DE" w:rsidRPr="00756E6F" w:rsidRDefault="003118DE" w:rsidP="003118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78DAC7CC" w14:textId="6CF0BAAA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12,802</w:t>
            </w:r>
          </w:p>
        </w:tc>
        <w:tc>
          <w:tcPr>
            <w:tcW w:w="178" w:type="dxa"/>
            <w:vAlign w:val="bottom"/>
          </w:tcPr>
          <w:p w14:paraId="7C2FDD02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33E9853" w14:textId="62D2A93E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32,743</w:t>
            </w:r>
          </w:p>
        </w:tc>
        <w:tc>
          <w:tcPr>
            <w:tcW w:w="180" w:type="dxa"/>
            <w:vAlign w:val="bottom"/>
          </w:tcPr>
          <w:p w14:paraId="23669912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20B171D" w14:textId="3C1F9FE9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7,236</w:t>
            </w:r>
          </w:p>
        </w:tc>
        <w:tc>
          <w:tcPr>
            <w:tcW w:w="180" w:type="dxa"/>
          </w:tcPr>
          <w:p w14:paraId="6E8289A0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0E6B404" w14:textId="6EAD353F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10,467</w:t>
            </w:r>
          </w:p>
        </w:tc>
        <w:tc>
          <w:tcPr>
            <w:tcW w:w="180" w:type="dxa"/>
          </w:tcPr>
          <w:p w14:paraId="4D94BEB7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5E655456" w14:textId="1C6BFDD4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417</w:t>
            </w:r>
          </w:p>
        </w:tc>
        <w:tc>
          <w:tcPr>
            <w:tcW w:w="180" w:type="dxa"/>
          </w:tcPr>
          <w:p w14:paraId="7061499F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F52458E" w14:textId="3D387A1A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434EE5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B36A021" w14:textId="43D005A1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15,194</w:t>
            </w:r>
          </w:p>
        </w:tc>
        <w:tc>
          <w:tcPr>
            <w:tcW w:w="180" w:type="dxa"/>
          </w:tcPr>
          <w:p w14:paraId="19A9CC0F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2062C86" w14:textId="39DEE109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10,522</w:t>
            </w:r>
          </w:p>
        </w:tc>
        <w:tc>
          <w:tcPr>
            <w:tcW w:w="180" w:type="dxa"/>
          </w:tcPr>
          <w:p w14:paraId="61E6D8AF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013A0C4" w14:textId="039F2DC4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C0B6E53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D942804" w14:textId="79C367B5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CFEE54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EF6F44A" w14:textId="6A5C2965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35,649</w:t>
            </w:r>
          </w:p>
        </w:tc>
        <w:tc>
          <w:tcPr>
            <w:tcW w:w="178" w:type="dxa"/>
          </w:tcPr>
          <w:p w14:paraId="4306AAAD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1CE88FC" w14:textId="364F19BA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53,732</w:t>
            </w:r>
          </w:p>
        </w:tc>
      </w:tr>
      <w:tr w:rsidR="003118DE" w:rsidRPr="00B32390" w14:paraId="0E1CAC99" w14:textId="77777777" w:rsidTr="003479CA">
        <w:trPr>
          <w:cantSplit/>
          <w:trHeight w:val="302"/>
        </w:trPr>
        <w:tc>
          <w:tcPr>
            <w:tcW w:w="3510" w:type="dxa"/>
          </w:tcPr>
          <w:p w14:paraId="505176C6" w14:textId="77777777" w:rsidR="003118DE" w:rsidRPr="00756E6F" w:rsidRDefault="003118DE" w:rsidP="003118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แอฟริกา</w:t>
            </w:r>
          </w:p>
        </w:tc>
        <w:tc>
          <w:tcPr>
            <w:tcW w:w="720" w:type="dxa"/>
            <w:vAlign w:val="bottom"/>
          </w:tcPr>
          <w:p w14:paraId="60466797" w14:textId="0C3B5F7B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42,590</w:t>
            </w:r>
          </w:p>
        </w:tc>
        <w:tc>
          <w:tcPr>
            <w:tcW w:w="178" w:type="dxa"/>
            <w:vAlign w:val="bottom"/>
          </w:tcPr>
          <w:p w14:paraId="0800E7A5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5C36BFA" w14:textId="753891F3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48,898</w:t>
            </w:r>
          </w:p>
        </w:tc>
        <w:tc>
          <w:tcPr>
            <w:tcW w:w="180" w:type="dxa"/>
            <w:vAlign w:val="bottom"/>
          </w:tcPr>
          <w:p w14:paraId="551210CA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11AED5A" w14:textId="24467DE5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10529C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A3E1E5D" w14:textId="14F25293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C1F9AA5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437C8302" w14:textId="75F576EB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BAC01E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968F0F4" w14:textId="32158FD1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F08102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91DE54" w14:textId="1E74C350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0B03A0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696D311" w14:textId="6494031A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2BE0A8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55670B0" w14:textId="0CAB7160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02DD9BF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A0724A3" w14:textId="23F54968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F158084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6F0478E" w14:textId="0DBAB7BF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42,590</w:t>
            </w:r>
          </w:p>
        </w:tc>
        <w:tc>
          <w:tcPr>
            <w:tcW w:w="178" w:type="dxa"/>
          </w:tcPr>
          <w:p w14:paraId="7AF5F94F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96A4D1A" w14:textId="3110904E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48,898</w:t>
            </w:r>
          </w:p>
        </w:tc>
      </w:tr>
      <w:tr w:rsidR="003118DE" w:rsidRPr="00B32390" w14:paraId="6F059570" w14:textId="77777777" w:rsidTr="003479CA">
        <w:trPr>
          <w:cantSplit/>
          <w:trHeight w:val="302"/>
        </w:trPr>
        <w:tc>
          <w:tcPr>
            <w:tcW w:w="3510" w:type="dxa"/>
          </w:tcPr>
          <w:p w14:paraId="7D162E5D" w14:textId="77777777" w:rsidR="003118DE" w:rsidRPr="00756E6F" w:rsidRDefault="003118DE" w:rsidP="003118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56FD9C3F" w14:textId="09D7F4B2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5,977</w:t>
            </w:r>
          </w:p>
        </w:tc>
        <w:tc>
          <w:tcPr>
            <w:tcW w:w="178" w:type="dxa"/>
            <w:vAlign w:val="bottom"/>
          </w:tcPr>
          <w:p w14:paraId="5A5FFD78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F8BC39B" w14:textId="49ADC4D0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4,565</w:t>
            </w:r>
          </w:p>
        </w:tc>
        <w:tc>
          <w:tcPr>
            <w:tcW w:w="180" w:type="dxa"/>
            <w:vAlign w:val="bottom"/>
          </w:tcPr>
          <w:p w14:paraId="1FDBD113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EF08F7B" w14:textId="3F588246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BD49C1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1C37CC7" w14:textId="27DDBEC3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96CE50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6B759BBE" w14:textId="64E00B75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E4A935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43C205B" w14:textId="003B2224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1B2358D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CBD2AAD" w14:textId="00759508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1B217D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BE08EF4" w14:textId="6BC5D438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D8F89E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EC66DEF" w14:textId="28293A0E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D744DEE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1DE70B7" w14:textId="71A8A065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D96DA5F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F4449B4" w14:textId="60FE120B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5,977</w:t>
            </w:r>
          </w:p>
        </w:tc>
        <w:tc>
          <w:tcPr>
            <w:tcW w:w="178" w:type="dxa"/>
          </w:tcPr>
          <w:p w14:paraId="69CC4B0A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D67B7DE" w14:textId="477485E6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4,565</w:t>
            </w:r>
          </w:p>
        </w:tc>
      </w:tr>
      <w:tr w:rsidR="00923ECA" w:rsidRPr="00B32390" w14:paraId="60EA1E09" w14:textId="77777777" w:rsidTr="003479CA">
        <w:trPr>
          <w:cantSplit/>
          <w:trHeight w:val="302"/>
        </w:trPr>
        <w:tc>
          <w:tcPr>
            <w:tcW w:w="3510" w:type="dxa"/>
          </w:tcPr>
          <w:p w14:paraId="0BEC767B" w14:textId="0A05666F" w:rsidR="00923ECA" w:rsidRPr="00756E6F" w:rsidRDefault="00923ECA" w:rsidP="003118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ยุโรป</w:t>
            </w:r>
          </w:p>
        </w:tc>
        <w:tc>
          <w:tcPr>
            <w:tcW w:w="720" w:type="dxa"/>
            <w:vAlign w:val="bottom"/>
          </w:tcPr>
          <w:p w14:paraId="098A13CB" w14:textId="3CD30CD5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12614B0" w14:textId="77777777" w:rsidR="00923ECA" w:rsidRPr="00923ECA" w:rsidRDefault="00923ECA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CF4516A" w14:textId="7A72A711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3E45987" w14:textId="77777777" w:rsidR="00923ECA" w:rsidRPr="00923ECA" w:rsidRDefault="00923ECA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A4B5A00" w14:textId="418A873B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7C87031" w14:textId="77777777" w:rsidR="00923ECA" w:rsidRPr="00923ECA" w:rsidRDefault="00923ECA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84D87F" w14:textId="1D4CFEDB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727207" w14:textId="77777777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5F8D53FA" w14:textId="23171206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3,666</w:t>
            </w:r>
          </w:p>
        </w:tc>
        <w:tc>
          <w:tcPr>
            <w:tcW w:w="180" w:type="dxa"/>
          </w:tcPr>
          <w:p w14:paraId="4BDB8B11" w14:textId="77777777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072DE92" w14:textId="7799710D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D16740" w14:textId="77777777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972BE6B" w14:textId="39E2F387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1FFE33E" w14:textId="77777777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0BD893B" w14:textId="2DD9CF75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466FC1" w14:textId="77777777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33A185B" w14:textId="50A4FE2E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6C51B5A" w14:textId="77777777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2B6F953" w14:textId="17F88250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87D6BE" w14:textId="77777777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6461EF4" w14:textId="0CF5EE4B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3,666</w:t>
            </w:r>
          </w:p>
        </w:tc>
        <w:tc>
          <w:tcPr>
            <w:tcW w:w="178" w:type="dxa"/>
          </w:tcPr>
          <w:p w14:paraId="4B1E27A5" w14:textId="77777777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EE3B6D6" w14:textId="33AC037E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3118DE" w:rsidRPr="00B32390" w14:paraId="7F6D99AD" w14:textId="77777777" w:rsidTr="003479CA">
        <w:trPr>
          <w:cantSplit/>
          <w:trHeight w:val="302"/>
        </w:trPr>
        <w:tc>
          <w:tcPr>
            <w:tcW w:w="3510" w:type="dxa"/>
          </w:tcPr>
          <w:p w14:paraId="4442E911" w14:textId="77777777" w:rsidR="003118DE" w:rsidRPr="00756E6F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5F402EC" w14:textId="3CE76555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127,660</w:t>
            </w:r>
          </w:p>
        </w:tc>
        <w:tc>
          <w:tcPr>
            <w:tcW w:w="178" w:type="dxa"/>
            <w:vAlign w:val="bottom"/>
          </w:tcPr>
          <w:p w14:paraId="0D20F818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44DA7AD3" w14:textId="651CF202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162,520</w:t>
            </w:r>
          </w:p>
        </w:tc>
        <w:tc>
          <w:tcPr>
            <w:tcW w:w="180" w:type="dxa"/>
            <w:vAlign w:val="bottom"/>
          </w:tcPr>
          <w:p w14:paraId="0CA6BCC8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3A50D1C" w14:textId="2A1B4053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124,795</w:t>
            </w:r>
          </w:p>
        </w:tc>
        <w:tc>
          <w:tcPr>
            <w:tcW w:w="180" w:type="dxa"/>
          </w:tcPr>
          <w:p w14:paraId="1DF4DDD1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5EE4B1B" w14:textId="79C6DC0C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178,320</w:t>
            </w:r>
          </w:p>
        </w:tc>
        <w:tc>
          <w:tcPr>
            <w:tcW w:w="180" w:type="dxa"/>
          </w:tcPr>
          <w:p w14:paraId="31C41CC8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4B90F38E" w14:textId="3F8FD20D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12,186</w:t>
            </w:r>
          </w:p>
        </w:tc>
        <w:tc>
          <w:tcPr>
            <w:tcW w:w="180" w:type="dxa"/>
          </w:tcPr>
          <w:p w14:paraId="12DC72B1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E28BD8E" w14:textId="549305D8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FCAE79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7BE5982" w14:textId="448E2F57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15,194</w:t>
            </w:r>
          </w:p>
        </w:tc>
        <w:tc>
          <w:tcPr>
            <w:tcW w:w="180" w:type="dxa"/>
          </w:tcPr>
          <w:p w14:paraId="3C7CAC50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15EB5BF9" w14:textId="7382F80A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10,522</w:t>
            </w:r>
          </w:p>
        </w:tc>
        <w:tc>
          <w:tcPr>
            <w:tcW w:w="180" w:type="dxa"/>
          </w:tcPr>
          <w:p w14:paraId="013409F2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46E3C04" w14:textId="64B81568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4013AA6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4E33C566" w14:textId="3AEB1488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28C4C1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E10ECC4" w14:textId="3675E454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279,835</w:t>
            </w:r>
          </w:p>
        </w:tc>
        <w:tc>
          <w:tcPr>
            <w:tcW w:w="178" w:type="dxa"/>
          </w:tcPr>
          <w:p w14:paraId="2A57EE13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center"/>
          </w:tcPr>
          <w:p w14:paraId="0A5524B3" w14:textId="5E364065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351,362</w:t>
            </w:r>
          </w:p>
        </w:tc>
      </w:tr>
      <w:tr w:rsidR="003118DE" w:rsidRPr="00B32390" w14:paraId="5084A5EB" w14:textId="77777777" w:rsidTr="003479CA">
        <w:trPr>
          <w:cantSplit/>
          <w:trHeight w:val="302"/>
        </w:trPr>
        <w:tc>
          <w:tcPr>
            <w:tcW w:w="3510" w:type="dxa"/>
          </w:tcPr>
          <w:p w14:paraId="2AAD79F6" w14:textId="77777777" w:rsidR="003118DE" w:rsidRPr="00756E6F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ในประเทศ</w:t>
            </w:r>
          </w:p>
        </w:tc>
        <w:tc>
          <w:tcPr>
            <w:tcW w:w="720" w:type="dxa"/>
            <w:vAlign w:val="bottom"/>
          </w:tcPr>
          <w:p w14:paraId="5C2C8C6F" w14:textId="11AB17F2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164,333</w:t>
            </w:r>
          </w:p>
        </w:tc>
        <w:tc>
          <w:tcPr>
            <w:tcW w:w="178" w:type="dxa"/>
            <w:vAlign w:val="bottom"/>
          </w:tcPr>
          <w:p w14:paraId="341475C3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FF681D9" w14:textId="330B3B2F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173,126</w:t>
            </w:r>
          </w:p>
        </w:tc>
        <w:tc>
          <w:tcPr>
            <w:tcW w:w="180" w:type="dxa"/>
            <w:vAlign w:val="bottom"/>
          </w:tcPr>
          <w:p w14:paraId="7EE02AA9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8D18483" w14:textId="61183B6F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282,827</w:t>
            </w:r>
          </w:p>
        </w:tc>
        <w:tc>
          <w:tcPr>
            <w:tcW w:w="180" w:type="dxa"/>
          </w:tcPr>
          <w:p w14:paraId="18D57DD1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4887E0" w14:textId="32A431AC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250,653</w:t>
            </w:r>
          </w:p>
        </w:tc>
        <w:tc>
          <w:tcPr>
            <w:tcW w:w="180" w:type="dxa"/>
          </w:tcPr>
          <w:p w14:paraId="66918B1E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7892E991" w14:textId="0F7840AB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179,172</w:t>
            </w:r>
          </w:p>
        </w:tc>
        <w:tc>
          <w:tcPr>
            <w:tcW w:w="180" w:type="dxa"/>
          </w:tcPr>
          <w:p w14:paraId="3717608E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6DFEB40" w14:textId="27541CF1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750AA8D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CABB4D1" w14:textId="1DBB0283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44AEB6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FEF4E76" w14:textId="7EF038AA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A1F69B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27E8E2C" w14:textId="051A29CD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C20FD2F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89DCDB0" w14:textId="1F3BFCD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E8BC12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383BDED" w14:textId="19FE71DB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626,332</w:t>
            </w:r>
          </w:p>
        </w:tc>
        <w:tc>
          <w:tcPr>
            <w:tcW w:w="178" w:type="dxa"/>
          </w:tcPr>
          <w:p w14:paraId="001A2091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05600AA2" w14:textId="63C52578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423,779</w:t>
            </w:r>
          </w:p>
        </w:tc>
      </w:tr>
      <w:tr w:rsidR="003118DE" w:rsidRPr="00B32390" w14:paraId="1DD9A11D" w14:textId="77777777" w:rsidTr="003479CA">
        <w:trPr>
          <w:cantSplit/>
          <w:trHeight w:val="302"/>
        </w:trPr>
        <w:tc>
          <w:tcPr>
            <w:tcW w:w="3510" w:type="dxa"/>
          </w:tcPr>
          <w:p w14:paraId="0BDE1202" w14:textId="77777777" w:rsidR="003118DE" w:rsidRPr="00756E6F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1659E0E" w14:textId="7FE5CDDC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346</w:t>
            </w:r>
          </w:p>
        </w:tc>
        <w:tc>
          <w:tcPr>
            <w:tcW w:w="178" w:type="dxa"/>
            <w:vAlign w:val="bottom"/>
          </w:tcPr>
          <w:p w14:paraId="126D7C4B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0D4610BB" w14:textId="48C1A842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37,635</w:t>
            </w:r>
          </w:p>
        </w:tc>
        <w:tc>
          <w:tcPr>
            <w:tcW w:w="180" w:type="dxa"/>
            <w:vAlign w:val="bottom"/>
          </w:tcPr>
          <w:p w14:paraId="53FC9459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BD3FFF0" w14:textId="4832E723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12,977</w:t>
            </w:r>
          </w:p>
        </w:tc>
        <w:tc>
          <w:tcPr>
            <w:tcW w:w="180" w:type="dxa"/>
          </w:tcPr>
          <w:p w14:paraId="2F0E595A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486B041" w14:textId="3C694CCD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6,469</w:t>
            </w:r>
          </w:p>
        </w:tc>
        <w:tc>
          <w:tcPr>
            <w:tcW w:w="180" w:type="dxa"/>
          </w:tcPr>
          <w:p w14:paraId="4E24904B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BC06F8D" w14:textId="1355A31C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845A0D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07F78DF" w14:textId="60E70B7C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4CB5D0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AE7CC3F" w14:textId="2A5C1044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937082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84FDE53" w14:textId="78E7E0B1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1111B6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8E13AD3" w14:textId="23ACDC5D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(13,323)</w:t>
            </w:r>
          </w:p>
        </w:tc>
        <w:tc>
          <w:tcPr>
            <w:tcW w:w="178" w:type="dxa"/>
          </w:tcPr>
          <w:p w14:paraId="039A83FA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59C5C0B2" w14:textId="7A588B54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(44,104)</w:t>
            </w:r>
          </w:p>
        </w:tc>
        <w:tc>
          <w:tcPr>
            <w:tcW w:w="180" w:type="dxa"/>
          </w:tcPr>
          <w:p w14:paraId="127E5352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34F1E6C" w14:textId="51629B66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17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D4EE076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3605F6CB" w14:textId="0A2BB268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3118DE" w:rsidRPr="00B32390" w14:paraId="1AAC87C1" w14:textId="77777777" w:rsidTr="003479CA">
        <w:trPr>
          <w:cantSplit/>
          <w:trHeight w:val="302"/>
        </w:trPr>
        <w:tc>
          <w:tcPr>
            <w:tcW w:w="3510" w:type="dxa"/>
          </w:tcPr>
          <w:p w14:paraId="4106A76F" w14:textId="77777777" w:rsidR="003118DE" w:rsidRPr="00756E6F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21542" w14:textId="3AEFE0D3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292,339</w:t>
            </w:r>
          </w:p>
        </w:tc>
        <w:tc>
          <w:tcPr>
            <w:tcW w:w="178" w:type="dxa"/>
            <w:vAlign w:val="bottom"/>
          </w:tcPr>
          <w:p w14:paraId="630646D6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872FC" w14:textId="4275216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373,281</w:t>
            </w:r>
          </w:p>
        </w:tc>
        <w:tc>
          <w:tcPr>
            <w:tcW w:w="180" w:type="dxa"/>
            <w:vAlign w:val="bottom"/>
          </w:tcPr>
          <w:p w14:paraId="44BFEEF6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3F1CCD" w14:textId="13F164DA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420,599</w:t>
            </w:r>
          </w:p>
        </w:tc>
        <w:tc>
          <w:tcPr>
            <w:tcW w:w="180" w:type="dxa"/>
          </w:tcPr>
          <w:p w14:paraId="1A40AF41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900EBB" w14:textId="50EBAA09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435,442</w:t>
            </w:r>
          </w:p>
        </w:tc>
        <w:tc>
          <w:tcPr>
            <w:tcW w:w="180" w:type="dxa"/>
          </w:tcPr>
          <w:p w14:paraId="3791E5AA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247A67" w14:textId="5AFAA33E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191,358</w:t>
            </w:r>
          </w:p>
        </w:tc>
        <w:tc>
          <w:tcPr>
            <w:tcW w:w="180" w:type="dxa"/>
          </w:tcPr>
          <w:p w14:paraId="5978C4D7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245D07" w14:textId="1AB08E42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117EC1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388834" w14:textId="2C2F5EE1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15,194</w:t>
            </w:r>
          </w:p>
        </w:tc>
        <w:tc>
          <w:tcPr>
            <w:tcW w:w="180" w:type="dxa"/>
          </w:tcPr>
          <w:p w14:paraId="50CE27C7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D8E4EC" w14:textId="16080671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10,522</w:t>
            </w:r>
          </w:p>
        </w:tc>
        <w:tc>
          <w:tcPr>
            <w:tcW w:w="180" w:type="dxa"/>
          </w:tcPr>
          <w:p w14:paraId="0ED2ED3B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CE3AC73" w14:textId="5A43C96B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(13,323)</w:t>
            </w:r>
          </w:p>
        </w:tc>
        <w:tc>
          <w:tcPr>
            <w:tcW w:w="178" w:type="dxa"/>
          </w:tcPr>
          <w:p w14:paraId="555BA492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37C56B5A" w14:textId="63C1FB3E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(44,104)</w:t>
            </w:r>
          </w:p>
        </w:tc>
        <w:tc>
          <w:tcPr>
            <w:tcW w:w="180" w:type="dxa"/>
          </w:tcPr>
          <w:p w14:paraId="2BB42E45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5FC6FD" w14:textId="118AAED0" w:rsidR="003118DE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906,167</w:t>
            </w:r>
          </w:p>
        </w:tc>
        <w:tc>
          <w:tcPr>
            <w:tcW w:w="178" w:type="dxa"/>
            <w:shd w:val="clear" w:color="auto" w:fill="auto"/>
          </w:tcPr>
          <w:p w14:paraId="07619B0D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85EB9C" w14:textId="368C9E63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775,141</w:t>
            </w:r>
          </w:p>
        </w:tc>
      </w:tr>
      <w:tr w:rsidR="003118DE" w:rsidRPr="00B32390" w14:paraId="3122BD9C" w14:textId="77777777" w:rsidTr="003479CA">
        <w:trPr>
          <w:cantSplit/>
        </w:trPr>
        <w:tc>
          <w:tcPr>
            <w:tcW w:w="3510" w:type="dxa"/>
          </w:tcPr>
          <w:p w14:paraId="67E0C6E9" w14:textId="77777777" w:rsidR="003118DE" w:rsidRPr="00756E6F" w:rsidRDefault="003118DE" w:rsidP="003118DE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53BC3A5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0CD531A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bottom"/>
          </w:tcPr>
          <w:p w14:paraId="6FF9F531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3405674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6419182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C77FB40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1EE839D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63C152B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A050BA2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E9C06BE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2BB6609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A465E41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89ACE8A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5F23F54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9744006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BC8FD18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8A27689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2BAA2024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389FCBA9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554F047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0692C47D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788AA14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14:paraId="60F1A3B8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3118DE" w:rsidRPr="00B32390" w14:paraId="23352625" w14:textId="77777777" w:rsidTr="003479CA">
        <w:trPr>
          <w:cantSplit/>
        </w:trPr>
        <w:tc>
          <w:tcPr>
            <w:tcW w:w="3510" w:type="dxa"/>
          </w:tcPr>
          <w:p w14:paraId="1CD0D580" w14:textId="190F5E47" w:rsidR="003118DE" w:rsidRPr="00756E6F" w:rsidRDefault="003118DE" w:rsidP="003118DE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กำไร</w:t>
            </w:r>
            <w:r w:rsidR="005C4CB4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5C4CB4">
              <w:rPr>
                <w:rFonts w:asciiTheme="majorBidi" w:hAnsiTheme="majorBidi" w:hint="cs"/>
                <w:sz w:val="22"/>
                <w:szCs w:val="22"/>
                <w:cs/>
              </w:rPr>
              <w:t xml:space="preserve">(ขาดทุน) 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ก่อน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ดอกเบี้ย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="005C4CB4">
              <w:rPr>
                <w:rFonts w:asciiTheme="majorBidi" w:hAnsiTheme="majorBidi" w:hint="cs"/>
                <w:sz w:val="22"/>
                <w:szCs w:val="22"/>
                <w:cs/>
              </w:rPr>
              <w:t>ค่าใช้จ่าย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0" w:type="dxa"/>
            <w:vAlign w:val="bottom"/>
          </w:tcPr>
          <w:p w14:paraId="129B6273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E1C8C2C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83A6F3E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4CA6FB8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52CC9A5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240BD0C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8A143D0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DB33CDA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0328389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CED00DB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B467C1D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A146B54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C666D06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0717484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B8FD706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838F0AC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B75DB1E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363BF34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4AAF54B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D91426B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8ADEC99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335A685F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E62E698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9058BD" w:rsidRPr="00B32390" w14:paraId="73F2FF5A" w14:textId="77777777" w:rsidTr="003479CA">
        <w:trPr>
          <w:cantSplit/>
        </w:trPr>
        <w:tc>
          <w:tcPr>
            <w:tcW w:w="3510" w:type="dxa"/>
          </w:tcPr>
          <w:p w14:paraId="49051383" w14:textId="77777777" w:rsidR="009058BD" w:rsidRPr="00756E6F" w:rsidRDefault="009058BD" w:rsidP="009058BD">
            <w:pPr>
              <w:shd w:val="clear" w:color="auto" w:fill="FFFFFF"/>
              <w:spacing w:line="240" w:lineRule="auto"/>
              <w:ind w:right="-79" w:firstLine="190"/>
              <w:rPr>
                <w:rFonts w:ascii="Angsana New" w:hAnsi="Angsana New"/>
                <w:sz w:val="22"/>
                <w:szCs w:val="22"/>
                <w:cs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ค่าเสื่อมราคา และค่าตัดจำหน่าย </w:t>
            </w: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EBITDA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bottom"/>
          </w:tcPr>
          <w:p w14:paraId="62CA59A9" w14:textId="676B51CD" w:rsidR="009058BD" w:rsidRPr="00923ECA" w:rsidRDefault="00923ECA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923ECA">
              <w:rPr>
                <w:rFonts w:ascii="Angsana New" w:hAnsi="Angsana New" w:cs="Angsana New"/>
                <w:szCs w:val="22"/>
                <w:lang w:val="en-US"/>
              </w:rPr>
              <w:t>25,949</w:t>
            </w:r>
          </w:p>
        </w:tc>
        <w:tc>
          <w:tcPr>
            <w:tcW w:w="178" w:type="dxa"/>
            <w:vAlign w:val="bottom"/>
          </w:tcPr>
          <w:p w14:paraId="07DE96C5" w14:textId="77777777" w:rsidR="009058BD" w:rsidRPr="00923ECA" w:rsidRDefault="009058BD" w:rsidP="009058B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14AA60A" w14:textId="1D124FAA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923ECA">
              <w:rPr>
                <w:rFonts w:ascii="Angsana New" w:hAnsi="Angsana New" w:cs="Angsana New"/>
                <w:szCs w:val="22"/>
                <w:lang w:val="en-US"/>
              </w:rPr>
              <w:t>84,818</w:t>
            </w:r>
          </w:p>
        </w:tc>
        <w:tc>
          <w:tcPr>
            <w:tcW w:w="180" w:type="dxa"/>
            <w:vAlign w:val="bottom"/>
          </w:tcPr>
          <w:p w14:paraId="27D07007" w14:textId="77777777" w:rsidR="009058BD" w:rsidRPr="00923ECA" w:rsidRDefault="009058BD" w:rsidP="009058B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2667E56" w14:textId="770E5729" w:rsidR="009058BD" w:rsidRPr="00923ECA" w:rsidRDefault="00923ECA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18,406</w:t>
            </w:r>
          </w:p>
        </w:tc>
        <w:tc>
          <w:tcPr>
            <w:tcW w:w="180" w:type="dxa"/>
          </w:tcPr>
          <w:p w14:paraId="3109544A" w14:textId="77777777" w:rsidR="009058BD" w:rsidRPr="00923ECA" w:rsidRDefault="009058BD" w:rsidP="009058B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DF36F11" w14:textId="5B555F59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33,779</w:t>
            </w:r>
          </w:p>
        </w:tc>
        <w:tc>
          <w:tcPr>
            <w:tcW w:w="180" w:type="dxa"/>
          </w:tcPr>
          <w:p w14:paraId="0EF8BFA6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7DD04A4" w14:textId="6C348B57" w:rsidR="009058BD" w:rsidRPr="00923ECA" w:rsidRDefault="00923ECA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57,619</w:t>
            </w:r>
          </w:p>
        </w:tc>
        <w:tc>
          <w:tcPr>
            <w:tcW w:w="180" w:type="dxa"/>
            <w:vAlign w:val="center"/>
          </w:tcPr>
          <w:p w14:paraId="7507F066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C9E7DC1" w14:textId="024E3746" w:rsidR="009058BD" w:rsidRPr="00923ECA" w:rsidRDefault="00923ECA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4B22F6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8892D02" w14:textId="70A0DBA7" w:rsidR="009058BD" w:rsidRPr="00923ECA" w:rsidRDefault="00923ECA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726</w:t>
            </w:r>
          </w:p>
        </w:tc>
        <w:tc>
          <w:tcPr>
            <w:tcW w:w="180" w:type="dxa"/>
            <w:vAlign w:val="center"/>
          </w:tcPr>
          <w:p w14:paraId="61906018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AC365A9" w14:textId="76E4DDE4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(1,055)</w:t>
            </w:r>
          </w:p>
        </w:tc>
        <w:tc>
          <w:tcPr>
            <w:tcW w:w="180" w:type="dxa"/>
          </w:tcPr>
          <w:p w14:paraId="352008A5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8F86C59" w14:textId="5A4B0DA6" w:rsidR="009058BD" w:rsidRPr="00923ECA" w:rsidRDefault="00923ECA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(2,223)</w:t>
            </w:r>
          </w:p>
        </w:tc>
        <w:tc>
          <w:tcPr>
            <w:tcW w:w="178" w:type="dxa"/>
          </w:tcPr>
          <w:p w14:paraId="5D6153F8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9DF2F6D" w14:textId="23B923FF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(52,594)</w:t>
            </w:r>
          </w:p>
        </w:tc>
        <w:tc>
          <w:tcPr>
            <w:tcW w:w="180" w:type="dxa"/>
          </w:tcPr>
          <w:p w14:paraId="022B5CBE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491871D" w14:textId="15F8ED22" w:rsidR="009058BD" w:rsidRPr="00923ECA" w:rsidRDefault="00923ECA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100,</w:t>
            </w:r>
            <w:r w:rsidR="00552133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="00401AF1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6DF9562D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16BE9BF" w14:textId="4E7C0F3C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64,948</w:t>
            </w:r>
          </w:p>
        </w:tc>
      </w:tr>
      <w:tr w:rsidR="009058BD" w:rsidRPr="00B32390" w14:paraId="609D5527" w14:textId="77777777" w:rsidTr="003479CA">
        <w:trPr>
          <w:cantSplit/>
        </w:trPr>
        <w:tc>
          <w:tcPr>
            <w:tcW w:w="3510" w:type="dxa"/>
          </w:tcPr>
          <w:p w14:paraId="4C3B1E06" w14:textId="7DEC400E" w:rsidR="009058BD" w:rsidRPr="00756E6F" w:rsidRDefault="009058BD" w:rsidP="009058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5C4CB4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12FBAF9D" w14:textId="2BD7F6C7" w:rsidR="009058BD" w:rsidRPr="00923ECA" w:rsidRDefault="00923ECA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12,764</w:t>
            </w:r>
          </w:p>
        </w:tc>
        <w:tc>
          <w:tcPr>
            <w:tcW w:w="178" w:type="dxa"/>
            <w:vAlign w:val="bottom"/>
          </w:tcPr>
          <w:p w14:paraId="5C8CCEEF" w14:textId="77777777" w:rsidR="009058BD" w:rsidRPr="00923ECA" w:rsidRDefault="009058BD" w:rsidP="009058B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0EB89CF" w14:textId="6FDB9B59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69,499</w:t>
            </w:r>
          </w:p>
        </w:tc>
        <w:tc>
          <w:tcPr>
            <w:tcW w:w="180" w:type="dxa"/>
            <w:vAlign w:val="bottom"/>
          </w:tcPr>
          <w:p w14:paraId="07127BA8" w14:textId="77777777" w:rsidR="009058BD" w:rsidRPr="00923ECA" w:rsidRDefault="009058BD" w:rsidP="009058B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B1E8B02" w14:textId="5CA6B580" w:rsidR="009058BD" w:rsidRPr="00923ECA" w:rsidRDefault="00923ECA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0DC7C7A9" w14:textId="77777777" w:rsidR="009058BD" w:rsidRPr="00923ECA" w:rsidRDefault="009058BD" w:rsidP="009058B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44362A7" w14:textId="77F22D59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16,956</w:t>
            </w:r>
          </w:p>
        </w:tc>
        <w:tc>
          <w:tcPr>
            <w:tcW w:w="180" w:type="dxa"/>
          </w:tcPr>
          <w:p w14:paraId="682C8CB6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01F1F7A" w14:textId="3A0F4A71" w:rsidR="009058BD" w:rsidRPr="00923ECA" w:rsidRDefault="00923ECA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33,090</w:t>
            </w:r>
          </w:p>
        </w:tc>
        <w:tc>
          <w:tcPr>
            <w:tcW w:w="180" w:type="dxa"/>
            <w:vAlign w:val="center"/>
          </w:tcPr>
          <w:p w14:paraId="15073A61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575169" w14:textId="0DAB1BE0" w:rsidR="009058BD" w:rsidRPr="00923ECA" w:rsidRDefault="00923ECA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DB0F80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7EE599E" w14:textId="6FF5C5BE" w:rsidR="009058BD" w:rsidRPr="00923ECA" w:rsidRDefault="00923ECA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(134)</w:t>
            </w:r>
          </w:p>
        </w:tc>
        <w:tc>
          <w:tcPr>
            <w:tcW w:w="180" w:type="dxa"/>
            <w:vAlign w:val="center"/>
          </w:tcPr>
          <w:p w14:paraId="0DF1047A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2457C62" w14:textId="2E19F7EA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(1,977)</w:t>
            </w:r>
          </w:p>
        </w:tc>
        <w:tc>
          <w:tcPr>
            <w:tcW w:w="180" w:type="dxa"/>
          </w:tcPr>
          <w:p w14:paraId="6EC1A10D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54C6DD4" w14:textId="298D5F82" w:rsidR="009058BD" w:rsidRPr="00923ECA" w:rsidRDefault="00923ECA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(7,815)</w:t>
            </w:r>
          </w:p>
        </w:tc>
        <w:tc>
          <w:tcPr>
            <w:tcW w:w="178" w:type="dxa"/>
          </w:tcPr>
          <w:p w14:paraId="301E2C78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09CB1E4" w14:textId="662608AF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(55,999)</w:t>
            </w:r>
          </w:p>
        </w:tc>
        <w:tc>
          <w:tcPr>
            <w:tcW w:w="180" w:type="dxa"/>
          </w:tcPr>
          <w:p w14:paraId="66613771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98CC0F" w14:textId="4DB7DDA2" w:rsidR="009058BD" w:rsidRPr="00923ECA" w:rsidRDefault="00923ECA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38,646</w:t>
            </w:r>
          </w:p>
        </w:tc>
        <w:tc>
          <w:tcPr>
            <w:tcW w:w="178" w:type="dxa"/>
          </w:tcPr>
          <w:p w14:paraId="12D92568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F7CC4F9" w14:textId="1748431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28,479</w:t>
            </w:r>
          </w:p>
        </w:tc>
      </w:tr>
      <w:tr w:rsidR="009058BD" w:rsidRPr="00B32390" w14:paraId="6C66C432" w14:textId="77777777" w:rsidTr="003479CA">
        <w:trPr>
          <w:cantSplit/>
        </w:trPr>
        <w:tc>
          <w:tcPr>
            <w:tcW w:w="3510" w:type="dxa"/>
          </w:tcPr>
          <w:p w14:paraId="0ED8AB10" w14:textId="77777777" w:rsidR="009058BD" w:rsidRPr="00756E6F" w:rsidRDefault="009058BD" w:rsidP="009058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29273BE3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1313A58" w14:textId="77777777" w:rsidR="009058BD" w:rsidRPr="00923ECA" w:rsidRDefault="009058BD" w:rsidP="009058B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8983BBA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382EC7" w14:textId="77777777" w:rsidR="009058BD" w:rsidRPr="00923ECA" w:rsidRDefault="009058BD" w:rsidP="009058B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D676AD2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379F505" w14:textId="77777777" w:rsidR="009058BD" w:rsidRPr="00923ECA" w:rsidRDefault="009058BD" w:rsidP="009058B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8B9AEE3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6770DC8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058B143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9517A0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3B84F7D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0CE21A9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EEE3387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33B8183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CE42C4C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88431CE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277A6A6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340D6B1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9791A79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5F95A18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A01FECB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699894CD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1D915B42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9058BD" w:rsidRPr="00612F48" w14:paraId="7025D1AE" w14:textId="77777777" w:rsidTr="003479CA">
        <w:trPr>
          <w:cantSplit/>
        </w:trPr>
        <w:tc>
          <w:tcPr>
            <w:tcW w:w="3510" w:type="dxa"/>
          </w:tcPr>
          <w:p w14:paraId="3D81AE78" w14:textId="77777777" w:rsidR="009058BD" w:rsidRPr="00B02FCA" w:rsidRDefault="009058BD" w:rsidP="009058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สินทรัพย์ส่วนงาน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/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330F189F" w14:textId="0D844093" w:rsidR="009058BD" w:rsidRPr="00923ECA" w:rsidRDefault="00923ECA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1,757,056</w:t>
            </w:r>
          </w:p>
        </w:tc>
        <w:tc>
          <w:tcPr>
            <w:tcW w:w="178" w:type="dxa"/>
            <w:vAlign w:val="bottom"/>
          </w:tcPr>
          <w:p w14:paraId="65305C3C" w14:textId="77777777" w:rsidR="009058BD" w:rsidRPr="00923ECA" w:rsidRDefault="009058BD" w:rsidP="009058B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B4F46C9" w14:textId="60C58986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1,</w:t>
            </w:r>
            <w:r w:rsidR="009B155D" w:rsidRPr="00923ECA">
              <w:rPr>
                <w:rFonts w:ascii="Angsana New" w:hAnsi="Angsana New" w:cs="Angsana New"/>
                <w:szCs w:val="22"/>
                <w:lang w:val="en-US" w:bidi="th-TH"/>
              </w:rPr>
              <w:t>780,775</w:t>
            </w:r>
          </w:p>
        </w:tc>
        <w:tc>
          <w:tcPr>
            <w:tcW w:w="180" w:type="dxa"/>
            <w:vAlign w:val="bottom"/>
          </w:tcPr>
          <w:p w14:paraId="7B5B5074" w14:textId="77777777" w:rsidR="009058BD" w:rsidRPr="00923ECA" w:rsidRDefault="009058BD" w:rsidP="009058B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92A5E42" w14:textId="61BB61EC" w:rsidR="009058BD" w:rsidRPr="00923ECA" w:rsidRDefault="00923ECA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1,339,370</w:t>
            </w:r>
          </w:p>
        </w:tc>
        <w:tc>
          <w:tcPr>
            <w:tcW w:w="180" w:type="dxa"/>
          </w:tcPr>
          <w:p w14:paraId="696F0E5F" w14:textId="77777777" w:rsidR="009058BD" w:rsidRPr="00923ECA" w:rsidRDefault="009058BD" w:rsidP="009058B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4875137" w14:textId="089A72F2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1,</w:t>
            </w:r>
            <w:r w:rsidR="009B155D" w:rsidRPr="00923ECA">
              <w:rPr>
                <w:rFonts w:asciiTheme="majorBidi" w:hAnsiTheme="majorBidi" w:cstheme="majorBidi"/>
                <w:szCs w:val="22"/>
                <w:lang w:val="en-US" w:bidi="th-TH"/>
              </w:rPr>
              <w:t>259,158</w:t>
            </w:r>
          </w:p>
        </w:tc>
        <w:tc>
          <w:tcPr>
            <w:tcW w:w="180" w:type="dxa"/>
          </w:tcPr>
          <w:p w14:paraId="36438ABD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2E53BE" w14:textId="4EFE2A30" w:rsidR="009058BD" w:rsidRPr="00923ECA" w:rsidRDefault="00923ECA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1,152,886</w:t>
            </w:r>
          </w:p>
        </w:tc>
        <w:tc>
          <w:tcPr>
            <w:tcW w:w="180" w:type="dxa"/>
            <w:vAlign w:val="bottom"/>
          </w:tcPr>
          <w:p w14:paraId="044F8D1F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AE5A3B8" w14:textId="3210952C" w:rsidR="009058BD" w:rsidRPr="00923ECA" w:rsidRDefault="00312F24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1,101,315</w:t>
            </w:r>
          </w:p>
        </w:tc>
        <w:tc>
          <w:tcPr>
            <w:tcW w:w="180" w:type="dxa"/>
          </w:tcPr>
          <w:p w14:paraId="56C6B24B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FB2C92E" w14:textId="457FD2CE" w:rsidR="009058BD" w:rsidRPr="00923ECA" w:rsidRDefault="00923ECA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21,096</w:t>
            </w:r>
          </w:p>
        </w:tc>
        <w:tc>
          <w:tcPr>
            <w:tcW w:w="180" w:type="dxa"/>
            <w:vAlign w:val="bottom"/>
          </w:tcPr>
          <w:p w14:paraId="28DCACB3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4DA1157" w14:textId="275DF941" w:rsidR="009058BD" w:rsidRPr="00923ECA" w:rsidRDefault="009B155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18,005</w:t>
            </w:r>
          </w:p>
        </w:tc>
        <w:tc>
          <w:tcPr>
            <w:tcW w:w="180" w:type="dxa"/>
          </w:tcPr>
          <w:p w14:paraId="2CD806EE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68EA782" w14:textId="000C322B" w:rsidR="009058BD" w:rsidRPr="00923ECA" w:rsidRDefault="00923ECA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(1,402,645)</w:t>
            </w:r>
          </w:p>
        </w:tc>
        <w:tc>
          <w:tcPr>
            <w:tcW w:w="178" w:type="dxa"/>
          </w:tcPr>
          <w:p w14:paraId="59BD1844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4658D43A" w14:textId="4992BCF1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(1,</w:t>
            </w:r>
            <w:r w:rsidR="009B155D" w:rsidRPr="00923ECA">
              <w:rPr>
                <w:rFonts w:asciiTheme="majorBidi" w:hAnsiTheme="majorBidi" w:cstheme="majorBidi"/>
                <w:szCs w:val="22"/>
                <w:lang w:val="en-US" w:bidi="th-TH"/>
              </w:rPr>
              <w:t>379,280</w:t>
            </w: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8D281A5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EC48936" w14:textId="4EDD4DE3" w:rsidR="009058BD" w:rsidRPr="00923ECA" w:rsidRDefault="00923ECA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2,867,763</w:t>
            </w:r>
          </w:p>
        </w:tc>
        <w:tc>
          <w:tcPr>
            <w:tcW w:w="178" w:type="dxa"/>
          </w:tcPr>
          <w:p w14:paraId="74D0902A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00379A44" w14:textId="54569955" w:rsidR="009058BD" w:rsidRPr="00923ECA" w:rsidRDefault="00312F24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9058BD" w:rsidRPr="00923EC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B155D" w:rsidRPr="00923ECA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79</w:t>
            </w:r>
            <w:r w:rsidR="009B155D" w:rsidRPr="00923ECA">
              <w:rPr>
                <w:rFonts w:asciiTheme="majorBidi" w:hAnsiTheme="majorBidi" w:cstheme="majorBidi"/>
                <w:szCs w:val="22"/>
                <w:lang w:val="en-US" w:bidi="th-TH"/>
              </w:rPr>
              <w:t>,9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73</w:t>
            </w:r>
          </w:p>
        </w:tc>
      </w:tr>
      <w:tr w:rsidR="009058BD" w:rsidRPr="00612F48" w14:paraId="0F147F2F" w14:textId="77777777" w:rsidTr="003479CA">
        <w:trPr>
          <w:cantSplit/>
        </w:trPr>
        <w:tc>
          <w:tcPr>
            <w:tcW w:w="3510" w:type="dxa"/>
          </w:tcPr>
          <w:p w14:paraId="75E9FC24" w14:textId="77777777" w:rsidR="009058BD" w:rsidRPr="00756E6F" w:rsidRDefault="009058BD" w:rsidP="009058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2C7AE9F0" w14:textId="13E5E26A" w:rsidR="009058BD" w:rsidRPr="00923ECA" w:rsidRDefault="00923ECA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490,518</w:t>
            </w:r>
          </w:p>
        </w:tc>
        <w:tc>
          <w:tcPr>
            <w:tcW w:w="178" w:type="dxa"/>
            <w:vAlign w:val="bottom"/>
          </w:tcPr>
          <w:p w14:paraId="026D7595" w14:textId="77777777" w:rsidR="009058BD" w:rsidRPr="00923ECA" w:rsidRDefault="009058BD" w:rsidP="009058B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C447CFE" w14:textId="429C34E8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9B155D" w:rsidRPr="00923ECA">
              <w:rPr>
                <w:rFonts w:ascii="Angsana New" w:hAnsi="Angsana New" w:cs="Angsana New"/>
                <w:szCs w:val="22"/>
                <w:lang w:val="en-US" w:bidi="th-TH"/>
              </w:rPr>
              <w:t>12,761</w:t>
            </w:r>
          </w:p>
        </w:tc>
        <w:tc>
          <w:tcPr>
            <w:tcW w:w="180" w:type="dxa"/>
            <w:vAlign w:val="bottom"/>
          </w:tcPr>
          <w:p w14:paraId="2A7BE808" w14:textId="77777777" w:rsidR="009058BD" w:rsidRPr="00923ECA" w:rsidRDefault="009058BD" w:rsidP="009058B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813785" w14:textId="192C986F" w:rsidR="009058BD" w:rsidRPr="00923ECA" w:rsidRDefault="00923ECA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547,368</w:t>
            </w:r>
          </w:p>
        </w:tc>
        <w:tc>
          <w:tcPr>
            <w:tcW w:w="180" w:type="dxa"/>
          </w:tcPr>
          <w:p w14:paraId="6E3BE77E" w14:textId="77777777" w:rsidR="009058BD" w:rsidRPr="00923ECA" w:rsidRDefault="009058BD" w:rsidP="009058B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B2CC87C" w14:textId="5D5A0E56" w:rsidR="009058BD" w:rsidRPr="00923ECA" w:rsidRDefault="009B155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48</w:t>
            </w:r>
            <w:r w:rsidR="00312F24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12F24">
              <w:rPr>
                <w:rFonts w:asciiTheme="majorBidi" w:hAnsiTheme="majorBidi" w:cstheme="majorBidi"/>
                <w:szCs w:val="22"/>
                <w:lang w:val="en-US" w:bidi="th-TH"/>
              </w:rPr>
              <w:t>151</w:t>
            </w:r>
          </w:p>
        </w:tc>
        <w:tc>
          <w:tcPr>
            <w:tcW w:w="180" w:type="dxa"/>
          </w:tcPr>
          <w:p w14:paraId="5013EC53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75E1D98" w14:textId="557BAD02" w:rsidR="009058BD" w:rsidRPr="00923ECA" w:rsidRDefault="00923ECA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572,518</w:t>
            </w:r>
          </w:p>
        </w:tc>
        <w:tc>
          <w:tcPr>
            <w:tcW w:w="180" w:type="dxa"/>
            <w:vAlign w:val="bottom"/>
          </w:tcPr>
          <w:p w14:paraId="60A22A35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83A12DD" w14:textId="1D7D503F" w:rsidR="009058BD" w:rsidRPr="00923ECA" w:rsidRDefault="00312F24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546,295</w:t>
            </w:r>
          </w:p>
        </w:tc>
        <w:tc>
          <w:tcPr>
            <w:tcW w:w="180" w:type="dxa"/>
          </w:tcPr>
          <w:p w14:paraId="76F2796E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F29664C" w14:textId="26966786" w:rsidR="009058BD" w:rsidRPr="00923ECA" w:rsidRDefault="00923ECA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11,814</w:t>
            </w:r>
          </w:p>
        </w:tc>
        <w:tc>
          <w:tcPr>
            <w:tcW w:w="180" w:type="dxa"/>
            <w:vAlign w:val="bottom"/>
          </w:tcPr>
          <w:p w14:paraId="02465CD6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0642E72" w14:textId="712B21F9" w:rsidR="009058BD" w:rsidRPr="00923ECA" w:rsidRDefault="009B155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8,656</w:t>
            </w:r>
          </w:p>
        </w:tc>
        <w:tc>
          <w:tcPr>
            <w:tcW w:w="180" w:type="dxa"/>
          </w:tcPr>
          <w:p w14:paraId="7E56A7CD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D7052E4" w14:textId="2F3AB927" w:rsidR="009058BD" w:rsidRPr="00923ECA" w:rsidRDefault="00923ECA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(9,623)</w:t>
            </w:r>
          </w:p>
        </w:tc>
        <w:tc>
          <w:tcPr>
            <w:tcW w:w="178" w:type="dxa"/>
          </w:tcPr>
          <w:p w14:paraId="3928D290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6E22C111" w14:textId="73A6000E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B155D" w:rsidRPr="00923ECA">
              <w:rPr>
                <w:rFonts w:asciiTheme="majorBidi" w:hAnsiTheme="majorBidi" w:cstheme="majorBidi"/>
                <w:szCs w:val="22"/>
                <w:lang w:val="en-US" w:bidi="th-TH"/>
              </w:rPr>
              <w:t>6,495</w:t>
            </w: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6559273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BE0278F" w14:textId="20D3E342" w:rsidR="009058BD" w:rsidRPr="00923ECA" w:rsidRDefault="00923ECA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1,612,595</w:t>
            </w:r>
          </w:p>
        </w:tc>
        <w:tc>
          <w:tcPr>
            <w:tcW w:w="178" w:type="dxa"/>
          </w:tcPr>
          <w:p w14:paraId="415A745D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62EDE57" w14:textId="78F6BB30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1,</w:t>
            </w:r>
            <w:r w:rsidR="00312F24">
              <w:rPr>
                <w:rFonts w:asciiTheme="majorBidi" w:hAnsiTheme="majorBidi" w:cstheme="majorBidi"/>
                <w:szCs w:val="22"/>
                <w:lang w:val="en-US" w:bidi="th-TH"/>
              </w:rPr>
              <w:t>547</w:t>
            </w:r>
            <w:r w:rsidR="009B155D" w:rsidRPr="00923EC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12F24">
              <w:rPr>
                <w:rFonts w:asciiTheme="majorBidi" w:hAnsiTheme="majorBidi" w:cstheme="majorBidi"/>
                <w:szCs w:val="22"/>
                <w:lang w:val="en-US" w:bidi="th-TH"/>
              </w:rPr>
              <w:t>368</w:t>
            </w:r>
          </w:p>
        </w:tc>
      </w:tr>
    </w:tbl>
    <w:p w14:paraId="62D4C486" w14:textId="77777777" w:rsidR="00473B7B" w:rsidRPr="003C6ED1" w:rsidRDefault="00473B7B" w:rsidP="00943F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37"/>
        <w:jc w:val="thaiDistribute"/>
        <w:rPr>
          <w:rFonts w:ascii="Angsana New" w:hAnsi="Angsana New"/>
          <w:sz w:val="22"/>
          <w:szCs w:val="22"/>
          <w:cs/>
        </w:rPr>
      </w:pPr>
    </w:p>
    <w:p w14:paraId="64F88295" w14:textId="568F43A3" w:rsidR="00065F7E" w:rsidRDefault="00473B7B" w:rsidP="00473B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37"/>
        <w:jc w:val="thaiDistribute"/>
        <w:rPr>
          <w:rFonts w:ascii="Angsana New" w:hAnsi="Angsana New"/>
          <w:sz w:val="30"/>
          <w:szCs w:val="30"/>
          <w:cs/>
        </w:rPr>
      </w:pPr>
      <w:r w:rsidRPr="00F91312">
        <w:rPr>
          <w:rFonts w:ascii="Angsana New" w:hAnsi="Angsana New"/>
          <w:sz w:val="30"/>
          <w:szCs w:val="30"/>
          <w:cs/>
        </w:rPr>
        <w:t>รายได้จากการขายสินค้า</w:t>
      </w:r>
      <w:r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F91312">
        <w:rPr>
          <w:rFonts w:ascii="Angsana New" w:hAnsi="Angsana New"/>
          <w:sz w:val="30"/>
          <w:szCs w:val="30"/>
          <w:cs/>
        </w:rPr>
        <w:t>รับรู้เมื่อลูกค้ามีอำนาจควบคุมในสินค้าซึ่งโดยทั่วไปเกิดขึ้นเ</w:t>
      </w:r>
      <w:r w:rsidR="00065F7E" w:rsidRPr="00065F7E">
        <w:rPr>
          <w:rFonts w:ascii="Angsana New" w:hAnsi="Angsana New"/>
          <w:sz w:val="30"/>
          <w:szCs w:val="30"/>
          <w:cs/>
        </w:rPr>
        <w:t>มื่อมีการส่งมอบสินค้าให้กับลูกค้า</w:t>
      </w:r>
    </w:p>
    <w:p w14:paraId="75756263" w14:textId="16E80E67" w:rsidR="00A10DB2" w:rsidRDefault="00A10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CA5E403" w14:textId="77777777" w:rsidR="00A10DB2" w:rsidRPr="00F91312" w:rsidRDefault="00A10DB2" w:rsidP="00A10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" w:right="-75"/>
        <w:rPr>
          <w:rFonts w:ascii="Angsana New" w:hAnsi="Angsana New"/>
          <w:sz w:val="30"/>
          <w:szCs w:val="30"/>
        </w:rPr>
        <w:sectPr w:rsidR="00A10DB2" w:rsidRPr="00F91312" w:rsidSect="00B95D00">
          <w:headerReference w:type="default" r:id="rId13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14:paraId="31F2A129" w14:textId="35174451" w:rsidR="00A10DB2" w:rsidRDefault="00A10DB2" w:rsidP="00453317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ทุนเรือนหุ้น</w:t>
      </w:r>
    </w:p>
    <w:p w14:paraId="58A4A400" w14:textId="77777777" w:rsidR="00A10DB2" w:rsidRPr="002F5A3A" w:rsidRDefault="00A10DB2" w:rsidP="00A10DB2">
      <w:pPr>
        <w:rPr>
          <w:rFonts w:asciiTheme="majorBidi" w:eastAsia="Calibri" w:hAnsiTheme="majorBidi" w:cstheme="majorBidi"/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270"/>
        <w:gridCol w:w="1170"/>
        <w:gridCol w:w="269"/>
        <w:gridCol w:w="1171"/>
        <w:gridCol w:w="270"/>
        <w:gridCol w:w="1170"/>
        <w:gridCol w:w="270"/>
        <w:gridCol w:w="1170"/>
      </w:tblGrid>
      <w:tr w:rsidR="00A10DB2" w:rsidRPr="007477A6" w14:paraId="6D619804" w14:textId="77777777" w:rsidTr="003479CA">
        <w:trPr>
          <w:tblHeader/>
        </w:trPr>
        <w:tc>
          <w:tcPr>
            <w:tcW w:w="2700" w:type="dxa"/>
          </w:tcPr>
          <w:p w14:paraId="0730DB76" w14:textId="77777777" w:rsidR="00A10DB2" w:rsidRPr="00557933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85FF7A2" w14:textId="77777777" w:rsidR="00A10DB2" w:rsidRPr="00557933" w:rsidRDefault="00A10DB2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14AC03C8" w14:textId="77777777" w:rsidR="00A10DB2" w:rsidRPr="00557933" w:rsidRDefault="00A10DB2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619C1EF" w14:textId="10B36467" w:rsidR="00A10DB2" w:rsidRPr="00557933" w:rsidRDefault="00A10DB2" w:rsidP="003479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78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531C318" w14:textId="77777777" w:rsidR="00A10DB2" w:rsidRPr="00557933" w:rsidRDefault="00A10DB2" w:rsidP="003479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1163E52" w14:textId="64C8FCFD" w:rsidR="00A10DB2" w:rsidRPr="007477A6" w:rsidRDefault="00A10DB2" w:rsidP="003479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78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A10DB2" w:rsidRPr="00557933" w14:paraId="5E450B6D" w14:textId="77777777" w:rsidTr="003479CA">
        <w:trPr>
          <w:tblHeader/>
        </w:trPr>
        <w:tc>
          <w:tcPr>
            <w:tcW w:w="2700" w:type="dxa"/>
          </w:tcPr>
          <w:p w14:paraId="5411D58D" w14:textId="77777777" w:rsidR="00A10DB2" w:rsidRPr="00557933" w:rsidRDefault="00A10DB2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4B3A650D" w14:textId="77777777" w:rsidR="00A10DB2" w:rsidRPr="00557933" w:rsidRDefault="00A10DB2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1A4393F8" w14:textId="77777777" w:rsidR="00A10DB2" w:rsidRPr="00557933" w:rsidRDefault="00A10DB2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904851" w14:textId="77777777" w:rsidR="00A10DB2" w:rsidRPr="00557933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1333203F" w14:textId="77777777" w:rsidR="00A10DB2" w:rsidRPr="00557933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B68DC0B" w14:textId="77777777" w:rsidR="00A10DB2" w:rsidRPr="00557933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70CE4C96" w14:textId="77777777" w:rsidR="00A10DB2" w:rsidRPr="00557933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5D1858" w14:textId="77777777" w:rsidR="00A10DB2" w:rsidRPr="00557933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4F7BB991" w14:textId="77777777" w:rsidR="00A10DB2" w:rsidRPr="00557933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8AC219" w14:textId="77777777" w:rsidR="00A10DB2" w:rsidRPr="00557933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A10DB2" w:rsidRPr="00557933" w14:paraId="5DA9A6D9" w14:textId="77777777" w:rsidTr="003479CA">
        <w:trPr>
          <w:tblHeader/>
        </w:trPr>
        <w:tc>
          <w:tcPr>
            <w:tcW w:w="2700" w:type="dxa"/>
          </w:tcPr>
          <w:p w14:paraId="19D44657" w14:textId="77777777" w:rsidR="00A10DB2" w:rsidRPr="00557933" w:rsidRDefault="00A10DB2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F9B471A" w14:textId="77777777" w:rsidR="00A10DB2" w:rsidRPr="00557933" w:rsidRDefault="00A10DB2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303A5F0" w14:textId="77777777" w:rsidR="00A10DB2" w:rsidRPr="00557933" w:rsidRDefault="00A10DB2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E019478" w14:textId="77777777" w:rsidR="00A10DB2" w:rsidRPr="00557933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5579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5579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10DB2" w:rsidRPr="00557933" w14:paraId="4EBF0FF6" w14:textId="77777777" w:rsidTr="003479CA">
        <w:tc>
          <w:tcPr>
            <w:tcW w:w="2700" w:type="dxa"/>
          </w:tcPr>
          <w:p w14:paraId="5072A8D9" w14:textId="77777777" w:rsidR="00A10DB2" w:rsidRPr="00557933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59C47AC0" w14:textId="77777777" w:rsidR="00A10DB2" w:rsidRPr="00557933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6037F" w14:textId="77777777" w:rsidR="00A10DB2" w:rsidRPr="00557933" w:rsidRDefault="00A10DB2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E1009F" w14:textId="77777777" w:rsidR="00A10DB2" w:rsidRPr="00557933" w:rsidRDefault="00A10DB2" w:rsidP="003479C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AE1934D" w14:textId="77777777" w:rsidR="00A10DB2" w:rsidRPr="00557933" w:rsidRDefault="00A10DB2" w:rsidP="003479C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2ADCCC03" w14:textId="77777777" w:rsidR="00A10DB2" w:rsidRPr="00557933" w:rsidRDefault="00A10DB2" w:rsidP="003479C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8B5D2A" w14:textId="77777777" w:rsidR="00A10DB2" w:rsidRPr="00557933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81F870" w14:textId="77777777" w:rsidR="00A10DB2" w:rsidRPr="00557933" w:rsidRDefault="00A10DB2" w:rsidP="00347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4B4FB" w14:textId="77777777" w:rsidR="00A10DB2" w:rsidRPr="00557933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3FE84A" w14:textId="77777777" w:rsidR="00A10DB2" w:rsidRPr="00557933" w:rsidRDefault="00A10DB2" w:rsidP="00347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0DB2" w:rsidRPr="00557933" w14:paraId="6E95647E" w14:textId="77777777" w:rsidTr="003479CA">
        <w:tc>
          <w:tcPr>
            <w:tcW w:w="2700" w:type="dxa"/>
          </w:tcPr>
          <w:p w14:paraId="12D4293C" w14:textId="77777777" w:rsidR="00A10DB2" w:rsidRPr="00557933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5793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703EA69B" w14:textId="77777777" w:rsidR="00A10DB2" w:rsidRPr="00557933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8A70E9" w14:textId="77777777" w:rsidR="00A10DB2" w:rsidRPr="00557933" w:rsidRDefault="00A10DB2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1A6401" w14:textId="77777777" w:rsidR="00A10DB2" w:rsidRPr="00557933" w:rsidRDefault="00A10DB2" w:rsidP="003479C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F7B272B" w14:textId="77777777" w:rsidR="00A10DB2" w:rsidRPr="00557933" w:rsidRDefault="00A10DB2" w:rsidP="003479C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129A8E4A" w14:textId="77777777" w:rsidR="00A10DB2" w:rsidRPr="00557933" w:rsidRDefault="00A10DB2" w:rsidP="003479C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51756A" w14:textId="77777777" w:rsidR="00A10DB2" w:rsidRPr="00557933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1236C1" w14:textId="77777777" w:rsidR="00A10DB2" w:rsidRPr="00557933" w:rsidRDefault="00A10DB2" w:rsidP="00347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CB5C63" w14:textId="77777777" w:rsidR="00A10DB2" w:rsidRPr="00557933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A40660" w14:textId="77777777" w:rsidR="00A10DB2" w:rsidRPr="00557933" w:rsidRDefault="00A10DB2" w:rsidP="003479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1624" w:rsidRPr="00557933" w14:paraId="78F3F9BD" w14:textId="77777777" w:rsidTr="003479CA">
        <w:tc>
          <w:tcPr>
            <w:tcW w:w="2700" w:type="dxa"/>
          </w:tcPr>
          <w:p w14:paraId="743D2AE2" w14:textId="77777777" w:rsidR="00421624" w:rsidRPr="00557933" w:rsidRDefault="00421624" w:rsidP="0042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9A31CB5" w14:textId="77777777" w:rsidR="00421624" w:rsidRPr="00557933" w:rsidRDefault="00421624" w:rsidP="0042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3191284B" w14:textId="77777777" w:rsidR="00421624" w:rsidRPr="00557933" w:rsidRDefault="00421624" w:rsidP="0042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C3853D" w14:textId="0BCE7F1B" w:rsidR="00421624" w:rsidRPr="00421624" w:rsidRDefault="00421624" w:rsidP="0042162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4216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591,283</w:t>
            </w:r>
          </w:p>
        </w:tc>
        <w:tc>
          <w:tcPr>
            <w:tcW w:w="269" w:type="dxa"/>
          </w:tcPr>
          <w:p w14:paraId="6FDB2D47" w14:textId="77777777" w:rsidR="00421624" w:rsidRPr="00421624" w:rsidRDefault="00421624" w:rsidP="0042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664FEDE" w14:textId="0BEEF745" w:rsidR="00421624" w:rsidRPr="00421624" w:rsidRDefault="00421624" w:rsidP="0042162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216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295,642</w:t>
            </w:r>
          </w:p>
        </w:tc>
        <w:tc>
          <w:tcPr>
            <w:tcW w:w="270" w:type="dxa"/>
          </w:tcPr>
          <w:p w14:paraId="2B927114" w14:textId="77777777" w:rsidR="00421624" w:rsidRPr="00557933" w:rsidRDefault="00421624" w:rsidP="0042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08CB5B" w14:textId="59C6B4E4" w:rsidR="00421624" w:rsidRPr="00856E72" w:rsidRDefault="00421624" w:rsidP="004216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E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457,99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686E39A6" w14:textId="77777777" w:rsidR="00421624" w:rsidRPr="00557933" w:rsidRDefault="00421624" w:rsidP="004216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7A67C1B" w14:textId="429AA70C" w:rsidR="00421624" w:rsidRPr="00557933" w:rsidRDefault="00421624" w:rsidP="004216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228,999</w:t>
            </w:r>
          </w:p>
        </w:tc>
      </w:tr>
      <w:tr w:rsidR="006D78CC" w:rsidRPr="00557933" w14:paraId="11EECAC7" w14:textId="77777777" w:rsidTr="003479CA">
        <w:tc>
          <w:tcPr>
            <w:tcW w:w="2700" w:type="dxa"/>
          </w:tcPr>
          <w:p w14:paraId="42C0B102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ลดหุ้น</w:t>
            </w:r>
          </w:p>
        </w:tc>
        <w:tc>
          <w:tcPr>
            <w:tcW w:w="810" w:type="dxa"/>
          </w:tcPr>
          <w:p w14:paraId="7553828C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C4397C" w14:textId="77777777" w:rsidR="006D78CC" w:rsidRPr="00557933" w:rsidRDefault="006D78CC" w:rsidP="006D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DE1101" w14:textId="77777777" w:rsidR="006D78CC" w:rsidRPr="006D78CC" w:rsidRDefault="006D78CC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14:paraId="733F2DB9" w14:textId="77777777" w:rsidR="006D78CC" w:rsidRPr="00F922A0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9CA14A8" w14:textId="77777777" w:rsidR="006D78CC" w:rsidRPr="00F922A0" w:rsidRDefault="006D78CC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875403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AECEE8" w14:textId="77777777" w:rsidR="006D78CC" w:rsidRPr="00856E72" w:rsidRDefault="006D78CC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446F9F" w14:textId="77777777" w:rsidR="006D78CC" w:rsidRPr="00557933" w:rsidRDefault="006D78CC" w:rsidP="006D78C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F7B22B1" w14:textId="77777777" w:rsidR="006D78CC" w:rsidRPr="00557933" w:rsidRDefault="006D78CC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6D78CC" w:rsidRPr="00557933" w14:paraId="1E9C94E1" w14:textId="77777777" w:rsidTr="003479CA">
        <w:tc>
          <w:tcPr>
            <w:tcW w:w="2700" w:type="dxa"/>
          </w:tcPr>
          <w:p w14:paraId="10E5EC0B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F9D1ADD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291C8B52" w14:textId="77777777" w:rsidR="006D78CC" w:rsidRPr="00557933" w:rsidRDefault="006D78CC" w:rsidP="006D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198601" w14:textId="49A495F5" w:rsidR="006D78CC" w:rsidRPr="00421624" w:rsidRDefault="00421624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421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936BD90" w14:textId="77777777" w:rsidR="006D78CC" w:rsidRPr="00421624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413180E" w14:textId="0F6546D7" w:rsidR="006D78CC" w:rsidRPr="00421624" w:rsidRDefault="00421624" w:rsidP="006D78CC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16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8E8349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4F7C2F" w14:textId="15B2C33A" w:rsidR="006D78CC" w:rsidRPr="00856E72" w:rsidRDefault="00D079F5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E72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313A56" w:rsidRPr="00313A5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</w:t>
            </w:r>
            <w:r w:rsidRPr="00856E72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55BE9DE" w14:textId="77777777" w:rsidR="006D78CC" w:rsidRPr="00557933" w:rsidRDefault="006D78CC" w:rsidP="006D78C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227DED7" w14:textId="2F60D094" w:rsidR="006D78CC" w:rsidRPr="00557933" w:rsidRDefault="006D78CC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6D78CC" w:rsidRPr="00557933" w14:paraId="32EC2991" w14:textId="77777777" w:rsidTr="003479CA">
        <w:trPr>
          <w:trHeight w:val="272"/>
        </w:trPr>
        <w:tc>
          <w:tcPr>
            <w:tcW w:w="2700" w:type="dxa"/>
          </w:tcPr>
          <w:p w14:paraId="78084D1B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71830F0C" w14:textId="77777777" w:rsidR="006D78CC" w:rsidRPr="00557933" w:rsidRDefault="006D78CC" w:rsidP="006D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E54482" w14:textId="77777777" w:rsidR="006D78CC" w:rsidRPr="00557933" w:rsidRDefault="006D78CC" w:rsidP="006D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820086" w14:textId="77777777" w:rsidR="006D78CC" w:rsidRPr="00421624" w:rsidRDefault="006D78CC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75AF197" w14:textId="77777777" w:rsidR="006D78CC" w:rsidRPr="00421624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6F310AF" w14:textId="77777777" w:rsidR="006D78CC" w:rsidRPr="00421624" w:rsidRDefault="006D78CC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D3F9D1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23A482" w14:textId="77777777" w:rsidR="006D78CC" w:rsidRPr="00856E72" w:rsidRDefault="006D78CC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26B0A69" w14:textId="77777777" w:rsidR="006D78CC" w:rsidRPr="00557933" w:rsidRDefault="006D78CC" w:rsidP="006D78C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F7B294B" w14:textId="77777777" w:rsidR="006D78CC" w:rsidRPr="00557933" w:rsidRDefault="006D78CC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D78CC" w:rsidRPr="00557933" w14:paraId="275A54F4" w14:textId="77777777" w:rsidTr="003479CA">
        <w:tc>
          <w:tcPr>
            <w:tcW w:w="2700" w:type="dxa"/>
          </w:tcPr>
          <w:p w14:paraId="29037B51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059E8B86" w14:textId="77777777" w:rsidR="006D78CC" w:rsidRPr="00557933" w:rsidRDefault="006D78CC" w:rsidP="006D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55793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</w:tcPr>
          <w:p w14:paraId="2E5B56E4" w14:textId="77777777" w:rsidR="006D78CC" w:rsidRPr="00557933" w:rsidRDefault="006D78CC" w:rsidP="006D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21400C" w14:textId="6577AD6B" w:rsidR="006D78CC" w:rsidRPr="00421624" w:rsidRDefault="00421624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  <w:tc>
          <w:tcPr>
            <w:tcW w:w="269" w:type="dxa"/>
          </w:tcPr>
          <w:p w14:paraId="73A2D051" w14:textId="77777777" w:rsidR="006D78CC" w:rsidRPr="00421624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481EA9F7" w14:textId="2C81289F" w:rsidR="006D78CC" w:rsidRPr="00421624" w:rsidRDefault="00421624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35,000</w:t>
            </w:r>
          </w:p>
        </w:tc>
        <w:tc>
          <w:tcPr>
            <w:tcW w:w="270" w:type="dxa"/>
          </w:tcPr>
          <w:p w14:paraId="5B6B3561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EBC379" w14:textId="6531B8AA" w:rsidR="006D78CC" w:rsidRPr="00856E72" w:rsidRDefault="00021ACA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133,286</w:t>
            </w:r>
          </w:p>
        </w:tc>
        <w:tc>
          <w:tcPr>
            <w:tcW w:w="270" w:type="dxa"/>
          </w:tcPr>
          <w:p w14:paraId="01B6CEC1" w14:textId="77777777" w:rsidR="006D78CC" w:rsidRPr="00557933" w:rsidRDefault="006D78CC" w:rsidP="006D78C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2674C3" w14:textId="3B2B2C55" w:rsidR="006D78CC" w:rsidRPr="00557933" w:rsidRDefault="00313A56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13A5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66</w:t>
            </w:r>
            <w:r w:rsidR="00C7740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313A5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643</w:t>
            </w:r>
          </w:p>
        </w:tc>
      </w:tr>
      <w:tr w:rsidR="006D78CC" w:rsidRPr="00557933" w14:paraId="6FC81877" w14:textId="77777777" w:rsidTr="003479CA">
        <w:tc>
          <w:tcPr>
            <w:tcW w:w="2700" w:type="dxa"/>
          </w:tcPr>
          <w:p w14:paraId="4F79E5A3" w14:textId="7F19B481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="00021ACA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30 </w:t>
            </w:r>
            <w:r w:rsidR="00021ACA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>มิถุนายน</w:t>
            </w:r>
            <w:r w:rsidR="00021ACA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/ 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</w:t>
            </w:r>
            <w:r w:rsidR="00021ACA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="00021ACA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126B859E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1F1CB5A" w14:textId="77777777" w:rsidR="006D78CC" w:rsidRPr="00557933" w:rsidRDefault="006D78CC" w:rsidP="006D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4130413" w14:textId="77777777" w:rsidR="006D78CC" w:rsidRPr="00421624" w:rsidRDefault="006D78CC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8903894" w14:textId="77777777" w:rsidR="006D78CC" w:rsidRPr="00421624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6FD739FD" w14:textId="77777777" w:rsidR="006D78CC" w:rsidRPr="00421624" w:rsidRDefault="006D78CC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D88FE7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156776" w14:textId="77777777" w:rsidR="006D78CC" w:rsidRPr="00856E72" w:rsidRDefault="006D78CC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EEBD6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1A6601" w14:textId="77777777" w:rsidR="006D78CC" w:rsidRPr="00557933" w:rsidRDefault="006D78CC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78CC" w:rsidRPr="00557933" w14:paraId="044567BC" w14:textId="77777777" w:rsidTr="003479CA">
        <w:tc>
          <w:tcPr>
            <w:tcW w:w="2700" w:type="dxa"/>
          </w:tcPr>
          <w:p w14:paraId="6A5F80D8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CDEC2CC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38E3EE44" w14:textId="77777777" w:rsidR="006D78CC" w:rsidRPr="00557933" w:rsidRDefault="006D78CC" w:rsidP="006D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B387EBF" w14:textId="5BF0A8F0" w:rsidR="006D78CC" w:rsidRPr="00421624" w:rsidRDefault="00421624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661,283</w:t>
            </w:r>
          </w:p>
        </w:tc>
        <w:tc>
          <w:tcPr>
            <w:tcW w:w="269" w:type="dxa"/>
          </w:tcPr>
          <w:p w14:paraId="61632945" w14:textId="77777777" w:rsidR="006D78CC" w:rsidRPr="00421624" w:rsidRDefault="006D78CC" w:rsidP="006D78C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34332BA3" w14:textId="5AEC7D80" w:rsidR="006D78CC" w:rsidRPr="00421624" w:rsidRDefault="00421624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330,642</w:t>
            </w:r>
          </w:p>
        </w:tc>
        <w:tc>
          <w:tcPr>
            <w:tcW w:w="270" w:type="dxa"/>
          </w:tcPr>
          <w:p w14:paraId="2A1DD173" w14:textId="77777777" w:rsidR="006D78CC" w:rsidRPr="00557933" w:rsidRDefault="006D78CC" w:rsidP="006D78C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4F8FC52" w14:textId="09101A4C" w:rsidR="006D78CC" w:rsidRPr="00856E72" w:rsidRDefault="00D079F5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56E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021A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C774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021A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283</w:t>
            </w:r>
          </w:p>
        </w:tc>
        <w:tc>
          <w:tcPr>
            <w:tcW w:w="270" w:type="dxa"/>
          </w:tcPr>
          <w:p w14:paraId="6EF4C3EE" w14:textId="77777777" w:rsidR="006D78CC" w:rsidRPr="00557933" w:rsidRDefault="006D78CC" w:rsidP="006D78C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0D821D" w14:textId="2582F652" w:rsidR="006D78CC" w:rsidRPr="00557933" w:rsidRDefault="006D78CC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021A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</w:t>
            </w:r>
            <w:r w:rsidR="00C774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21A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642</w:t>
            </w:r>
          </w:p>
        </w:tc>
      </w:tr>
      <w:tr w:rsidR="00A10DB2" w:rsidRPr="00557933" w14:paraId="6E4BFE46" w14:textId="77777777" w:rsidTr="003479CA">
        <w:tc>
          <w:tcPr>
            <w:tcW w:w="2700" w:type="dxa"/>
          </w:tcPr>
          <w:p w14:paraId="75A93890" w14:textId="77777777" w:rsidR="00A10DB2" w:rsidRPr="00557933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</w:tcPr>
          <w:p w14:paraId="77EBDF06" w14:textId="77777777" w:rsidR="00A10DB2" w:rsidRPr="00557933" w:rsidRDefault="00A10DB2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270" w:type="dxa"/>
          </w:tcPr>
          <w:p w14:paraId="2ED7ECFB" w14:textId="77777777" w:rsidR="00A10DB2" w:rsidRPr="00557933" w:rsidRDefault="00A10DB2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AB2024" w14:textId="77777777" w:rsidR="00A10DB2" w:rsidRPr="00557933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75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69" w:type="dxa"/>
          </w:tcPr>
          <w:p w14:paraId="3BFCDF71" w14:textId="77777777" w:rsidR="00A10DB2" w:rsidRPr="00557933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6F14CE23" w14:textId="77777777" w:rsidR="00A10DB2" w:rsidRPr="00557933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9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70" w:type="dxa"/>
          </w:tcPr>
          <w:p w14:paraId="0C34F7A0" w14:textId="77777777" w:rsidR="00A10DB2" w:rsidRPr="00557933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70C5F9B" w14:textId="77777777" w:rsidR="00A10DB2" w:rsidRPr="00557933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105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70" w:type="dxa"/>
          </w:tcPr>
          <w:p w14:paraId="60BCBD22" w14:textId="77777777" w:rsidR="00A10DB2" w:rsidRPr="00557933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3B0BCE9" w14:textId="77777777" w:rsidR="00A10DB2" w:rsidRPr="00557933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0" w:right="-105"/>
              <w:rPr>
                <w:rFonts w:asciiTheme="majorBidi" w:hAnsiTheme="majorBidi" w:cstheme="majorBidi"/>
                <w:b/>
              </w:rPr>
            </w:pPr>
          </w:p>
        </w:tc>
      </w:tr>
      <w:tr w:rsidR="00A10DB2" w:rsidRPr="00557933" w14:paraId="48CA6B73" w14:textId="77777777" w:rsidTr="003479CA">
        <w:tc>
          <w:tcPr>
            <w:tcW w:w="2700" w:type="dxa"/>
          </w:tcPr>
          <w:p w14:paraId="7466B624" w14:textId="77777777" w:rsidR="00A10DB2" w:rsidRPr="00557933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236686E1" w14:textId="77777777" w:rsidR="00A10DB2" w:rsidRPr="00557933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12CB2" w14:textId="77777777" w:rsidR="00A10DB2" w:rsidRPr="00557933" w:rsidRDefault="00A10DB2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2C8307" w14:textId="77777777" w:rsidR="00A10DB2" w:rsidRPr="00421624" w:rsidRDefault="00A10DB2" w:rsidP="003479C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3EAB7FA1" w14:textId="77777777" w:rsidR="00A10DB2" w:rsidRPr="00421624" w:rsidRDefault="00A10DB2" w:rsidP="003479C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544C2665" w14:textId="77777777" w:rsidR="00A10DB2" w:rsidRPr="00421624" w:rsidRDefault="00A10DB2" w:rsidP="003479C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69C18B" w14:textId="77777777" w:rsidR="00A10DB2" w:rsidRPr="00557933" w:rsidRDefault="00A10DB2" w:rsidP="003479C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C32A499" w14:textId="77777777" w:rsidR="00A10DB2" w:rsidRPr="00557933" w:rsidRDefault="00A10DB2" w:rsidP="003479C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E156C7" w14:textId="77777777" w:rsidR="00A10DB2" w:rsidRPr="00557933" w:rsidRDefault="00A10DB2" w:rsidP="003479C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8CAD7EC" w14:textId="77777777" w:rsidR="00A10DB2" w:rsidRPr="00557933" w:rsidRDefault="00A10DB2" w:rsidP="003479C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10DB2" w:rsidRPr="00557933" w14:paraId="4E51E0A2" w14:textId="77777777" w:rsidTr="003479CA">
        <w:tc>
          <w:tcPr>
            <w:tcW w:w="2700" w:type="dxa"/>
          </w:tcPr>
          <w:p w14:paraId="1888F824" w14:textId="77777777" w:rsidR="00A10DB2" w:rsidRPr="00557933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5793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59A43CFE" w14:textId="77777777" w:rsidR="00A10DB2" w:rsidRPr="00557933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C4B3CB" w14:textId="77777777" w:rsidR="00A10DB2" w:rsidRPr="00557933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322C37" w14:textId="77777777" w:rsidR="00A10DB2" w:rsidRPr="00421624" w:rsidRDefault="00A10DB2" w:rsidP="003479C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CD72009" w14:textId="77777777" w:rsidR="00A10DB2" w:rsidRPr="00421624" w:rsidRDefault="00A10DB2" w:rsidP="003479C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53F4BC08" w14:textId="77777777" w:rsidR="00A10DB2" w:rsidRPr="00421624" w:rsidRDefault="00A10DB2" w:rsidP="003479C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DE52AC" w14:textId="77777777" w:rsidR="00A10DB2" w:rsidRPr="00557933" w:rsidRDefault="00A10DB2" w:rsidP="003479C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169388" w14:textId="77777777" w:rsidR="00A10DB2" w:rsidRPr="00557933" w:rsidRDefault="00A10DB2" w:rsidP="003479C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26BCC6" w14:textId="77777777" w:rsidR="00A10DB2" w:rsidRPr="00557933" w:rsidRDefault="00A10DB2" w:rsidP="003479C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424AEC7" w14:textId="77777777" w:rsidR="00A10DB2" w:rsidRPr="00557933" w:rsidRDefault="00A10DB2" w:rsidP="003479C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21624" w:rsidRPr="00557933" w14:paraId="4D4B8DEB" w14:textId="77777777" w:rsidTr="003479CA">
        <w:tc>
          <w:tcPr>
            <w:tcW w:w="2700" w:type="dxa"/>
          </w:tcPr>
          <w:p w14:paraId="3623869C" w14:textId="77777777" w:rsidR="00421624" w:rsidRPr="00557933" w:rsidRDefault="00421624" w:rsidP="0042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0BEFEDC2" w14:textId="77777777" w:rsidR="00421624" w:rsidRPr="00557933" w:rsidRDefault="00421624" w:rsidP="0042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0E80F236" w14:textId="77777777" w:rsidR="00421624" w:rsidRPr="00557933" w:rsidRDefault="00421624" w:rsidP="0042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D8C714" w14:textId="7D69EE3A" w:rsidR="00421624" w:rsidRPr="00421624" w:rsidRDefault="00421624" w:rsidP="004216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16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591,283</w:t>
            </w:r>
          </w:p>
        </w:tc>
        <w:tc>
          <w:tcPr>
            <w:tcW w:w="269" w:type="dxa"/>
          </w:tcPr>
          <w:p w14:paraId="2E5A0C5B" w14:textId="77777777" w:rsidR="00421624" w:rsidRPr="00421624" w:rsidRDefault="00421624" w:rsidP="004216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4F98BA7A" w14:textId="63E514EA" w:rsidR="00421624" w:rsidRPr="00421624" w:rsidRDefault="00421624" w:rsidP="004216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16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295,642</w:t>
            </w:r>
          </w:p>
        </w:tc>
        <w:tc>
          <w:tcPr>
            <w:tcW w:w="270" w:type="dxa"/>
          </w:tcPr>
          <w:p w14:paraId="3136B5BC" w14:textId="77777777" w:rsidR="00421624" w:rsidRPr="00557933" w:rsidRDefault="00421624" w:rsidP="004216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E6B7DA" w14:textId="228FECFA" w:rsidR="00421624" w:rsidRPr="00C77405" w:rsidRDefault="00421624" w:rsidP="004216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74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457,998</w:t>
            </w:r>
          </w:p>
        </w:tc>
        <w:tc>
          <w:tcPr>
            <w:tcW w:w="270" w:type="dxa"/>
          </w:tcPr>
          <w:p w14:paraId="2027F5C5" w14:textId="77777777" w:rsidR="00421624" w:rsidRPr="00557933" w:rsidRDefault="00421624" w:rsidP="004216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80C5CA9" w14:textId="1B091121" w:rsidR="00421624" w:rsidRPr="00557933" w:rsidRDefault="00421624" w:rsidP="004216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228,999</w:t>
            </w:r>
          </w:p>
        </w:tc>
      </w:tr>
      <w:tr w:rsidR="006D78CC" w:rsidRPr="00557933" w14:paraId="2CD09015" w14:textId="77777777" w:rsidTr="003479CA">
        <w:tc>
          <w:tcPr>
            <w:tcW w:w="2700" w:type="dxa"/>
          </w:tcPr>
          <w:p w14:paraId="669057FF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4A8CB37E" w14:textId="77777777" w:rsidR="006D78CC" w:rsidRPr="00557933" w:rsidRDefault="006D78CC" w:rsidP="006D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CECB28" w14:textId="77777777" w:rsidR="006D78CC" w:rsidRPr="00557933" w:rsidRDefault="006D78CC" w:rsidP="006D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5483F7" w14:textId="77777777" w:rsidR="006D78CC" w:rsidRPr="00421624" w:rsidRDefault="006D78CC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F576AAE" w14:textId="77777777" w:rsidR="006D78CC" w:rsidRPr="00421624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7A467C7" w14:textId="77777777" w:rsidR="006D78CC" w:rsidRPr="00421624" w:rsidRDefault="006D78CC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2E43F0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F137C2" w14:textId="77777777" w:rsidR="006D78CC" w:rsidRPr="00C77405" w:rsidRDefault="006D78CC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F50B23" w14:textId="77777777" w:rsidR="006D78CC" w:rsidRPr="00557933" w:rsidRDefault="006D78CC" w:rsidP="006D78C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1B8E25C" w14:textId="77777777" w:rsidR="006D78CC" w:rsidRPr="00557933" w:rsidRDefault="006D78CC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D78CC" w:rsidRPr="00557933" w14:paraId="7924E2AB" w14:textId="77777777" w:rsidTr="003479CA">
        <w:tc>
          <w:tcPr>
            <w:tcW w:w="2700" w:type="dxa"/>
          </w:tcPr>
          <w:p w14:paraId="583432FF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5954869" w14:textId="77777777" w:rsidR="006D78CC" w:rsidRPr="00557933" w:rsidRDefault="006D78CC" w:rsidP="006D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55793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</w:tcPr>
          <w:p w14:paraId="2B07D3F0" w14:textId="77777777" w:rsidR="006D78CC" w:rsidRPr="00557933" w:rsidRDefault="006D78CC" w:rsidP="006D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5A7853" w14:textId="391B839E" w:rsidR="006D78CC" w:rsidRPr="00421624" w:rsidRDefault="00421624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19,691</w:t>
            </w:r>
          </w:p>
        </w:tc>
        <w:tc>
          <w:tcPr>
            <w:tcW w:w="269" w:type="dxa"/>
          </w:tcPr>
          <w:p w14:paraId="37C6F5B3" w14:textId="77777777" w:rsidR="006D78CC" w:rsidRPr="00421624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66CC9CEE" w14:textId="4C097ABA" w:rsidR="006D78CC" w:rsidRPr="00421624" w:rsidRDefault="00421624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9,845</w:t>
            </w:r>
          </w:p>
        </w:tc>
        <w:tc>
          <w:tcPr>
            <w:tcW w:w="270" w:type="dxa"/>
          </w:tcPr>
          <w:p w14:paraId="52AD4C8C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5E7AE3" w14:textId="1E389A08" w:rsidR="006D78CC" w:rsidRPr="00C77405" w:rsidRDefault="00021ACA" w:rsidP="00021AC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  <w:r w:rsidR="00C77405" w:rsidRPr="00C774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285</w:t>
            </w:r>
          </w:p>
        </w:tc>
        <w:tc>
          <w:tcPr>
            <w:tcW w:w="270" w:type="dxa"/>
          </w:tcPr>
          <w:p w14:paraId="0C9D431D" w14:textId="77777777" w:rsidR="006D78CC" w:rsidRPr="00557933" w:rsidRDefault="006D78CC" w:rsidP="006D78C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24718D" w14:textId="4758A451" w:rsidR="006D78CC" w:rsidRPr="00856E72" w:rsidRDefault="00313A56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13A5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66</w:t>
            </w:r>
            <w:r w:rsidR="00C7740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313A5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643</w:t>
            </w:r>
          </w:p>
        </w:tc>
      </w:tr>
      <w:tr w:rsidR="006D78CC" w:rsidRPr="00557933" w14:paraId="0C06B8D3" w14:textId="77777777" w:rsidTr="003479CA">
        <w:tc>
          <w:tcPr>
            <w:tcW w:w="2700" w:type="dxa"/>
          </w:tcPr>
          <w:p w14:paraId="1718C005" w14:textId="24AB0C0F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30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 มิถุนายน</w:t>
            </w:r>
            <w:r w:rsidR="00021ACA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/ 31 </w:t>
            </w:r>
            <w:r w:rsidR="00021ACA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2B8B4A12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9A56E9B" w14:textId="77777777" w:rsidR="006D78CC" w:rsidRPr="00557933" w:rsidRDefault="006D78CC" w:rsidP="006D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90F085" w14:textId="77777777" w:rsidR="006D78CC" w:rsidRPr="00421624" w:rsidRDefault="006D78CC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56811B5" w14:textId="77777777" w:rsidR="006D78CC" w:rsidRPr="00421624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247C1C1B" w14:textId="77777777" w:rsidR="006D78CC" w:rsidRPr="00421624" w:rsidRDefault="006D78CC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EF8FF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B32987" w14:textId="77777777" w:rsidR="006D78CC" w:rsidRPr="00C77405" w:rsidRDefault="006D78CC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4CE02F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413122" w14:textId="77777777" w:rsidR="006D78CC" w:rsidRPr="00557933" w:rsidRDefault="006D78CC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78CC" w:rsidRPr="00557933" w14:paraId="4DC27C1E" w14:textId="77777777" w:rsidTr="003479CA">
        <w:tc>
          <w:tcPr>
            <w:tcW w:w="2700" w:type="dxa"/>
          </w:tcPr>
          <w:p w14:paraId="78ED3776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3F75AEA4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20B99E53" w14:textId="77777777" w:rsidR="006D78CC" w:rsidRPr="00557933" w:rsidRDefault="006D78CC" w:rsidP="006D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BFB9A57" w14:textId="19B02672" w:rsidR="006D78CC" w:rsidRPr="00421624" w:rsidRDefault="00421624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610,974</w:t>
            </w:r>
          </w:p>
        </w:tc>
        <w:tc>
          <w:tcPr>
            <w:tcW w:w="269" w:type="dxa"/>
          </w:tcPr>
          <w:p w14:paraId="4E5CBA52" w14:textId="77777777" w:rsidR="006D78CC" w:rsidRPr="00421624" w:rsidRDefault="006D78CC" w:rsidP="006D78C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5664B6E7" w14:textId="7462424A" w:rsidR="006D78CC" w:rsidRPr="00421624" w:rsidRDefault="00421624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305,487</w:t>
            </w:r>
          </w:p>
        </w:tc>
        <w:tc>
          <w:tcPr>
            <w:tcW w:w="270" w:type="dxa"/>
          </w:tcPr>
          <w:p w14:paraId="70C990F5" w14:textId="77777777" w:rsidR="006D78CC" w:rsidRPr="00557933" w:rsidRDefault="006D78CC" w:rsidP="006D78C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FCB0D6C" w14:textId="598411AC" w:rsidR="006D78CC" w:rsidRPr="00C77405" w:rsidRDefault="00C77405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774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021A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C774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021A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283</w:t>
            </w:r>
          </w:p>
        </w:tc>
        <w:tc>
          <w:tcPr>
            <w:tcW w:w="270" w:type="dxa"/>
          </w:tcPr>
          <w:p w14:paraId="2BCEE358" w14:textId="77777777" w:rsidR="006D78CC" w:rsidRPr="00557933" w:rsidRDefault="006D78CC" w:rsidP="006D78C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F46B3B" w14:textId="2E27064A" w:rsidR="006D78CC" w:rsidRPr="00557933" w:rsidRDefault="00C77405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021A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21A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642</w:t>
            </w:r>
          </w:p>
        </w:tc>
      </w:tr>
    </w:tbl>
    <w:p w14:paraId="635BE939" w14:textId="77777777" w:rsidR="00A10DB2" w:rsidRPr="002F5A3A" w:rsidRDefault="00A10DB2" w:rsidP="00A10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p w14:paraId="580F0A85" w14:textId="0D928664" w:rsidR="00A10DB2" w:rsidRDefault="00A10DB2" w:rsidP="00A10DB2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5D4585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เมื่อวันที่ </w:t>
      </w:r>
      <w:r w:rsidR="00630293">
        <w:rPr>
          <w:rFonts w:ascii="Angsana New" w:hAnsi="Angsana New"/>
          <w:spacing w:val="-2"/>
          <w:sz w:val="30"/>
          <w:szCs w:val="30"/>
          <w:lang w:eastAsia="x-none"/>
        </w:rPr>
        <w:t>25</w:t>
      </w:r>
      <w:r w:rsidR="00C77405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="00C77405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พฤษภาคม</w:t>
      </w:r>
      <w:r w:rsidR="004F335D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5D4585">
        <w:rPr>
          <w:rFonts w:ascii="Angsana New" w:hAnsi="Angsana New"/>
          <w:spacing w:val="-2"/>
          <w:sz w:val="30"/>
          <w:szCs w:val="30"/>
          <w:lang w:eastAsia="x-none"/>
        </w:rPr>
        <w:t>256</w:t>
      </w:r>
      <w:r w:rsidR="007F2840">
        <w:rPr>
          <w:rFonts w:ascii="Angsana New" w:hAnsi="Angsana New"/>
          <w:spacing w:val="-2"/>
          <w:sz w:val="30"/>
          <w:szCs w:val="30"/>
          <w:lang w:eastAsia="x-none"/>
        </w:rPr>
        <w:t>6</w:t>
      </w:r>
      <w:r w:rsidRPr="005D4585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5D4585">
        <w:rPr>
          <w:rFonts w:ascii="Angsana New" w:hAnsi="Angsana New"/>
          <w:spacing w:val="-2"/>
          <w:sz w:val="30"/>
          <w:szCs w:val="30"/>
          <w:cs/>
          <w:lang w:eastAsia="x-none"/>
        </w:rPr>
        <w:t>บริษัทได้จดทะเบียนเพิ่มทุนกับกระทรวงพาณิชย์</w:t>
      </w:r>
      <w:r w:rsidRPr="005D4585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จำนวน </w:t>
      </w:r>
      <w:r w:rsidR="00630293">
        <w:rPr>
          <w:rFonts w:ascii="Angsana New" w:hAnsi="Angsana New"/>
          <w:spacing w:val="-2"/>
          <w:sz w:val="30"/>
          <w:szCs w:val="30"/>
          <w:lang w:eastAsia="x-none"/>
        </w:rPr>
        <w:t>35</w:t>
      </w:r>
      <w:r w:rsidRPr="005D4585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5D4585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ล้านบาท</w:t>
      </w:r>
      <w:r w:rsidRPr="005D4585">
        <w:rPr>
          <w:rFonts w:ascii="Angsana New" w:hAnsi="Angsana New"/>
          <w:spacing w:val="-2"/>
          <w:sz w:val="30"/>
          <w:szCs w:val="30"/>
          <w:cs/>
          <w:lang w:eastAsia="x-none"/>
        </w:rPr>
        <w:t>จากทุนจดทะเบียน</w:t>
      </w:r>
      <w:r w:rsidRPr="005D4585">
        <w:rPr>
          <w:rFonts w:ascii="Angsana New" w:hAnsi="Angsana New"/>
          <w:sz w:val="30"/>
          <w:szCs w:val="30"/>
          <w:cs/>
          <w:lang w:eastAsia="x-none"/>
        </w:rPr>
        <w:t xml:space="preserve">เดิม </w:t>
      </w:r>
      <w:r w:rsidR="00630293">
        <w:rPr>
          <w:rFonts w:ascii="Angsana New" w:hAnsi="Angsana New"/>
          <w:sz w:val="30"/>
          <w:szCs w:val="30"/>
          <w:lang w:eastAsia="x-none"/>
        </w:rPr>
        <w:t xml:space="preserve">295,641,516 </w:t>
      </w:r>
      <w:r w:rsidRPr="005D4585">
        <w:rPr>
          <w:rFonts w:ascii="Angsana New" w:hAnsi="Angsana New"/>
          <w:sz w:val="30"/>
          <w:szCs w:val="30"/>
          <w:cs/>
          <w:lang w:eastAsia="x-none"/>
        </w:rPr>
        <w:t>บาท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5D4585">
        <w:rPr>
          <w:rFonts w:ascii="Angsana New" w:hAnsi="Angsana New"/>
          <w:sz w:val="30"/>
          <w:szCs w:val="30"/>
          <w:cs/>
          <w:lang w:eastAsia="x-none"/>
        </w:rPr>
        <w:t xml:space="preserve">เป็น </w:t>
      </w:r>
      <w:r w:rsidR="00630293">
        <w:rPr>
          <w:rFonts w:ascii="Angsana New" w:hAnsi="Angsana New"/>
          <w:sz w:val="30"/>
          <w:szCs w:val="30"/>
          <w:lang w:eastAsia="x-none"/>
        </w:rPr>
        <w:t xml:space="preserve">330,641,516 </w:t>
      </w:r>
      <w:r w:rsidRPr="005D4585">
        <w:rPr>
          <w:rFonts w:ascii="Angsana New" w:hAnsi="Angsana New"/>
          <w:sz w:val="30"/>
          <w:szCs w:val="30"/>
          <w:cs/>
          <w:lang w:eastAsia="x-none"/>
        </w:rPr>
        <w:t xml:space="preserve">บาท </w:t>
      </w:r>
      <w:r w:rsidR="00C77405">
        <w:rPr>
          <w:rFonts w:ascii="Angsana New" w:hAnsi="Angsana New" w:hint="cs"/>
          <w:sz w:val="30"/>
          <w:szCs w:val="30"/>
          <w:cs/>
          <w:lang w:eastAsia="x-none"/>
        </w:rPr>
        <w:t>โดยมีรายละเอียด</w:t>
      </w:r>
      <w:r w:rsidR="004148C2">
        <w:rPr>
          <w:rFonts w:ascii="Angsana New" w:hAnsi="Angsana New" w:hint="cs"/>
          <w:sz w:val="30"/>
          <w:szCs w:val="30"/>
          <w:cs/>
          <w:lang w:eastAsia="x-none"/>
        </w:rPr>
        <w:t>ดังนี้</w:t>
      </w:r>
    </w:p>
    <w:p w14:paraId="6DFBF461" w14:textId="77777777" w:rsidR="004148C2" w:rsidRPr="002F5A3A" w:rsidRDefault="004148C2" w:rsidP="00A10DB2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491"/>
        <w:gridCol w:w="222"/>
        <w:gridCol w:w="1527"/>
      </w:tblGrid>
      <w:tr w:rsidR="004148C2" w:rsidRPr="00E25AC8" w14:paraId="0F3B23D4" w14:textId="77777777" w:rsidTr="003479CA">
        <w:trPr>
          <w:trHeight w:val="20"/>
        </w:trPr>
        <w:tc>
          <w:tcPr>
            <w:tcW w:w="6030" w:type="dxa"/>
          </w:tcPr>
          <w:p w14:paraId="0B67441D" w14:textId="77777777" w:rsidR="004148C2" w:rsidRPr="000946BA" w:rsidRDefault="004148C2" w:rsidP="006E28F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วัตถุประสงค์</w:t>
            </w:r>
          </w:p>
        </w:tc>
        <w:tc>
          <w:tcPr>
            <w:tcW w:w="1491" w:type="dxa"/>
          </w:tcPr>
          <w:p w14:paraId="13ACB440" w14:textId="77777777" w:rsidR="004148C2" w:rsidRPr="000946BA" w:rsidRDefault="004148C2" w:rsidP="003479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47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จำนวนหุ้น</w:t>
            </w:r>
            <w:r w:rsidRPr="000946BA"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 xml:space="preserve"> </w:t>
            </w:r>
            <w:r w:rsidRPr="000946BA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eastAsia="x-none"/>
              </w:rPr>
              <w:t>(หุ้น)</w:t>
            </w:r>
          </w:p>
        </w:tc>
        <w:tc>
          <w:tcPr>
            <w:tcW w:w="0" w:type="auto"/>
          </w:tcPr>
          <w:p w14:paraId="638BB910" w14:textId="77777777" w:rsidR="004148C2" w:rsidRPr="000946BA" w:rsidRDefault="004148C2" w:rsidP="003479CA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27" w:type="dxa"/>
          </w:tcPr>
          <w:p w14:paraId="02479566" w14:textId="77777777" w:rsidR="004148C2" w:rsidRPr="000946BA" w:rsidRDefault="004148C2" w:rsidP="003479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7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จำนวนเงิน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 xml:space="preserve"> </w:t>
            </w:r>
            <w:r w:rsidRPr="000946BA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eastAsia="x-none"/>
              </w:rPr>
              <w:t>(บาท)</w:t>
            </w:r>
          </w:p>
        </w:tc>
      </w:tr>
      <w:tr w:rsidR="004148C2" w:rsidRPr="00E25AC8" w14:paraId="31484E4D" w14:textId="77777777" w:rsidTr="003479CA">
        <w:trPr>
          <w:trHeight w:val="20"/>
        </w:trPr>
        <w:tc>
          <w:tcPr>
            <w:tcW w:w="6030" w:type="dxa"/>
          </w:tcPr>
          <w:p w14:paraId="6ADA3137" w14:textId="7C17E692" w:rsidR="004148C2" w:rsidRPr="00B36D11" w:rsidRDefault="004148C2" w:rsidP="003479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เพิ่มทุนแบบมอบอำนาจทั่วไป</w:t>
            </w:r>
          </w:p>
        </w:tc>
        <w:tc>
          <w:tcPr>
            <w:tcW w:w="1491" w:type="dxa"/>
          </w:tcPr>
          <w:p w14:paraId="4F9EFA79" w14:textId="401C4E8F" w:rsidR="004148C2" w:rsidRPr="00B36D11" w:rsidRDefault="00630293" w:rsidP="003479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50,000,000</w:t>
            </w:r>
          </w:p>
        </w:tc>
        <w:tc>
          <w:tcPr>
            <w:tcW w:w="0" w:type="auto"/>
          </w:tcPr>
          <w:p w14:paraId="20FBD897" w14:textId="77777777" w:rsidR="004148C2" w:rsidRPr="000946BA" w:rsidRDefault="004148C2" w:rsidP="003479CA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527" w:type="dxa"/>
          </w:tcPr>
          <w:p w14:paraId="78B0CA28" w14:textId="4D064B63" w:rsidR="004148C2" w:rsidRPr="00B36D11" w:rsidRDefault="00881A5C" w:rsidP="003479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25,000,000</w:t>
            </w:r>
          </w:p>
        </w:tc>
      </w:tr>
      <w:tr w:rsidR="004148C2" w:rsidRPr="00E25AC8" w14:paraId="148C1F70" w14:textId="77777777" w:rsidTr="003479CA">
        <w:trPr>
          <w:trHeight w:val="20"/>
        </w:trPr>
        <w:tc>
          <w:tcPr>
            <w:tcW w:w="6030" w:type="dxa"/>
          </w:tcPr>
          <w:p w14:paraId="3DF0BDDC" w14:textId="77777777" w:rsidR="004148C2" w:rsidRPr="00B36D11" w:rsidRDefault="004148C2" w:rsidP="003479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รองรับการจ่ายหุ้นปันผล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57B06B40" w14:textId="5FEC11B2" w:rsidR="004148C2" w:rsidRPr="00B36D11" w:rsidRDefault="00630293" w:rsidP="003479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20,000,000</w:t>
            </w:r>
          </w:p>
        </w:tc>
        <w:tc>
          <w:tcPr>
            <w:tcW w:w="0" w:type="auto"/>
          </w:tcPr>
          <w:p w14:paraId="260F5749" w14:textId="77777777" w:rsidR="004148C2" w:rsidRPr="000946BA" w:rsidRDefault="004148C2" w:rsidP="003479CA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3594479D" w14:textId="09B6B8AF" w:rsidR="004148C2" w:rsidRPr="00B36D11" w:rsidRDefault="00881A5C" w:rsidP="003479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10,000,000</w:t>
            </w:r>
          </w:p>
        </w:tc>
      </w:tr>
      <w:tr w:rsidR="004148C2" w:rsidRPr="00E25AC8" w14:paraId="1349B0EA" w14:textId="77777777" w:rsidTr="003479CA">
        <w:trPr>
          <w:trHeight w:val="20"/>
        </w:trPr>
        <w:tc>
          <w:tcPr>
            <w:tcW w:w="6030" w:type="dxa"/>
          </w:tcPr>
          <w:p w14:paraId="5E9ED783" w14:textId="77777777" w:rsidR="004148C2" w:rsidRPr="00B36D11" w:rsidRDefault="004148C2" w:rsidP="003479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</w:tcPr>
          <w:p w14:paraId="0EBEB5E7" w14:textId="253230E9" w:rsidR="004148C2" w:rsidRPr="00B36D11" w:rsidRDefault="00881A5C" w:rsidP="003479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  <w:t>70,000,000</w:t>
            </w:r>
          </w:p>
        </w:tc>
        <w:tc>
          <w:tcPr>
            <w:tcW w:w="0" w:type="auto"/>
          </w:tcPr>
          <w:p w14:paraId="45551551" w14:textId="77777777" w:rsidR="004148C2" w:rsidRPr="003C0B1C" w:rsidRDefault="004148C2" w:rsidP="003479CA">
            <w:pPr>
              <w:pStyle w:val="ListParagraph"/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highlight w:val="cyan"/>
                <w:lang w:eastAsia="x-none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</w:tcPr>
          <w:p w14:paraId="6C1F9951" w14:textId="4EFEBAE8" w:rsidR="004148C2" w:rsidRPr="00B36D11" w:rsidRDefault="00881A5C" w:rsidP="003479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  <w:t>35,000,000</w:t>
            </w:r>
          </w:p>
        </w:tc>
      </w:tr>
    </w:tbl>
    <w:p w14:paraId="56F6999B" w14:textId="77777777" w:rsidR="004148C2" w:rsidRDefault="004148C2" w:rsidP="00A10DB2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44995FEB" w14:textId="4B018825" w:rsidR="00A10DB2" w:rsidRPr="004E7109" w:rsidRDefault="004E7109" w:rsidP="004E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lang w:eastAsia="x-none"/>
        </w:rPr>
        <w:br w:type="page"/>
      </w:r>
    </w:p>
    <w:p w14:paraId="3788AAD8" w14:textId="6F49C89F" w:rsidR="00A10DB2" w:rsidRPr="003176B3" w:rsidRDefault="00A10DB2" w:rsidP="00DA2E1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bookmarkStart w:id="14" w:name="_Hlk135395068"/>
      <w:r w:rsidRPr="003176B3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กำไรต่อหุ้นขั้นพื้นฐาน</w:t>
      </w:r>
    </w:p>
    <w:bookmarkEnd w:id="14"/>
    <w:p w14:paraId="7CA25FA3" w14:textId="77777777" w:rsidR="00C045ED" w:rsidRPr="007D3680" w:rsidRDefault="00C045ED" w:rsidP="00C045ED">
      <w:pPr>
        <w:rPr>
          <w:rFonts w:asciiTheme="majorBidi" w:eastAsia="Calibri" w:hAnsiTheme="majorBidi" w:cstheme="majorBidi"/>
          <w:lang w:eastAsia="x-none"/>
        </w:rPr>
      </w:pPr>
    </w:p>
    <w:p w14:paraId="4BCC7456" w14:textId="5130D523" w:rsidR="00A10DB2" w:rsidRPr="002F5A3A" w:rsidRDefault="00A44896" w:rsidP="004E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4896">
        <w:rPr>
          <w:rFonts w:ascii="Angsana New" w:hAnsi="Angsana New"/>
          <w:sz w:val="30"/>
          <w:szCs w:val="30"/>
          <w:cs/>
        </w:rPr>
        <w:t>กลุ่มบริษัทและบริษัทไม่มีตราสารที่อาจเปลี่ยนเป็นหุ้นสามัญ กำไรต่อหุ้นปรับลดจึงมีจำนวนเท่ากันกับกำไรต่อหุ้นขั้นพื้นฐาน กำไรต่อหุ้นขั้นพื้นฐานสำหรับงวดสามเดือน</w:t>
      </w:r>
      <w:r w:rsidR="004E7109">
        <w:rPr>
          <w:rFonts w:ascii="Angsana New" w:hAnsi="Angsana New" w:hint="cs"/>
          <w:sz w:val="30"/>
          <w:szCs w:val="30"/>
          <w:cs/>
        </w:rPr>
        <w:t>และหกเดือน</w:t>
      </w:r>
      <w:r w:rsidRPr="00A4489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13A56" w:rsidRPr="00313A56">
        <w:rPr>
          <w:rFonts w:ascii="Angsana New" w:hAnsi="Angsana New"/>
          <w:sz w:val="30"/>
          <w:szCs w:val="30"/>
        </w:rPr>
        <w:t>3</w:t>
      </w:r>
      <w:r w:rsidR="004E7109">
        <w:rPr>
          <w:rFonts w:ascii="Angsana New" w:hAnsi="Angsana New"/>
          <w:sz w:val="30"/>
          <w:szCs w:val="30"/>
        </w:rPr>
        <w:t>0</w:t>
      </w:r>
      <w:r w:rsidRPr="00A44896">
        <w:rPr>
          <w:rFonts w:ascii="Angsana New" w:hAnsi="Angsana New"/>
          <w:sz w:val="30"/>
          <w:szCs w:val="30"/>
          <w:cs/>
        </w:rPr>
        <w:t xml:space="preserve"> ม</w:t>
      </w:r>
      <w:r w:rsidR="004E7109">
        <w:rPr>
          <w:rFonts w:ascii="Angsana New" w:hAnsi="Angsana New" w:hint="cs"/>
          <w:sz w:val="30"/>
          <w:szCs w:val="30"/>
          <w:cs/>
        </w:rPr>
        <w:t>ิถุนายน</w:t>
      </w:r>
      <w:r w:rsidRPr="00A44896">
        <w:rPr>
          <w:rFonts w:ascii="Angsana New" w:hAnsi="Angsana New"/>
          <w:sz w:val="30"/>
          <w:szCs w:val="30"/>
          <w:cs/>
        </w:rPr>
        <w:t xml:space="preserve"> </w:t>
      </w:r>
      <w:r w:rsidR="00313A56" w:rsidRPr="00313A56">
        <w:rPr>
          <w:rFonts w:ascii="Angsana New" w:hAnsi="Angsana New"/>
          <w:sz w:val="30"/>
          <w:szCs w:val="30"/>
        </w:rPr>
        <w:t>2566</w:t>
      </w:r>
      <w:r w:rsidRPr="00A44896">
        <w:rPr>
          <w:rFonts w:ascii="Angsana New" w:hAnsi="Angsana New"/>
          <w:sz w:val="30"/>
          <w:szCs w:val="30"/>
          <w:cs/>
        </w:rPr>
        <w:t xml:space="preserve"> และ </w:t>
      </w:r>
      <w:r w:rsidR="00313A56" w:rsidRPr="00313A56">
        <w:rPr>
          <w:rFonts w:ascii="Angsana New" w:hAnsi="Angsana New"/>
          <w:sz w:val="30"/>
          <w:szCs w:val="30"/>
        </w:rPr>
        <w:t>2565</w:t>
      </w:r>
      <w:r w:rsidRPr="00A44896">
        <w:rPr>
          <w:rFonts w:ascii="Angsana New" w:hAnsi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 และจำนวนหุ้นสามัญที่ออกจำหน่ายแล้ว</w:t>
      </w:r>
      <w:r w:rsidR="002F5A3A">
        <w:rPr>
          <w:rFonts w:ascii="Angsana New" w:hAnsi="Angsana New"/>
          <w:sz w:val="30"/>
          <w:szCs w:val="30"/>
        </w:rPr>
        <w:br/>
      </w:r>
      <w:r w:rsidRPr="00A44896">
        <w:rPr>
          <w:rFonts w:ascii="Angsana New" w:hAnsi="Angsana New"/>
          <w:sz w:val="30"/>
          <w:szCs w:val="30"/>
          <w:cs/>
        </w:rPr>
        <w:t>ใน</w:t>
      </w:r>
      <w:r w:rsidRPr="002F5A3A">
        <w:rPr>
          <w:rFonts w:ascii="Angsana New" w:hAnsi="Angsana New"/>
          <w:spacing w:val="-6"/>
          <w:sz w:val="30"/>
          <w:szCs w:val="30"/>
          <w:cs/>
        </w:rPr>
        <w:t>ระหว่างงวด โดยได้ปรับปรุงจำนวนหุ้นสามัญที่เปลี่ยนแปลงจากการ</w:t>
      </w:r>
      <w:r w:rsidR="004E7109" w:rsidRPr="002F5A3A">
        <w:rPr>
          <w:rFonts w:ascii="Angsana New" w:hAnsi="Angsana New" w:hint="cs"/>
          <w:spacing w:val="-6"/>
          <w:sz w:val="30"/>
          <w:szCs w:val="30"/>
          <w:cs/>
        </w:rPr>
        <w:t>เพิ่มทุน</w:t>
      </w:r>
      <w:r w:rsidR="00C660C9" w:rsidRPr="002F5A3A">
        <w:rPr>
          <w:rFonts w:ascii="Angsana New" w:hAnsi="Angsana New" w:hint="cs"/>
          <w:spacing w:val="-6"/>
          <w:sz w:val="30"/>
          <w:szCs w:val="30"/>
          <w:cs/>
        </w:rPr>
        <w:t>โดยการ</w:t>
      </w:r>
      <w:r w:rsidR="00C660C9" w:rsidRPr="002F5A3A">
        <w:rPr>
          <w:rFonts w:ascii="Angsana New" w:hAnsi="Angsana New" w:hint="cs"/>
          <w:sz w:val="30"/>
          <w:szCs w:val="30"/>
          <w:cs/>
        </w:rPr>
        <w:t>ออกหุ้นปันผล</w:t>
      </w:r>
      <w:r w:rsidRPr="002F5A3A">
        <w:rPr>
          <w:rFonts w:ascii="Angsana New" w:hAnsi="Angsana New"/>
          <w:sz w:val="30"/>
          <w:szCs w:val="30"/>
          <w:cs/>
        </w:rPr>
        <w:t xml:space="preserve"> ในการคำนวณกำไรต่อหุ้นของทุกงวดที่แสดงเปรียบเทียบ โดยถือเสมือนว่าได้มีการ</w:t>
      </w:r>
      <w:r w:rsidR="00C660C9" w:rsidRPr="002F5A3A">
        <w:rPr>
          <w:rFonts w:ascii="Angsana New" w:hAnsi="Angsana New" w:hint="cs"/>
          <w:sz w:val="30"/>
          <w:szCs w:val="30"/>
          <w:cs/>
        </w:rPr>
        <w:t>ออกหุ้นปันผล</w:t>
      </w:r>
      <w:r w:rsidRPr="002F5A3A">
        <w:rPr>
          <w:rFonts w:ascii="Angsana New" w:hAnsi="Angsana New"/>
          <w:sz w:val="30"/>
          <w:szCs w:val="30"/>
          <w:cs/>
        </w:rPr>
        <w:t xml:space="preserve">ดังกล่าวตั้งแต่วันเริ่มต้นของงวดแรกที่เสนอรายงานตามที่ได้กล่าวไว้ในหมายเหตุข้อ </w:t>
      </w:r>
      <w:r w:rsidRPr="002F5A3A">
        <w:rPr>
          <w:rFonts w:ascii="Angsana New" w:hAnsi="Angsana New"/>
          <w:sz w:val="30"/>
          <w:szCs w:val="30"/>
        </w:rPr>
        <w:t>5</w:t>
      </w:r>
      <w:r w:rsidRPr="002F5A3A">
        <w:rPr>
          <w:rFonts w:ascii="Angsana New" w:hAnsi="Angsana New"/>
          <w:sz w:val="30"/>
          <w:szCs w:val="30"/>
          <w:cs/>
        </w:rPr>
        <w:t xml:space="preserve"> และ </w:t>
      </w:r>
      <w:r w:rsidR="007F2840" w:rsidRPr="002F5A3A">
        <w:rPr>
          <w:rFonts w:ascii="Angsana New" w:hAnsi="Angsana New"/>
          <w:sz w:val="30"/>
          <w:szCs w:val="30"/>
        </w:rPr>
        <w:t>7</w:t>
      </w:r>
      <w:r w:rsidRPr="002F5A3A">
        <w:rPr>
          <w:rFonts w:ascii="Angsana New" w:hAnsi="Angsana New"/>
          <w:sz w:val="30"/>
          <w:szCs w:val="30"/>
          <w:cs/>
        </w:rPr>
        <w:t xml:space="preserve"> โดยแสดงการคำนวณได้ดังนี้</w:t>
      </w:r>
    </w:p>
    <w:p w14:paraId="16491365" w14:textId="77777777" w:rsidR="00A10DB2" w:rsidRPr="007D3680" w:rsidRDefault="00A10DB2" w:rsidP="00A10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17"/>
        <w:gridCol w:w="256"/>
        <w:gridCol w:w="1174"/>
        <w:gridCol w:w="262"/>
        <w:gridCol w:w="6"/>
        <w:gridCol w:w="1174"/>
        <w:gridCol w:w="260"/>
        <w:gridCol w:w="7"/>
        <w:gridCol w:w="1171"/>
      </w:tblGrid>
      <w:tr w:rsidR="00A10DB2" w:rsidRPr="00822D90" w14:paraId="5474BC8A" w14:textId="77777777" w:rsidTr="003479CA">
        <w:trPr>
          <w:tblHeader/>
        </w:trPr>
        <w:tc>
          <w:tcPr>
            <w:tcW w:w="2036" w:type="pct"/>
          </w:tcPr>
          <w:p w14:paraId="5322C7CC" w14:textId="77777777" w:rsidR="00A10DB2" w:rsidRPr="00AA799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4"/>
          </w:tcPr>
          <w:p w14:paraId="7857C51B" w14:textId="77777777" w:rsidR="00A10DB2" w:rsidRPr="00AA799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5A31A181" w14:textId="77777777" w:rsidR="00A10DB2" w:rsidRPr="00AA799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pct"/>
            <w:gridSpan w:val="5"/>
          </w:tcPr>
          <w:p w14:paraId="3D0DC614" w14:textId="77777777" w:rsidR="00A10DB2" w:rsidRPr="00AA799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10DB2" w:rsidRPr="00822D90" w14:paraId="66B7D5B2" w14:textId="77777777" w:rsidTr="003479CA">
        <w:trPr>
          <w:tblHeader/>
        </w:trPr>
        <w:tc>
          <w:tcPr>
            <w:tcW w:w="2036" w:type="pct"/>
          </w:tcPr>
          <w:p w14:paraId="1D71DAB8" w14:textId="77777777" w:rsidR="00A10DB2" w:rsidRPr="00AA799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33E07D7E" w14:textId="42F94FB3" w:rsidR="00A10DB2" w:rsidRPr="00AA799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</w:t>
            </w:r>
            <w:r w:rsidRPr="00AA7991">
              <w:rPr>
                <w:rFonts w:ascii="Angsana New" w:hAnsi="Angsana New" w:hint="cs"/>
                <w:sz w:val="30"/>
                <w:szCs w:val="30"/>
              </w:rPr>
              <w:t>6</w:t>
            </w:r>
            <w:r w:rsidR="00C660C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8" w:type="pct"/>
          </w:tcPr>
          <w:p w14:paraId="463B0A8A" w14:textId="77777777" w:rsidR="00A10DB2" w:rsidRPr="00AA799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21019B6" w14:textId="71FAFBC6" w:rsidR="00A10DB2" w:rsidRPr="00AA799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256</w:t>
            </w:r>
            <w:r w:rsidR="00C660C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1EB74332" w14:textId="77777777" w:rsidR="00A10DB2" w:rsidRPr="00AA799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7799941A" w14:textId="5DA67707" w:rsidR="00A10DB2" w:rsidRPr="00AA799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</w:t>
            </w:r>
            <w:r w:rsidRPr="00AA7991">
              <w:rPr>
                <w:rFonts w:ascii="Angsana New" w:hAnsi="Angsana New" w:hint="cs"/>
                <w:sz w:val="30"/>
                <w:szCs w:val="30"/>
              </w:rPr>
              <w:t>6</w:t>
            </w:r>
            <w:r w:rsidR="00C660C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59D39976" w14:textId="77777777" w:rsidR="00A10DB2" w:rsidRPr="00AA799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25B332FD" w14:textId="38728066" w:rsidR="00A10DB2" w:rsidRPr="00AA799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256</w:t>
            </w:r>
            <w:r w:rsidR="00C660C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10DB2" w:rsidRPr="00822D90" w14:paraId="5C124F43" w14:textId="77777777" w:rsidTr="003479CA">
        <w:trPr>
          <w:tblHeader/>
        </w:trPr>
        <w:tc>
          <w:tcPr>
            <w:tcW w:w="2036" w:type="pct"/>
          </w:tcPr>
          <w:p w14:paraId="358DF9F0" w14:textId="77777777" w:rsidR="00A10DB2" w:rsidRPr="00AA799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4" w:type="pct"/>
            <w:gridSpan w:val="10"/>
          </w:tcPr>
          <w:p w14:paraId="22BA31B9" w14:textId="77777777" w:rsidR="00A10DB2" w:rsidRPr="00AA799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AA799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AA79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A10DB2" w:rsidRPr="00822D90" w14:paraId="014F700C" w14:textId="77777777" w:rsidTr="003479CA">
        <w:tc>
          <w:tcPr>
            <w:tcW w:w="2036" w:type="pct"/>
          </w:tcPr>
          <w:p w14:paraId="45779B00" w14:textId="77777777" w:rsidR="00A10DB2" w:rsidRPr="00B36D1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36D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B36D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36D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2" w:type="pct"/>
          </w:tcPr>
          <w:p w14:paraId="18822ACA" w14:textId="77777777" w:rsidR="00A10DB2" w:rsidRPr="00AA799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14:paraId="54B04E6A" w14:textId="77777777" w:rsidR="00A10DB2" w:rsidRPr="00AA799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0ABD19D8" w14:textId="77777777" w:rsidR="00A10DB2" w:rsidRPr="00AA799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13952513" w14:textId="77777777" w:rsidR="00A10DB2" w:rsidRPr="00AA799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5BBC06D1" w14:textId="77777777" w:rsidR="00A10DB2" w:rsidRPr="00AA799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575E739D" w14:textId="77777777" w:rsidR="00A10DB2" w:rsidRPr="00AA799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D863942" w14:textId="77777777" w:rsidR="00A10DB2" w:rsidRPr="00AA799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F781F" w:rsidRPr="006002CD" w14:paraId="40549566" w14:textId="77777777" w:rsidTr="002F5A3A">
        <w:tc>
          <w:tcPr>
            <w:tcW w:w="2036" w:type="pct"/>
          </w:tcPr>
          <w:p w14:paraId="188C91C6" w14:textId="630CA4C3" w:rsidR="00CF781F" w:rsidRPr="003504A6" w:rsidRDefault="002F5A3A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gridSpan w:val="2"/>
            <w:shd w:val="clear" w:color="auto" w:fill="auto"/>
            <w:vAlign w:val="bottom"/>
          </w:tcPr>
          <w:p w14:paraId="63C10C41" w14:textId="2CA9AD8F" w:rsidR="00CF781F" w:rsidRPr="002F5A3A" w:rsidRDefault="002F5A3A" w:rsidP="002F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2F5A3A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,522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00003B7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1B9B3EC0" w14:textId="082EC694" w:rsidR="00CF781F" w:rsidRPr="002F5A3A" w:rsidRDefault="002F5A3A" w:rsidP="002F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10,067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DC3193B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30ABA6A7" w14:textId="0CB6E3BD" w:rsidR="00CF781F" w:rsidRPr="002F5A3A" w:rsidRDefault="002F5A3A" w:rsidP="002F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4,496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42533AD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shd w:val="clear" w:color="auto" w:fill="auto"/>
            <w:vAlign w:val="bottom"/>
          </w:tcPr>
          <w:p w14:paraId="623C59F9" w14:textId="0EA9EB9A" w:rsidR="00CF781F" w:rsidRPr="002F5A3A" w:rsidRDefault="002F5A3A" w:rsidP="002F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58,613</w:t>
            </w:r>
          </w:p>
        </w:tc>
      </w:tr>
      <w:tr w:rsidR="001B58CC" w:rsidRPr="00822D90" w14:paraId="4B63C960" w14:textId="77777777" w:rsidTr="002F5A3A">
        <w:tc>
          <w:tcPr>
            <w:tcW w:w="2036" w:type="pct"/>
          </w:tcPr>
          <w:p w14:paraId="141DB777" w14:textId="55F46F74" w:rsidR="001B58CC" w:rsidRPr="002F5A3A" w:rsidRDefault="001B58CC" w:rsidP="00CF781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5A3A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จำนวนหุ้นสามัญ</w:t>
            </w:r>
            <w:r w:rsidR="00F5253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หลังจากการออกหุ้นปันผล</w:t>
            </w:r>
          </w:p>
        </w:tc>
        <w:tc>
          <w:tcPr>
            <w:tcW w:w="641" w:type="pct"/>
            <w:gridSpan w:val="2"/>
            <w:shd w:val="clear" w:color="auto" w:fill="auto"/>
            <w:vAlign w:val="bottom"/>
          </w:tcPr>
          <w:p w14:paraId="53140D99" w14:textId="78C27BFB" w:rsidR="001B58CC" w:rsidRPr="002F5A3A" w:rsidRDefault="002F5A3A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2F5A3A">
              <w:rPr>
                <w:rFonts w:ascii="Angsana New" w:hAnsi="Angsana New"/>
                <w:sz w:val="30"/>
                <w:szCs w:val="30"/>
              </w:rPr>
              <w:t>610,974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435A775B" w14:textId="77777777" w:rsidR="001B58CC" w:rsidRPr="002F5A3A" w:rsidRDefault="001B58CC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00A1B08F" w14:textId="0FAEB302" w:rsidR="001B58CC" w:rsidRPr="002F5A3A" w:rsidRDefault="002F5A3A" w:rsidP="002F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5A3A">
              <w:rPr>
                <w:rFonts w:ascii="Angsana New" w:hAnsi="Angsana New"/>
                <w:sz w:val="30"/>
                <w:szCs w:val="30"/>
              </w:rPr>
              <w:t>610,974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5FF10E6" w14:textId="77777777" w:rsidR="001B58CC" w:rsidRPr="002F5A3A" w:rsidRDefault="001B58CC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3538352D" w14:textId="4FC8043A" w:rsidR="001B58CC" w:rsidRPr="002F5A3A" w:rsidRDefault="002F5A3A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5A3A">
              <w:rPr>
                <w:rFonts w:ascii="Angsana New" w:hAnsi="Angsana New"/>
                <w:sz w:val="30"/>
                <w:szCs w:val="30"/>
              </w:rPr>
              <w:t>610,974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85CDAAF" w14:textId="77777777" w:rsidR="001B58CC" w:rsidRPr="002F5A3A" w:rsidRDefault="001B58CC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shd w:val="clear" w:color="auto" w:fill="auto"/>
            <w:vAlign w:val="bottom"/>
          </w:tcPr>
          <w:p w14:paraId="2D3E5586" w14:textId="5EB43E5B" w:rsidR="001B58CC" w:rsidRPr="002F5A3A" w:rsidRDefault="002F5A3A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5A3A">
              <w:rPr>
                <w:rFonts w:ascii="Angsana New" w:hAnsi="Angsana New"/>
                <w:sz w:val="30"/>
                <w:szCs w:val="30"/>
              </w:rPr>
              <w:t>610,974</w:t>
            </w:r>
          </w:p>
        </w:tc>
      </w:tr>
      <w:tr w:rsidR="00CF781F" w:rsidRPr="00822D90" w14:paraId="75CE8D3B" w14:textId="77777777" w:rsidTr="002F5A3A">
        <w:tc>
          <w:tcPr>
            <w:tcW w:w="2036" w:type="pct"/>
          </w:tcPr>
          <w:p w14:paraId="07F45222" w14:textId="77777777" w:rsidR="00CF781F" w:rsidRPr="00AA7991" w:rsidRDefault="00CF781F" w:rsidP="00CF781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กำไรต่อหุ้นขั้นพื้นฐาน </w:t>
            </w:r>
            <w:r w:rsidRPr="00AA79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  <w:tc>
          <w:tcPr>
            <w:tcW w:w="641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FFA14B" w14:textId="510764E3" w:rsidR="00CF781F" w:rsidRPr="002F5A3A" w:rsidRDefault="002F5A3A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0.019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63DB83E6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5FFD98" w14:textId="242D4DBD" w:rsidR="00CF781F" w:rsidRPr="002F5A3A" w:rsidRDefault="002F5A3A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0.016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890B7C4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E6A44F" w14:textId="37508FDB" w:rsidR="00CF781F" w:rsidRPr="002F5A3A" w:rsidRDefault="002F5A3A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0.007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53A36D5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562B79" w14:textId="5325EAAF" w:rsidR="00CF781F" w:rsidRPr="002F5A3A" w:rsidRDefault="002F5A3A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0.096</w:t>
            </w:r>
          </w:p>
        </w:tc>
      </w:tr>
      <w:tr w:rsidR="00CF781F" w:rsidRPr="00822D90" w14:paraId="6A9B8F0C" w14:textId="77777777" w:rsidTr="003479CA">
        <w:tc>
          <w:tcPr>
            <w:tcW w:w="2036" w:type="pct"/>
          </w:tcPr>
          <w:p w14:paraId="100D0D31" w14:textId="77777777" w:rsidR="00CF781F" w:rsidRPr="00C045ED" w:rsidRDefault="00CF781F" w:rsidP="00CF781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</w:tcBorders>
            <w:vAlign w:val="bottom"/>
          </w:tcPr>
          <w:p w14:paraId="5FBFD4E9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pct"/>
            <w:vAlign w:val="bottom"/>
          </w:tcPr>
          <w:p w14:paraId="5D57CCC1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vAlign w:val="bottom"/>
          </w:tcPr>
          <w:p w14:paraId="0C56E75A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  <w:vAlign w:val="bottom"/>
          </w:tcPr>
          <w:p w14:paraId="7CF615FF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B6E195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pct"/>
            <w:vAlign w:val="bottom"/>
          </w:tcPr>
          <w:p w14:paraId="0DF8D40B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</w:tcBorders>
            <w:vAlign w:val="bottom"/>
          </w:tcPr>
          <w:p w14:paraId="1DEB6557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F781F" w:rsidRPr="00822D90" w14:paraId="19E2BE45" w14:textId="77777777" w:rsidTr="003479CA">
        <w:tc>
          <w:tcPr>
            <w:tcW w:w="2036" w:type="pct"/>
          </w:tcPr>
          <w:p w14:paraId="6CCBB465" w14:textId="77777777" w:rsidR="00CF781F" w:rsidRPr="00B36D11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36D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B36D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36D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41" w:type="pct"/>
            <w:gridSpan w:val="2"/>
            <w:vAlign w:val="bottom"/>
          </w:tcPr>
          <w:p w14:paraId="5DD47C41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3BAFA34E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C18AB12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3967B32C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5A516C75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00BABDAB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170AF196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781F" w:rsidRPr="00822D90" w14:paraId="722F7AA3" w14:textId="77777777" w:rsidTr="002F5A3A">
        <w:tc>
          <w:tcPr>
            <w:tcW w:w="2036" w:type="pct"/>
          </w:tcPr>
          <w:p w14:paraId="43904118" w14:textId="323FF3AF" w:rsidR="00CF781F" w:rsidRPr="003504A6" w:rsidRDefault="002F5A3A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gridSpan w:val="2"/>
            <w:vAlign w:val="bottom"/>
          </w:tcPr>
          <w:p w14:paraId="101E060C" w14:textId="142D1194" w:rsidR="00CF781F" w:rsidRPr="002F5A3A" w:rsidRDefault="002F5A3A" w:rsidP="00E4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18,722</w:t>
            </w:r>
          </w:p>
        </w:tc>
        <w:tc>
          <w:tcPr>
            <w:tcW w:w="138" w:type="pct"/>
            <w:vAlign w:val="bottom"/>
          </w:tcPr>
          <w:p w14:paraId="6ADAA30B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0ADCF09" w14:textId="2357FF47" w:rsidR="00CF781F" w:rsidRPr="002F5A3A" w:rsidRDefault="002F5A3A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21,784</w:t>
            </w:r>
          </w:p>
        </w:tc>
        <w:tc>
          <w:tcPr>
            <w:tcW w:w="141" w:type="pct"/>
            <w:vAlign w:val="bottom"/>
          </w:tcPr>
          <w:p w14:paraId="06EC77CC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vAlign w:val="bottom"/>
          </w:tcPr>
          <w:p w14:paraId="38BC7353" w14:textId="57A8BFD3" w:rsidR="00CF781F" w:rsidRPr="002F5A3A" w:rsidRDefault="002F5A3A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10,952</w:t>
            </w:r>
          </w:p>
        </w:tc>
        <w:tc>
          <w:tcPr>
            <w:tcW w:w="140" w:type="pct"/>
            <w:vAlign w:val="bottom"/>
          </w:tcPr>
          <w:p w14:paraId="30A1030E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2BFF0A00" w14:textId="4679FD6D" w:rsidR="00CF781F" w:rsidRPr="002F5A3A" w:rsidRDefault="002F5A3A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66,439</w:t>
            </w:r>
          </w:p>
        </w:tc>
      </w:tr>
      <w:tr w:rsidR="00E40FAC" w:rsidRPr="00822D90" w14:paraId="59BED6BC" w14:textId="77777777" w:rsidTr="002F5A3A">
        <w:tc>
          <w:tcPr>
            <w:tcW w:w="2036" w:type="pct"/>
          </w:tcPr>
          <w:p w14:paraId="69EDD244" w14:textId="43520819" w:rsidR="00E40FAC" w:rsidRPr="002F5A3A" w:rsidRDefault="00E40FAC" w:rsidP="00CF781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5A3A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จำนวนหุ้นสามัญ</w:t>
            </w:r>
            <w:r w:rsidR="00F5253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หลังจากการออกหุ้นปันผล</w:t>
            </w:r>
          </w:p>
        </w:tc>
        <w:tc>
          <w:tcPr>
            <w:tcW w:w="641" w:type="pct"/>
            <w:gridSpan w:val="2"/>
            <w:vAlign w:val="bottom"/>
          </w:tcPr>
          <w:p w14:paraId="63A86147" w14:textId="43C91601" w:rsidR="00E40FAC" w:rsidRPr="002F5A3A" w:rsidRDefault="002F5A3A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5A3A">
              <w:rPr>
                <w:rFonts w:ascii="Angsana New" w:hAnsi="Angsana New"/>
                <w:sz w:val="30"/>
                <w:szCs w:val="30"/>
              </w:rPr>
              <w:t>610,974</w:t>
            </w:r>
          </w:p>
        </w:tc>
        <w:tc>
          <w:tcPr>
            <w:tcW w:w="138" w:type="pct"/>
            <w:vAlign w:val="bottom"/>
          </w:tcPr>
          <w:p w14:paraId="4DA8D42F" w14:textId="77777777" w:rsidR="00E40FAC" w:rsidRPr="002F5A3A" w:rsidRDefault="00E40FAC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0E0DE6C" w14:textId="145E0240" w:rsidR="00E40FAC" w:rsidRPr="002F5A3A" w:rsidRDefault="002F5A3A" w:rsidP="002F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5A3A">
              <w:rPr>
                <w:rFonts w:ascii="Angsana New" w:hAnsi="Angsana New"/>
                <w:sz w:val="30"/>
                <w:szCs w:val="30"/>
              </w:rPr>
              <w:t>610,974</w:t>
            </w:r>
          </w:p>
        </w:tc>
        <w:tc>
          <w:tcPr>
            <w:tcW w:w="141" w:type="pct"/>
            <w:vAlign w:val="bottom"/>
          </w:tcPr>
          <w:p w14:paraId="2DC1BCC9" w14:textId="77777777" w:rsidR="00E40FAC" w:rsidRPr="002F5A3A" w:rsidRDefault="00E40FAC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7C7445E7" w14:textId="75891B93" w:rsidR="00E40FAC" w:rsidRPr="002F5A3A" w:rsidRDefault="002F5A3A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5A3A">
              <w:rPr>
                <w:rFonts w:ascii="Angsana New" w:hAnsi="Angsana New"/>
                <w:sz w:val="30"/>
                <w:szCs w:val="30"/>
              </w:rPr>
              <w:t>610,974</w:t>
            </w:r>
          </w:p>
        </w:tc>
        <w:tc>
          <w:tcPr>
            <w:tcW w:w="140" w:type="pct"/>
            <w:vAlign w:val="bottom"/>
          </w:tcPr>
          <w:p w14:paraId="13AABBC9" w14:textId="77777777" w:rsidR="00E40FAC" w:rsidRPr="002F5A3A" w:rsidRDefault="00E40FAC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shd w:val="clear" w:color="auto" w:fill="auto"/>
            <w:vAlign w:val="bottom"/>
          </w:tcPr>
          <w:p w14:paraId="17F2D415" w14:textId="27F3DDCD" w:rsidR="00E40FAC" w:rsidRPr="002F5A3A" w:rsidRDefault="002F5A3A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5A3A">
              <w:rPr>
                <w:rFonts w:ascii="Angsana New" w:hAnsi="Angsana New"/>
                <w:sz w:val="30"/>
                <w:szCs w:val="30"/>
              </w:rPr>
              <w:t>610,974</w:t>
            </w:r>
          </w:p>
        </w:tc>
      </w:tr>
      <w:tr w:rsidR="00CF781F" w:rsidRPr="00822D90" w14:paraId="0BBAC6A4" w14:textId="77777777" w:rsidTr="002F5A3A">
        <w:tc>
          <w:tcPr>
            <w:tcW w:w="2036" w:type="pct"/>
          </w:tcPr>
          <w:p w14:paraId="2280BAD9" w14:textId="77777777" w:rsidR="00CF781F" w:rsidRPr="00AA7991" w:rsidRDefault="00CF781F" w:rsidP="00CF781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กำไรต่อหุ้นขั้นพื้นฐาน </w:t>
            </w:r>
            <w:r w:rsidRPr="00AA79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  <w:tc>
          <w:tcPr>
            <w:tcW w:w="641" w:type="pct"/>
            <w:gridSpan w:val="2"/>
            <w:tcBorders>
              <w:bottom w:val="double" w:sz="4" w:space="0" w:color="auto"/>
            </w:tcBorders>
            <w:vAlign w:val="bottom"/>
          </w:tcPr>
          <w:p w14:paraId="3F8CE595" w14:textId="2752A336" w:rsidR="00CF781F" w:rsidRPr="002F5A3A" w:rsidRDefault="002F5A3A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0.031</w:t>
            </w:r>
          </w:p>
        </w:tc>
        <w:tc>
          <w:tcPr>
            <w:tcW w:w="138" w:type="pct"/>
            <w:vAlign w:val="bottom"/>
          </w:tcPr>
          <w:p w14:paraId="1B505B4D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14:paraId="74CB481A" w14:textId="250F2C26" w:rsidR="00CF781F" w:rsidRPr="002F5A3A" w:rsidRDefault="002F5A3A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0.036</w:t>
            </w:r>
          </w:p>
        </w:tc>
        <w:tc>
          <w:tcPr>
            <w:tcW w:w="141" w:type="pct"/>
            <w:vAlign w:val="bottom"/>
          </w:tcPr>
          <w:p w14:paraId="3599F0F3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BD7C82" w14:textId="0158978C" w:rsidR="00CF781F" w:rsidRPr="002F5A3A" w:rsidRDefault="002F5A3A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0.018</w:t>
            </w:r>
          </w:p>
        </w:tc>
        <w:tc>
          <w:tcPr>
            <w:tcW w:w="140" w:type="pct"/>
            <w:vAlign w:val="bottom"/>
          </w:tcPr>
          <w:p w14:paraId="195E6617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7F3255" w14:textId="2945FD5D" w:rsidR="00CF781F" w:rsidRPr="002F5A3A" w:rsidRDefault="002F5A3A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0.109</w:t>
            </w:r>
          </w:p>
        </w:tc>
      </w:tr>
    </w:tbl>
    <w:p w14:paraId="678406FA" w14:textId="77777777" w:rsidR="00A10DB2" w:rsidRPr="00822D90" w:rsidRDefault="00A10DB2" w:rsidP="00A10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827C71" w14:textId="5DECDE2E" w:rsidR="00A10DB2" w:rsidRPr="00A10DB2" w:rsidRDefault="00A10DB2" w:rsidP="00A10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lang w:eastAsia="x-none"/>
        </w:rPr>
      </w:pPr>
      <w:r>
        <w:rPr>
          <w:rFonts w:eastAsia="Calibri"/>
          <w:cs/>
          <w:lang w:eastAsia="x-none"/>
        </w:rPr>
        <w:br w:type="page"/>
      </w:r>
    </w:p>
    <w:p w14:paraId="5270ED9E" w14:textId="1A0A1E75" w:rsidR="004F335D" w:rsidRPr="004F335D" w:rsidRDefault="004F335D" w:rsidP="00DA2E1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decimal" w:pos="540"/>
        </w:tabs>
        <w:spacing w:line="240" w:lineRule="auto"/>
        <w:ind w:left="54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 w:rsidRPr="004F335D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เงินปันผล</w:t>
      </w:r>
    </w:p>
    <w:p w14:paraId="55C6E367" w14:textId="77777777" w:rsidR="00A10DB2" w:rsidRPr="00070DFB" w:rsidRDefault="00A10DB2" w:rsidP="00A10DB2">
      <w:pPr>
        <w:rPr>
          <w:rFonts w:asciiTheme="majorBidi" w:eastAsia="Calibri" w:hAnsiTheme="majorBidi" w:cstheme="majorBidi"/>
          <w:sz w:val="30"/>
          <w:szCs w:val="30"/>
          <w:lang w:eastAsia="x-none"/>
        </w:rPr>
      </w:pPr>
    </w:p>
    <w:p w14:paraId="540A6961" w14:textId="78B0B363" w:rsidR="00617DA0" w:rsidRDefault="00617DA0" w:rsidP="00617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bookmarkStart w:id="15" w:name="_Hlk135655823"/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ในการประชุมสามัญผู้ถือหุ้นเมื่อวันที่ </w:t>
      </w:r>
      <w:r w:rsidRPr="004C73A8">
        <w:rPr>
          <w:rFonts w:ascii="Angsana New" w:hAnsi="Angsana New"/>
          <w:sz w:val="30"/>
          <w:szCs w:val="30"/>
          <w:lang w:eastAsia="x-none"/>
        </w:rPr>
        <w:t>27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Pr="004C73A8">
        <w:rPr>
          <w:rFonts w:ascii="Angsana New" w:hAnsi="Angsana New"/>
          <w:sz w:val="30"/>
          <w:szCs w:val="30"/>
          <w:lang w:eastAsia="x-none"/>
        </w:rPr>
        <w:t>256</w:t>
      </w:r>
      <w:r>
        <w:rPr>
          <w:rFonts w:ascii="Angsana New" w:hAnsi="Angsana New"/>
          <w:sz w:val="30"/>
          <w:szCs w:val="30"/>
          <w:lang w:eastAsia="x-none"/>
        </w:rPr>
        <w:t>6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ผู้ถือหุ้นมีมติอนุมัติการจ่ายปันผลเป็นหุ้นและเงินสด</w:t>
      </w:r>
      <w:r w:rsidRPr="004C73A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070DFB">
        <w:rPr>
          <w:rFonts w:ascii="Angsana New" w:hAnsi="Angsana New"/>
          <w:sz w:val="30"/>
          <w:szCs w:val="30"/>
          <w:lang w:eastAsia="x-none"/>
        </w:rPr>
        <w:br/>
      </w:r>
      <w:r w:rsidRPr="004C73A8">
        <w:rPr>
          <w:rFonts w:ascii="Angsana New" w:hAnsi="Angsana New"/>
          <w:sz w:val="30"/>
          <w:szCs w:val="30"/>
          <w:cs/>
          <w:lang w:eastAsia="x-none"/>
        </w:rPr>
        <w:t>โดย</w:t>
      </w:r>
      <w:r w:rsidRPr="004C73A8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>ได้จ่ายแก่ผู้ถือหุ้นแล้วในวันที่</w:t>
      </w:r>
      <w:r w:rsidRPr="004C73A8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</w:t>
      </w:r>
      <w:r w:rsidR="00070DFB">
        <w:rPr>
          <w:rFonts w:ascii="Angsana New" w:hAnsi="Angsana New"/>
          <w:sz w:val="30"/>
          <w:szCs w:val="30"/>
          <w:lang w:eastAsia="x-none"/>
        </w:rPr>
        <w:t>25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พฤษภาคม </w:t>
      </w:r>
      <w:r w:rsidRPr="004C73A8">
        <w:rPr>
          <w:rFonts w:ascii="Angsana New" w:hAnsi="Angsana New"/>
          <w:sz w:val="30"/>
          <w:szCs w:val="30"/>
          <w:lang w:eastAsia="x-none"/>
        </w:rPr>
        <w:t>256</w:t>
      </w:r>
      <w:r>
        <w:rPr>
          <w:rFonts w:ascii="Angsana New" w:hAnsi="Angsana New"/>
          <w:sz w:val="30"/>
          <w:szCs w:val="30"/>
          <w:lang w:eastAsia="x-none"/>
        </w:rPr>
        <w:t>6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ตามรายละเอียดดังนี้</w:t>
      </w:r>
    </w:p>
    <w:p w14:paraId="2E798C5A" w14:textId="77777777" w:rsidR="00617DA0" w:rsidRPr="00070DFB" w:rsidRDefault="00617DA0" w:rsidP="00617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eastAsia="x-none"/>
        </w:rPr>
      </w:pP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1"/>
        <w:gridCol w:w="276"/>
        <w:gridCol w:w="2870"/>
        <w:gridCol w:w="245"/>
        <w:gridCol w:w="1095"/>
        <w:gridCol w:w="242"/>
        <w:gridCol w:w="1412"/>
      </w:tblGrid>
      <w:tr w:rsidR="00617DA0" w:rsidRPr="00784B51" w:rsidDel="00D43E7A" w14:paraId="5AED638D" w14:textId="77777777" w:rsidTr="003479CA">
        <w:trPr>
          <w:tblHeader/>
        </w:trPr>
        <w:tc>
          <w:tcPr>
            <w:tcW w:w="1720" w:type="pct"/>
            <w:vAlign w:val="bottom"/>
          </w:tcPr>
          <w:p w14:paraId="080A1192" w14:textId="77777777" w:rsidR="00617DA0" w:rsidRPr="00784B51" w:rsidRDefault="00617DA0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550BC59" w14:textId="77777777" w:rsidR="00617DA0" w:rsidRPr="00784B51" w:rsidRDefault="00617DA0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  <w:vAlign w:val="bottom"/>
          </w:tcPr>
          <w:p w14:paraId="05565F8D" w14:textId="77777777" w:rsidR="00617DA0" w:rsidRPr="00784B51" w:rsidRDefault="00617DA0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31" w:type="pct"/>
            <w:vAlign w:val="bottom"/>
          </w:tcPr>
          <w:p w14:paraId="5D9C670F" w14:textId="77777777" w:rsidR="00617DA0" w:rsidRPr="00784B51" w:rsidRDefault="00617DA0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542A8530" w14:textId="77777777" w:rsidR="00617DA0" w:rsidRPr="00784B51" w:rsidRDefault="00617DA0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9" w:type="pct"/>
          </w:tcPr>
          <w:p w14:paraId="7E445B00" w14:textId="77777777" w:rsidR="00617DA0" w:rsidRPr="00784B51" w:rsidRDefault="00617DA0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pct"/>
            <w:vAlign w:val="bottom"/>
          </w:tcPr>
          <w:p w14:paraId="1F6403AA" w14:textId="77777777" w:rsidR="00617DA0" w:rsidRPr="00784B51" w:rsidDel="00D43E7A" w:rsidRDefault="00617DA0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617DA0" w:rsidRPr="00784B51" w14:paraId="136085A7" w14:textId="77777777" w:rsidTr="003479CA">
        <w:trPr>
          <w:tblHeader/>
        </w:trPr>
        <w:tc>
          <w:tcPr>
            <w:tcW w:w="1720" w:type="pct"/>
          </w:tcPr>
          <w:p w14:paraId="60110D69" w14:textId="77777777" w:rsidR="00617DA0" w:rsidRPr="00784B51" w:rsidRDefault="00617DA0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การจ่ายปันผลจากกำไรสะสมปี 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093C5249" w14:textId="77777777" w:rsidR="00617DA0" w:rsidRPr="00784B51" w:rsidRDefault="00617DA0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6A2D6587" w14:textId="77777777" w:rsidR="00617DA0" w:rsidRPr="00784B51" w:rsidRDefault="00617DA0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6A9CCFEC" w14:textId="77777777" w:rsidR="00617DA0" w:rsidRPr="00784B51" w:rsidRDefault="00617DA0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CE16F72" w14:textId="77777777" w:rsidR="00617DA0" w:rsidRPr="00784B51" w:rsidRDefault="00617DA0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129" w:type="pct"/>
          </w:tcPr>
          <w:p w14:paraId="0F7D32AC" w14:textId="77777777" w:rsidR="00617DA0" w:rsidRPr="00784B51" w:rsidRDefault="00617DA0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4" w:type="pct"/>
          </w:tcPr>
          <w:p w14:paraId="510DA42F" w14:textId="77777777" w:rsidR="00617DA0" w:rsidRPr="00784B51" w:rsidRDefault="00617DA0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26A3F" w:rsidRPr="00784B51" w14:paraId="592D1C33" w14:textId="77777777" w:rsidTr="003479CA">
        <w:tc>
          <w:tcPr>
            <w:tcW w:w="1720" w:type="pct"/>
          </w:tcPr>
          <w:p w14:paraId="78F424B1" w14:textId="77777777" w:rsidR="00126A3F" w:rsidRPr="00784B51" w:rsidRDefault="00126A3F" w:rsidP="0012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147" w:type="pct"/>
          </w:tcPr>
          <w:p w14:paraId="49309003" w14:textId="77777777" w:rsidR="00126A3F" w:rsidRPr="00784B51" w:rsidRDefault="00126A3F" w:rsidP="0012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6711AAB7" w14:textId="6AA350C9" w:rsidR="00126A3F" w:rsidRPr="00070DFB" w:rsidRDefault="00070DFB" w:rsidP="0012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30</w:t>
            </w:r>
            <w:r w:rsidR="00126A3F" w:rsidRPr="00070DF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126A3F" w:rsidRPr="00070DF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หุ้นเดิมต่อ </w:t>
            </w:r>
            <w:r w:rsidR="00126A3F" w:rsidRPr="00070DF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</w:t>
            </w:r>
            <w:r w:rsidR="00126A3F" w:rsidRPr="00070DF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 หุ้นปันผล</w:t>
            </w:r>
          </w:p>
        </w:tc>
        <w:tc>
          <w:tcPr>
            <w:tcW w:w="131" w:type="pct"/>
          </w:tcPr>
          <w:p w14:paraId="2BCF1057" w14:textId="77777777" w:rsidR="00126A3F" w:rsidRPr="00DA2E14" w:rsidRDefault="00126A3F" w:rsidP="0012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5" w:type="pct"/>
          </w:tcPr>
          <w:p w14:paraId="41B295A0" w14:textId="7DB81560" w:rsidR="00126A3F" w:rsidRPr="00070DFB" w:rsidRDefault="00070DFB" w:rsidP="0012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DFB">
              <w:rPr>
                <w:rFonts w:asciiTheme="majorBidi" w:hAnsiTheme="majorBidi" w:cstheme="majorBidi"/>
                <w:sz w:val="30"/>
                <w:szCs w:val="30"/>
              </w:rPr>
              <w:t>19.69</w:t>
            </w:r>
          </w:p>
        </w:tc>
        <w:tc>
          <w:tcPr>
            <w:tcW w:w="129" w:type="pct"/>
          </w:tcPr>
          <w:p w14:paraId="7B22E18E" w14:textId="77777777" w:rsidR="00126A3F" w:rsidRPr="00070DFB" w:rsidRDefault="00126A3F" w:rsidP="0012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0433FAE7" w14:textId="0FC3AE5B" w:rsidR="00126A3F" w:rsidRPr="00070DFB" w:rsidRDefault="00070DFB" w:rsidP="0012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0DFB">
              <w:rPr>
                <w:rFonts w:asciiTheme="majorBidi" w:hAnsiTheme="majorBidi" w:cstheme="majorBidi"/>
                <w:sz w:val="30"/>
                <w:szCs w:val="30"/>
              </w:rPr>
              <w:t>9.8</w:t>
            </w:r>
            <w:r w:rsidR="00F377A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26A3F" w:rsidRPr="00784B51" w14:paraId="7F921259" w14:textId="77777777" w:rsidTr="003479CA">
        <w:tc>
          <w:tcPr>
            <w:tcW w:w="1720" w:type="pct"/>
          </w:tcPr>
          <w:p w14:paraId="329FB7C8" w14:textId="77777777" w:rsidR="00126A3F" w:rsidRPr="00784B51" w:rsidRDefault="00126A3F" w:rsidP="0012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7" w:type="pct"/>
          </w:tcPr>
          <w:p w14:paraId="345A32AC" w14:textId="77777777" w:rsidR="00126A3F" w:rsidRPr="00784B51" w:rsidRDefault="00126A3F" w:rsidP="0012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0356C11C" w14:textId="23DA3F90" w:rsidR="00126A3F" w:rsidRPr="00DA2E14" w:rsidRDefault="00126A3F" w:rsidP="0012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E82894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0.0</w:t>
            </w:r>
            <w:r w:rsidR="00070DF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2217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31" w:type="pct"/>
          </w:tcPr>
          <w:p w14:paraId="323B13BC" w14:textId="77777777" w:rsidR="00126A3F" w:rsidRPr="00DA2E14" w:rsidRDefault="00126A3F" w:rsidP="0012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5" w:type="pct"/>
          </w:tcPr>
          <w:p w14:paraId="1F70CE7E" w14:textId="0888F353" w:rsidR="00126A3F" w:rsidRPr="00070DFB" w:rsidRDefault="00070DFB" w:rsidP="0012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070D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5AE7E48" w14:textId="77777777" w:rsidR="00126A3F" w:rsidRPr="00070DFB" w:rsidRDefault="00126A3F" w:rsidP="0012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522F6713" w14:textId="22E7BDC8" w:rsidR="00126A3F" w:rsidRPr="00070DFB" w:rsidRDefault="00FC38DB" w:rsidP="0012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070DFB" w:rsidRPr="00070DF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</w:tbl>
    <w:p w14:paraId="024EF051" w14:textId="77777777" w:rsidR="00617DA0" w:rsidRPr="00070DFB" w:rsidRDefault="00617DA0" w:rsidP="00A10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1B46D23F" w14:textId="419E6CBA" w:rsidR="00A10DB2" w:rsidRDefault="00A10DB2" w:rsidP="00A10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ในการประชุมสามัญผู้ถือหุ้นเมื่อวันที่ </w:t>
      </w:r>
      <w:r w:rsidRPr="004C73A8">
        <w:rPr>
          <w:rFonts w:ascii="Angsana New" w:hAnsi="Angsana New"/>
          <w:sz w:val="30"/>
          <w:szCs w:val="30"/>
          <w:lang w:eastAsia="x-none"/>
        </w:rPr>
        <w:t>27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Pr="004C73A8">
        <w:rPr>
          <w:rFonts w:ascii="Angsana New" w:hAnsi="Angsana New"/>
          <w:sz w:val="30"/>
          <w:szCs w:val="30"/>
          <w:lang w:eastAsia="x-none"/>
        </w:rPr>
        <w:t>2565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ผู้ถือหุ้นมีมติอนุมัติการจ่ายปันผลเป็นหุ้นและเงินสด</w:t>
      </w:r>
      <w:r w:rsidRPr="004C73A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070DFB">
        <w:rPr>
          <w:rFonts w:ascii="Angsana New" w:hAnsi="Angsana New"/>
          <w:sz w:val="30"/>
          <w:szCs w:val="30"/>
          <w:lang w:eastAsia="x-none"/>
        </w:rPr>
        <w:br/>
      </w:r>
      <w:r w:rsidRPr="004C73A8">
        <w:rPr>
          <w:rFonts w:ascii="Angsana New" w:hAnsi="Angsana New"/>
          <w:sz w:val="30"/>
          <w:szCs w:val="30"/>
          <w:cs/>
          <w:lang w:eastAsia="x-none"/>
        </w:rPr>
        <w:t>โดย</w:t>
      </w:r>
      <w:r w:rsidRPr="004C73A8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>ได้จ่ายแก่ผู้ถือหุ้นแล้วในวันที่</w:t>
      </w:r>
      <w:r w:rsidRPr="004C73A8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</w:t>
      </w:r>
      <w:r w:rsidRPr="004C73A8">
        <w:rPr>
          <w:rFonts w:ascii="Angsana New" w:hAnsi="Angsana New"/>
          <w:sz w:val="30"/>
          <w:szCs w:val="30"/>
          <w:lang w:eastAsia="x-none"/>
        </w:rPr>
        <w:t>24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พฤษภาคม </w:t>
      </w:r>
      <w:r w:rsidRPr="004C73A8">
        <w:rPr>
          <w:rFonts w:ascii="Angsana New" w:hAnsi="Angsana New"/>
          <w:sz w:val="30"/>
          <w:szCs w:val="30"/>
          <w:lang w:eastAsia="x-none"/>
        </w:rPr>
        <w:t>2565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ตามรายละเอียดดังนี้</w:t>
      </w:r>
    </w:p>
    <w:bookmarkEnd w:id="15"/>
    <w:p w14:paraId="06FC6AFF" w14:textId="77777777" w:rsidR="00A10DB2" w:rsidRPr="00070DFB" w:rsidRDefault="00A10DB2" w:rsidP="00A10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1"/>
        <w:gridCol w:w="276"/>
        <w:gridCol w:w="2870"/>
        <w:gridCol w:w="245"/>
        <w:gridCol w:w="1095"/>
        <w:gridCol w:w="242"/>
        <w:gridCol w:w="1412"/>
      </w:tblGrid>
      <w:tr w:rsidR="00A10DB2" w:rsidRPr="0088709F" w14:paraId="211ED17A" w14:textId="77777777" w:rsidTr="003479CA">
        <w:trPr>
          <w:tblHeader/>
        </w:trPr>
        <w:tc>
          <w:tcPr>
            <w:tcW w:w="1720" w:type="pct"/>
            <w:vAlign w:val="bottom"/>
          </w:tcPr>
          <w:p w14:paraId="1CA15D47" w14:textId="77777777" w:rsidR="00A10DB2" w:rsidRPr="00784B5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843FD0" w14:textId="77777777" w:rsidR="00A10DB2" w:rsidRPr="00784B5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  <w:vAlign w:val="bottom"/>
          </w:tcPr>
          <w:p w14:paraId="6D90F24A" w14:textId="77777777" w:rsidR="00A10DB2" w:rsidRPr="00784B5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31" w:type="pct"/>
            <w:vAlign w:val="bottom"/>
          </w:tcPr>
          <w:p w14:paraId="6CABF817" w14:textId="77777777" w:rsidR="00A10DB2" w:rsidRPr="00784B5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1C598A43" w14:textId="77777777" w:rsidR="00A10DB2" w:rsidRPr="00784B5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9" w:type="pct"/>
          </w:tcPr>
          <w:p w14:paraId="3219E237" w14:textId="77777777" w:rsidR="00A10DB2" w:rsidRPr="00784B5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pct"/>
            <w:vAlign w:val="bottom"/>
          </w:tcPr>
          <w:p w14:paraId="26082276" w14:textId="77777777" w:rsidR="00A10DB2" w:rsidRPr="00784B51" w:rsidDel="00D43E7A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10DB2" w:rsidRPr="0088709F" w14:paraId="2D82EB09" w14:textId="77777777" w:rsidTr="003479CA">
        <w:trPr>
          <w:tblHeader/>
        </w:trPr>
        <w:tc>
          <w:tcPr>
            <w:tcW w:w="1720" w:type="pct"/>
          </w:tcPr>
          <w:p w14:paraId="3656E92C" w14:textId="77777777" w:rsidR="00A10DB2" w:rsidRPr="00784B5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การจ่ายปันผลจากกำไรสะสมปี 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3F3C0B23" w14:textId="77777777" w:rsidR="00A10DB2" w:rsidRPr="00784B5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7D84027F" w14:textId="77777777" w:rsidR="00A10DB2" w:rsidRPr="00784B5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4C60B899" w14:textId="77777777" w:rsidR="00A10DB2" w:rsidRPr="00784B5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596A62A" w14:textId="77777777" w:rsidR="00A10DB2" w:rsidRPr="00784B5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129" w:type="pct"/>
          </w:tcPr>
          <w:p w14:paraId="6F717844" w14:textId="77777777" w:rsidR="00A10DB2" w:rsidRPr="00784B5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4" w:type="pct"/>
          </w:tcPr>
          <w:p w14:paraId="6F1FAED4" w14:textId="77777777" w:rsidR="00A10DB2" w:rsidRPr="00784B5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10DB2" w:rsidRPr="0088709F" w14:paraId="6C87CB3C" w14:textId="77777777" w:rsidTr="003479CA">
        <w:tc>
          <w:tcPr>
            <w:tcW w:w="1720" w:type="pct"/>
          </w:tcPr>
          <w:p w14:paraId="127F8107" w14:textId="77777777" w:rsidR="00A10DB2" w:rsidRPr="00784B5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147" w:type="pct"/>
          </w:tcPr>
          <w:p w14:paraId="4085AB55" w14:textId="77777777" w:rsidR="00A10DB2" w:rsidRPr="00784B5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630AA1C9" w14:textId="77777777" w:rsidR="00A10DB2" w:rsidRPr="00784B5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82894">
              <w:rPr>
                <w:rFonts w:asciiTheme="majorBidi" w:hAnsiTheme="majorBidi" w:cstheme="majorBidi"/>
                <w:spacing w:val="-6"/>
                <w:sz w:val="30"/>
                <w:szCs w:val="30"/>
                <w:lang w:eastAsia="x-none"/>
              </w:rPr>
              <w:t xml:space="preserve">10.40904316 </w:t>
            </w:r>
            <w:r w:rsidRPr="00784B5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หุ้นเดิมต่อ </w:t>
            </w:r>
            <w:r w:rsidRPr="00784B5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Pr="00784B5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หุ้นปัน</w:t>
            </w:r>
            <w:r w:rsidRPr="00784B5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ผล</w:t>
            </w:r>
          </w:p>
        </w:tc>
        <w:tc>
          <w:tcPr>
            <w:tcW w:w="131" w:type="pct"/>
          </w:tcPr>
          <w:p w14:paraId="29ED87EB" w14:textId="77777777" w:rsidR="00A10DB2" w:rsidRPr="00784B5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8840B6E" w14:textId="77777777" w:rsidR="00A10DB2" w:rsidRPr="00784B5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44.00</w:t>
            </w:r>
          </w:p>
        </w:tc>
        <w:tc>
          <w:tcPr>
            <w:tcW w:w="129" w:type="pct"/>
          </w:tcPr>
          <w:p w14:paraId="1CB73243" w14:textId="77777777" w:rsidR="00A10DB2" w:rsidRPr="00784B5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3B0FE9C4" w14:textId="77777777" w:rsidR="00A10DB2" w:rsidRPr="00784B5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2894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82894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A10DB2" w:rsidRPr="0088709F" w14:paraId="71A9223D" w14:textId="77777777" w:rsidTr="003479CA">
        <w:tc>
          <w:tcPr>
            <w:tcW w:w="1720" w:type="pct"/>
          </w:tcPr>
          <w:p w14:paraId="308C9E21" w14:textId="77777777" w:rsidR="00A10DB2" w:rsidRPr="00784B5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7" w:type="pct"/>
          </w:tcPr>
          <w:p w14:paraId="1D9B3008" w14:textId="77777777" w:rsidR="00A10DB2" w:rsidRPr="00784B5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658E66CA" w14:textId="77777777" w:rsidR="00A10DB2" w:rsidRPr="00784B5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2894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0.00533728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31" w:type="pct"/>
          </w:tcPr>
          <w:p w14:paraId="230A42F4" w14:textId="77777777" w:rsidR="00A10DB2" w:rsidRPr="00784B5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BB74FDF" w14:textId="77777777" w:rsidR="00A10DB2" w:rsidRPr="00112619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1126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28017EC" w14:textId="77777777" w:rsidR="00A10DB2" w:rsidRPr="00784B5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27228084" w14:textId="77777777" w:rsidR="00A10DB2" w:rsidRPr="00784B51" w:rsidRDefault="00A10DB2" w:rsidP="0034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2.45</w:t>
            </w:r>
          </w:p>
        </w:tc>
      </w:tr>
    </w:tbl>
    <w:p w14:paraId="009379A5" w14:textId="77777777" w:rsidR="00A10DB2" w:rsidRPr="00DA2E14" w:rsidRDefault="00A10DB2" w:rsidP="00A10DB2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79E57C99" w14:textId="19D33F11" w:rsidR="00065F7E" w:rsidRDefault="00065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E8F83D4" w14:textId="77777777" w:rsidR="00065F7E" w:rsidRDefault="00065F7E" w:rsidP="00473B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37"/>
        <w:jc w:val="thaiDistribute"/>
        <w:rPr>
          <w:rFonts w:ascii="Angsana New" w:hAnsi="Angsana New"/>
          <w:sz w:val="30"/>
          <w:szCs w:val="30"/>
          <w:cs/>
        </w:rPr>
      </w:pPr>
    </w:p>
    <w:p w14:paraId="6DD35A59" w14:textId="699CA247" w:rsidR="00065F7E" w:rsidRDefault="00065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DC3D681" w14:textId="39D853AB" w:rsidR="00065F7E" w:rsidRDefault="00065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E0EE202" w14:textId="5DD9473A" w:rsidR="00807225" w:rsidRPr="00F91312" w:rsidRDefault="00807225" w:rsidP="00473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" w:right="-75"/>
        <w:rPr>
          <w:rFonts w:ascii="Angsana New" w:hAnsi="Angsana New"/>
          <w:sz w:val="30"/>
          <w:szCs w:val="30"/>
        </w:rPr>
        <w:sectPr w:rsidR="00807225" w:rsidRPr="00F91312" w:rsidSect="00A10DB2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5AA74BDD" w14:textId="482587BD" w:rsidR="004024DD" w:rsidRPr="004024DD" w:rsidRDefault="0020500A" w:rsidP="004024DD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108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 w:rsidRPr="002F1610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เครื่องมือ</w:t>
      </w:r>
      <w:r w:rsidRPr="00473B7B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ทางการเงิน</w:t>
      </w:r>
    </w:p>
    <w:p w14:paraId="5E426069" w14:textId="3379795B" w:rsidR="0020500A" w:rsidRPr="00F377A9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14"/>
          <w:szCs w:val="14"/>
        </w:rPr>
      </w:pPr>
    </w:p>
    <w:p w14:paraId="5ED782A5" w14:textId="7FAA452E" w:rsidR="0020500A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4284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E4284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422CEA73" w14:textId="502B179E" w:rsidR="0020500A" w:rsidRPr="00F377A9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14"/>
          <w:szCs w:val="14"/>
          <w:lang w:bidi="th-TH"/>
        </w:rPr>
      </w:pPr>
    </w:p>
    <w:p w14:paraId="2035DA13" w14:textId="63C44172" w:rsidR="0020500A" w:rsidRPr="0020500A" w:rsidRDefault="0020500A" w:rsidP="002050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35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500A">
        <w:rPr>
          <w:rFonts w:ascii="Angsana New" w:hAnsi="Angsana New"/>
          <w:sz w:val="30"/>
          <w:szCs w:val="30"/>
          <w:cs/>
        </w:rPr>
        <w:t>ตาราง</w:t>
      </w:r>
      <w:r w:rsidRPr="0020500A">
        <w:rPr>
          <w:rFonts w:asciiTheme="majorBidi" w:hAnsiTheme="majorBidi"/>
          <w:sz w:val="30"/>
          <w:szCs w:val="30"/>
          <w:cs/>
        </w:rPr>
        <w:t>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942B5FB" w14:textId="77777777" w:rsidR="0020500A" w:rsidRPr="00F377A9" w:rsidRDefault="0020500A">
      <w:pPr>
        <w:rPr>
          <w:rFonts w:asciiTheme="majorBidi" w:hAnsiTheme="majorBidi" w:cstheme="majorBidi"/>
          <w:sz w:val="14"/>
          <w:szCs w:val="14"/>
        </w:rPr>
      </w:pPr>
    </w:p>
    <w:tbl>
      <w:tblPr>
        <w:tblW w:w="149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"/>
        <w:gridCol w:w="2880"/>
        <w:gridCol w:w="270"/>
        <w:gridCol w:w="270"/>
        <w:gridCol w:w="1080"/>
        <w:gridCol w:w="270"/>
        <w:gridCol w:w="90"/>
        <w:gridCol w:w="270"/>
        <w:gridCol w:w="1080"/>
        <w:gridCol w:w="236"/>
        <w:gridCol w:w="214"/>
        <w:gridCol w:w="236"/>
        <w:gridCol w:w="934"/>
        <w:gridCol w:w="236"/>
        <w:gridCol w:w="214"/>
        <w:gridCol w:w="236"/>
        <w:gridCol w:w="934"/>
        <w:gridCol w:w="236"/>
        <w:gridCol w:w="130"/>
        <w:gridCol w:w="236"/>
        <w:gridCol w:w="1018"/>
        <w:gridCol w:w="270"/>
        <w:gridCol w:w="6"/>
        <w:gridCol w:w="270"/>
        <w:gridCol w:w="1074"/>
        <w:gridCol w:w="186"/>
        <w:gridCol w:w="84"/>
        <w:gridCol w:w="186"/>
        <w:gridCol w:w="1164"/>
        <w:gridCol w:w="96"/>
      </w:tblGrid>
      <w:tr w:rsidR="0020500A" w:rsidRPr="00F377A9" w14:paraId="3936F36A" w14:textId="77777777" w:rsidTr="001417CF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3AE64EFB" w14:textId="77777777" w:rsidR="0020500A" w:rsidRPr="00F377A9" w:rsidRDefault="0020500A" w:rsidP="00A465DA">
            <w:pPr>
              <w:ind w:left="-19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70CF32" w14:textId="77777777" w:rsidR="0020500A" w:rsidRPr="00F377A9" w:rsidRDefault="0020500A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986" w:type="dxa"/>
            <w:gridSpan w:val="26"/>
          </w:tcPr>
          <w:p w14:paraId="72C98D19" w14:textId="7DDD88A9" w:rsidR="0020500A" w:rsidRPr="00F377A9" w:rsidRDefault="0020500A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F377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282091" w:rsidRPr="00F377A9" w14:paraId="45FEDB39" w14:textId="3BA1D2A7" w:rsidTr="001417CF">
        <w:trPr>
          <w:gridBefore w:val="1"/>
          <w:wBefore w:w="540" w:type="dxa"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5F094F37" w14:textId="77777777" w:rsidR="00282091" w:rsidRPr="00F377A9" w:rsidRDefault="00282091" w:rsidP="00A465D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8372BE7" w14:textId="77777777" w:rsidR="00282091" w:rsidRPr="00F377A9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96" w:type="dxa"/>
            <w:gridSpan w:val="15"/>
          </w:tcPr>
          <w:p w14:paraId="0330E952" w14:textId="0B672A40" w:rsidR="00282091" w:rsidRPr="00F377A9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F377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06739754" w14:textId="77777777" w:rsidR="00282091" w:rsidRPr="00F377A9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354" w:type="dxa"/>
            <w:gridSpan w:val="10"/>
            <w:shd w:val="clear" w:color="auto" w:fill="auto"/>
            <w:vAlign w:val="bottom"/>
          </w:tcPr>
          <w:p w14:paraId="4A1B2111" w14:textId="653B727C" w:rsidR="00282091" w:rsidRPr="00F377A9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377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023C40" w:rsidRPr="00F377A9" w14:paraId="3D832670" w14:textId="77777777" w:rsidTr="001417CF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76226F53" w14:textId="77777777" w:rsidR="00023C40" w:rsidRPr="00F377A9" w:rsidRDefault="00023C40" w:rsidP="00A465D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215B9C4" w14:textId="77777777" w:rsidR="00023C40" w:rsidRPr="00F377A9" w:rsidRDefault="00023C40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860" w:type="dxa"/>
            <w:gridSpan w:val="11"/>
            <w:vAlign w:val="bottom"/>
          </w:tcPr>
          <w:p w14:paraId="1D520799" w14:textId="657CB4C0" w:rsidR="00023C40" w:rsidRPr="00F377A9" w:rsidRDefault="00023C40" w:rsidP="0028209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FA3B44" w14:textId="77777777" w:rsidR="00023C40" w:rsidRPr="00F377A9" w:rsidRDefault="00023C40" w:rsidP="00A465D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shd w:val="clear" w:color="auto" w:fill="auto"/>
            <w:vAlign w:val="bottom"/>
          </w:tcPr>
          <w:p w14:paraId="10C092DF" w14:textId="77777777" w:rsidR="00023C40" w:rsidRPr="00F377A9" w:rsidRDefault="00023C40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6CF2F88" w14:textId="77777777" w:rsidR="00023C40" w:rsidRPr="00F377A9" w:rsidRDefault="00023C40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94" w:type="dxa"/>
            <w:gridSpan w:val="3"/>
            <w:shd w:val="clear" w:color="auto" w:fill="auto"/>
            <w:vAlign w:val="bottom"/>
          </w:tcPr>
          <w:p w14:paraId="155F48EE" w14:textId="77777777" w:rsidR="00023C40" w:rsidRPr="00F377A9" w:rsidRDefault="00023C40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37D81BF" w14:textId="77777777" w:rsidR="00023C40" w:rsidRPr="00F377A9" w:rsidRDefault="00023C40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0E7211B" w14:textId="77777777" w:rsidR="00023C40" w:rsidRPr="00F377A9" w:rsidRDefault="00023C40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DEDBC6F" w14:textId="77777777" w:rsidR="00023C40" w:rsidRPr="00F377A9" w:rsidRDefault="00023C40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6462CDEF" w14:textId="77777777" w:rsidR="00023C40" w:rsidRPr="00F377A9" w:rsidRDefault="00023C40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282091" w:rsidRPr="00F377A9" w14:paraId="2BAE9B64" w14:textId="0DD05F32" w:rsidTr="001417CF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5D2CE5A5" w14:textId="199DFC03" w:rsidR="00282091" w:rsidRPr="00F377A9" w:rsidRDefault="00282091" w:rsidP="00A465D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A1662AA" w14:textId="77777777" w:rsidR="00282091" w:rsidRPr="00F377A9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  <w:vAlign w:val="bottom"/>
          </w:tcPr>
          <w:p w14:paraId="3068CACE" w14:textId="6FE7978B" w:rsidR="00282091" w:rsidRPr="00F377A9" w:rsidRDefault="00282091" w:rsidP="00D51A6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</w:t>
            </w:r>
            <w:r w:rsidR="00D51A66"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F377A9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CC4EF9" w14:textId="76262510" w:rsidR="00282091" w:rsidRPr="00F377A9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80AC7" w14:textId="527528C9" w:rsidR="00282091" w:rsidRPr="00F377A9" w:rsidRDefault="00282091" w:rsidP="00840F2F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05240F3" w14:textId="77777777" w:rsidR="00282091" w:rsidRPr="00F377A9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22E94" w14:textId="73AA861A" w:rsidR="00282091" w:rsidRPr="00F377A9" w:rsidRDefault="00282091" w:rsidP="0028209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A1B584" w14:textId="77777777" w:rsidR="00282091" w:rsidRPr="00F377A9" w:rsidRDefault="00282091" w:rsidP="00A465D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shd w:val="clear" w:color="auto" w:fill="auto"/>
            <w:vAlign w:val="bottom"/>
          </w:tcPr>
          <w:p w14:paraId="61BD42F2" w14:textId="77777777" w:rsidR="00282091" w:rsidRPr="00F377A9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34BE2E62" w14:textId="77777777" w:rsidR="00282091" w:rsidRPr="00F377A9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94" w:type="dxa"/>
            <w:gridSpan w:val="3"/>
            <w:shd w:val="clear" w:color="auto" w:fill="auto"/>
            <w:vAlign w:val="bottom"/>
          </w:tcPr>
          <w:p w14:paraId="7F0631BA" w14:textId="77777777" w:rsidR="00282091" w:rsidRPr="00F377A9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F377A9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70" w:type="dxa"/>
          </w:tcPr>
          <w:p w14:paraId="4DC9B482" w14:textId="77777777" w:rsidR="00282091" w:rsidRPr="00F377A9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7D36A77" w14:textId="77777777" w:rsidR="00F377A9" w:rsidRPr="00F377A9" w:rsidRDefault="00F377A9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16FA399" w14:textId="71EDF0D9" w:rsidR="00282091" w:rsidRPr="00F377A9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F377A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377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  <w:gridSpan w:val="2"/>
          </w:tcPr>
          <w:p w14:paraId="534EFFB1" w14:textId="77777777" w:rsidR="00282091" w:rsidRPr="00F377A9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6E13353A" w14:textId="77777777" w:rsidR="00D45AF8" w:rsidRPr="00F377A9" w:rsidRDefault="00D45AF8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DE0C8B9" w14:textId="0D9D7EB9" w:rsidR="00282091" w:rsidRPr="00F377A9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66B35" w:rsidRPr="00F377A9" w14:paraId="47E10651" w14:textId="03812698" w:rsidTr="001417CF">
        <w:trPr>
          <w:gridBefore w:val="1"/>
          <w:wBefore w:w="540" w:type="dxa"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648C17AE" w14:textId="77777777" w:rsidR="00A66B35" w:rsidRPr="00F377A9" w:rsidRDefault="00A66B35" w:rsidP="00A465D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AB5FCA8" w14:textId="77777777" w:rsidR="00A66B35" w:rsidRPr="00F377A9" w:rsidRDefault="00A66B35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986" w:type="dxa"/>
            <w:gridSpan w:val="26"/>
          </w:tcPr>
          <w:p w14:paraId="0CB25057" w14:textId="689B26C1" w:rsidR="00A66B35" w:rsidRPr="00F377A9" w:rsidRDefault="00A66B35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F377A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F377A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F377A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A66B35" w:rsidRPr="00F377A9" w14:paraId="3447ACDA" w14:textId="77777777" w:rsidTr="001417CF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4CAD4469" w14:textId="6B7F00AB" w:rsidR="00A66B35" w:rsidRPr="00F377A9" w:rsidRDefault="00A66B35" w:rsidP="008263A4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377A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</w:t>
            </w:r>
            <w:r w:rsidR="00886123" w:rsidRPr="00F377A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886123" w:rsidRPr="00F377A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2C1FB5" w:rsidRPr="00F377A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="00886123" w:rsidRPr="00F377A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886123" w:rsidRPr="00F377A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</w:t>
            </w:r>
            <w:r w:rsidR="002C1FB5" w:rsidRPr="00F377A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ิถุนายน</w:t>
            </w:r>
            <w:r w:rsidR="00886123" w:rsidRPr="00F377A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886123" w:rsidRPr="00F377A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2E264E7B" w14:textId="77777777" w:rsidR="00A66B35" w:rsidRPr="00F377A9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14:paraId="0E9D9276" w14:textId="77777777" w:rsidR="00A66B35" w:rsidRPr="00F377A9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08812C" w14:textId="77777777" w:rsidR="00A66B35" w:rsidRPr="00F377A9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375059B0" w14:textId="77777777" w:rsidR="00A66B35" w:rsidRPr="00F377A9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08D9393" w14:textId="77777777" w:rsidR="00A66B35" w:rsidRPr="00F377A9" w:rsidRDefault="00A66B35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26331AF" w14:textId="77777777" w:rsidR="00A66B35" w:rsidRPr="00F377A9" w:rsidRDefault="00A66B35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2760B1F" w14:textId="77777777" w:rsidR="00A66B35" w:rsidRPr="00F377A9" w:rsidRDefault="00A66B35" w:rsidP="0021694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65958A89" w14:textId="77777777" w:rsidR="00A66B35" w:rsidRPr="00F377A9" w:rsidRDefault="00A66B35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4F0A7A6" w14:textId="77777777" w:rsidR="00A66B35" w:rsidRPr="00F377A9" w:rsidRDefault="00A66B35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0F5C6B24" w14:textId="77777777" w:rsidR="00A66B35" w:rsidRPr="00F377A9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78703C4" w14:textId="77777777" w:rsidR="00A66B35" w:rsidRPr="00F377A9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41A85F2E" w14:textId="77777777" w:rsidR="00A66B35" w:rsidRPr="00F377A9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3582D8B" w14:textId="77777777" w:rsidR="00A66B35" w:rsidRPr="00F377A9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8D8126D" w14:textId="77777777" w:rsidR="00A66B35" w:rsidRPr="00F377A9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D45AF8" w:rsidRPr="00F377A9" w14:paraId="63DF8463" w14:textId="7191ABC2" w:rsidTr="001417CF">
        <w:trPr>
          <w:gridBefore w:val="1"/>
          <w:wBefore w:w="540" w:type="dxa"/>
          <w:trHeight w:val="261"/>
        </w:trPr>
        <w:tc>
          <w:tcPr>
            <w:tcW w:w="3420" w:type="dxa"/>
            <w:gridSpan w:val="3"/>
            <w:shd w:val="clear" w:color="auto" w:fill="auto"/>
          </w:tcPr>
          <w:p w14:paraId="62260CFF" w14:textId="7BEDD358" w:rsidR="00D45AF8" w:rsidRPr="00F377A9" w:rsidRDefault="00D45AF8" w:rsidP="00D45AF8">
            <w:pPr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377A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1440" w:type="dxa"/>
            <w:gridSpan w:val="3"/>
          </w:tcPr>
          <w:p w14:paraId="1BA0EE76" w14:textId="6E5230C6" w:rsidR="00D45AF8" w:rsidRPr="00F377A9" w:rsidRDefault="00D45AF8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FFF035" w14:textId="3BED59F5" w:rsidR="00D45AF8" w:rsidRPr="00F377A9" w:rsidRDefault="00D45AF8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3048C87A" w14:textId="60C963A1" w:rsidR="00D45AF8" w:rsidRPr="00F377A9" w:rsidRDefault="00D45AF8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33FB417" w14:textId="77777777" w:rsidR="00D45AF8" w:rsidRPr="00F377A9" w:rsidRDefault="00D45AF8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DECCEA6" w14:textId="77777777" w:rsidR="00D45AF8" w:rsidRPr="00F377A9" w:rsidRDefault="00D45AF8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0C0BB4E" w14:textId="77777777" w:rsidR="00D45AF8" w:rsidRPr="00F377A9" w:rsidRDefault="00D45AF8" w:rsidP="0021694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6CDE62B2" w14:textId="77777777" w:rsidR="00D45AF8" w:rsidRPr="00F377A9" w:rsidRDefault="00D45AF8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7D2BD2" w14:textId="77777777" w:rsidR="00D45AF8" w:rsidRPr="00F377A9" w:rsidRDefault="00D45AF8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1F06D329" w14:textId="77777777" w:rsidR="00D45AF8" w:rsidRPr="00F377A9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C5C091D" w14:textId="77777777" w:rsidR="00D45AF8" w:rsidRPr="00F377A9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8C9E7B8" w14:textId="77777777" w:rsidR="00D45AF8" w:rsidRPr="00F377A9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A08907A" w14:textId="77777777" w:rsidR="00D45AF8" w:rsidRPr="00F377A9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C7715A7" w14:textId="77777777" w:rsidR="00D45AF8" w:rsidRPr="00F377A9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127B29" w:rsidRPr="00F377A9" w14:paraId="5BC1C8A2" w14:textId="1A874201" w:rsidTr="001417CF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72A46C41" w14:textId="4D83F9D9" w:rsidR="00127B29" w:rsidRPr="00F377A9" w:rsidRDefault="00127B29" w:rsidP="00127B29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1DA17B0E" w14:textId="77777777" w:rsidR="00127B29" w:rsidRPr="00F377A9" w:rsidRDefault="00127B29" w:rsidP="00127B2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14:paraId="4C6A9B7A" w14:textId="33F74B1B" w:rsidR="00127B29" w:rsidRPr="00F377A9" w:rsidRDefault="00127B29" w:rsidP="00127B2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FB8FDC" w14:textId="20328024" w:rsidR="00127B29" w:rsidRPr="00F377A9" w:rsidRDefault="00127B29" w:rsidP="00127B2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28D9DE9E" w14:textId="47DCC208" w:rsidR="00127B29" w:rsidRPr="00F377A9" w:rsidRDefault="00127B29" w:rsidP="00127B29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</w:rPr>
              <w:t>76,49</w:t>
            </w:r>
            <w:r w:rsidR="00C52265" w:rsidRPr="00F377A9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493E278B" w14:textId="77777777" w:rsidR="00127B29" w:rsidRPr="00F377A9" w:rsidRDefault="00127B29" w:rsidP="00127B2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07FD8A8" w14:textId="4423A4C2" w:rsidR="00127B29" w:rsidRPr="00F377A9" w:rsidRDefault="00127B29" w:rsidP="00127B2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A7AB13" w14:textId="77777777" w:rsidR="00127B29" w:rsidRPr="00F377A9" w:rsidRDefault="00127B29" w:rsidP="00127B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025AF676" w14:textId="2BA852E7" w:rsidR="00127B29" w:rsidRPr="00F377A9" w:rsidRDefault="00127B29" w:rsidP="00127B2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</w:rPr>
              <w:t>76,49</w:t>
            </w:r>
            <w:r w:rsidR="00C52265" w:rsidRPr="00F377A9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76ADB866" w14:textId="77777777" w:rsidR="00127B29" w:rsidRPr="00F377A9" w:rsidRDefault="00127B29" w:rsidP="00127B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01880F5B" w14:textId="5BDC1295" w:rsidR="00127B29" w:rsidRPr="00F377A9" w:rsidRDefault="00127B29" w:rsidP="00127B2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1A8752FC" w14:textId="77777777" w:rsidR="00127B29" w:rsidRPr="00F377A9" w:rsidRDefault="00127B29" w:rsidP="00127B2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598B943" w14:textId="40238864" w:rsidR="00127B29" w:rsidRPr="00F377A9" w:rsidRDefault="00127B29" w:rsidP="00127B29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</w:rPr>
              <w:t>76,49</w:t>
            </w:r>
            <w:r w:rsidR="00C52265" w:rsidRPr="00F377A9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gridSpan w:val="2"/>
          </w:tcPr>
          <w:p w14:paraId="71BABFE4" w14:textId="77777777" w:rsidR="00127B29" w:rsidRPr="00F377A9" w:rsidRDefault="00127B29" w:rsidP="00127B2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1FBD5C9" w14:textId="254D48C7" w:rsidR="00127B29" w:rsidRPr="00F377A9" w:rsidRDefault="00127B29" w:rsidP="00127B29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</w:rPr>
              <w:t>76,49</w:t>
            </w:r>
            <w:r w:rsidR="00C52265" w:rsidRPr="00F377A9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127B29" w:rsidRPr="00F377A9" w14:paraId="66A7ABE1" w14:textId="45456D6A" w:rsidTr="001417CF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343ADFFF" w14:textId="48DB413A" w:rsidR="00127B29" w:rsidRPr="00F377A9" w:rsidRDefault="00127B29" w:rsidP="00127B29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64CA394F" w14:textId="77777777" w:rsidR="00127B29" w:rsidRPr="00F377A9" w:rsidRDefault="00127B29" w:rsidP="00127B2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6CD34C19" w14:textId="4871D7B2" w:rsidR="00127B29" w:rsidRPr="00F377A9" w:rsidRDefault="00127B29" w:rsidP="00127B2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41239D" w14:textId="30DB6C37" w:rsidR="00127B29" w:rsidRPr="00F377A9" w:rsidRDefault="00127B29" w:rsidP="00127B2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51B00337" w14:textId="526CA553" w:rsidR="00127B29" w:rsidRPr="00F377A9" w:rsidRDefault="00127B29" w:rsidP="00127B29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783D0E" w14:textId="77777777" w:rsidR="00127B29" w:rsidRPr="00F377A9" w:rsidRDefault="00127B29" w:rsidP="00127B2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7CB2763" w14:textId="082A945D" w:rsidR="00127B29" w:rsidRPr="00F377A9" w:rsidRDefault="00127B29" w:rsidP="00127B2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(70</w:t>
            </w:r>
            <w:r w:rsidR="00C52265" w:rsidRPr="00F377A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F377A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C52265" w:rsidRPr="00F377A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F377A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29)</w:t>
            </w:r>
          </w:p>
        </w:tc>
        <w:tc>
          <w:tcPr>
            <w:tcW w:w="236" w:type="dxa"/>
            <w:shd w:val="clear" w:color="auto" w:fill="auto"/>
          </w:tcPr>
          <w:p w14:paraId="77B2F0FB" w14:textId="77777777" w:rsidR="00127B29" w:rsidRPr="00F377A9" w:rsidRDefault="00127B29" w:rsidP="00127B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26D3BC3B" w14:textId="2DC697E9" w:rsidR="00127B29" w:rsidRPr="00F377A9" w:rsidRDefault="00127B29" w:rsidP="00127B2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(70</w:t>
            </w:r>
            <w:r w:rsidR="00C52265" w:rsidRPr="00F377A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F377A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C52265" w:rsidRPr="00F377A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F377A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29)</w:t>
            </w:r>
          </w:p>
        </w:tc>
        <w:tc>
          <w:tcPr>
            <w:tcW w:w="236" w:type="dxa"/>
            <w:shd w:val="clear" w:color="auto" w:fill="auto"/>
          </w:tcPr>
          <w:p w14:paraId="23E8DE67" w14:textId="77777777" w:rsidR="00127B29" w:rsidRPr="00F377A9" w:rsidRDefault="00127B29" w:rsidP="00127B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37A8ED62" w14:textId="26A526B0" w:rsidR="00127B29" w:rsidRPr="00F377A9" w:rsidRDefault="00127B29" w:rsidP="00127B2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0B6A5A" w:rsidRPr="00F377A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687</w:t>
            </w: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694D26"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="000B6A5A"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04</w:t>
            </w: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</w:tcPr>
          <w:p w14:paraId="66D8B231" w14:textId="77777777" w:rsidR="00127B29" w:rsidRPr="00F377A9" w:rsidRDefault="00127B29" w:rsidP="00127B2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44AB06D" w14:textId="7AA9F7D4" w:rsidR="00127B29" w:rsidRPr="00F377A9" w:rsidRDefault="00127B29" w:rsidP="00127B29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544511A" w14:textId="77777777" w:rsidR="00127B29" w:rsidRPr="00F377A9" w:rsidRDefault="00127B29" w:rsidP="00127B2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3835CD8" w14:textId="3CBCC1F9" w:rsidR="00127B29" w:rsidRPr="00F377A9" w:rsidRDefault="00127B29" w:rsidP="00127B29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0B6A5A"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687</w:t>
            </w: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694D26"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="000B6A5A"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04</w:t>
            </w: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127B29" w:rsidRPr="00F377A9" w14:paraId="2433F2C3" w14:textId="77777777" w:rsidTr="001417CF">
        <w:trPr>
          <w:gridBefore w:val="1"/>
          <w:wBefore w:w="540" w:type="dxa"/>
          <w:trHeight w:val="261"/>
        </w:trPr>
        <w:tc>
          <w:tcPr>
            <w:tcW w:w="3420" w:type="dxa"/>
            <w:gridSpan w:val="3"/>
            <w:shd w:val="clear" w:color="auto" w:fill="auto"/>
          </w:tcPr>
          <w:p w14:paraId="4332C734" w14:textId="540974E4" w:rsidR="00127B29" w:rsidRPr="00F377A9" w:rsidRDefault="00127B29" w:rsidP="00127B29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gridSpan w:val="3"/>
          </w:tcPr>
          <w:p w14:paraId="0E10DD60" w14:textId="0BF6DB40" w:rsidR="00127B29" w:rsidRPr="00F377A9" w:rsidRDefault="00127B29" w:rsidP="00127B2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(508)</w:t>
            </w:r>
          </w:p>
        </w:tc>
        <w:tc>
          <w:tcPr>
            <w:tcW w:w="270" w:type="dxa"/>
          </w:tcPr>
          <w:p w14:paraId="38096A4B" w14:textId="77777777" w:rsidR="00127B29" w:rsidRPr="00F377A9" w:rsidRDefault="00127B29" w:rsidP="00127B2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5C3F7E7C" w14:textId="3ACDFA53" w:rsidR="00127B29" w:rsidRPr="00F377A9" w:rsidRDefault="00127B29" w:rsidP="00127B29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E44094" w14:textId="77777777" w:rsidR="00127B29" w:rsidRPr="00F377A9" w:rsidRDefault="00127B29" w:rsidP="00127B2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18E25F6" w14:textId="0B091819" w:rsidR="00127B29" w:rsidRPr="00F377A9" w:rsidRDefault="00127B29" w:rsidP="00127B2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53310B" w14:textId="77777777" w:rsidR="00127B29" w:rsidRPr="00F377A9" w:rsidRDefault="00127B29" w:rsidP="00127B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138D7BBE" w14:textId="6B16027B" w:rsidR="00127B29" w:rsidRPr="00F377A9" w:rsidRDefault="00127B29" w:rsidP="00127B2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(508)</w:t>
            </w:r>
          </w:p>
        </w:tc>
        <w:tc>
          <w:tcPr>
            <w:tcW w:w="236" w:type="dxa"/>
            <w:shd w:val="clear" w:color="auto" w:fill="auto"/>
          </w:tcPr>
          <w:p w14:paraId="35D0EE88" w14:textId="77777777" w:rsidR="00127B29" w:rsidRPr="00F377A9" w:rsidRDefault="00127B29" w:rsidP="00127B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2B5BAE53" w14:textId="5014A694" w:rsidR="00127B29" w:rsidRPr="00F377A9" w:rsidRDefault="00127B29" w:rsidP="00127B2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(508)</w:t>
            </w:r>
          </w:p>
        </w:tc>
        <w:tc>
          <w:tcPr>
            <w:tcW w:w="270" w:type="dxa"/>
          </w:tcPr>
          <w:p w14:paraId="773B7499" w14:textId="77777777" w:rsidR="00127B29" w:rsidRPr="00F377A9" w:rsidRDefault="00127B29" w:rsidP="00127B2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EF5189A" w14:textId="7A12ED17" w:rsidR="00127B29" w:rsidRPr="00F377A9" w:rsidRDefault="00127B29" w:rsidP="00127B29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BBDB212" w14:textId="77777777" w:rsidR="00127B29" w:rsidRPr="00F377A9" w:rsidRDefault="00127B29" w:rsidP="00127B2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7654C7C" w14:textId="4DCB10AE" w:rsidR="00127B29" w:rsidRPr="00F377A9" w:rsidRDefault="00127B29" w:rsidP="00127B29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(508)</w:t>
            </w:r>
          </w:p>
        </w:tc>
      </w:tr>
      <w:tr w:rsidR="00F377A9" w:rsidRPr="00F377A9" w14:paraId="431C060D" w14:textId="77777777" w:rsidTr="001417CF">
        <w:trPr>
          <w:gridBefore w:val="1"/>
          <w:wBefore w:w="540" w:type="dxa"/>
          <w:trHeight w:val="261"/>
        </w:trPr>
        <w:tc>
          <w:tcPr>
            <w:tcW w:w="3420" w:type="dxa"/>
            <w:gridSpan w:val="3"/>
            <w:shd w:val="clear" w:color="auto" w:fill="auto"/>
          </w:tcPr>
          <w:p w14:paraId="2F5D81B8" w14:textId="77777777" w:rsidR="00F377A9" w:rsidRPr="00F377A9" w:rsidRDefault="00F377A9" w:rsidP="00127B29">
            <w:pPr>
              <w:ind w:left="-14" w:right="-90"/>
              <w:rPr>
                <w:rFonts w:asciiTheme="majorBidi" w:hAnsiTheme="majorBidi" w:cstheme="majorBidi"/>
                <w:sz w:val="14"/>
                <w:szCs w:val="14"/>
                <w:cs/>
                <w:lang w:val="en-GB"/>
              </w:rPr>
            </w:pPr>
          </w:p>
        </w:tc>
        <w:tc>
          <w:tcPr>
            <w:tcW w:w="1440" w:type="dxa"/>
            <w:gridSpan w:val="3"/>
          </w:tcPr>
          <w:p w14:paraId="31462A97" w14:textId="77777777" w:rsidR="00F377A9" w:rsidRPr="00F377A9" w:rsidRDefault="00F377A9" w:rsidP="00127B2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6BDCA5EA" w14:textId="77777777" w:rsidR="00F377A9" w:rsidRPr="00F377A9" w:rsidRDefault="00F377A9" w:rsidP="00127B2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highlight w:val="yellow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0AD5F1A8" w14:textId="77777777" w:rsidR="00F377A9" w:rsidRPr="00F377A9" w:rsidRDefault="00F377A9" w:rsidP="00127B29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4CA46005" w14:textId="77777777" w:rsidR="00F377A9" w:rsidRPr="00F377A9" w:rsidRDefault="00F377A9" w:rsidP="00127B2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9047D2D" w14:textId="77777777" w:rsidR="00F377A9" w:rsidRPr="00F377A9" w:rsidRDefault="00F377A9" w:rsidP="00127B2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C430DA1" w14:textId="77777777" w:rsidR="00F377A9" w:rsidRPr="00F377A9" w:rsidRDefault="00F377A9" w:rsidP="00127B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4"/>
                <w:szCs w:val="14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536E8AA4" w14:textId="77777777" w:rsidR="00F377A9" w:rsidRPr="00F377A9" w:rsidRDefault="00F377A9" w:rsidP="00127B2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2C99569" w14:textId="77777777" w:rsidR="00F377A9" w:rsidRPr="00F377A9" w:rsidRDefault="00F377A9" w:rsidP="00127B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1A75C333" w14:textId="77777777" w:rsidR="00F377A9" w:rsidRPr="00F377A9" w:rsidRDefault="00F377A9" w:rsidP="00127B2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32CE3E24" w14:textId="77777777" w:rsidR="00F377A9" w:rsidRPr="00F377A9" w:rsidRDefault="00F377A9" w:rsidP="00127B2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D32B0EA" w14:textId="77777777" w:rsidR="00F377A9" w:rsidRPr="00F377A9" w:rsidRDefault="00F377A9" w:rsidP="00127B29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CB9BF94" w14:textId="77777777" w:rsidR="00F377A9" w:rsidRPr="00F377A9" w:rsidRDefault="00F377A9" w:rsidP="00127B2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4CF73794" w14:textId="77777777" w:rsidR="00F377A9" w:rsidRPr="00F377A9" w:rsidRDefault="00F377A9" w:rsidP="00127B29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</w:tr>
      <w:tr w:rsidR="00F377A9" w:rsidRPr="00F377A9" w14:paraId="323078EA" w14:textId="77777777" w:rsidTr="001417CF">
        <w:trPr>
          <w:gridBefore w:val="1"/>
          <w:wBefore w:w="540" w:type="dxa"/>
          <w:trHeight w:val="261"/>
        </w:trPr>
        <w:tc>
          <w:tcPr>
            <w:tcW w:w="3420" w:type="dxa"/>
            <w:gridSpan w:val="3"/>
            <w:shd w:val="clear" w:color="auto" w:fill="auto"/>
          </w:tcPr>
          <w:p w14:paraId="78EBD34A" w14:textId="42E26359" w:rsidR="00F377A9" w:rsidRPr="00F377A9" w:rsidRDefault="00F377A9" w:rsidP="00F377A9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377A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F377A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F377A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F377A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440" w:type="dxa"/>
            <w:gridSpan w:val="3"/>
          </w:tcPr>
          <w:p w14:paraId="0A15AECE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CDFBE1E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2E8D8853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6B3A2B6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475C954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5B9719C" w14:textId="77777777" w:rsidR="00F377A9" w:rsidRPr="00F377A9" w:rsidRDefault="00F377A9" w:rsidP="00F377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56483C32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C3A31CB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4F94F43D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06AAA8B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71D5CEE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C82E668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44CE1CB7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377A9" w:rsidRPr="00F377A9" w14:paraId="487135DB" w14:textId="77777777" w:rsidTr="001417CF">
        <w:trPr>
          <w:gridBefore w:val="1"/>
          <w:wBefore w:w="540" w:type="dxa"/>
          <w:trHeight w:val="261"/>
        </w:trPr>
        <w:tc>
          <w:tcPr>
            <w:tcW w:w="3420" w:type="dxa"/>
            <w:gridSpan w:val="3"/>
            <w:shd w:val="clear" w:color="auto" w:fill="auto"/>
          </w:tcPr>
          <w:p w14:paraId="03DA2946" w14:textId="020A357D" w:rsidR="00F377A9" w:rsidRPr="00F377A9" w:rsidRDefault="00F377A9" w:rsidP="00F377A9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377A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1440" w:type="dxa"/>
            <w:gridSpan w:val="3"/>
          </w:tcPr>
          <w:p w14:paraId="636E12FB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0DB1C00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40CDE64B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608B139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0683B9B8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6786B70" w14:textId="77777777" w:rsidR="00F377A9" w:rsidRPr="00F377A9" w:rsidRDefault="00F377A9" w:rsidP="00F377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54BE65E1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7573970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58434937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85CA06B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482EFC2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E349283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1E56570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377A9" w:rsidRPr="00F377A9" w14:paraId="54102718" w14:textId="77777777" w:rsidTr="001417CF">
        <w:trPr>
          <w:gridBefore w:val="1"/>
          <w:wBefore w:w="540" w:type="dxa"/>
          <w:trHeight w:val="261"/>
        </w:trPr>
        <w:tc>
          <w:tcPr>
            <w:tcW w:w="3420" w:type="dxa"/>
            <w:gridSpan w:val="3"/>
            <w:shd w:val="clear" w:color="auto" w:fill="auto"/>
          </w:tcPr>
          <w:p w14:paraId="40326B54" w14:textId="5CB29BF4" w:rsidR="00F377A9" w:rsidRPr="00F377A9" w:rsidRDefault="00F377A9" w:rsidP="00F377A9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gridSpan w:val="3"/>
          </w:tcPr>
          <w:p w14:paraId="694C4B62" w14:textId="4B15CB8A" w:rsidR="00F377A9" w:rsidRPr="00F377A9" w:rsidRDefault="00F377A9" w:rsidP="00F377A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152</w:t>
            </w:r>
          </w:p>
        </w:tc>
        <w:tc>
          <w:tcPr>
            <w:tcW w:w="270" w:type="dxa"/>
          </w:tcPr>
          <w:p w14:paraId="2EF4CE96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00A61E1F" w14:textId="1E2E4D31" w:rsidR="00F377A9" w:rsidRPr="00F377A9" w:rsidRDefault="00F377A9" w:rsidP="00F377A9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DE45A1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0D221E70" w14:textId="71542564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F671BF" w14:textId="77777777" w:rsidR="00F377A9" w:rsidRPr="00F377A9" w:rsidRDefault="00F377A9" w:rsidP="00F377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39769C08" w14:textId="442B704E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152</w:t>
            </w:r>
          </w:p>
        </w:tc>
        <w:tc>
          <w:tcPr>
            <w:tcW w:w="236" w:type="dxa"/>
            <w:shd w:val="clear" w:color="auto" w:fill="auto"/>
          </w:tcPr>
          <w:p w14:paraId="164CAB43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1652E057" w14:textId="5180274B" w:rsidR="00F377A9" w:rsidRPr="00F377A9" w:rsidRDefault="00F377A9" w:rsidP="00F377A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152</w:t>
            </w:r>
          </w:p>
        </w:tc>
        <w:tc>
          <w:tcPr>
            <w:tcW w:w="270" w:type="dxa"/>
          </w:tcPr>
          <w:p w14:paraId="04752986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DC6AAD6" w14:textId="3C70429C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9948D36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2FA36AC" w14:textId="39B836C2" w:rsidR="00F377A9" w:rsidRPr="00F377A9" w:rsidRDefault="00F377A9" w:rsidP="00F377A9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152</w:t>
            </w:r>
          </w:p>
        </w:tc>
      </w:tr>
      <w:tr w:rsidR="00F377A9" w:rsidRPr="00F377A9" w14:paraId="74CE529C" w14:textId="77777777" w:rsidTr="001417CF">
        <w:trPr>
          <w:gridBefore w:val="1"/>
          <w:wBefore w:w="540" w:type="dxa"/>
          <w:trHeight w:val="261"/>
        </w:trPr>
        <w:tc>
          <w:tcPr>
            <w:tcW w:w="3420" w:type="dxa"/>
            <w:gridSpan w:val="3"/>
            <w:shd w:val="clear" w:color="auto" w:fill="auto"/>
          </w:tcPr>
          <w:p w14:paraId="4A94B863" w14:textId="32CA9925" w:rsidR="00F377A9" w:rsidRPr="00F377A9" w:rsidRDefault="00F377A9" w:rsidP="00F377A9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440" w:type="dxa"/>
            <w:gridSpan w:val="3"/>
          </w:tcPr>
          <w:p w14:paraId="46729D62" w14:textId="69CC9689" w:rsidR="00F377A9" w:rsidRPr="00F377A9" w:rsidRDefault="00F377A9" w:rsidP="00F377A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0C9643" w14:textId="1F13704D" w:rsidR="00F377A9" w:rsidRPr="00F377A9" w:rsidRDefault="00F377A9" w:rsidP="00F377A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1BED6421" w14:textId="2A89775C" w:rsidR="00F377A9" w:rsidRPr="00F377A9" w:rsidRDefault="00F377A9" w:rsidP="00F377A9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</w:rPr>
              <w:t>73,227</w:t>
            </w:r>
          </w:p>
        </w:tc>
        <w:tc>
          <w:tcPr>
            <w:tcW w:w="236" w:type="dxa"/>
            <w:shd w:val="clear" w:color="auto" w:fill="auto"/>
          </w:tcPr>
          <w:p w14:paraId="7D270D04" w14:textId="5FC837D9" w:rsidR="00F377A9" w:rsidRPr="00F377A9" w:rsidRDefault="00F377A9" w:rsidP="00F377A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E2B5A26" w14:textId="76B4C169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2E3BD9" w14:textId="41908196" w:rsidR="00F377A9" w:rsidRPr="00F377A9" w:rsidRDefault="00F377A9" w:rsidP="00F377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48BAB7B8" w14:textId="0F6CD3CE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</w:rPr>
              <w:t>73,227</w:t>
            </w:r>
          </w:p>
        </w:tc>
        <w:tc>
          <w:tcPr>
            <w:tcW w:w="236" w:type="dxa"/>
            <w:shd w:val="clear" w:color="auto" w:fill="auto"/>
          </w:tcPr>
          <w:p w14:paraId="3E26D70D" w14:textId="4BCAE3C3" w:rsidR="00F377A9" w:rsidRPr="00F377A9" w:rsidRDefault="00F377A9" w:rsidP="00F377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7314D2F4" w14:textId="5D0646A6" w:rsidR="00F377A9" w:rsidRPr="00F377A9" w:rsidRDefault="00F377A9" w:rsidP="00F377A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0EDD48E" w14:textId="70DC3ADB" w:rsidR="00F377A9" w:rsidRPr="00F377A9" w:rsidRDefault="00F377A9" w:rsidP="00F377A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EFFED14" w14:textId="54D12CB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</w:rPr>
              <w:t>73,227</w:t>
            </w:r>
          </w:p>
        </w:tc>
        <w:tc>
          <w:tcPr>
            <w:tcW w:w="270" w:type="dxa"/>
            <w:gridSpan w:val="2"/>
          </w:tcPr>
          <w:p w14:paraId="7B36F985" w14:textId="0379C08B" w:rsidR="00F377A9" w:rsidRPr="00F377A9" w:rsidRDefault="00F377A9" w:rsidP="00F377A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70F6625" w14:textId="77AD3D39" w:rsidR="00F377A9" w:rsidRPr="00F377A9" w:rsidRDefault="00F377A9" w:rsidP="00F377A9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</w:rPr>
              <w:t>73,227</w:t>
            </w:r>
          </w:p>
        </w:tc>
      </w:tr>
      <w:tr w:rsidR="00F377A9" w:rsidRPr="00F377A9" w14:paraId="7EE4D15F" w14:textId="77777777" w:rsidTr="001417CF">
        <w:trPr>
          <w:gridBefore w:val="1"/>
          <w:wBefore w:w="540" w:type="dxa"/>
          <w:trHeight w:val="261"/>
        </w:trPr>
        <w:tc>
          <w:tcPr>
            <w:tcW w:w="3420" w:type="dxa"/>
            <w:gridSpan w:val="3"/>
            <w:shd w:val="clear" w:color="auto" w:fill="auto"/>
          </w:tcPr>
          <w:p w14:paraId="6ACC42F6" w14:textId="308E2E18" w:rsidR="00F377A9" w:rsidRPr="00F377A9" w:rsidRDefault="00F377A9" w:rsidP="00F377A9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gridSpan w:val="3"/>
          </w:tcPr>
          <w:p w14:paraId="3931C224" w14:textId="68B7E959" w:rsidR="00F377A9" w:rsidRPr="00F377A9" w:rsidRDefault="00F377A9" w:rsidP="00F377A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F1B2C6" w14:textId="3BF7052F" w:rsidR="00F377A9" w:rsidRPr="00F377A9" w:rsidRDefault="00F377A9" w:rsidP="00F377A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07642BA7" w14:textId="4C129E41" w:rsidR="00F377A9" w:rsidRPr="00F377A9" w:rsidRDefault="00F377A9" w:rsidP="00F377A9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EB515A" w14:textId="466C188F" w:rsidR="00F377A9" w:rsidRPr="00F377A9" w:rsidRDefault="00F377A9" w:rsidP="00F377A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69CBF90" w14:textId="014E08D8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(740,044)</w:t>
            </w:r>
          </w:p>
        </w:tc>
        <w:tc>
          <w:tcPr>
            <w:tcW w:w="236" w:type="dxa"/>
            <w:shd w:val="clear" w:color="auto" w:fill="auto"/>
          </w:tcPr>
          <w:p w14:paraId="266DD74C" w14:textId="5FAB370F" w:rsidR="00F377A9" w:rsidRPr="00F377A9" w:rsidRDefault="00F377A9" w:rsidP="00F377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5EE94C3C" w14:textId="29B60928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(740,044)</w:t>
            </w:r>
          </w:p>
        </w:tc>
        <w:tc>
          <w:tcPr>
            <w:tcW w:w="236" w:type="dxa"/>
            <w:shd w:val="clear" w:color="auto" w:fill="auto"/>
          </w:tcPr>
          <w:p w14:paraId="371E7A88" w14:textId="4572C98E" w:rsidR="00F377A9" w:rsidRPr="00F377A9" w:rsidRDefault="00F377A9" w:rsidP="00F377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274F79FE" w14:textId="478A1055" w:rsidR="00F377A9" w:rsidRPr="00F377A9" w:rsidRDefault="00F377A9" w:rsidP="00F377A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(727,585)</w:t>
            </w:r>
          </w:p>
        </w:tc>
        <w:tc>
          <w:tcPr>
            <w:tcW w:w="270" w:type="dxa"/>
          </w:tcPr>
          <w:p w14:paraId="2F07BCCC" w14:textId="6C66F931" w:rsidR="00F377A9" w:rsidRPr="00F377A9" w:rsidRDefault="00F377A9" w:rsidP="00F377A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6E2A870" w14:textId="16A17931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064B1B8" w14:textId="5F9EDBE6" w:rsidR="00F377A9" w:rsidRPr="00F377A9" w:rsidRDefault="00F377A9" w:rsidP="00F377A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4202C24D" w14:textId="4BB30299" w:rsidR="00F377A9" w:rsidRPr="00F377A9" w:rsidRDefault="00F377A9" w:rsidP="00F377A9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(727,585)</w:t>
            </w:r>
          </w:p>
        </w:tc>
      </w:tr>
      <w:tr w:rsidR="00F377A9" w:rsidRPr="00F377A9" w14:paraId="6C3E7D63" w14:textId="77777777" w:rsidTr="001417CF">
        <w:trPr>
          <w:gridBefore w:val="1"/>
          <w:wBefore w:w="540" w:type="dxa"/>
          <w:trHeight w:val="261"/>
        </w:trPr>
        <w:tc>
          <w:tcPr>
            <w:tcW w:w="3420" w:type="dxa"/>
            <w:gridSpan w:val="3"/>
            <w:shd w:val="clear" w:color="auto" w:fill="auto"/>
          </w:tcPr>
          <w:p w14:paraId="1A36830A" w14:textId="081C537A" w:rsidR="00F377A9" w:rsidRPr="00F377A9" w:rsidRDefault="00F377A9" w:rsidP="00F377A9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</w:t>
            </w:r>
            <w:r w:rsidRPr="00F377A9">
              <w:rPr>
                <w:rFonts w:asciiTheme="majorBidi" w:hAnsiTheme="majorBidi" w:cstheme="majorBidi"/>
                <w:sz w:val="24"/>
                <w:szCs w:val="24"/>
                <w:cs/>
              </w:rPr>
              <w:t>ศ</w:t>
            </w: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ล่วงหน้า</w:t>
            </w:r>
          </w:p>
        </w:tc>
        <w:tc>
          <w:tcPr>
            <w:tcW w:w="1440" w:type="dxa"/>
            <w:gridSpan w:val="3"/>
          </w:tcPr>
          <w:p w14:paraId="384DE04A" w14:textId="41BB251E" w:rsidR="00F377A9" w:rsidRPr="00F377A9" w:rsidRDefault="00F377A9" w:rsidP="00F377A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(3,264)</w:t>
            </w:r>
          </w:p>
        </w:tc>
        <w:tc>
          <w:tcPr>
            <w:tcW w:w="270" w:type="dxa"/>
          </w:tcPr>
          <w:p w14:paraId="1EA23F91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516D587E" w14:textId="438BD9C6" w:rsidR="00F377A9" w:rsidRPr="00F377A9" w:rsidRDefault="00F377A9" w:rsidP="00F377A9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E8CA2A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FA098C7" w14:textId="672E4DA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11FD4F" w14:textId="77777777" w:rsidR="00F377A9" w:rsidRPr="00F377A9" w:rsidRDefault="00F377A9" w:rsidP="00F377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002F92A6" w14:textId="7665FFDE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(3,264)</w:t>
            </w:r>
          </w:p>
        </w:tc>
        <w:tc>
          <w:tcPr>
            <w:tcW w:w="236" w:type="dxa"/>
            <w:shd w:val="clear" w:color="auto" w:fill="auto"/>
          </w:tcPr>
          <w:p w14:paraId="3C19A0B4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3E36EE49" w14:textId="4215DFAF" w:rsidR="00F377A9" w:rsidRPr="00F377A9" w:rsidRDefault="00F377A9" w:rsidP="00F377A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(3,264)</w:t>
            </w:r>
          </w:p>
        </w:tc>
        <w:tc>
          <w:tcPr>
            <w:tcW w:w="270" w:type="dxa"/>
          </w:tcPr>
          <w:p w14:paraId="5C604707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491AF95" w14:textId="5C33161D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409D161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7B23F98" w14:textId="2EE432B3" w:rsidR="00F377A9" w:rsidRPr="00F377A9" w:rsidRDefault="00F377A9" w:rsidP="00F377A9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(3,264)</w:t>
            </w:r>
          </w:p>
        </w:tc>
      </w:tr>
      <w:tr w:rsidR="00A465E8" w:rsidRPr="00282091" w14:paraId="5D2BC712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  <w:vAlign w:val="bottom"/>
          </w:tcPr>
          <w:p w14:paraId="5F6A123B" w14:textId="3BBFE51A" w:rsidR="00A465E8" w:rsidRPr="00032591" w:rsidRDefault="00A465E8" w:rsidP="00A465E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4A57E6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60" w:type="dxa"/>
            <w:gridSpan w:val="26"/>
          </w:tcPr>
          <w:p w14:paraId="561ACCB3" w14:textId="6BA7AD71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465E8" w:rsidRPr="00282091" w14:paraId="64543E92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  <w:vAlign w:val="bottom"/>
          </w:tcPr>
          <w:p w14:paraId="7380D86D" w14:textId="77777777" w:rsidR="00A465E8" w:rsidRPr="00032591" w:rsidRDefault="00A465E8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FBB41A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14"/>
          </w:tcPr>
          <w:p w14:paraId="43390F81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7F149B54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24" w:type="dxa"/>
            <w:gridSpan w:val="11"/>
            <w:shd w:val="clear" w:color="auto" w:fill="auto"/>
            <w:vAlign w:val="bottom"/>
          </w:tcPr>
          <w:p w14:paraId="5497F30E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A7D5C" w:rsidRPr="00282091" w14:paraId="2F23072C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  <w:vAlign w:val="bottom"/>
          </w:tcPr>
          <w:p w14:paraId="33234843" w14:textId="77777777" w:rsidR="00EA7D5C" w:rsidRPr="00032591" w:rsidRDefault="00EA7D5C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980043" w14:textId="77777777" w:rsidR="00EA7D5C" w:rsidRPr="00032591" w:rsidRDefault="00EA7D5C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gridSpan w:val="10"/>
            <w:tcBorders>
              <w:bottom w:val="single" w:sz="4" w:space="0" w:color="auto"/>
            </w:tcBorders>
            <w:vAlign w:val="bottom"/>
          </w:tcPr>
          <w:p w14:paraId="231DC5AC" w14:textId="10DE18BC" w:rsidR="00EA7D5C" w:rsidRPr="00032591" w:rsidRDefault="00EA7D5C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35178C" w14:textId="77777777" w:rsidR="00EA7D5C" w:rsidRPr="00032591" w:rsidRDefault="00EA7D5C" w:rsidP="00A465E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37D53B50" w14:textId="77777777" w:rsidR="00EA7D5C" w:rsidRPr="00032591" w:rsidRDefault="00EA7D5C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A5143A8" w14:textId="77777777" w:rsidR="00EA7D5C" w:rsidRPr="00032591" w:rsidRDefault="00EA7D5C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6A9D4478" w14:textId="77777777" w:rsidR="00EA7D5C" w:rsidRPr="00032591" w:rsidRDefault="00EA7D5C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E589187" w14:textId="77777777" w:rsidR="00EA7D5C" w:rsidRPr="00032591" w:rsidRDefault="00EA7D5C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16D3AB08" w14:textId="77777777" w:rsidR="00EA7D5C" w:rsidRPr="00032591" w:rsidRDefault="00EA7D5C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1551438" w14:textId="77777777" w:rsidR="00EA7D5C" w:rsidRPr="00032591" w:rsidRDefault="00EA7D5C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47F578AB" w14:textId="77777777" w:rsidR="00EA7D5C" w:rsidRPr="00032591" w:rsidRDefault="00EA7D5C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A465E8" w:rsidRPr="00282091" w14:paraId="7225942F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  <w:vAlign w:val="bottom"/>
          </w:tcPr>
          <w:p w14:paraId="0EF142C1" w14:textId="77777777" w:rsidR="00A465E8" w:rsidRPr="00032591" w:rsidRDefault="00A465E8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AA62D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3FE5F1CD" w14:textId="5FE28A3C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  <w:r w:rsidRPr="000325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ผ่าน</w:t>
            </w:r>
            <w:r w:rsidRPr="00032591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7A1D10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9D59E" w14:textId="04F9BB48" w:rsidR="00A465E8" w:rsidRPr="00032591" w:rsidRDefault="00A465E8" w:rsidP="00A465E8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A44C9F8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4F215" w14:textId="7B926270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0325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C7D1F1" w14:textId="77777777" w:rsidR="00A465E8" w:rsidRPr="00032591" w:rsidRDefault="00A465E8" w:rsidP="00A465E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10CDDAE1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4452926D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2EC82B47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032591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503107CD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0405287B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D87FC60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4E9C6FE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03259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032591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gridSpan w:val="2"/>
          </w:tcPr>
          <w:p w14:paraId="3783C921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54DF739D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B632794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5F20E90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465E8" w:rsidRPr="00282091" w14:paraId="33F4EC81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  <w:vAlign w:val="bottom"/>
          </w:tcPr>
          <w:p w14:paraId="26B2C22A" w14:textId="77777777" w:rsidR="00A465E8" w:rsidRPr="009912B7" w:rsidRDefault="00A465E8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2CF9F19" w14:textId="77777777" w:rsidR="00A465E8" w:rsidRPr="009912B7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60" w:type="dxa"/>
            <w:gridSpan w:val="26"/>
          </w:tcPr>
          <w:p w14:paraId="621753C1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0325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0325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0325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A465E8" w:rsidRPr="00282091" w14:paraId="22C37A5B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5621DF16" w14:textId="3D4827A0" w:rsidR="00A465E8" w:rsidRPr="00D45AF8" w:rsidRDefault="00A465E8" w:rsidP="00A465E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2C1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2C1FB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C78411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C669B2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5AE1D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2496B133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418BEE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04617C4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E9F5D4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C88A2C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0D98130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433DE0A2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7DF8AA8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15D726C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9F7484D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1E9DB207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A465E8" w:rsidRPr="00282091" w14:paraId="57D40849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4039B74C" w14:textId="77777777" w:rsidR="00A465E8" w:rsidRPr="00D45AF8" w:rsidRDefault="00A465E8" w:rsidP="00A465E8">
            <w:pPr>
              <w:ind w:right="-90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0139A7F8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BED81E7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D463A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99BCCB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90A508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BC135C5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38ACC5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F48D21C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7B1867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0814F3C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BC9AB3A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62BAC8A1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2AFAC4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187190FD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FD55B6" w:rsidRPr="00282091" w14:paraId="36D9233B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1526D733" w14:textId="5B52D985" w:rsidR="00FD55B6" w:rsidRPr="00D45AF8" w:rsidRDefault="00FD55B6" w:rsidP="00FD55B6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E1A7A46" w14:textId="77777777" w:rsidR="00FD55B6" w:rsidRPr="009912B7" w:rsidRDefault="00FD55B6" w:rsidP="00FD55B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8D1927E" w14:textId="0778FC14" w:rsidR="00FD55B6" w:rsidRPr="009912B7" w:rsidRDefault="00FD55B6" w:rsidP="00FD55B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EDB50F" w14:textId="77777777" w:rsidR="00FD55B6" w:rsidRPr="009912B7" w:rsidRDefault="00FD55B6" w:rsidP="00FD55B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C47A649" w14:textId="476B35FA" w:rsidR="00FD55B6" w:rsidRPr="009912B7" w:rsidRDefault="00FD55B6" w:rsidP="00FD55B6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43C3344F" w14:textId="77777777" w:rsidR="00FD55B6" w:rsidRPr="009912B7" w:rsidRDefault="00FD55B6" w:rsidP="00FD55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2BA82DB" w14:textId="77027FD3" w:rsidR="00FD55B6" w:rsidRPr="009912B7" w:rsidRDefault="00FD55B6" w:rsidP="00FD55B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3AE254" w14:textId="77777777" w:rsidR="00FD55B6" w:rsidRPr="009912B7" w:rsidRDefault="00FD55B6" w:rsidP="00FD55B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46097107" w14:textId="35EEB0D9" w:rsidR="00FD55B6" w:rsidRPr="009912B7" w:rsidRDefault="00FD55B6" w:rsidP="00FD55B6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73420271" w14:textId="77777777" w:rsidR="00FD55B6" w:rsidRPr="009912B7" w:rsidRDefault="00FD55B6" w:rsidP="00FD55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46648E47" w14:textId="21033D97" w:rsidR="00FD55B6" w:rsidRPr="009912B7" w:rsidRDefault="00FD55B6" w:rsidP="00FD55B6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AB322EC" w14:textId="77777777" w:rsidR="00FD55B6" w:rsidRPr="009912B7" w:rsidRDefault="00FD55B6" w:rsidP="00FD55B6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654F6524" w14:textId="145E8BA5" w:rsidR="00FD55B6" w:rsidRPr="009912B7" w:rsidRDefault="00FD55B6" w:rsidP="00FD55B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32,000</w:t>
            </w:r>
          </w:p>
        </w:tc>
        <w:tc>
          <w:tcPr>
            <w:tcW w:w="270" w:type="dxa"/>
            <w:gridSpan w:val="2"/>
          </w:tcPr>
          <w:p w14:paraId="31E7F2C4" w14:textId="77777777" w:rsidR="00FD55B6" w:rsidRPr="009912B7" w:rsidRDefault="00FD55B6" w:rsidP="00FD55B6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2A591721" w14:textId="0A1FFEDA" w:rsidR="00FD55B6" w:rsidRPr="009912B7" w:rsidRDefault="00FD55B6" w:rsidP="00FD55B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32,000</w:t>
            </w:r>
          </w:p>
        </w:tc>
      </w:tr>
      <w:tr w:rsidR="00FD55B6" w:rsidRPr="00282091" w14:paraId="67BB6CB0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581DF1DE" w14:textId="1A096C67" w:rsidR="00FD55B6" w:rsidRPr="00D45AF8" w:rsidRDefault="00FD55B6" w:rsidP="00FD55B6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FD4B9F4" w14:textId="77777777" w:rsidR="00FD55B6" w:rsidRPr="009912B7" w:rsidRDefault="00FD55B6" w:rsidP="00FD55B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6EEE731F" w14:textId="0880B6BC" w:rsidR="00FD55B6" w:rsidRPr="009912B7" w:rsidRDefault="00FD55B6" w:rsidP="00FD55B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C34FEA" w14:textId="77777777" w:rsidR="00FD55B6" w:rsidRPr="009912B7" w:rsidRDefault="00FD55B6" w:rsidP="00FD55B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7BDDB452" w14:textId="4CEEECFD" w:rsidR="00FD55B6" w:rsidRPr="009912B7" w:rsidRDefault="00FD55B6" w:rsidP="00FD55B6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5BB8B6" w14:textId="77777777" w:rsidR="00FD55B6" w:rsidRPr="009912B7" w:rsidRDefault="00FD55B6" w:rsidP="00FD55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0C9C899" w14:textId="495CBED3" w:rsidR="00FD55B6" w:rsidRPr="009912B7" w:rsidRDefault="00FD55B6" w:rsidP="00FD55B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</w:t>
            </w: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52</w:t>
            </w:r>
            <w:r w:rsidR="00C5226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821956A" w14:textId="77777777" w:rsidR="00FD55B6" w:rsidRPr="009912B7" w:rsidRDefault="00FD55B6" w:rsidP="00FD55B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0B6DB27E" w14:textId="2DBBB783" w:rsidR="00FD55B6" w:rsidRPr="009912B7" w:rsidRDefault="00FD55B6" w:rsidP="00FD55B6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F377A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52</w:t>
            </w:r>
            <w:r w:rsidR="00C5226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A653AFB" w14:textId="77777777" w:rsidR="00FD55B6" w:rsidRPr="009912B7" w:rsidRDefault="00FD55B6" w:rsidP="00FD55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894734B" w14:textId="40F25DC2" w:rsidR="00FD55B6" w:rsidRPr="009912B7" w:rsidRDefault="00FD55B6" w:rsidP="00FD55B6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  <w:r w:rsidR="00694D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="00C52265">
              <w:rPr>
                <w:rFonts w:ascii="Angsana New" w:hAnsi="Angsana New" w:cs="Angsana New"/>
                <w:sz w:val="28"/>
                <w:szCs w:val="28"/>
                <w:lang w:bidi="th-TH"/>
              </w:rPr>
              <w:t>215</w:t>
            </w: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217E25C" w14:textId="77777777" w:rsidR="00FD55B6" w:rsidRPr="009912B7" w:rsidRDefault="00FD55B6" w:rsidP="00FD55B6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09539C4C" w14:textId="768FB4B0" w:rsidR="00FD55B6" w:rsidRPr="009912B7" w:rsidRDefault="00FD55B6" w:rsidP="00FD55B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79FBDEA" w14:textId="77777777" w:rsidR="00FD55B6" w:rsidRPr="009912B7" w:rsidRDefault="00FD55B6" w:rsidP="00FD55B6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76459D96" w14:textId="42F3A4DB" w:rsidR="00FD55B6" w:rsidRPr="009912B7" w:rsidRDefault="00FD55B6" w:rsidP="00FD55B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  <w:r w:rsidR="00694D26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="00C52265">
              <w:rPr>
                <w:rFonts w:ascii="Angsana New" w:hAnsi="Angsana New" w:cs="Angsana New"/>
                <w:sz w:val="28"/>
                <w:szCs w:val="28"/>
                <w:lang w:bidi="th-TH"/>
              </w:rPr>
              <w:t>215</w:t>
            </w: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)</w:t>
            </w:r>
          </w:p>
        </w:tc>
      </w:tr>
      <w:tr w:rsidR="00FD55B6" w:rsidRPr="00282091" w14:paraId="7154ED24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0A01BACD" w14:textId="43C8AF81" w:rsidR="00FD55B6" w:rsidRPr="00D45AF8" w:rsidRDefault="00FD55B6" w:rsidP="00FD55B6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7F680D4E" w14:textId="77777777" w:rsidR="00FD55B6" w:rsidRPr="009912B7" w:rsidRDefault="00FD55B6" w:rsidP="00FD55B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55D36A70" w14:textId="0208A25B" w:rsidR="00FD55B6" w:rsidRPr="009912B7" w:rsidRDefault="00FD55B6" w:rsidP="00FD55B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(349)</w:t>
            </w:r>
          </w:p>
        </w:tc>
        <w:tc>
          <w:tcPr>
            <w:tcW w:w="270" w:type="dxa"/>
          </w:tcPr>
          <w:p w14:paraId="2AA72354" w14:textId="77777777" w:rsidR="00FD55B6" w:rsidRPr="009912B7" w:rsidRDefault="00FD55B6" w:rsidP="00FD55B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690322C8" w14:textId="229EE710" w:rsidR="00FD55B6" w:rsidRPr="009912B7" w:rsidRDefault="00FD55B6" w:rsidP="00FD55B6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5A479F" w14:textId="77777777" w:rsidR="00FD55B6" w:rsidRPr="009912B7" w:rsidRDefault="00FD55B6" w:rsidP="00FD55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A7A66FD" w14:textId="4513117A" w:rsidR="00FD55B6" w:rsidRPr="009912B7" w:rsidRDefault="00FD55B6" w:rsidP="00FD55B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CDFC02" w14:textId="77777777" w:rsidR="00FD55B6" w:rsidRPr="009912B7" w:rsidRDefault="00FD55B6" w:rsidP="00FD55B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2D49BB8F" w14:textId="088AFC63" w:rsidR="00FD55B6" w:rsidRPr="009912B7" w:rsidRDefault="00FD55B6" w:rsidP="00FD55B6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(349)</w:t>
            </w:r>
          </w:p>
        </w:tc>
        <w:tc>
          <w:tcPr>
            <w:tcW w:w="236" w:type="dxa"/>
            <w:shd w:val="clear" w:color="auto" w:fill="auto"/>
          </w:tcPr>
          <w:p w14:paraId="00AD26D5" w14:textId="77777777" w:rsidR="00FD55B6" w:rsidRPr="009912B7" w:rsidRDefault="00FD55B6" w:rsidP="00FD55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0DB7709B" w14:textId="4E86EE40" w:rsidR="00FD55B6" w:rsidRPr="009912B7" w:rsidRDefault="00FD55B6" w:rsidP="00FD55B6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(349)</w:t>
            </w:r>
          </w:p>
        </w:tc>
        <w:tc>
          <w:tcPr>
            <w:tcW w:w="270" w:type="dxa"/>
          </w:tcPr>
          <w:p w14:paraId="516798C4" w14:textId="77777777" w:rsidR="00FD55B6" w:rsidRPr="009912B7" w:rsidRDefault="00FD55B6" w:rsidP="00FD55B6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0E5C6DDC" w14:textId="505B44BB" w:rsidR="00FD55B6" w:rsidRPr="009912B7" w:rsidRDefault="00FD55B6" w:rsidP="00FD55B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AEF5A35" w14:textId="77777777" w:rsidR="00FD55B6" w:rsidRPr="009912B7" w:rsidRDefault="00FD55B6" w:rsidP="00FD55B6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1B644918" w14:textId="1647DDC3" w:rsidR="00FD55B6" w:rsidRPr="009912B7" w:rsidRDefault="00FD55B6" w:rsidP="00FD55B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(349)</w:t>
            </w:r>
          </w:p>
        </w:tc>
      </w:tr>
      <w:tr w:rsidR="00A465E8" w:rsidRPr="00282091" w14:paraId="23257DBE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3059DF7C" w14:textId="77777777" w:rsidR="00A465E8" w:rsidRPr="00D45AF8" w:rsidRDefault="00A465E8" w:rsidP="00A465E8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02DF6574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4F43C41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C72167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7359608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6DA1668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79A6022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866D5B7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C218D65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E3A333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9CB581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8FF2A0C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2FFCD0F9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0E9A64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6E9D49CF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</w:tr>
      <w:tr w:rsidR="00A465E8" w:rsidRPr="00282091" w14:paraId="60D435BD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70559918" w14:textId="6B985719" w:rsidR="00A465E8" w:rsidRPr="00D45AF8" w:rsidRDefault="00193CA4" w:rsidP="00A465E8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sz w:val="28"/>
                <w:szCs w:val="28"/>
              </w:rPr>
              <w:br w:type="page"/>
            </w:r>
            <w:r w:rsidR="00A465E8"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A465E8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A465E8"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="00A465E8"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="00A465E8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A465E8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EDF1AF7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701A494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B79F093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00F11D7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D2C4829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6D92BA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646D8382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85AEF23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394F48C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47668BC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D9CF83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09EC5DC9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BD693DA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01F2F601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</w:tr>
      <w:tr w:rsidR="00A465E8" w:rsidRPr="00282091" w14:paraId="6C7E7AD6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481E8867" w14:textId="77777777" w:rsidR="00A465E8" w:rsidRPr="00D45AF8" w:rsidRDefault="00A465E8" w:rsidP="00A465E8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5663A1BF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740FD6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46D454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6F4C67EA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13B6E32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FFF6D79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51797B8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52442BD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211EC8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0A6BB7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773ACA3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1BB2B738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22B9631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4D2DAE24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A465E8" w:rsidRPr="00282091" w14:paraId="1FD737C9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4B3B42D3" w14:textId="5DAAAD48" w:rsidR="00A465E8" w:rsidRPr="00D45AF8" w:rsidRDefault="00A465E8" w:rsidP="00A465E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3B7F85D3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63DBC15" w14:textId="2886560E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152</w:t>
            </w:r>
          </w:p>
        </w:tc>
        <w:tc>
          <w:tcPr>
            <w:tcW w:w="270" w:type="dxa"/>
          </w:tcPr>
          <w:p w14:paraId="29652F99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29DFBC60" w14:textId="44A0148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4A86C5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120E984" w14:textId="4C4056C9" w:rsidR="00A465E8" w:rsidRPr="009912B7" w:rsidRDefault="00A465E8" w:rsidP="00943FD0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AB3E66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2285B9E8" w14:textId="5B4E2B65" w:rsidR="00A465E8" w:rsidRPr="009912B7" w:rsidRDefault="00A465E8" w:rsidP="00943FD0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152</w:t>
            </w:r>
          </w:p>
        </w:tc>
        <w:tc>
          <w:tcPr>
            <w:tcW w:w="236" w:type="dxa"/>
            <w:shd w:val="clear" w:color="auto" w:fill="auto"/>
          </w:tcPr>
          <w:p w14:paraId="7F39ADA7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2C7DE98" w14:textId="60E39B61" w:rsidR="00A465E8" w:rsidRPr="009912B7" w:rsidRDefault="00A465E8" w:rsidP="00943FD0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152</w:t>
            </w:r>
          </w:p>
        </w:tc>
        <w:tc>
          <w:tcPr>
            <w:tcW w:w="270" w:type="dxa"/>
          </w:tcPr>
          <w:p w14:paraId="28B36209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04C4AD91" w14:textId="16CCC257" w:rsidR="00A465E8" w:rsidRPr="009912B7" w:rsidRDefault="00A465E8" w:rsidP="00943FD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843534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19DF1FE4" w14:textId="48483EE0" w:rsidR="00A465E8" w:rsidRPr="009912B7" w:rsidRDefault="00A465E8" w:rsidP="00943FD0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152</w:t>
            </w:r>
          </w:p>
        </w:tc>
      </w:tr>
      <w:tr w:rsidR="00A465E8" w:rsidRPr="00282091" w14:paraId="631FFF32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1B30328F" w14:textId="14B8F42F" w:rsidR="00A465E8" w:rsidRPr="00D45AF8" w:rsidRDefault="00A465E8" w:rsidP="00A465E8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2310502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43DF7E1F" w14:textId="16A0E4DB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F64D91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70A9981" w14:textId="357851FE" w:rsidR="00A465E8" w:rsidRPr="009912B7" w:rsidRDefault="00A465E8" w:rsidP="00A465E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4CAFBE02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0D192BE5" w14:textId="63EE4C19" w:rsidR="00A465E8" w:rsidRPr="009912B7" w:rsidRDefault="00A465E8" w:rsidP="00943FD0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B5A984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934DEB4" w14:textId="47EA3838" w:rsidR="00A465E8" w:rsidRPr="009912B7" w:rsidRDefault="00A465E8" w:rsidP="00943FD0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2C50909C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29C875C2" w14:textId="7F7B8DB6" w:rsidR="00A465E8" w:rsidRPr="009912B7" w:rsidRDefault="00A465E8" w:rsidP="00943FD0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A5A5917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47187104" w14:textId="41F8895C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32,000</w:t>
            </w:r>
          </w:p>
        </w:tc>
        <w:tc>
          <w:tcPr>
            <w:tcW w:w="270" w:type="dxa"/>
            <w:gridSpan w:val="2"/>
          </w:tcPr>
          <w:p w14:paraId="0FB47FFF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1A9F0F70" w14:textId="76BA6D34" w:rsidR="00A465E8" w:rsidRPr="009912B7" w:rsidRDefault="00A465E8" w:rsidP="00943FD0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32,000</w:t>
            </w:r>
          </w:p>
        </w:tc>
      </w:tr>
      <w:tr w:rsidR="00A465E8" w:rsidRPr="00282091" w14:paraId="5266F19A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1E83D836" w14:textId="3C3114A8" w:rsidR="00A465E8" w:rsidRPr="00D45AF8" w:rsidRDefault="00A465E8" w:rsidP="00A465E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430A6051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001DCEF5" w14:textId="68FC5B79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994414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1CD57A27" w14:textId="344E2D44" w:rsidR="00A465E8" w:rsidRPr="009912B7" w:rsidRDefault="00A465E8" w:rsidP="00A465E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BBE591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762CEF4" w14:textId="362B4A4B" w:rsidR="00A465E8" w:rsidRPr="009912B7" w:rsidRDefault="00A465E8" w:rsidP="00943FD0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(105,844)</w:t>
            </w:r>
          </w:p>
        </w:tc>
        <w:tc>
          <w:tcPr>
            <w:tcW w:w="236" w:type="dxa"/>
            <w:shd w:val="clear" w:color="auto" w:fill="auto"/>
          </w:tcPr>
          <w:p w14:paraId="24AA5A55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65833BD" w14:textId="35CDE8C0" w:rsidR="00A465E8" w:rsidRPr="009912B7" w:rsidRDefault="00A465E8" w:rsidP="00943FD0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(105,844)</w:t>
            </w:r>
          </w:p>
        </w:tc>
        <w:tc>
          <w:tcPr>
            <w:tcW w:w="236" w:type="dxa"/>
            <w:shd w:val="clear" w:color="auto" w:fill="auto"/>
          </w:tcPr>
          <w:p w14:paraId="70C5B0B9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B19ABF4" w14:textId="3766EEDC" w:rsidR="00A465E8" w:rsidRPr="009912B7" w:rsidRDefault="00A465E8" w:rsidP="00943FD0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(105,350)</w:t>
            </w:r>
          </w:p>
        </w:tc>
        <w:tc>
          <w:tcPr>
            <w:tcW w:w="270" w:type="dxa"/>
          </w:tcPr>
          <w:p w14:paraId="52E6AE7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76C1058A" w14:textId="02E630FD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5FE834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7000310F" w14:textId="53F1FCD3" w:rsidR="00A465E8" w:rsidRPr="009912B7" w:rsidRDefault="00A465E8" w:rsidP="00943FD0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(105,350)</w:t>
            </w:r>
          </w:p>
        </w:tc>
      </w:tr>
    </w:tbl>
    <w:p w14:paraId="2B9FD5DB" w14:textId="77777777" w:rsidR="00F17F99" w:rsidRDefault="00F17F99" w:rsidP="00F17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  <w:sectPr w:rsidR="00F17F99" w:rsidSect="007477A6">
          <w:headerReference w:type="default" r:id="rId15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r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p w14:paraId="70273622" w14:textId="26844E86" w:rsidR="0089682B" w:rsidRPr="00B546AD" w:rsidRDefault="000A6C2D" w:rsidP="00EB6E4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color w:val="FF0000"/>
          <w:sz w:val="30"/>
          <w:szCs w:val="30"/>
          <w:u w:val="none"/>
          <w:cs/>
          <w:lang w:val="en-US"/>
        </w:rPr>
      </w:pPr>
      <w:r w:rsidRPr="00B546AD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ภาระ</w:t>
      </w:r>
      <w:r w:rsidRPr="00B546AD">
        <w:rPr>
          <w:rFonts w:ascii="Angsana New" w:hAnsi="Angsana New"/>
          <w:sz w:val="30"/>
          <w:szCs w:val="30"/>
          <w:u w:val="none"/>
          <w:cs/>
          <w:lang w:val="th-TH"/>
        </w:rPr>
        <w:t>ผูกพัน</w:t>
      </w:r>
      <w:r w:rsidRPr="00B546AD">
        <w:rPr>
          <w:rFonts w:ascii="Angsana New" w:hAnsi="Angsana New"/>
          <w:sz w:val="30"/>
          <w:szCs w:val="30"/>
          <w:u w:val="none"/>
          <w:cs/>
          <w:lang w:val="en-US"/>
        </w:rPr>
        <w:t>กับกิจการที่ไม่เกี่ยวข้องกัน</w:t>
      </w:r>
    </w:p>
    <w:p w14:paraId="2B54B37C" w14:textId="77777777" w:rsidR="00651EEB" w:rsidRPr="00702171" w:rsidRDefault="00651EEB" w:rsidP="00C71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88"/>
        <w:gridCol w:w="271"/>
        <w:gridCol w:w="1151"/>
        <w:gridCol w:w="271"/>
        <w:gridCol w:w="1168"/>
        <w:gridCol w:w="250"/>
        <w:gridCol w:w="1188"/>
      </w:tblGrid>
      <w:tr w:rsidR="001D6E9E" w:rsidRPr="006A35D3" w14:paraId="24CB09D3" w14:textId="77777777" w:rsidTr="008847DF">
        <w:trPr>
          <w:tblHeader/>
        </w:trPr>
        <w:tc>
          <w:tcPr>
            <w:tcW w:w="2040" w:type="pct"/>
          </w:tcPr>
          <w:p w14:paraId="6B765CB5" w14:textId="77777777" w:rsidR="001D6E9E" w:rsidRPr="00092909" w:rsidRDefault="001D6E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36CF8297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51D1B7FE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14:paraId="758C5CA5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09290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375ECF" w:rsidRPr="006A35D3" w14:paraId="41AB3BF1" w14:textId="77777777" w:rsidTr="008847DF">
        <w:trPr>
          <w:tblHeader/>
        </w:trPr>
        <w:tc>
          <w:tcPr>
            <w:tcW w:w="2040" w:type="pct"/>
          </w:tcPr>
          <w:p w14:paraId="1C449C13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0F245621" w14:textId="568B5BC8" w:rsidR="00375ECF" w:rsidRPr="000A743B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>3</w:t>
            </w:r>
            <w:r w:rsidR="002C1FB5"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>0</w:t>
            </w:r>
            <w:r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ม</w:t>
            </w:r>
            <w:r w:rsidR="002C1FB5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46" w:type="pct"/>
          </w:tcPr>
          <w:p w14:paraId="0008DF92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6F75A4A0" w14:textId="17CC6C44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6" w:type="pct"/>
          </w:tcPr>
          <w:p w14:paraId="0F397DFF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BA36818" w14:textId="5EE1E2AD" w:rsidR="00375ECF" w:rsidRPr="00A66C0D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>3</w:t>
            </w:r>
            <w:r w:rsidR="002C1FB5"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>0</w:t>
            </w:r>
            <w:r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ม</w:t>
            </w:r>
            <w:r w:rsidR="002C1FB5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35" w:type="pct"/>
          </w:tcPr>
          <w:p w14:paraId="36DD2CFF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E140907" w14:textId="26CF5B2C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375ECF" w:rsidRPr="006A35D3" w14:paraId="0DEA3899" w14:textId="77777777" w:rsidTr="008847DF">
        <w:trPr>
          <w:tblHeader/>
        </w:trPr>
        <w:tc>
          <w:tcPr>
            <w:tcW w:w="2040" w:type="pct"/>
          </w:tcPr>
          <w:p w14:paraId="612763B1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3F2860A8" w14:textId="31EF70C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</w:tcPr>
          <w:p w14:paraId="0B10E154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21A11441" w14:textId="570635D6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3B92D90E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0B9DC6F4" w14:textId="1BB88663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5" w:type="pct"/>
          </w:tcPr>
          <w:p w14:paraId="3EE64273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22901E61" w14:textId="047FED80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</w:tr>
      <w:tr w:rsidR="00474F63" w:rsidRPr="006A35D3" w14:paraId="7ABF5C74" w14:textId="77777777" w:rsidTr="008847DF">
        <w:trPr>
          <w:tblHeader/>
        </w:trPr>
        <w:tc>
          <w:tcPr>
            <w:tcW w:w="2040" w:type="pct"/>
          </w:tcPr>
          <w:p w14:paraId="6D89F263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0" w:type="pct"/>
            <w:gridSpan w:val="7"/>
          </w:tcPr>
          <w:p w14:paraId="6024B1A1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E70D0" w:rsidRPr="006A35D3" w14:paraId="739946C1" w14:textId="77777777" w:rsidTr="008847DF">
        <w:tc>
          <w:tcPr>
            <w:tcW w:w="2040" w:type="pct"/>
          </w:tcPr>
          <w:p w14:paraId="1A4ACEB8" w14:textId="77777777" w:rsidR="00474F63" w:rsidRPr="00092909" w:rsidRDefault="00251614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2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474F63" w:rsidRPr="00092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641" w:type="pct"/>
          </w:tcPr>
          <w:p w14:paraId="42E936FE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7EF996D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0DDD9456" w14:textId="77777777" w:rsidR="00474F63" w:rsidRPr="00092909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8906164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5F4EB02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FE86F9D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30EA33D" w14:textId="77777777" w:rsidR="00474F63" w:rsidRPr="00092909" w:rsidRDefault="00474F63" w:rsidP="000A734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465E8" w:rsidRPr="006A35D3" w14:paraId="6D1D6F5B" w14:textId="77777777" w:rsidTr="004857ED">
        <w:tc>
          <w:tcPr>
            <w:tcW w:w="2040" w:type="pct"/>
          </w:tcPr>
          <w:p w14:paraId="56CABB93" w14:textId="77777777" w:rsidR="00A465E8" w:rsidRDefault="00A465E8" w:rsidP="00A4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อุปกรณ์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และซอฟต์แวร์</w:t>
            </w:r>
          </w:p>
          <w:p w14:paraId="00420E30" w14:textId="0375BC70" w:rsidR="00A465E8" w:rsidRPr="00092909" w:rsidRDefault="00A465E8" w:rsidP="00A4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108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อยู่ระหว่างติดตั้ง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6F898" w14:textId="7389A6D0" w:rsidR="00A465E8" w:rsidRPr="009B7115" w:rsidRDefault="009B7115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B7115">
              <w:rPr>
                <w:rFonts w:ascii="Angsana New" w:hAnsi="Angsana New"/>
                <w:sz w:val="30"/>
                <w:szCs w:val="30"/>
                <w:lang w:val="en-US" w:eastAsia="en-US"/>
              </w:rPr>
              <w:t>117,</w:t>
            </w:r>
            <w:r w:rsidR="001A66E6">
              <w:rPr>
                <w:rFonts w:ascii="Angsana New" w:hAnsi="Angsana New"/>
                <w:sz w:val="30"/>
                <w:szCs w:val="30"/>
                <w:lang w:val="en-US" w:eastAsia="en-US"/>
              </w:rPr>
              <w:t>223</w:t>
            </w:r>
          </w:p>
        </w:tc>
        <w:tc>
          <w:tcPr>
            <w:tcW w:w="146" w:type="pct"/>
            <w:shd w:val="clear" w:color="auto" w:fill="auto"/>
          </w:tcPr>
          <w:p w14:paraId="4F1B98B1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70BD8C5C" w14:textId="7F5859BF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B711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145,234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2BEA494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C7EAE" w14:textId="0D1D7DD9" w:rsidR="00A465E8" w:rsidRPr="009B7115" w:rsidRDefault="009B7115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B7115">
              <w:rPr>
                <w:rFonts w:ascii="Angsana New" w:hAnsi="Angsana New"/>
                <w:sz w:val="30"/>
                <w:szCs w:val="30"/>
                <w:lang w:val="en-US" w:eastAsia="en-US"/>
              </w:rPr>
              <w:t>1,</w:t>
            </w:r>
            <w:r w:rsidR="001A66E6">
              <w:rPr>
                <w:rFonts w:ascii="Angsana New" w:hAnsi="Angsana New"/>
                <w:sz w:val="30"/>
                <w:szCs w:val="30"/>
                <w:lang w:val="en-US" w:eastAsia="en-US"/>
              </w:rPr>
              <w:t>163</w:t>
            </w:r>
          </w:p>
        </w:tc>
        <w:tc>
          <w:tcPr>
            <w:tcW w:w="135" w:type="pct"/>
            <w:vAlign w:val="bottom"/>
          </w:tcPr>
          <w:p w14:paraId="1854CCE7" w14:textId="77777777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08457EC8" w14:textId="2A544C4B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856</w:t>
            </w:r>
          </w:p>
        </w:tc>
      </w:tr>
      <w:tr w:rsidR="00A465E8" w:rsidRPr="006A35D3" w14:paraId="20845E9D" w14:textId="77777777" w:rsidTr="004857ED">
        <w:tc>
          <w:tcPr>
            <w:tcW w:w="2040" w:type="pct"/>
          </w:tcPr>
          <w:p w14:paraId="1D45F8D0" w14:textId="77777777" w:rsidR="00A465E8" w:rsidRPr="00092909" w:rsidRDefault="00A465E8" w:rsidP="00A4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6F5B1" w14:textId="656853F5" w:rsidR="00A465E8" w:rsidRPr="009B7115" w:rsidRDefault="009B7115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B711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117,</w:t>
            </w:r>
            <w:r w:rsidR="001A66E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223</w:t>
            </w:r>
          </w:p>
        </w:tc>
        <w:tc>
          <w:tcPr>
            <w:tcW w:w="146" w:type="pct"/>
            <w:shd w:val="clear" w:color="auto" w:fill="auto"/>
          </w:tcPr>
          <w:p w14:paraId="28EC4EA2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0C9173B2" w14:textId="4578E4CF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B7115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145,234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3103B25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9DF38" w14:textId="5E55DF10" w:rsidR="00A465E8" w:rsidRPr="009B7115" w:rsidRDefault="009B7115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B711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</w:t>
            </w:r>
            <w:r w:rsidR="001A66E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163</w:t>
            </w:r>
          </w:p>
        </w:tc>
        <w:tc>
          <w:tcPr>
            <w:tcW w:w="135" w:type="pct"/>
            <w:vAlign w:val="bottom"/>
          </w:tcPr>
          <w:p w14:paraId="55B54CF2" w14:textId="77777777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2755C572" w14:textId="3121B4B4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856</w:t>
            </w:r>
          </w:p>
        </w:tc>
      </w:tr>
      <w:tr w:rsidR="00A66C0D" w:rsidRPr="006A35D3" w14:paraId="6CCF6D79" w14:textId="77777777" w:rsidTr="004857ED">
        <w:tc>
          <w:tcPr>
            <w:tcW w:w="2040" w:type="pct"/>
          </w:tcPr>
          <w:p w14:paraId="112E695B" w14:textId="77777777" w:rsidR="00A66C0D" w:rsidRPr="00343386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3C8C8400" w14:textId="77777777" w:rsidR="00A66C0D" w:rsidRPr="009B7115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5B0D9D3" w14:textId="77777777" w:rsidR="00A66C0D" w:rsidRPr="009B7115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2" w:space="0" w:color="auto"/>
            </w:tcBorders>
            <w:shd w:val="clear" w:color="auto" w:fill="auto"/>
          </w:tcPr>
          <w:p w14:paraId="1CA16E16" w14:textId="77777777" w:rsidR="00A66C0D" w:rsidRPr="009B7115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78091456" w14:textId="77777777" w:rsidR="00A66C0D" w:rsidRPr="009B7115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0F5E18FD" w14:textId="77777777" w:rsidR="00A66C0D" w:rsidRPr="009B7115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27F14B33" w14:textId="77777777" w:rsidR="00A66C0D" w:rsidRPr="00343386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</w:tcBorders>
          </w:tcPr>
          <w:p w14:paraId="6EDE9A39" w14:textId="77777777" w:rsidR="00A66C0D" w:rsidRPr="00343386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C0D" w:rsidRPr="006A35D3" w14:paraId="3B64B65E" w14:textId="77777777" w:rsidTr="008847DF">
        <w:tc>
          <w:tcPr>
            <w:tcW w:w="2040" w:type="pct"/>
          </w:tcPr>
          <w:p w14:paraId="6CA7A308" w14:textId="295BF6FF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929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1" w:type="pct"/>
          </w:tcPr>
          <w:p w14:paraId="76264F48" w14:textId="77777777" w:rsidR="00A66C0D" w:rsidRPr="009B7115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6BC7438" w14:textId="77777777" w:rsidR="00A66C0D" w:rsidRPr="009B7115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76C353F2" w14:textId="77777777" w:rsidR="00A66C0D" w:rsidRPr="009B7115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E784F52" w14:textId="77777777" w:rsidR="00A66C0D" w:rsidRPr="009B7115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887BF8D" w14:textId="77777777" w:rsidR="00A66C0D" w:rsidRPr="009B7115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7ACC57FD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0C5887F7" w14:textId="77777777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7D5C" w:rsidRPr="006A35D3" w14:paraId="348E2CC7" w14:textId="77777777" w:rsidTr="008847DF">
        <w:tc>
          <w:tcPr>
            <w:tcW w:w="2040" w:type="pct"/>
          </w:tcPr>
          <w:p w14:paraId="3736047D" w14:textId="034A9776" w:rsidR="00EA7D5C" w:rsidRPr="00092909" w:rsidRDefault="00EA7D5C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A7D5C">
              <w:rPr>
                <w:rFonts w:ascii="Angsana New" w:hAnsi="Angsana New" w:hint="cs"/>
                <w:sz w:val="30"/>
                <w:szCs w:val="30"/>
                <w:cs/>
              </w:rPr>
              <w:t>วงเงินกู้ยืมระยะยาวจากสถาบันการเงิน</w:t>
            </w:r>
            <w:r w:rsidR="004603E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D750C1">
              <w:rPr>
                <w:rFonts w:ascii="Angsana New" w:hAnsi="Angsana New" w:hint="cs"/>
                <w:sz w:val="30"/>
                <w:szCs w:val="30"/>
                <w:cs/>
              </w:rPr>
              <w:t>ที่ยังไม</w:t>
            </w:r>
            <w:r w:rsidR="004603E7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="00D750C1">
              <w:rPr>
                <w:rFonts w:ascii="Angsana New" w:hAnsi="Angsana New" w:hint="cs"/>
                <w:sz w:val="30"/>
                <w:szCs w:val="30"/>
                <w:cs/>
              </w:rPr>
              <w:t>ได้เบิกใช้</w:t>
            </w:r>
          </w:p>
        </w:tc>
        <w:tc>
          <w:tcPr>
            <w:tcW w:w="641" w:type="pct"/>
          </w:tcPr>
          <w:p w14:paraId="199A6AD7" w14:textId="77777777" w:rsidR="00EA7D5C" w:rsidRDefault="00EA7D5C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E56F9BE" w14:textId="6AE2B8EE" w:rsidR="00D750C1" w:rsidRPr="00563808" w:rsidRDefault="00D750C1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283,740</w:t>
            </w:r>
          </w:p>
        </w:tc>
        <w:tc>
          <w:tcPr>
            <w:tcW w:w="146" w:type="pct"/>
          </w:tcPr>
          <w:p w14:paraId="59B7A8B1" w14:textId="77777777" w:rsidR="00EA7D5C" w:rsidRPr="00563808" w:rsidRDefault="00EA7D5C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3FA9C862" w14:textId="77777777" w:rsidR="00EA7D5C" w:rsidRDefault="00EA7D5C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  <w:p w14:paraId="75CF70C1" w14:textId="7D3E1E60" w:rsidR="00D750C1" w:rsidRPr="00563808" w:rsidRDefault="00D750C1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314,540</w:t>
            </w:r>
          </w:p>
        </w:tc>
        <w:tc>
          <w:tcPr>
            <w:tcW w:w="146" w:type="pct"/>
          </w:tcPr>
          <w:p w14:paraId="32258FE1" w14:textId="77777777" w:rsidR="00EA7D5C" w:rsidRPr="00563808" w:rsidRDefault="00EA7D5C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6A99C70F" w14:textId="77777777" w:rsidR="00D750C1" w:rsidRDefault="00D750C1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</w:rPr>
            </w:pPr>
          </w:p>
          <w:p w14:paraId="660D76A3" w14:textId="0F848973" w:rsidR="00EA7D5C" w:rsidRPr="00563808" w:rsidRDefault="00563808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63808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35" w:type="pct"/>
          </w:tcPr>
          <w:p w14:paraId="2D8D4B7E" w14:textId="77777777" w:rsidR="00EA7D5C" w:rsidRPr="00563808" w:rsidRDefault="00EA7D5C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631FE377" w14:textId="77777777" w:rsidR="00D750C1" w:rsidRDefault="00D750C1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</w:p>
          <w:p w14:paraId="2095F96A" w14:textId="287672D3" w:rsidR="00EA7D5C" w:rsidRPr="00563808" w:rsidRDefault="00563808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  <w:r w:rsidRPr="00563808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A465E8" w:rsidRPr="006A35D3" w14:paraId="60A30EE5" w14:textId="77777777" w:rsidTr="00CD5404">
        <w:tc>
          <w:tcPr>
            <w:tcW w:w="2040" w:type="pct"/>
          </w:tcPr>
          <w:p w14:paraId="21B5115D" w14:textId="77777777" w:rsidR="00A465E8" w:rsidRPr="00092909" w:rsidRDefault="00A465E8" w:rsidP="00A4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  <w:r w:rsidRPr="0009290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สำหรับซื้อสินค้าและวัตถุดิบ</w:t>
            </w:r>
          </w:p>
        </w:tc>
        <w:tc>
          <w:tcPr>
            <w:tcW w:w="641" w:type="pct"/>
          </w:tcPr>
          <w:p w14:paraId="77EBEF69" w14:textId="77777777" w:rsidR="002033A0" w:rsidRPr="009B7115" w:rsidRDefault="002033A0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B73EE99" w14:textId="52CCDAB4" w:rsidR="009B7115" w:rsidRPr="009B7115" w:rsidRDefault="0060354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</w:t>
            </w:r>
            <w:r w:rsidR="009B7115" w:rsidRPr="009B7115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015</w:t>
            </w:r>
          </w:p>
        </w:tc>
        <w:tc>
          <w:tcPr>
            <w:tcW w:w="146" w:type="pct"/>
          </w:tcPr>
          <w:p w14:paraId="699542AA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5E0362AE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12F7705" w14:textId="42ED9669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B711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9,801</w:t>
            </w:r>
          </w:p>
        </w:tc>
        <w:tc>
          <w:tcPr>
            <w:tcW w:w="146" w:type="pct"/>
          </w:tcPr>
          <w:p w14:paraId="14F5BCE8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603412FF" w14:textId="77777777" w:rsidR="005C0C58" w:rsidRPr="009B7115" w:rsidRDefault="005C0C5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CFF78F1" w14:textId="5A2AD011" w:rsidR="009B7115" w:rsidRPr="009B7115" w:rsidRDefault="009B7115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B7115">
              <w:rPr>
                <w:rFonts w:ascii="Angsana New" w:hAnsi="Angsana New"/>
                <w:sz w:val="30"/>
                <w:szCs w:val="30"/>
                <w:lang w:val="en-US" w:eastAsia="en-US"/>
              </w:rPr>
              <w:t>6,507</w:t>
            </w:r>
          </w:p>
        </w:tc>
        <w:tc>
          <w:tcPr>
            <w:tcW w:w="135" w:type="pct"/>
          </w:tcPr>
          <w:p w14:paraId="5FCF8EC0" w14:textId="77777777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27D9FEA2" w14:textId="77777777" w:rsidR="00A465E8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2EE7249" w14:textId="710A432C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6,078</w:t>
            </w:r>
          </w:p>
        </w:tc>
      </w:tr>
      <w:tr w:rsidR="00A465E8" w:rsidRPr="006A35D3" w14:paraId="3C8E27F8" w14:textId="77777777" w:rsidTr="00CD5404">
        <w:tc>
          <w:tcPr>
            <w:tcW w:w="2040" w:type="pct"/>
          </w:tcPr>
          <w:p w14:paraId="6A7F3FC1" w14:textId="77777777" w:rsidR="00A465E8" w:rsidRPr="00092909" w:rsidRDefault="00A465E8" w:rsidP="00A4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EBDC3C7" w14:textId="13D5ABF4" w:rsidR="00A465E8" w:rsidRPr="009B7115" w:rsidRDefault="009B7115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B7115">
              <w:rPr>
                <w:rFonts w:ascii="Angsana New" w:hAnsi="Angsana New"/>
                <w:sz w:val="30"/>
                <w:szCs w:val="30"/>
                <w:lang w:val="en-US" w:eastAsia="en-US"/>
              </w:rPr>
              <w:t>4,751</w:t>
            </w:r>
          </w:p>
        </w:tc>
        <w:tc>
          <w:tcPr>
            <w:tcW w:w="146" w:type="pct"/>
          </w:tcPr>
          <w:p w14:paraId="410C7C04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16FE6D50" w14:textId="111DFAAC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B711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4,786</w:t>
            </w:r>
          </w:p>
        </w:tc>
        <w:tc>
          <w:tcPr>
            <w:tcW w:w="146" w:type="pct"/>
          </w:tcPr>
          <w:p w14:paraId="39B450F5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5929800" w14:textId="3DE7176B" w:rsidR="00A465E8" w:rsidRPr="009B7115" w:rsidRDefault="009B7115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B7115">
              <w:rPr>
                <w:rFonts w:ascii="Angsana New" w:hAnsi="Angsana New"/>
                <w:sz w:val="30"/>
                <w:szCs w:val="30"/>
                <w:lang w:val="en-US" w:eastAsia="en-US"/>
              </w:rPr>
              <w:t>997</w:t>
            </w:r>
          </w:p>
        </w:tc>
        <w:tc>
          <w:tcPr>
            <w:tcW w:w="135" w:type="pct"/>
          </w:tcPr>
          <w:p w14:paraId="73DE1F66" w14:textId="77777777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B677F5F" w14:textId="297ECAAD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1,032</w:t>
            </w:r>
          </w:p>
        </w:tc>
      </w:tr>
      <w:tr w:rsidR="00A465E8" w:rsidRPr="006A35D3" w14:paraId="36CA7754" w14:textId="77777777" w:rsidTr="00CD5404">
        <w:tc>
          <w:tcPr>
            <w:tcW w:w="2040" w:type="pct"/>
          </w:tcPr>
          <w:p w14:paraId="34A0215F" w14:textId="77777777" w:rsidR="00A465E8" w:rsidRPr="00092909" w:rsidRDefault="00A465E8" w:rsidP="00A4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7E2D0FE7" w14:textId="0CD1382B" w:rsidR="00A465E8" w:rsidRPr="00913022" w:rsidRDefault="00913022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130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314</w:t>
            </w:r>
            <w:r w:rsidR="009B7115" w:rsidRPr="009130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9130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506</w:t>
            </w:r>
          </w:p>
        </w:tc>
        <w:tc>
          <w:tcPr>
            <w:tcW w:w="146" w:type="pct"/>
          </w:tcPr>
          <w:p w14:paraId="21C7FB51" w14:textId="77777777" w:rsidR="00A465E8" w:rsidRPr="00913022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0012992" w14:textId="77B19774" w:rsidR="00A465E8" w:rsidRPr="00913022" w:rsidRDefault="00913022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130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329</w:t>
            </w:r>
            <w:r w:rsidR="00A465E8" w:rsidRPr="00913022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9130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127</w:t>
            </w:r>
          </w:p>
        </w:tc>
        <w:tc>
          <w:tcPr>
            <w:tcW w:w="146" w:type="pct"/>
          </w:tcPr>
          <w:p w14:paraId="17A48309" w14:textId="77777777" w:rsidR="00A465E8" w:rsidRPr="00913022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D439E34" w14:textId="09688152" w:rsidR="00A465E8" w:rsidRPr="00913022" w:rsidRDefault="00913022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130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</w:t>
            </w:r>
            <w:r w:rsidR="009B7115" w:rsidRPr="009130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7,504</w:t>
            </w:r>
          </w:p>
        </w:tc>
        <w:tc>
          <w:tcPr>
            <w:tcW w:w="135" w:type="pct"/>
          </w:tcPr>
          <w:p w14:paraId="4618F1A1" w14:textId="77777777" w:rsidR="00A465E8" w:rsidRPr="00913022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45FA84EE" w14:textId="73B820B7" w:rsidR="00A465E8" w:rsidRPr="00913022" w:rsidRDefault="00913022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130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</w:t>
            </w:r>
            <w:r w:rsidR="00A465E8" w:rsidRPr="00913022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7,110</w:t>
            </w:r>
          </w:p>
        </w:tc>
      </w:tr>
    </w:tbl>
    <w:p w14:paraId="2A1E5C94" w14:textId="1A02717E" w:rsidR="00A66C0D" w:rsidRPr="00702171" w:rsidRDefault="00A66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eastAsia="x-none"/>
        </w:rPr>
      </w:pPr>
    </w:p>
    <w:p w14:paraId="42DB1718" w14:textId="455E7481" w:rsidR="00482F2A" w:rsidRPr="00787397" w:rsidRDefault="009F4628" w:rsidP="007873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  <w:lang w:eastAsia="x-none"/>
        </w:rPr>
      </w:pPr>
      <w:r w:rsidRPr="00592068">
        <w:rPr>
          <w:rFonts w:ascii="Angsana New" w:hAnsi="Angsana New"/>
          <w:sz w:val="30"/>
          <w:szCs w:val="30"/>
          <w:cs/>
        </w:rPr>
        <w:t xml:space="preserve">ณ </w:t>
      </w:r>
      <w:r w:rsidR="00375ECF" w:rsidRPr="00592068">
        <w:rPr>
          <w:rFonts w:ascii="Angsana New" w:hAnsi="Angsana New"/>
          <w:sz w:val="30"/>
          <w:szCs w:val="30"/>
          <w:cs/>
        </w:rPr>
        <w:t xml:space="preserve">วันที่ </w:t>
      </w:r>
      <w:r w:rsidR="00375ECF" w:rsidRPr="00592068">
        <w:rPr>
          <w:rFonts w:ascii="Angsana New" w:hAnsi="Angsana New"/>
          <w:sz w:val="30"/>
          <w:szCs w:val="30"/>
        </w:rPr>
        <w:t>3</w:t>
      </w:r>
      <w:r w:rsidR="002C1FB5">
        <w:rPr>
          <w:rFonts w:ascii="Angsana New" w:hAnsi="Angsana New"/>
          <w:sz w:val="30"/>
          <w:szCs w:val="30"/>
        </w:rPr>
        <w:t xml:space="preserve">0 </w:t>
      </w:r>
      <w:r w:rsidR="002C1FB5">
        <w:rPr>
          <w:rFonts w:ascii="Angsana New" w:hAnsi="Angsana New" w:hint="cs"/>
          <w:sz w:val="30"/>
          <w:szCs w:val="30"/>
          <w:cs/>
        </w:rPr>
        <w:t>มิถุนายน</w:t>
      </w:r>
      <w:r w:rsidR="00375ECF" w:rsidRPr="00592068">
        <w:rPr>
          <w:rFonts w:ascii="Angsana New" w:hAnsi="Angsana New" w:hint="cs"/>
          <w:sz w:val="30"/>
          <w:szCs w:val="30"/>
          <w:cs/>
        </w:rPr>
        <w:t xml:space="preserve"> </w:t>
      </w:r>
      <w:r w:rsidR="00375ECF" w:rsidRPr="00592068">
        <w:rPr>
          <w:rFonts w:ascii="Angsana New" w:hAnsi="Angsana New"/>
          <w:sz w:val="30"/>
          <w:szCs w:val="30"/>
        </w:rPr>
        <w:t>256</w:t>
      </w:r>
      <w:r w:rsidR="00375ECF">
        <w:rPr>
          <w:rFonts w:ascii="Angsana New" w:hAnsi="Angsana New"/>
          <w:sz w:val="30"/>
          <w:szCs w:val="30"/>
        </w:rPr>
        <w:t>6</w:t>
      </w:r>
      <w:r w:rsidR="00375ECF" w:rsidRPr="00592068">
        <w:rPr>
          <w:rFonts w:ascii="Angsana New" w:hAnsi="Angsana New" w:hint="cs"/>
          <w:sz w:val="30"/>
          <w:szCs w:val="30"/>
          <w:cs/>
        </w:rPr>
        <w:t xml:space="preserve"> </w:t>
      </w:r>
      <w:r w:rsidRPr="00592068">
        <w:rPr>
          <w:rFonts w:ascii="Angsana New" w:hAnsi="Angsana New" w:hint="cs"/>
          <w:sz w:val="30"/>
          <w:szCs w:val="30"/>
          <w:cs/>
        </w:rPr>
        <w:t>ภาระ</w:t>
      </w:r>
      <w:r w:rsidRPr="00B30536">
        <w:rPr>
          <w:rFonts w:ascii="Angsana New" w:hAnsi="Angsana New" w:hint="cs"/>
          <w:sz w:val="30"/>
          <w:szCs w:val="30"/>
          <w:cs/>
        </w:rPr>
        <w:t>ผูกพันรายจ่ายฝ่ายทุน</w:t>
      </w:r>
      <w:r w:rsidR="00207A59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B30536">
        <w:rPr>
          <w:rFonts w:ascii="Angsana New" w:hAnsi="Angsana New" w:hint="cs"/>
          <w:sz w:val="30"/>
          <w:szCs w:val="30"/>
          <w:cs/>
        </w:rPr>
        <w:t>ได้รวมถึงสัญญาจัดซื้อเครื่องจักรของ</w:t>
      </w:r>
      <w:r w:rsidR="00EA7D5C">
        <w:rPr>
          <w:rFonts w:ascii="Angsana New" w:hAnsi="Angsana New"/>
          <w:sz w:val="30"/>
          <w:szCs w:val="30"/>
          <w:cs/>
        </w:rPr>
        <w:br/>
      </w:r>
      <w:r w:rsidR="00BD2972" w:rsidRPr="00B30536">
        <w:rPr>
          <w:rFonts w:asciiTheme="majorBidi" w:hAnsiTheme="majorBidi"/>
          <w:sz w:val="30"/>
          <w:szCs w:val="30"/>
          <w:cs/>
          <w:lang w:eastAsia="x-none"/>
        </w:rPr>
        <w:t>บริษัท พีเอ็มซี เลเบิล แมท</w:t>
      </w:r>
      <w:r w:rsidR="00BD2972" w:rsidRPr="00B30536">
        <w:rPr>
          <w:rFonts w:asciiTheme="majorBidi" w:hAnsiTheme="majorBidi"/>
          <w:spacing w:val="-4"/>
          <w:sz w:val="30"/>
          <w:szCs w:val="30"/>
          <w:cs/>
          <w:lang w:eastAsia="x-none"/>
        </w:rPr>
        <w:t>ทีเรียลส์ จำกัด</w:t>
      </w:r>
      <w:r w:rsidR="00EA7D5C">
        <w:rPr>
          <w:rFonts w:asciiTheme="majorBidi" w:hAnsiTheme="majorBidi"/>
          <w:spacing w:val="-4"/>
          <w:sz w:val="30"/>
          <w:szCs w:val="30"/>
          <w:lang w:eastAsia="x-none"/>
        </w:rPr>
        <w:t xml:space="preserve"> (</w:t>
      </w:r>
      <w:r w:rsidR="00EA7D5C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มหาชน</w:t>
      </w:r>
      <w:r w:rsidR="00EA7D5C">
        <w:rPr>
          <w:rFonts w:asciiTheme="majorBidi" w:hAnsiTheme="majorBidi"/>
          <w:spacing w:val="-4"/>
          <w:sz w:val="30"/>
          <w:szCs w:val="30"/>
          <w:lang w:eastAsia="x-none"/>
        </w:rPr>
        <w:t>)</w:t>
      </w:r>
      <w:r w:rsidR="00BD2972" w:rsidRPr="00B30536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</w:t>
      </w:r>
      <w:r w:rsidR="00BD2972" w:rsidRPr="00B30536">
        <w:rPr>
          <w:rFonts w:asciiTheme="majorBidi" w:hAnsiTheme="majorBidi"/>
          <w:spacing w:val="-4"/>
          <w:sz w:val="30"/>
          <w:szCs w:val="30"/>
          <w:lang w:eastAsia="x-none"/>
        </w:rPr>
        <w:t>(PMCT)</w:t>
      </w:r>
      <w:r w:rsidR="00BD2972" w:rsidRPr="00B30536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ซึ่งเป็นบริษัท</w:t>
      </w:r>
      <w:r w:rsidR="00BD2972"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ย่อย</w:t>
      </w:r>
      <w:r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</w:t>
      </w:r>
      <w:r w:rsidR="00FE4FF2"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โดยมี</w:t>
      </w:r>
      <w:r w:rsidR="00BD2972"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มูลค่า</w:t>
      </w:r>
      <w:r w:rsidR="00FE4FF2"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เป็นจำนวน</w:t>
      </w:r>
      <w:r w:rsidR="00B33184"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</w:t>
      </w:r>
      <w:r w:rsidR="0018514E">
        <w:rPr>
          <w:rFonts w:asciiTheme="majorBidi" w:hAnsiTheme="majorBidi"/>
          <w:spacing w:val="-4"/>
          <w:sz w:val="30"/>
          <w:szCs w:val="30"/>
          <w:lang w:eastAsia="x-none"/>
        </w:rPr>
        <w:t>2.8</w:t>
      </w:r>
      <w:r w:rsidR="00B33184" w:rsidRPr="007D3571">
        <w:rPr>
          <w:rFonts w:asciiTheme="majorBidi" w:hAnsiTheme="majorBidi"/>
          <w:spacing w:val="-4"/>
          <w:sz w:val="30"/>
          <w:szCs w:val="30"/>
          <w:lang w:eastAsia="x-none"/>
        </w:rPr>
        <w:t xml:space="preserve"> </w:t>
      </w:r>
      <w:r w:rsidR="00B33184"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ล้านยูโร </w:t>
      </w:r>
      <w:r w:rsidR="00EA7D5C">
        <w:rPr>
          <w:rFonts w:asciiTheme="majorBidi" w:hAnsiTheme="majorBidi"/>
          <w:spacing w:val="-4"/>
          <w:sz w:val="30"/>
          <w:szCs w:val="30"/>
          <w:cs/>
          <w:lang w:eastAsia="x-none"/>
        </w:rPr>
        <w:br/>
      </w:r>
      <w:r w:rsidR="00B33184"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หรือเทียบเท่าเงินบาทประมาณ</w:t>
      </w:r>
      <w:r w:rsidRPr="007D3571">
        <w:rPr>
          <w:rFonts w:asciiTheme="majorBidi" w:hAnsiTheme="majorBidi"/>
          <w:spacing w:val="-4"/>
          <w:sz w:val="30"/>
          <w:szCs w:val="30"/>
          <w:lang w:eastAsia="x-none"/>
        </w:rPr>
        <w:t xml:space="preserve"> </w:t>
      </w:r>
      <w:r w:rsidR="0018514E">
        <w:rPr>
          <w:rFonts w:asciiTheme="majorBidi" w:hAnsiTheme="majorBidi"/>
          <w:spacing w:val="-4"/>
          <w:sz w:val="30"/>
          <w:szCs w:val="30"/>
          <w:lang w:eastAsia="x-none"/>
        </w:rPr>
        <w:t>110.5</w:t>
      </w:r>
      <w:r w:rsidRPr="007D3571">
        <w:rPr>
          <w:rFonts w:asciiTheme="majorBidi" w:hAnsiTheme="majorBidi"/>
          <w:spacing w:val="-4"/>
          <w:sz w:val="30"/>
          <w:szCs w:val="30"/>
          <w:lang w:eastAsia="x-none"/>
        </w:rPr>
        <w:t xml:space="preserve"> </w:t>
      </w:r>
      <w:r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ล้านบาท</w:t>
      </w:r>
      <w:r w:rsidR="00383EAD">
        <w:rPr>
          <w:rFonts w:asciiTheme="majorBidi" w:hAnsiTheme="majorBidi"/>
          <w:spacing w:val="-4"/>
          <w:sz w:val="30"/>
          <w:szCs w:val="30"/>
          <w:lang w:eastAsia="x-none"/>
        </w:rPr>
        <w:t xml:space="preserve"> </w:t>
      </w:r>
      <w:r w:rsidR="00383EAD" w:rsidRPr="00383EAD">
        <w:rPr>
          <w:rFonts w:asciiTheme="majorBidi" w:hAnsiTheme="majorBidi"/>
          <w:i/>
          <w:iCs/>
          <w:spacing w:val="-4"/>
          <w:sz w:val="30"/>
          <w:szCs w:val="30"/>
          <w:lang w:eastAsia="x-none"/>
        </w:rPr>
        <w:t xml:space="preserve">(31 </w:t>
      </w:r>
      <w:r w:rsidR="00383EAD" w:rsidRPr="00383EAD">
        <w:rPr>
          <w:rFonts w:asciiTheme="majorBidi" w:hAnsiTheme="majorBidi"/>
          <w:i/>
          <w:iCs/>
          <w:spacing w:val="-4"/>
          <w:sz w:val="30"/>
          <w:szCs w:val="30"/>
          <w:cs/>
          <w:lang w:eastAsia="x-none"/>
        </w:rPr>
        <w:t xml:space="preserve">ธันวาคม </w:t>
      </w:r>
      <w:r w:rsidR="00383EAD" w:rsidRPr="00383EAD">
        <w:rPr>
          <w:rFonts w:asciiTheme="majorBidi" w:hAnsiTheme="majorBidi"/>
          <w:i/>
          <w:iCs/>
          <w:spacing w:val="-4"/>
          <w:sz w:val="30"/>
          <w:szCs w:val="30"/>
          <w:lang w:eastAsia="x-none"/>
        </w:rPr>
        <w:t xml:space="preserve">2565: 3.7 </w:t>
      </w:r>
      <w:r w:rsidR="00383EAD" w:rsidRPr="00383EAD">
        <w:rPr>
          <w:rFonts w:asciiTheme="majorBidi" w:hAnsiTheme="majorBidi"/>
          <w:i/>
          <w:iCs/>
          <w:spacing w:val="-4"/>
          <w:sz w:val="30"/>
          <w:szCs w:val="30"/>
          <w:cs/>
          <w:lang w:eastAsia="x-none"/>
        </w:rPr>
        <w:t xml:space="preserve">ล้านยูโร หรือเทียบเท่าเงินบาทประมาณ </w:t>
      </w:r>
      <w:r w:rsidR="00EA7D5C">
        <w:rPr>
          <w:rFonts w:asciiTheme="majorBidi" w:hAnsiTheme="majorBidi"/>
          <w:i/>
          <w:iCs/>
          <w:spacing w:val="-4"/>
          <w:sz w:val="30"/>
          <w:szCs w:val="30"/>
          <w:cs/>
          <w:lang w:eastAsia="x-none"/>
        </w:rPr>
        <w:br/>
      </w:r>
      <w:r w:rsidR="00383EAD" w:rsidRPr="00383EAD">
        <w:rPr>
          <w:rFonts w:asciiTheme="majorBidi" w:hAnsiTheme="majorBidi"/>
          <w:i/>
          <w:iCs/>
          <w:spacing w:val="-4"/>
          <w:sz w:val="30"/>
          <w:szCs w:val="30"/>
          <w:lang w:eastAsia="x-none"/>
        </w:rPr>
        <w:t xml:space="preserve">138.7 </w:t>
      </w:r>
      <w:r w:rsidR="00383EAD" w:rsidRPr="00383EAD">
        <w:rPr>
          <w:rFonts w:asciiTheme="majorBidi" w:hAnsiTheme="majorBidi"/>
          <w:i/>
          <w:iCs/>
          <w:spacing w:val="-4"/>
          <w:sz w:val="30"/>
          <w:szCs w:val="30"/>
          <w:cs/>
          <w:lang w:eastAsia="x-none"/>
        </w:rPr>
        <w:t>ล้านบาท)</w:t>
      </w:r>
      <w:r w:rsidR="00787397">
        <w:rPr>
          <w:rFonts w:asciiTheme="majorBidi" w:hAnsiTheme="majorBidi" w:hint="cs"/>
          <w:i/>
          <w:iCs/>
          <w:spacing w:val="-4"/>
          <w:sz w:val="30"/>
          <w:szCs w:val="30"/>
          <w:cs/>
          <w:lang w:eastAsia="x-none"/>
        </w:rPr>
        <w:t xml:space="preserve"> </w:t>
      </w:r>
      <w:r w:rsidR="00787397" w:rsidRPr="00787397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ทั้งนี้ </w:t>
      </w:r>
      <w:r w:rsidR="00787397">
        <w:rPr>
          <w:rFonts w:asciiTheme="majorBidi" w:hAnsiTheme="majorBidi"/>
          <w:spacing w:val="-4"/>
          <w:sz w:val="30"/>
          <w:szCs w:val="30"/>
          <w:lang w:eastAsia="x-none"/>
        </w:rPr>
        <w:t xml:space="preserve">PMCT </w:t>
      </w:r>
      <w:r w:rsidR="00787397" w:rsidRPr="00787397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มีวงเงินกู้ยืมระยะยาวและเลตเตอร์ออฟเครดิตจากสถาบันการเงินที่ยังไม่ได้เบิกใช้ </w:t>
      </w:r>
      <w:r w:rsidR="00EA7D5C">
        <w:rPr>
          <w:rFonts w:asciiTheme="majorBidi" w:hAnsiTheme="majorBidi"/>
          <w:spacing w:val="-4"/>
          <w:sz w:val="30"/>
          <w:szCs w:val="30"/>
          <w:cs/>
          <w:lang w:eastAsia="x-none"/>
        </w:rPr>
        <w:br/>
      </w:r>
      <w:r w:rsidR="00787397" w:rsidRPr="00787397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ซึ่งมีวัตถุประสงค์เพื่อจัดซื้อเครื่องจักรดังกล่าว เป็นจำนวน </w:t>
      </w:r>
      <w:r w:rsidR="0018514E">
        <w:rPr>
          <w:rFonts w:asciiTheme="majorBidi" w:hAnsiTheme="majorBidi"/>
          <w:spacing w:val="-4"/>
          <w:sz w:val="30"/>
          <w:szCs w:val="30"/>
          <w:lang w:eastAsia="x-none"/>
        </w:rPr>
        <w:t xml:space="preserve">83.74 </w:t>
      </w:r>
      <w:r w:rsidR="00787397" w:rsidRPr="00787397">
        <w:rPr>
          <w:rFonts w:asciiTheme="majorBidi" w:hAnsiTheme="majorBidi"/>
          <w:spacing w:val="-4"/>
          <w:sz w:val="30"/>
          <w:szCs w:val="30"/>
          <w:cs/>
          <w:lang w:eastAsia="x-none"/>
        </w:rPr>
        <w:t>ล้านบาท</w:t>
      </w:r>
      <w:r w:rsidR="00787397" w:rsidRPr="00787397">
        <w:rPr>
          <w:rFonts w:asciiTheme="majorBidi" w:hAnsiTheme="majorBidi"/>
          <w:i/>
          <w:iCs/>
          <w:spacing w:val="-4"/>
          <w:sz w:val="30"/>
          <w:szCs w:val="30"/>
          <w:cs/>
          <w:lang w:eastAsia="x-none"/>
        </w:rPr>
        <w:t xml:space="preserve"> (</w:t>
      </w:r>
      <w:r w:rsidR="00F500DC" w:rsidRPr="00F500DC">
        <w:rPr>
          <w:rFonts w:asciiTheme="majorBidi" w:hAnsiTheme="majorBidi"/>
          <w:i/>
          <w:iCs/>
          <w:spacing w:val="-4"/>
          <w:sz w:val="30"/>
          <w:szCs w:val="30"/>
          <w:lang w:eastAsia="x-none"/>
        </w:rPr>
        <w:t>31</w:t>
      </w:r>
      <w:r w:rsidR="00787397" w:rsidRPr="00787397">
        <w:rPr>
          <w:rFonts w:asciiTheme="majorBidi" w:hAnsiTheme="majorBidi"/>
          <w:i/>
          <w:iCs/>
          <w:spacing w:val="-4"/>
          <w:sz w:val="30"/>
          <w:szCs w:val="30"/>
          <w:cs/>
          <w:lang w:eastAsia="x-none"/>
        </w:rPr>
        <w:t xml:space="preserve"> ธันวาคม </w:t>
      </w:r>
      <w:r w:rsidR="00F500DC" w:rsidRPr="00F500DC">
        <w:rPr>
          <w:rFonts w:asciiTheme="majorBidi" w:hAnsiTheme="majorBidi"/>
          <w:i/>
          <w:iCs/>
          <w:spacing w:val="-4"/>
          <w:sz w:val="30"/>
          <w:szCs w:val="30"/>
          <w:lang w:eastAsia="x-none"/>
        </w:rPr>
        <w:t>2565</w:t>
      </w:r>
      <w:r w:rsidR="00787397" w:rsidRPr="00787397">
        <w:rPr>
          <w:rFonts w:asciiTheme="majorBidi" w:hAnsiTheme="majorBidi"/>
          <w:i/>
          <w:iCs/>
          <w:spacing w:val="-4"/>
          <w:sz w:val="30"/>
          <w:szCs w:val="30"/>
          <w:cs/>
          <w:lang w:eastAsia="x-none"/>
        </w:rPr>
        <w:t xml:space="preserve">: </w:t>
      </w:r>
      <w:r w:rsidR="00F500DC" w:rsidRPr="00F500DC">
        <w:rPr>
          <w:rFonts w:asciiTheme="majorBidi" w:hAnsiTheme="majorBidi"/>
          <w:i/>
          <w:iCs/>
          <w:spacing w:val="-4"/>
          <w:sz w:val="30"/>
          <w:szCs w:val="30"/>
          <w:lang w:eastAsia="x-none"/>
        </w:rPr>
        <w:t>114</w:t>
      </w:r>
      <w:r w:rsidR="00787397" w:rsidRPr="00787397">
        <w:rPr>
          <w:rFonts w:asciiTheme="majorBidi" w:hAnsiTheme="majorBidi"/>
          <w:i/>
          <w:iCs/>
          <w:spacing w:val="-4"/>
          <w:sz w:val="30"/>
          <w:szCs w:val="30"/>
          <w:cs/>
          <w:lang w:eastAsia="x-none"/>
        </w:rPr>
        <w:t>.</w:t>
      </w:r>
      <w:r w:rsidR="00F500DC" w:rsidRPr="00F500DC">
        <w:rPr>
          <w:rFonts w:asciiTheme="majorBidi" w:hAnsiTheme="majorBidi"/>
          <w:i/>
          <w:iCs/>
          <w:spacing w:val="-4"/>
          <w:sz w:val="30"/>
          <w:szCs w:val="30"/>
          <w:lang w:eastAsia="x-none"/>
        </w:rPr>
        <w:t>54</w:t>
      </w:r>
      <w:r w:rsidR="00787397" w:rsidRPr="00787397">
        <w:rPr>
          <w:rFonts w:asciiTheme="majorBidi" w:hAnsiTheme="majorBidi"/>
          <w:i/>
          <w:iCs/>
          <w:spacing w:val="-4"/>
          <w:sz w:val="30"/>
          <w:szCs w:val="30"/>
          <w:cs/>
          <w:lang w:eastAsia="x-none"/>
        </w:rPr>
        <w:t xml:space="preserve"> ล้านบาท)</w:t>
      </w:r>
    </w:p>
    <w:p w14:paraId="07BA179E" w14:textId="77777777" w:rsidR="00BE425F" w:rsidRPr="00702171" w:rsidRDefault="00BE425F" w:rsidP="00BD29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-4"/>
          <w:sz w:val="24"/>
          <w:szCs w:val="24"/>
          <w:lang w:eastAsia="x-none"/>
        </w:rPr>
      </w:pPr>
    </w:p>
    <w:p w14:paraId="0AC31B50" w14:textId="777C5861" w:rsidR="00086AF8" w:rsidRPr="00702171" w:rsidRDefault="00F92358" w:rsidP="007021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Cs w:val="18"/>
        </w:rPr>
      </w:pPr>
      <w:r w:rsidRPr="00592068">
        <w:rPr>
          <w:rFonts w:ascii="Angsana New" w:hAnsi="Angsana New"/>
          <w:sz w:val="30"/>
          <w:szCs w:val="30"/>
          <w:cs/>
        </w:rPr>
        <w:t xml:space="preserve">ณ </w:t>
      </w:r>
      <w:r w:rsidR="00375ECF" w:rsidRPr="00592068">
        <w:rPr>
          <w:rFonts w:ascii="Angsana New" w:hAnsi="Angsana New"/>
          <w:sz w:val="30"/>
          <w:szCs w:val="30"/>
          <w:cs/>
        </w:rPr>
        <w:t xml:space="preserve">วันที่ </w:t>
      </w:r>
      <w:r w:rsidR="00375ECF" w:rsidRPr="00592068">
        <w:rPr>
          <w:rFonts w:ascii="Angsana New" w:hAnsi="Angsana New"/>
          <w:sz w:val="30"/>
          <w:szCs w:val="30"/>
        </w:rPr>
        <w:t>3</w:t>
      </w:r>
      <w:r w:rsidR="002C1FB5">
        <w:rPr>
          <w:rFonts w:ascii="Angsana New" w:hAnsi="Angsana New"/>
          <w:sz w:val="30"/>
          <w:szCs w:val="30"/>
        </w:rPr>
        <w:t>0</w:t>
      </w:r>
      <w:r w:rsidR="00375ECF" w:rsidRPr="00592068">
        <w:rPr>
          <w:rFonts w:ascii="Angsana New" w:hAnsi="Angsana New"/>
          <w:sz w:val="30"/>
          <w:szCs w:val="30"/>
        </w:rPr>
        <w:t xml:space="preserve"> </w:t>
      </w:r>
      <w:r w:rsidR="00375ECF">
        <w:rPr>
          <w:rFonts w:ascii="Angsana New" w:hAnsi="Angsana New" w:hint="cs"/>
          <w:sz w:val="30"/>
          <w:szCs w:val="30"/>
          <w:cs/>
        </w:rPr>
        <w:t>ม</w:t>
      </w:r>
      <w:r w:rsidR="002C1FB5">
        <w:rPr>
          <w:rFonts w:ascii="Angsana New" w:hAnsi="Angsana New" w:hint="cs"/>
          <w:sz w:val="30"/>
          <w:szCs w:val="30"/>
          <w:cs/>
        </w:rPr>
        <w:t>ิถุนายน</w:t>
      </w:r>
      <w:r w:rsidR="00375ECF" w:rsidRPr="00592068">
        <w:rPr>
          <w:rFonts w:ascii="Angsana New" w:hAnsi="Angsana New" w:hint="cs"/>
          <w:sz w:val="30"/>
          <w:szCs w:val="30"/>
          <w:cs/>
        </w:rPr>
        <w:t xml:space="preserve"> </w:t>
      </w:r>
      <w:r w:rsidR="00375ECF" w:rsidRPr="00592068">
        <w:rPr>
          <w:rFonts w:ascii="Angsana New" w:hAnsi="Angsana New"/>
          <w:sz w:val="30"/>
          <w:szCs w:val="30"/>
        </w:rPr>
        <w:t>256</w:t>
      </w:r>
      <w:r w:rsidR="00375ECF">
        <w:rPr>
          <w:rFonts w:ascii="Angsana New" w:hAnsi="Angsana New"/>
          <w:sz w:val="30"/>
          <w:szCs w:val="30"/>
        </w:rPr>
        <w:t>6</w:t>
      </w:r>
      <w:r w:rsidR="00375ECF" w:rsidRPr="00592068">
        <w:rPr>
          <w:rFonts w:ascii="Angsana New" w:hAnsi="Angsana New" w:hint="cs"/>
          <w:sz w:val="30"/>
          <w:szCs w:val="30"/>
          <w:cs/>
        </w:rPr>
        <w:t xml:space="preserve"> </w:t>
      </w:r>
      <w:r w:rsidR="00086AF8" w:rsidRPr="00086AF8">
        <w:rPr>
          <w:rFonts w:ascii="Angsana New" w:hAnsi="Angsana New"/>
          <w:sz w:val="30"/>
          <w:szCs w:val="30"/>
          <w:cs/>
        </w:rPr>
        <w:t>บริษัท เทวกรรมโอสถ จำกัด (</w:t>
      </w:r>
      <w:r w:rsidR="00086AF8" w:rsidRPr="00086AF8">
        <w:rPr>
          <w:rFonts w:ascii="Angsana New" w:hAnsi="Angsana New"/>
          <w:sz w:val="30"/>
          <w:szCs w:val="30"/>
        </w:rPr>
        <w:t xml:space="preserve">DVK) </w:t>
      </w:r>
      <w:r w:rsidR="00086AF8" w:rsidRPr="00086AF8">
        <w:rPr>
          <w:rFonts w:ascii="Angsana New" w:hAnsi="Angsana New"/>
          <w:sz w:val="30"/>
          <w:szCs w:val="30"/>
          <w:cs/>
        </w:rPr>
        <w:t>และ บริษัท ดีวีเค เฮลท์แคร์ จำกัด (</w:t>
      </w:r>
      <w:r w:rsidR="00086AF8" w:rsidRPr="00086AF8">
        <w:rPr>
          <w:rFonts w:ascii="Angsana New" w:hAnsi="Angsana New"/>
          <w:sz w:val="30"/>
          <w:szCs w:val="30"/>
        </w:rPr>
        <w:t xml:space="preserve">DHC) </w:t>
      </w:r>
      <w:r w:rsidR="00086AF8" w:rsidRPr="00086AF8">
        <w:rPr>
          <w:rFonts w:ascii="Angsana New" w:hAnsi="Angsana New"/>
          <w:sz w:val="30"/>
          <w:szCs w:val="30"/>
          <w:cs/>
        </w:rPr>
        <w:t>ซึ่งเป็นบริษัทย่อย มีเงินฝากธนาคารจำนวน</w:t>
      </w:r>
      <w:r w:rsidR="00086AF8" w:rsidRPr="00086AF8">
        <w:rPr>
          <w:rFonts w:ascii="Angsana New" w:hAnsi="Angsana New"/>
          <w:sz w:val="30"/>
          <w:szCs w:val="30"/>
        </w:rPr>
        <w:t> </w:t>
      </w:r>
      <w:r w:rsidR="00313A56" w:rsidRPr="00313A56">
        <w:rPr>
          <w:rFonts w:ascii="Angsana New" w:hAnsi="Angsana New"/>
          <w:sz w:val="30"/>
          <w:szCs w:val="30"/>
        </w:rPr>
        <w:t>0</w:t>
      </w:r>
      <w:r w:rsidR="00086AF8" w:rsidRPr="00086AF8">
        <w:rPr>
          <w:rFonts w:ascii="Angsana New" w:hAnsi="Angsana New"/>
          <w:sz w:val="30"/>
          <w:szCs w:val="30"/>
          <w:cs/>
        </w:rPr>
        <w:t>.</w:t>
      </w:r>
      <w:r w:rsidR="00313A56" w:rsidRPr="00313A56">
        <w:rPr>
          <w:rFonts w:ascii="Angsana New" w:hAnsi="Angsana New"/>
          <w:sz w:val="30"/>
          <w:szCs w:val="30"/>
        </w:rPr>
        <w:t>29</w:t>
      </w:r>
      <w:r w:rsidR="00086AF8" w:rsidRPr="00086AF8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086AF8" w:rsidRPr="00086AF8">
        <w:rPr>
          <w:rFonts w:ascii="Angsana New" w:hAnsi="Angsana New"/>
          <w:sz w:val="30"/>
          <w:szCs w:val="30"/>
        </w:rPr>
        <w:t> </w:t>
      </w:r>
      <w:r w:rsidR="00313A56" w:rsidRPr="00313A56">
        <w:rPr>
          <w:rFonts w:ascii="Angsana New" w:hAnsi="Angsana New"/>
          <w:sz w:val="30"/>
          <w:szCs w:val="30"/>
        </w:rPr>
        <w:t>1</w:t>
      </w:r>
      <w:r w:rsidR="00086AF8" w:rsidRPr="00086AF8">
        <w:rPr>
          <w:rFonts w:ascii="Angsana New" w:hAnsi="Angsana New"/>
          <w:sz w:val="30"/>
          <w:szCs w:val="30"/>
          <w:cs/>
        </w:rPr>
        <w:t>.</w:t>
      </w:r>
      <w:r w:rsidR="00313A56" w:rsidRPr="00313A56">
        <w:rPr>
          <w:rFonts w:ascii="Angsana New" w:hAnsi="Angsana New"/>
          <w:sz w:val="30"/>
          <w:szCs w:val="30"/>
        </w:rPr>
        <w:t>79</w:t>
      </w:r>
      <w:r w:rsidR="00086AF8" w:rsidRPr="00086AF8">
        <w:rPr>
          <w:rFonts w:ascii="Angsana New" w:hAnsi="Angsana New"/>
          <w:sz w:val="30"/>
          <w:szCs w:val="30"/>
          <w:cs/>
        </w:rPr>
        <w:t xml:space="preserve"> ล้านบาท ตามลำดับ ที่ใช้เป็นหลักประกันหนังสือสัญญาค้ำประกันจากธนาคารเพื่อใช้ค้ำประกันการใช้ไฟฟ้า ซึ่งแสดงรายการเป็นเงินฝากสถาบันการเงินที่มีข้อจำกัดในการใช้</w:t>
      </w:r>
    </w:p>
    <w:p w14:paraId="274A9AB0" w14:textId="42C7CB2B" w:rsidR="00086AF8" w:rsidRPr="00702171" w:rsidRDefault="00086AF8" w:rsidP="00086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3DC3F4E8" w14:textId="77777777" w:rsidR="00EA7D5C" w:rsidRDefault="00EA7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37BBCFB" w14:textId="21974D23" w:rsidR="00702171" w:rsidRPr="004E5E8A" w:rsidRDefault="00702171" w:rsidP="007021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E5E8A">
        <w:rPr>
          <w:rFonts w:ascii="Angsana New" w:hAnsi="Angsana New"/>
          <w:sz w:val="30"/>
          <w:szCs w:val="30"/>
        </w:rPr>
        <w:lastRenderedPageBreak/>
        <w:t>DVK</w:t>
      </w:r>
      <w:r w:rsidRPr="004E5E8A">
        <w:rPr>
          <w:rFonts w:ascii="Angsana New" w:hAnsi="Angsana New" w:hint="cs"/>
          <w:sz w:val="30"/>
          <w:szCs w:val="30"/>
          <w:cs/>
        </w:rPr>
        <w:t xml:space="preserve"> ได้ทำสัญญาแต่งตั้งบริษัทในประเทศแห่งหนึ่งเพื่อเป็นตัวแทนจำหน่ายสินค้าในประเทศไทย </w:t>
      </w:r>
      <w:r w:rsidRPr="004E5E8A">
        <w:rPr>
          <w:rFonts w:ascii="Angsana New" w:hAnsi="Angsana New"/>
          <w:sz w:val="30"/>
          <w:szCs w:val="30"/>
          <w:cs/>
        </w:rPr>
        <w:t>โดย</w:t>
      </w:r>
      <w:r w:rsidRPr="004E5E8A">
        <w:rPr>
          <w:rFonts w:ascii="Angsana New" w:hAnsi="Angsana New"/>
          <w:sz w:val="30"/>
          <w:szCs w:val="30"/>
        </w:rPr>
        <w:t xml:space="preserve"> DVK </w:t>
      </w:r>
      <w:r w:rsidRPr="004E5E8A">
        <w:rPr>
          <w:rFonts w:ascii="Angsana New" w:hAnsi="Angsana New" w:hint="cs"/>
          <w:sz w:val="30"/>
          <w:szCs w:val="30"/>
          <w:cs/>
        </w:rPr>
        <w:t>จะต้องจ่ายค่าตอบแทน</w:t>
      </w:r>
      <w:r w:rsidRPr="004E5E8A">
        <w:rPr>
          <w:rFonts w:ascii="Angsana New" w:hAnsi="Angsana New"/>
          <w:sz w:val="30"/>
          <w:szCs w:val="30"/>
          <w:cs/>
        </w:rPr>
        <w:t>ตามอัตราที่ระบุไว้</w:t>
      </w:r>
      <w:r w:rsidRPr="004E5E8A">
        <w:rPr>
          <w:rFonts w:ascii="Angsana New" w:hAnsi="Angsana New" w:hint="cs"/>
          <w:sz w:val="30"/>
          <w:szCs w:val="30"/>
          <w:cs/>
        </w:rPr>
        <w:t xml:space="preserve"> </w:t>
      </w:r>
      <w:r w:rsidRPr="004E5E8A">
        <w:rPr>
          <w:rFonts w:ascii="Angsana New" w:hAnsi="Angsana New"/>
          <w:sz w:val="30"/>
          <w:szCs w:val="30"/>
          <w:cs/>
        </w:rPr>
        <w:t>สัญญาดังกล่าว</w:t>
      </w:r>
      <w:r w:rsidRPr="004E5E8A">
        <w:rPr>
          <w:rFonts w:ascii="Angsana New" w:hAnsi="Angsana New" w:hint="cs"/>
          <w:sz w:val="30"/>
          <w:szCs w:val="30"/>
          <w:cs/>
        </w:rPr>
        <w:t xml:space="preserve">จะสิ้นสุดในวันที่ </w:t>
      </w:r>
      <w:r w:rsidRPr="004E5E8A">
        <w:rPr>
          <w:rFonts w:ascii="Angsana New" w:hAnsi="Angsana New"/>
          <w:sz w:val="30"/>
          <w:szCs w:val="30"/>
        </w:rPr>
        <w:t xml:space="preserve">31 </w:t>
      </w:r>
      <w:r w:rsidRPr="004E5E8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4E5E8A">
        <w:rPr>
          <w:rFonts w:ascii="Angsana New" w:hAnsi="Angsana New"/>
          <w:sz w:val="30"/>
          <w:szCs w:val="30"/>
        </w:rPr>
        <w:t xml:space="preserve">2566 </w:t>
      </w:r>
      <w:r w:rsidRPr="004E5E8A">
        <w:rPr>
          <w:rFonts w:ascii="Angsana New" w:hAnsi="Angsana New" w:hint="cs"/>
          <w:sz w:val="30"/>
          <w:szCs w:val="30"/>
          <w:cs/>
        </w:rPr>
        <w:t>ซึ่งจะ</w:t>
      </w:r>
      <w:r w:rsidRPr="004E5E8A">
        <w:rPr>
          <w:rFonts w:ascii="Angsana New" w:hAnsi="Angsana New"/>
          <w:sz w:val="30"/>
          <w:szCs w:val="30"/>
          <w:cs/>
        </w:rPr>
        <w:t>ต่ออายุสัญญา</w:t>
      </w:r>
      <w:r w:rsidRPr="004E5E8A">
        <w:rPr>
          <w:rFonts w:ascii="Angsana New" w:hAnsi="Angsana New" w:hint="cs"/>
          <w:sz w:val="30"/>
          <w:szCs w:val="30"/>
          <w:cs/>
        </w:rPr>
        <w:t>โดยอัตโนมัติ</w:t>
      </w:r>
      <w:r w:rsidRPr="004E5E8A">
        <w:rPr>
          <w:rFonts w:ascii="Angsana New" w:hAnsi="Angsana New"/>
          <w:sz w:val="30"/>
          <w:szCs w:val="30"/>
          <w:cs/>
        </w:rPr>
        <w:t xml:space="preserve">คราวละ </w:t>
      </w:r>
      <w:r w:rsidRPr="004E5E8A">
        <w:rPr>
          <w:rFonts w:ascii="Angsana New" w:hAnsi="Angsana New"/>
          <w:sz w:val="30"/>
          <w:szCs w:val="30"/>
        </w:rPr>
        <w:t>2</w:t>
      </w:r>
      <w:r w:rsidRPr="004E5E8A">
        <w:rPr>
          <w:rFonts w:ascii="Angsana New" w:hAnsi="Angsana New"/>
          <w:sz w:val="30"/>
          <w:szCs w:val="30"/>
          <w:cs/>
        </w:rPr>
        <w:t xml:space="preserve"> ปี เว้นแต่จะถูกยกเลิกโดยฝ่ายใดฝ่ายหนึ่งได้แจ้งเป็นลายลักษณ์อักษรให้อีกฝ่ายทราบล่วงหน้าเป็นระยะเวลาอย่างน้อย </w:t>
      </w:r>
      <w:r w:rsidRPr="004E5E8A">
        <w:rPr>
          <w:rFonts w:ascii="Angsana New" w:hAnsi="Angsana New"/>
          <w:sz w:val="30"/>
          <w:szCs w:val="30"/>
        </w:rPr>
        <w:t xml:space="preserve">6 </w:t>
      </w:r>
      <w:r w:rsidRPr="004E5E8A">
        <w:rPr>
          <w:rFonts w:ascii="Angsana New" w:hAnsi="Angsana New" w:hint="cs"/>
          <w:sz w:val="30"/>
          <w:szCs w:val="30"/>
          <w:cs/>
        </w:rPr>
        <w:t>เดือนก่อนวันสิ้นสุดสัญญา</w:t>
      </w:r>
    </w:p>
    <w:p w14:paraId="05CA0DB0" w14:textId="77777777" w:rsidR="00702171" w:rsidRPr="00EA7D5C" w:rsidRDefault="00702171" w:rsidP="00086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68258F01" w14:textId="117CA2DA" w:rsidR="00086AF8" w:rsidRDefault="00EA7D5C" w:rsidP="001A6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นอกจากนี้ </w:t>
      </w:r>
      <w:r w:rsidR="00086AF8" w:rsidRPr="001A66E6">
        <w:rPr>
          <w:rFonts w:ascii="Angsana New" w:hAnsi="Angsana New"/>
          <w:spacing w:val="-4"/>
          <w:sz w:val="30"/>
          <w:szCs w:val="30"/>
        </w:rPr>
        <w:t xml:space="preserve">DHC </w:t>
      </w:r>
      <w:r w:rsidR="00086AF8" w:rsidRPr="001A66E6">
        <w:rPr>
          <w:rFonts w:ascii="Angsana New" w:hAnsi="Angsana New"/>
          <w:spacing w:val="-4"/>
          <w:sz w:val="30"/>
          <w:szCs w:val="30"/>
          <w:cs/>
        </w:rPr>
        <w:t>ได้ทำสัญญากับบริษัทเอกชนในประเทศแห่งหนึ่งซึ่งทำหน้าที่ขนส่งและจำหน่ายสินค้าของ</w:t>
      </w:r>
      <w:r w:rsidR="00504230">
        <w:rPr>
          <w:rFonts w:ascii="Angsana New" w:hAnsi="Angsana New"/>
          <w:spacing w:val="-4"/>
          <w:sz w:val="30"/>
          <w:szCs w:val="30"/>
        </w:rPr>
        <w:t xml:space="preserve"> DHC</w:t>
      </w:r>
      <w:r>
        <w:rPr>
          <w:rFonts w:ascii="Angsana New" w:hAnsi="Angsana New"/>
          <w:spacing w:val="-4"/>
          <w:sz w:val="30"/>
          <w:szCs w:val="30"/>
          <w:cs/>
        </w:rPr>
        <w:br/>
      </w:r>
      <w:r w:rsidR="00086AF8" w:rsidRPr="001A66E6">
        <w:rPr>
          <w:rFonts w:ascii="Angsana New" w:hAnsi="Angsana New"/>
          <w:spacing w:val="-4"/>
          <w:sz w:val="30"/>
          <w:szCs w:val="30"/>
          <w:cs/>
        </w:rPr>
        <w:t>ในประเทศไทย</w:t>
      </w:r>
      <w:r w:rsidR="00086AF8" w:rsidRPr="00086AF8">
        <w:rPr>
          <w:rFonts w:ascii="Angsana New" w:hAnsi="Angsana New"/>
          <w:sz w:val="30"/>
          <w:szCs w:val="30"/>
          <w:cs/>
        </w:rPr>
        <w:t xml:space="preserve"> โดย </w:t>
      </w:r>
      <w:r w:rsidR="00086AF8" w:rsidRPr="00086AF8">
        <w:rPr>
          <w:rFonts w:ascii="Angsana New" w:hAnsi="Angsana New"/>
          <w:sz w:val="30"/>
          <w:szCs w:val="30"/>
        </w:rPr>
        <w:t xml:space="preserve">DHC </w:t>
      </w:r>
      <w:r w:rsidR="00086AF8" w:rsidRPr="00086AF8">
        <w:rPr>
          <w:rFonts w:ascii="Angsana New" w:hAnsi="Angsana New"/>
          <w:sz w:val="30"/>
          <w:szCs w:val="30"/>
          <w:cs/>
        </w:rPr>
        <w:t xml:space="preserve">จะต้องจ่ายค่าตอบแทนตามอัตราที่ระบุไว้ สัญญาดังกล่าวจะสิ้นสุดในวันที่ </w:t>
      </w:r>
      <w:r w:rsidR="00313A56" w:rsidRPr="00313A56">
        <w:rPr>
          <w:rFonts w:ascii="Angsana New" w:hAnsi="Angsana New"/>
          <w:sz w:val="30"/>
          <w:szCs w:val="30"/>
        </w:rPr>
        <w:t>30</w:t>
      </w:r>
      <w:r w:rsidR="00086AF8" w:rsidRPr="00086AF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13A56" w:rsidRPr="00313A56">
        <w:rPr>
          <w:rFonts w:ascii="Angsana New" w:hAnsi="Angsana New"/>
          <w:sz w:val="30"/>
          <w:szCs w:val="30"/>
        </w:rPr>
        <w:t>2566</w:t>
      </w:r>
      <w:r w:rsidR="00086AF8" w:rsidRPr="00086AF8">
        <w:rPr>
          <w:rFonts w:ascii="Angsana New" w:hAnsi="Angsana New"/>
          <w:sz w:val="30"/>
          <w:szCs w:val="30"/>
          <w:cs/>
        </w:rPr>
        <w:t xml:space="preserve"> ซึ่งจะต่ออายุสัญญาโดยอัตโนมัติคราวละ </w:t>
      </w:r>
      <w:r w:rsidR="00313A56" w:rsidRPr="00313A56">
        <w:rPr>
          <w:rFonts w:ascii="Angsana New" w:hAnsi="Angsana New"/>
          <w:sz w:val="30"/>
          <w:szCs w:val="30"/>
        </w:rPr>
        <w:t>1</w:t>
      </w:r>
      <w:r w:rsidR="00086AF8" w:rsidRPr="00086AF8">
        <w:rPr>
          <w:rFonts w:ascii="Angsana New" w:hAnsi="Angsana New"/>
          <w:sz w:val="30"/>
          <w:szCs w:val="30"/>
          <w:cs/>
        </w:rPr>
        <w:t xml:space="preserve"> ปี เว้นแต่จะถูกยกเลิกโดยฝ่ายใดฝ่ายหนึ่งได้แจ้งเป็นลายลักษณ์อักษรให้อีกฝ่ายทราบล่วงหน้าเป็นระยะเวลาอย่างน้อย </w:t>
      </w:r>
      <w:r w:rsidR="00313A56" w:rsidRPr="00313A56">
        <w:rPr>
          <w:rFonts w:ascii="Angsana New" w:hAnsi="Angsana New"/>
          <w:sz w:val="30"/>
          <w:szCs w:val="30"/>
        </w:rPr>
        <w:t>1</w:t>
      </w:r>
      <w:r w:rsidR="00086AF8" w:rsidRPr="00086AF8">
        <w:rPr>
          <w:rFonts w:ascii="Angsana New" w:hAnsi="Angsana New"/>
          <w:sz w:val="30"/>
          <w:szCs w:val="30"/>
          <w:cs/>
        </w:rPr>
        <w:t xml:space="preserve"> เดือนก่อนวันสิ้นสุดสัญญา</w:t>
      </w:r>
    </w:p>
    <w:p w14:paraId="13B210C5" w14:textId="67524CC4" w:rsidR="00B21089" w:rsidRPr="00EA7D5C" w:rsidRDefault="00B21089" w:rsidP="00185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highlight w:val="yellow"/>
          <w:cs/>
        </w:rPr>
      </w:pPr>
    </w:p>
    <w:p w14:paraId="4ED27A2C" w14:textId="6CF76B87" w:rsidR="009F50EE" w:rsidRPr="009F50EE" w:rsidRDefault="009F50EE" w:rsidP="009F50EE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การจัดประเภทรายการใหม่</w:t>
      </w:r>
      <w:r w:rsidRPr="009F50EE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</w:t>
      </w:r>
    </w:p>
    <w:p w14:paraId="27194473" w14:textId="77777777" w:rsidR="009F50EE" w:rsidRPr="00EA7D5C" w:rsidRDefault="009F50EE" w:rsidP="009F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pacing w:val="-4"/>
          <w:sz w:val="20"/>
          <w:szCs w:val="20"/>
          <w:highlight w:val="yellow"/>
          <w:lang w:eastAsia="x-none"/>
        </w:rPr>
      </w:pPr>
    </w:p>
    <w:p w14:paraId="7BA5B8A8" w14:textId="09B9C87F" w:rsidR="009F50EE" w:rsidRDefault="009F50EE" w:rsidP="009F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7E5BA8">
        <w:rPr>
          <w:rFonts w:asciiTheme="majorBidi" w:hAnsiTheme="majorBidi"/>
          <w:spacing w:val="-2"/>
          <w:sz w:val="30"/>
          <w:szCs w:val="30"/>
          <w:cs/>
          <w:lang w:eastAsia="x-none"/>
        </w:rPr>
        <w:t>รายการบางรายการใน</w:t>
      </w:r>
      <w:r w:rsidR="00F97125" w:rsidRPr="007E5BA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งบ</w:t>
      </w:r>
      <w:r w:rsidR="006A4A1A" w:rsidRPr="007E5BA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แสดงฐานะการเงิน ณ </w:t>
      </w:r>
      <w:r w:rsidR="00375ECF" w:rsidRPr="007E5BA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วันที่ </w:t>
      </w:r>
      <w:r w:rsidR="00375ECF" w:rsidRPr="007E5BA8">
        <w:rPr>
          <w:rFonts w:asciiTheme="majorBidi" w:hAnsiTheme="majorBidi" w:hint="cs"/>
          <w:spacing w:val="-2"/>
          <w:sz w:val="30"/>
          <w:szCs w:val="30"/>
          <w:lang w:eastAsia="x-none"/>
        </w:rPr>
        <w:t xml:space="preserve">31 </w:t>
      </w:r>
      <w:r w:rsidR="00221CB4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ธันวาคม</w:t>
      </w:r>
      <w:r w:rsidR="00375ECF" w:rsidRPr="007E5BA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 </w:t>
      </w:r>
      <w:r w:rsidR="00375ECF" w:rsidRPr="007E5BA8">
        <w:rPr>
          <w:rFonts w:asciiTheme="majorBidi" w:hAnsiTheme="majorBidi" w:hint="cs"/>
          <w:spacing w:val="-2"/>
          <w:sz w:val="30"/>
          <w:szCs w:val="30"/>
          <w:lang w:eastAsia="x-none"/>
        </w:rPr>
        <w:t>256</w:t>
      </w:r>
      <w:r w:rsidR="00375ECF" w:rsidRPr="007E5BA8">
        <w:rPr>
          <w:rFonts w:asciiTheme="majorBidi" w:hAnsiTheme="majorBidi"/>
          <w:spacing w:val="-2"/>
          <w:sz w:val="30"/>
          <w:szCs w:val="30"/>
          <w:lang w:eastAsia="x-none"/>
        </w:rPr>
        <w:t>5</w:t>
      </w:r>
      <w:r w:rsidR="00375ECF" w:rsidRPr="007E5BA8">
        <w:rPr>
          <w:rFonts w:asciiTheme="majorBidi" w:hAnsiTheme="majorBidi" w:hint="cs"/>
          <w:spacing w:val="-2"/>
          <w:sz w:val="30"/>
          <w:szCs w:val="30"/>
          <w:lang w:eastAsia="x-none"/>
        </w:rPr>
        <w:t xml:space="preserve"> </w:t>
      </w:r>
      <w:r w:rsidR="007E5BA8" w:rsidRPr="007E5BA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และงบกำไรขาดทุนสำหรับงวดสามเดือน</w:t>
      </w:r>
      <w:r w:rsidR="0018514E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และหกเดือน</w:t>
      </w:r>
      <w:r w:rsidR="007E5BA8" w:rsidRPr="007E5BA8">
        <w:rPr>
          <w:rFonts w:asciiTheme="majorBidi" w:hAnsiTheme="majorBidi" w:hint="cs"/>
          <w:sz w:val="30"/>
          <w:szCs w:val="30"/>
          <w:cs/>
          <w:lang w:eastAsia="x-none"/>
        </w:rPr>
        <w:t xml:space="preserve">สิ้นสุดวันที่ </w:t>
      </w:r>
      <w:r w:rsidR="007E5BA8" w:rsidRPr="007E5BA8">
        <w:rPr>
          <w:rFonts w:asciiTheme="majorBidi" w:hAnsiTheme="majorBidi"/>
          <w:sz w:val="30"/>
          <w:szCs w:val="30"/>
          <w:lang w:eastAsia="x-none"/>
        </w:rPr>
        <w:t>3</w:t>
      </w:r>
      <w:r w:rsidR="008F3CD4">
        <w:rPr>
          <w:rFonts w:asciiTheme="majorBidi" w:hAnsiTheme="majorBidi"/>
          <w:sz w:val="30"/>
          <w:szCs w:val="30"/>
          <w:lang w:eastAsia="x-none"/>
        </w:rPr>
        <w:t>0</w:t>
      </w:r>
      <w:r w:rsidR="008F3CD4">
        <w:rPr>
          <w:rFonts w:asciiTheme="majorBidi" w:hAnsiTheme="majorBidi" w:hint="cs"/>
          <w:sz w:val="30"/>
          <w:szCs w:val="30"/>
          <w:cs/>
          <w:lang w:eastAsia="x-none"/>
        </w:rPr>
        <w:t xml:space="preserve"> มิถุนายน</w:t>
      </w:r>
      <w:r w:rsidR="007E5BA8" w:rsidRPr="007E5BA8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="007E5BA8" w:rsidRPr="007E5BA8">
        <w:rPr>
          <w:rFonts w:asciiTheme="majorBidi" w:hAnsiTheme="majorBidi"/>
          <w:sz w:val="30"/>
          <w:szCs w:val="30"/>
          <w:lang w:eastAsia="x-none"/>
        </w:rPr>
        <w:t xml:space="preserve">2565 </w:t>
      </w:r>
      <w:r w:rsidRPr="007E5BA8">
        <w:rPr>
          <w:rFonts w:asciiTheme="majorBidi" w:hAnsiTheme="majorBidi"/>
          <w:sz w:val="30"/>
          <w:szCs w:val="30"/>
          <w:cs/>
          <w:lang w:eastAsia="x-none"/>
        </w:rPr>
        <w:t>ซึ่งรวมอยู่ในงบการเงินระหว่างกาลนี้ เพื่อวัตถุประสงค์ในการเปรียบเทียบได้มีการจัดประเภทรายการใหม่เพื่อให้สอดคล้องกับการนำเสนองบการเงินระหว่างกาลนี้ ดังนี้</w:t>
      </w:r>
    </w:p>
    <w:p w14:paraId="20D384D7" w14:textId="6D9BDE15" w:rsidR="000E6CAD" w:rsidRPr="00EA7D5C" w:rsidRDefault="000E6CAD" w:rsidP="009F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0"/>
          <w:szCs w:val="20"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270"/>
        <w:gridCol w:w="1080"/>
        <w:gridCol w:w="270"/>
        <w:gridCol w:w="1170"/>
        <w:gridCol w:w="270"/>
        <w:gridCol w:w="1170"/>
      </w:tblGrid>
      <w:tr w:rsidR="000E6CAD" w:rsidRPr="00DE24D3" w14:paraId="4E19BDCF" w14:textId="77777777" w:rsidTr="003479CA">
        <w:trPr>
          <w:tblHeader/>
        </w:trPr>
        <w:tc>
          <w:tcPr>
            <w:tcW w:w="4950" w:type="dxa"/>
            <w:vAlign w:val="bottom"/>
          </w:tcPr>
          <w:p w14:paraId="5CEF65E2" w14:textId="77777777" w:rsidR="000E6CAD" w:rsidRPr="000E6CAD" w:rsidRDefault="000E6CA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46711" w14:textId="77777777" w:rsidR="000E6CAD" w:rsidRPr="000E6CAD" w:rsidRDefault="000E6CAD" w:rsidP="003479C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A92DA74" w14:textId="77777777" w:rsidR="000E6CAD" w:rsidRPr="000E6CAD" w:rsidRDefault="000E6CA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CAD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6ED387D4" w14:textId="77777777" w:rsidR="000E6CAD" w:rsidRPr="000E6CAD" w:rsidRDefault="000E6CAD" w:rsidP="003479C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0EBB3D" w14:textId="77777777" w:rsidR="000E6CAD" w:rsidRPr="000E6CAD" w:rsidRDefault="000E6CA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CAD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0431EA4E" w14:textId="77777777" w:rsidR="000E6CAD" w:rsidRPr="000E6CAD" w:rsidRDefault="000E6CAD" w:rsidP="003479C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9F66F55" w14:textId="77777777" w:rsidR="000E6CAD" w:rsidRPr="000E6CAD" w:rsidRDefault="000E6CA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CAD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0E6CAD" w:rsidRPr="00DE24D3" w14:paraId="775827AF" w14:textId="77777777" w:rsidTr="003479CA">
        <w:tc>
          <w:tcPr>
            <w:tcW w:w="4950" w:type="dxa"/>
          </w:tcPr>
          <w:p w14:paraId="4C93954D" w14:textId="77777777" w:rsidR="000E6CAD" w:rsidRPr="000E6CAD" w:rsidRDefault="000E6CA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D3826A" w14:textId="77777777" w:rsidR="000E6CAD" w:rsidRPr="000E6CAD" w:rsidRDefault="000E6CA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5"/>
          </w:tcPr>
          <w:p w14:paraId="513EF55F" w14:textId="77777777" w:rsidR="000E6CAD" w:rsidRPr="000E6CAD" w:rsidRDefault="000E6CA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C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6CAD" w14:paraId="138DF3D4" w14:textId="77777777" w:rsidTr="003479CA">
        <w:trPr>
          <w:cantSplit/>
        </w:trPr>
        <w:tc>
          <w:tcPr>
            <w:tcW w:w="4950" w:type="dxa"/>
          </w:tcPr>
          <w:p w14:paraId="0BF74D2D" w14:textId="2EE7EAE9" w:rsidR="000E6CAD" w:rsidRPr="000E6CAD" w:rsidRDefault="000E6CA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E6C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งบแสดงฐานะการเงินรวม</w:t>
            </w:r>
          </w:p>
        </w:tc>
        <w:tc>
          <w:tcPr>
            <w:tcW w:w="270" w:type="dxa"/>
          </w:tcPr>
          <w:p w14:paraId="295880B4" w14:textId="77777777" w:rsidR="000E6CAD" w:rsidRPr="000E6CAD" w:rsidRDefault="000E6CA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E4C90" w14:textId="77777777" w:rsidR="000E6CAD" w:rsidRPr="000E6CAD" w:rsidRDefault="000E6CA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DBFB9E" w14:textId="77777777" w:rsidR="000E6CAD" w:rsidRPr="000E6CAD" w:rsidRDefault="000E6CA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50A4ED" w14:textId="77777777" w:rsidR="000E6CAD" w:rsidRPr="000E6CAD" w:rsidRDefault="000E6CA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9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D411B6" w14:textId="77777777" w:rsidR="000E6CAD" w:rsidRPr="000E6CAD" w:rsidRDefault="000E6CA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B81F19" w14:textId="77777777" w:rsidR="000E6CAD" w:rsidRPr="000E6CAD" w:rsidRDefault="000E6CA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B23E2" w:rsidRPr="00E20A33" w14:paraId="748520D3" w14:textId="77777777" w:rsidTr="003479CA">
        <w:trPr>
          <w:cantSplit/>
        </w:trPr>
        <w:tc>
          <w:tcPr>
            <w:tcW w:w="4950" w:type="dxa"/>
          </w:tcPr>
          <w:p w14:paraId="361EFE3B" w14:textId="1C3B2635" w:rsidR="003B23E2" w:rsidRPr="003B23E2" w:rsidRDefault="003B23E2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5E0BE151" w14:textId="77777777" w:rsidR="003B23E2" w:rsidRPr="000E6CAD" w:rsidRDefault="003B23E2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CFCFFF" w14:textId="56B15130" w:rsidR="003B23E2" w:rsidRPr="000E6CAD" w:rsidRDefault="003B7240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184,522</w:t>
            </w:r>
          </w:p>
        </w:tc>
        <w:tc>
          <w:tcPr>
            <w:tcW w:w="270" w:type="dxa"/>
          </w:tcPr>
          <w:p w14:paraId="276B2EDF" w14:textId="77777777" w:rsidR="003B23E2" w:rsidRPr="000E6CAD" w:rsidRDefault="003B23E2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F1F48E" w14:textId="23F97526" w:rsidR="003B23E2" w:rsidRPr="000E6CAD" w:rsidRDefault="003B7240" w:rsidP="001A6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9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(1,789)</w:t>
            </w:r>
          </w:p>
        </w:tc>
        <w:tc>
          <w:tcPr>
            <w:tcW w:w="270" w:type="dxa"/>
          </w:tcPr>
          <w:p w14:paraId="3E3FD9BB" w14:textId="77777777" w:rsidR="003B23E2" w:rsidRPr="000E6CAD" w:rsidRDefault="003B23E2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90B539" w14:textId="293295B9" w:rsidR="003B23E2" w:rsidRPr="000E6CAD" w:rsidRDefault="003B7240" w:rsidP="001A6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182,733</w:t>
            </w:r>
          </w:p>
        </w:tc>
      </w:tr>
      <w:tr w:rsidR="0066664E" w:rsidRPr="00E20A33" w14:paraId="3808CB16" w14:textId="77777777" w:rsidTr="003479CA">
        <w:trPr>
          <w:cantSplit/>
        </w:trPr>
        <w:tc>
          <w:tcPr>
            <w:tcW w:w="4950" w:type="dxa"/>
          </w:tcPr>
          <w:p w14:paraId="4A8F42F4" w14:textId="0080ABB5" w:rsidR="0066664E" w:rsidRDefault="0066664E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270" w:type="dxa"/>
          </w:tcPr>
          <w:p w14:paraId="75085A83" w14:textId="77777777" w:rsidR="0066664E" w:rsidRPr="000E6CAD" w:rsidRDefault="0066664E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85458E" w14:textId="3FBBA249" w:rsidR="0066664E" w:rsidRPr="000E6CAD" w:rsidRDefault="003B7240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49,456</w:t>
            </w:r>
          </w:p>
        </w:tc>
        <w:tc>
          <w:tcPr>
            <w:tcW w:w="270" w:type="dxa"/>
          </w:tcPr>
          <w:p w14:paraId="7FCA3D10" w14:textId="77777777" w:rsidR="0066664E" w:rsidRPr="000E6CAD" w:rsidRDefault="0066664E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957EE9" w14:textId="5947D057" w:rsidR="0066664E" w:rsidRPr="000E6CAD" w:rsidRDefault="003B7240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9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(1,965)</w:t>
            </w:r>
          </w:p>
        </w:tc>
        <w:tc>
          <w:tcPr>
            <w:tcW w:w="270" w:type="dxa"/>
          </w:tcPr>
          <w:p w14:paraId="5E3259EE" w14:textId="77777777" w:rsidR="0066664E" w:rsidRPr="000E6CAD" w:rsidRDefault="0066664E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B0DC85" w14:textId="736CC8C3" w:rsidR="0066664E" w:rsidRPr="000E6CAD" w:rsidRDefault="003B7240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47,491</w:t>
            </w:r>
          </w:p>
        </w:tc>
      </w:tr>
      <w:tr w:rsidR="003B23E2" w:rsidRPr="00E20A33" w14:paraId="66A46AC2" w14:textId="77777777" w:rsidTr="003479CA">
        <w:trPr>
          <w:cantSplit/>
        </w:trPr>
        <w:tc>
          <w:tcPr>
            <w:tcW w:w="4950" w:type="dxa"/>
          </w:tcPr>
          <w:p w14:paraId="64CD386B" w14:textId="027C64EE" w:rsidR="003B23E2" w:rsidRPr="000E6CAD" w:rsidRDefault="003B23E2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270" w:type="dxa"/>
          </w:tcPr>
          <w:p w14:paraId="2FFA5D07" w14:textId="77777777" w:rsidR="003B23E2" w:rsidRPr="000E6CAD" w:rsidRDefault="003B23E2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CFAE8F" w14:textId="65B13BD6" w:rsidR="003B23E2" w:rsidRPr="000E6CAD" w:rsidRDefault="003B7240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  <w:tc>
          <w:tcPr>
            <w:tcW w:w="270" w:type="dxa"/>
          </w:tcPr>
          <w:p w14:paraId="646875B2" w14:textId="77777777" w:rsidR="003B23E2" w:rsidRPr="000E6CAD" w:rsidRDefault="003B23E2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780E06" w14:textId="56CCAB51" w:rsidR="003B23E2" w:rsidRPr="000E6CAD" w:rsidRDefault="003B7240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9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1,789</w:t>
            </w:r>
          </w:p>
        </w:tc>
        <w:tc>
          <w:tcPr>
            <w:tcW w:w="270" w:type="dxa"/>
          </w:tcPr>
          <w:p w14:paraId="16BEC649" w14:textId="77777777" w:rsidR="003B23E2" w:rsidRPr="000E6CAD" w:rsidRDefault="003B23E2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C9AAA6" w14:textId="30C25C05" w:rsidR="003B23E2" w:rsidRPr="000E6CAD" w:rsidRDefault="003B7240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2,079</w:t>
            </w:r>
          </w:p>
        </w:tc>
      </w:tr>
      <w:tr w:rsidR="000E6CAD" w:rsidRPr="00E20A33" w14:paraId="58EFF9F9" w14:textId="77777777" w:rsidTr="003479CA">
        <w:trPr>
          <w:cantSplit/>
        </w:trPr>
        <w:tc>
          <w:tcPr>
            <w:tcW w:w="4950" w:type="dxa"/>
          </w:tcPr>
          <w:p w14:paraId="47CFB527" w14:textId="77777777" w:rsidR="000E6CAD" w:rsidRPr="000E6CAD" w:rsidRDefault="000E6CA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CA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665684C" w14:textId="77777777" w:rsidR="000E6CAD" w:rsidRPr="000E6CAD" w:rsidRDefault="000E6CA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5ED7E4" w14:textId="2957FD9A" w:rsidR="000E6CAD" w:rsidRPr="000E6CAD" w:rsidRDefault="000E6CA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8D2D15" w14:textId="77777777" w:rsidR="000E6CAD" w:rsidRPr="000E6CAD" w:rsidRDefault="000E6CA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073DCB" w14:textId="77777777" w:rsidR="000E6CAD" w:rsidRPr="000E6CAD" w:rsidRDefault="000E6CA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9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DA734F" w14:textId="77777777" w:rsidR="000E6CAD" w:rsidRPr="000E6CAD" w:rsidRDefault="000E6CA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86657B" w14:textId="77777777" w:rsidR="000E6CAD" w:rsidRPr="000E6CAD" w:rsidRDefault="000E6CA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6CAD" w:rsidRPr="00E20A33" w14:paraId="6343247C" w14:textId="77777777" w:rsidTr="003479CA">
        <w:trPr>
          <w:cantSplit/>
        </w:trPr>
        <w:tc>
          <w:tcPr>
            <w:tcW w:w="4950" w:type="dxa"/>
          </w:tcPr>
          <w:p w14:paraId="09559A94" w14:textId="77777777" w:rsidR="000E6CAD" w:rsidRPr="000E6CAD" w:rsidRDefault="000E6CAD" w:rsidP="000E6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 w:firstLine="1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E6CAD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70" w:type="dxa"/>
          </w:tcPr>
          <w:p w14:paraId="3417E06E" w14:textId="77777777" w:rsidR="000E6CAD" w:rsidRPr="000E6CAD" w:rsidRDefault="000E6CAD" w:rsidP="000E6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09AC70" w14:textId="76036B37" w:rsidR="000E6CAD" w:rsidRPr="003B7240" w:rsidRDefault="003B7240" w:rsidP="000E6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E6CAD" w:rsidRPr="000E6CAD">
              <w:rPr>
                <w:rFonts w:ascii="Angsana New" w:hAnsi="Angsana New"/>
                <w:sz w:val="30"/>
                <w:szCs w:val="30"/>
              </w:rPr>
              <w:t>139,806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528FB4F" w14:textId="77777777" w:rsidR="000E6CAD" w:rsidRPr="000E6CAD" w:rsidRDefault="000E6CAD" w:rsidP="000E6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3DEF80" w14:textId="54926CDA" w:rsidR="000E6CAD" w:rsidRPr="000E6CAD" w:rsidRDefault="00092A80" w:rsidP="000E6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90"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E6CAD" w:rsidRPr="000E6CAD">
              <w:rPr>
                <w:rFonts w:ascii="Angsana New" w:hAnsi="Angsana New"/>
                <w:sz w:val="30"/>
                <w:szCs w:val="30"/>
                <w:lang w:val="en-US"/>
              </w:rPr>
              <w:t>13,</w:t>
            </w:r>
            <w:r w:rsidR="003B7240">
              <w:rPr>
                <w:rFonts w:ascii="Angsana New" w:hAnsi="Angsana New"/>
                <w:sz w:val="30"/>
                <w:szCs w:val="30"/>
                <w:lang w:val="en-US"/>
              </w:rPr>
              <w:t>549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319C743" w14:textId="77777777" w:rsidR="000E6CAD" w:rsidRPr="000E6CAD" w:rsidRDefault="000E6CAD" w:rsidP="000E6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FE0CF0" w14:textId="38DCB6DB" w:rsidR="000E6CAD" w:rsidRPr="000E6CAD" w:rsidRDefault="003B7240" w:rsidP="000E6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0E6CAD" w:rsidRPr="000E6CAD">
              <w:rPr>
                <w:rFonts w:ascii="Angsana New" w:hAnsi="Angsana New"/>
                <w:sz w:val="30"/>
                <w:szCs w:val="30"/>
                <w:lang w:val="en-US"/>
              </w:rPr>
              <w:t>153,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E6CAD" w:rsidRPr="00E20A33" w14:paraId="3D9A579D" w14:textId="77777777" w:rsidTr="003479CA">
        <w:trPr>
          <w:cantSplit/>
        </w:trPr>
        <w:tc>
          <w:tcPr>
            <w:tcW w:w="4950" w:type="dxa"/>
          </w:tcPr>
          <w:p w14:paraId="21DB85F6" w14:textId="77777777" w:rsidR="000E6CAD" w:rsidRPr="000E6CAD" w:rsidRDefault="000E6CAD" w:rsidP="000E6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CA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7DAEEAD5" w14:textId="77777777" w:rsidR="000E6CAD" w:rsidRPr="000E6CAD" w:rsidRDefault="000E6CAD" w:rsidP="000E6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73DD9F" w14:textId="186ED6B5" w:rsidR="000E6CAD" w:rsidRPr="000E6CAD" w:rsidRDefault="003B7240" w:rsidP="000E6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E6CAD" w:rsidRPr="000E6CAD">
              <w:rPr>
                <w:rFonts w:ascii="Angsana New" w:hAnsi="Angsana New"/>
                <w:sz w:val="30"/>
                <w:szCs w:val="30"/>
                <w:lang w:val="en-US"/>
              </w:rPr>
              <w:t>602,203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A09FA80" w14:textId="77777777" w:rsidR="000E6CAD" w:rsidRPr="000E6CAD" w:rsidRDefault="000E6CAD" w:rsidP="000E6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DBBCE5" w14:textId="4AE45B8F" w:rsidR="000E6CAD" w:rsidRPr="000E6CAD" w:rsidRDefault="000E6CAD" w:rsidP="000E6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9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6CA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B724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0E6CA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B7240">
              <w:rPr>
                <w:rFonts w:ascii="Angsana New" w:hAnsi="Angsana New"/>
                <w:sz w:val="30"/>
                <w:szCs w:val="30"/>
                <w:lang w:val="en-US"/>
              </w:rPr>
              <w:t>514</w:t>
            </w:r>
          </w:p>
        </w:tc>
        <w:tc>
          <w:tcPr>
            <w:tcW w:w="270" w:type="dxa"/>
          </w:tcPr>
          <w:p w14:paraId="77EA6019" w14:textId="77777777" w:rsidR="000E6CAD" w:rsidRPr="000E6CAD" w:rsidRDefault="000E6CAD" w:rsidP="000E6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75A726" w14:textId="68B73705" w:rsidR="000E6CAD" w:rsidRPr="000E6CAD" w:rsidRDefault="003B7240" w:rsidP="000E6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0E6CAD" w:rsidRPr="000E6CAD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E6CAD" w:rsidRPr="000E6CA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689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26A3F" w:rsidRPr="00E20A33" w14:paraId="3F14688B" w14:textId="77777777" w:rsidTr="003479CA">
        <w:trPr>
          <w:cantSplit/>
        </w:trPr>
        <w:tc>
          <w:tcPr>
            <w:tcW w:w="4950" w:type="dxa"/>
          </w:tcPr>
          <w:p w14:paraId="74CB1237" w14:textId="75A469E3" w:rsidR="00126A3F" w:rsidRPr="000E6CAD" w:rsidRDefault="00126A3F" w:rsidP="0012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6A3F">
              <w:rPr>
                <w:rFonts w:ascii="Angsana New" w:hAnsi="Angsana New"/>
                <w:sz w:val="30"/>
                <w:szCs w:val="30"/>
                <w:cs/>
              </w:rPr>
              <w:t>เจ้าหนี้ไม่หมุนเวียนอื่น</w:t>
            </w:r>
          </w:p>
        </w:tc>
        <w:tc>
          <w:tcPr>
            <w:tcW w:w="270" w:type="dxa"/>
          </w:tcPr>
          <w:p w14:paraId="2D86B90C" w14:textId="77777777" w:rsidR="00126A3F" w:rsidRPr="000E6CAD" w:rsidRDefault="00126A3F" w:rsidP="0012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75DEF2" w14:textId="00720604" w:rsidR="00126A3F" w:rsidRPr="000E6CAD" w:rsidRDefault="003B7240" w:rsidP="0012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(206,000)</w:t>
            </w:r>
          </w:p>
        </w:tc>
        <w:tc>
          <w:tcPr>
            <w:tcW w:w="270" w:type="dxa"/>
          </w:tcPr>
          <w:p w14:paraId="58F6BEBB" w14:textId="77777777" w:rsidR="00126A3F" w:rsidRPr="000E6CAD" w:rsidRDefault="00126A3F" w:rsidP="0012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FFFD74" w14:textId="4CBD451D" w:rsidR="00126A3F" w:rsidRPr="000E6CAD" w:rsidRDefault="003B7240" w:rsidP="0012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90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(2,257)</w:t>
            </w:r>
          </w:p>
        </w:tc>
        <w:tc>
          <w:tcPr>
            <w:tcW w:w="270" w:type="dxa"/>
          </w:tcPr>
          <w:p w14:paraId="53AB05BC" w14:textId="77777777" w:rsidR="00126A3F" w:rsidRPr="000E6CAD" w:rsidRDefault="00126A3F" w:rsidP="0012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07D8C8" w14:textId="36B54BA8" w:rsidR="00126A3F" w:rsidRPr="000E6CAD" w:rsidRDefault="003B7240" w:rsidP="0012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(208,257)</w:t>
            </w:r>
          </w:p>
        </w:tc>
      </w:tr>
      <w:tr w:rsidR="00126A3F" w:rsidRPr="00E20A33" w14:paraId="29597AF8" w14:textId="77777777" w:rsidTr="003479CA">
        <w:trPr>
          <w:cantSplit/>
        </w:trPr>
        <w:tc>
          <w:tcPr>
            <w:tcW w:w="4950" w:type="dxa"/>
          </w:tcPr>
          <w:p w14:paraId="0CFB67F4" w14:textId="3F7F2433" w:rsidR="00126A3F" w:rsidRPr="000E6CAD" w:rsidRDefault="00126A3F" w:rsidP="0012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6A3F">
              <w:rPr>
                <w:rFonts w:ascii="Angsana New" w:hAnsi="Angsana New"/>
                <w:sz w:val="30"/>
                <w:szCs w:val="30"/>
                <w:cs/>
              </w:rPr>
              <w:t>ส่วนเกินทุนอื่น</w:t>
            </w:r>
          </w:p>
        </w:tc>
        <w:tc>
          <w:tcPr>
            <w:tcW w:w="270" w:type="dxa"/>
          </w:tcPr>
          <w:p w14:paraId="23CFABBF" w14:textId="77777777" w:rsidR="00126A3F" w:rsidRPr="000E6CAD" w:rsidRDefault="00126A3F" w:rsidP="0012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FC8963" w14:textId="165B9941" w:rsidR="00126A3F" w:rsidRPr="000E6CAD" w:rsidRDefault="003B7240" w:rsidP="0012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(3,573)</w:t>
            </w:r>
          </w:p>
        </w:tc>
        <w:tc>
          <w:tcPr>
            <w:tcW w:w="270" w:type="dxa"/>
          </w:tcPr>
          <w:p w14:paraId="232F945A" w14:textId="77777777" w:rsidR="00126A3F" w:rsidRPr="000E6CAD" w:rsidRDefault="00126A3F" w:rsidP="0012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5AFE0F" w14:textId="129DB3CE" w:rsidR="00126A3F" w:rsidRPr="000E6CAD" w:rsidRDefault="003B7240" w:rsidP="0012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90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2,257</w:t>
            </w:r>
          </w:p>
        </w:tc>
        <w:tc>
          <w:tcPr>
            <w:tcW w:w="270" w:type="dxa"/>
          </w:tcPr>
          <w:p w14:paraId="04D17C97" w14:textId="77777777" w:rsidR="00126A3F" w:rsidRPr="000E6CAD" w:rsidRDefault="00126A3F" w:rsidP="0012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A55923" w14:textId="1EB81D8F" w:rsidR="00126A3F" w:rsidRPr="000E6CAD" w:rsidRDefault="003B7240" w:rsidP="0012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(1,316)</w:t>
            </w:r>
          </w:p>
        </w:tc>
      </w:tr>
      <w:tr w:rsidR="000E6CAD" w:rsidRPr="00DE24D3" w14:paraId="5D80680D" w14:textId="77777777" w:rsidTr="003479CA">
        <w:tc>
          <w:tcPr>
            <w:tcW w:w="4950" w:type="dxa"/>
          </w:tcPr>
          <w:p w14:paraId="651FF0C8" w14:textId="77777777" w:rsidR="000E6CAD" w:rsidRPr="00D70614" w:rsidRDefault="000E6CAD" w:rsidP="003479C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652531" w14:textId="77777777" w:rsidR="000E6CAD" w:rsidRPr="000E6CAD" w:rsidRDefault="000E6CA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5077EE" w14:textId="77777777" w:rsidR="000E6CAD" w:rsidRPr="000E6CAD" w:rsidRDefault="000E6CA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15C8F6" w14:textId="77777777" w:rsidR="000E6CAD" w:rsidRPr="000E6CAD" w:rsidRDefault="000E6CA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CB8DF7" w14:textId="77777777" w:rsidR="000E6CAD" w:rsidRPr="000E6CAD" w:rsidRDefault="000E6CA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E6C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011F54D" w14:textId="77777777" w:rsidR="000E6CAD" w:rsidRPr="000E6CAD" w:rsidRDefault="000E6CA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FC6A22" w14:textId="77777777" w:rsidR="000E6CAD" w:rsidRPr="000E6CAD" w:rsidRDefault="000E6CA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CA6EB0B" w14:textId="64676941" w:rsidR="009F50EE" w:rsidRDefault="009F50EE" w:rsidP="00435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lang w:eastAsia="x-none"/>
        </w:rPr>
      </w:pPr>
    </w:p>
    <w:p w14:paraId="1040F33A" w14:textId="77777777" w:rsidR="00D70614" w:rsidRDefault="00D70614" w:rsidP="00435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lang w:eastAsia="x-none"/>
        </w:rPr>
      </w:pPr>
    </w:p>
    <w:p w14:paraId="26BFAC5F" w14:textId="77777777" w:rsidR="00D70614" w:rsidRDefault="00D70614" w:rsidP="00435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lang w:eastAsia="x-none"/>
        </w:rPr>
      </w:pPr>
    </w:p>
    <w:p w14:paraId="22448A1C" w14:textId="77777777" w:rsidR="00D70614" w:rsidRDefault="00D70614" w:rsidP="00435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lang w:eastAsia="x-none"/>
        </w:rPr>
      </w:pPr>
    </w:p>
    <w:p w14:paraId="3A732698" w14:textId="77777777" w:rsidR="00D70614" w:rsidRDefault="00D70614" w:rsidP="00435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lang w:eastAsia="x-none"/>
        </w:rPr>
      </w:pPr>
    </w:p>
    <w:p w14:paraId="6E9C6790" w14:textId="77777777" w:rsidR="00D70614" w:rsidRDefault="00D70614" w:rsidP="00435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lang w:eastAsia="x-none"/>
        </w:rPr>
      </w:pPr>
    </w:p>
    <w:p w14:paraId="013DF10F" w14:textId="77777777" w:rsidR="00D70614" w:rsidRPr="000E6CAD" w:rsidRDefault="00D70614" w:rsidP="00435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lang w:eastAsia="x-none"/>
        </w:rPr>
      </w:pPr>
      <w:bookmarkStart w:id="17" w:name="_GoBack"/>
      <w:bookmarkEnd w:id="17"/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70"/>
        <w:gridCol w:w="900"/>
        <w:gridCol w:w="268"/>
        <w:gridCol w:w="902"/>
        <w:gridCol w:w="270"/>
        <w:gridCol w:w="900"/>
        <w:gridCol w:w="270"/>
        <w:gridCol w:w="900"/>
        <w:gridCol w:w="270"/>
        <w:gridCol w:w="900"/>
      </w:tblGrid>
      <w:tr w:rsidR="00A86B2E" w:rsidRPr="00B52827" w14:paraId="1CB216E7" w14:textId="77777777" w:rsidTr="00A86B2E">
        <w:trPr>
          <w:tblHeader/>
        </w:trPr>
        <w:tc>
          <w:tcPr>
            <w:tcW w:w="2430" w:type="dxa"/>
          </w:tcPr>
          <w:p w14:paraId="475C1FCE" w14:textId="77777777" w:rsidR="00A86B2E" w:rsidRPr="003B7240" w:rsidRDefault="00A86B2E" w:rsidP="003479C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3CFEF9" w14:textId="77777777" w:rsidR="00A86B2E" w:rsidRPr="003B7240" w:rsidRDefault="00A86B2E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2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30E67D5" w14:textId="77777777" w:rsidR="00A86B2E" w:rsidRPr="003B7240" w:rsidRDefault="00A86B2E" w:rsidP="003479C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B213E4" w14:textId="77777777" w:rsidR="00A86B2E" w:rsidRPr="003B7240" w:rsidRDefault="00A86B2E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2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86B2E" w:rsidRPr="00B52827" w14:paraId="3AD576B5" w14:textId="77777777" w:rsidTr="00A86B2E">
        <w:trPr>
          <w:tblHeader/>
        </w:trPr>
        <w:tc>
          <w:tcPr>
            <w:tcW w:w="2430" w:type="dxa"/>
          </w:tcPr>
          <w:p w14:paraId="7725662B" w14:textId="77777777" w:rsidR="00A86B2E" w:rsidRPr="003B7240" w:rsidRDefault="00A86B2E" w:rsidP="003479C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70CD800C" w14:textId="77777777" w:rsidR="00A86B2E" w:rsidRPr="003B7240" w:rsidRDefault="00A86B2E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16B63317" w14:textId="77777777" w:rsidR="00A86B2E" w:rsidRPr="003B7240" w:rsidRDefault="00A86B2E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240">
              <w:rPr>
                <w:rFonts w:ascii="Angsana New" w:hAnsi="Angsana New"/>
                <w:sz w:val="30"/>
                <w:szCs w:val="30"/>
                <w:cs/>
              </w:rPr>
              <w:t>ก่อนจัดประเภท</w:t>
            </w:r>
            <w:r w:rsidRPr="003B7240">
              <w:rPr>
                <w:rFonts w:ascii="Angsana New" w:hAnsi="Angsana New" w:hint="cs"/>
                <w:sz w:val="30"/>
                <w:szCs w:val="30"/>
                <w:cs/>
              </w:rPr>
              <w:t>ใ</w:t>
            </w:r>
            <w:r w:rsidRPr="003B7240">
              <w:rPr>
                <w:rFonts w:ascii="Angsana New" w:hAnsi="Angsana New"/>
                <w:sz w:val="30"/>
                <w:szCs w:val="30"/>
                <w:cs/>
              </w:rPr>
              <w:t>หม่</w:t>
            </w:r>
          </w:p>
        </w:tc>
        <w:tc>
          <w:tcPr>
            <w:tcW w:w="270" w:type="dxa"/>
          </w:tcPr>
          <w:p w14:paraId="66D2AE07" w14:textId="77777777" w:rsidR="00A86B2E" w:rsidRPr="003B7240" w:rsidRDefault="00A86B2E" w:rsidP="003479C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3B6B36FB" w14:textId="77777777" w:rsidR="00A86B2E" w:rsidRPr="003B7240" w:rsidRDefault="00A86B2E" w:rsidP="003479C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B291F5E" w14:textId="77777777" w:rsidR="00A86B2E" w:rsidRPr="003B7240" w:rsidRDefault="00A86B2E" w:rsidP="003479C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A50702" w14:textId="77777777" w:rsidR="00A86B2E" w:rsidRPr="003B7240" w:rsidRDefault="00A86B2E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D0A917F" w14:textId="77777777" w:rsidR="00A86B2E" w:rsidRPr="003B7240" w:rsidRDefault="00A86B2E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240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597C90B3" w14:textId="77777777" w:rsidR="00A86B2E" w:rsidRPr="003B7240" w:rsidRDefault="00A86B2E" w:rsidP="003479C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AC7FB85" w14:textId="77777777" w:rsidR="00A86B2E" w:rsidRPr="003B7240" w:rsidRDefault="00A86B2E" w:rsidP="003479C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508E4A7" w14:textId="77777777" w:rsidR="00A86B2E" w:rsidRPr="003B7240" w:rsidRDefault="00A86B2E" w:rsidP="003479C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hideMark/>
          </w:tcPr>
          <w:p w14:paraId="41388B26" w14:textId="77777777" w:rsidR="00A86B2E" w:rsidRPr="003B7240" w:rsidRDefault="00A86B2E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240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313EF84A" w14:textId="77777777" w:rsidR="00A86B2E" w:rsidRPr="003B7240" w:rsidRDefault="00A86B2E" w:rsidP="003479C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7C7ED4C" w14:textId="77777777" w:rsidR="00A86B2E" w:rsidRPr="003B7240" w:rsidRDefault="00A86B2E" w:rsidP="003479C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BE76237" w14:textId="77777777" w:rsidR="00A86B2E" w:rsidRPr="003B7240" w:rsidRDefault="00A86B2E" w:rsidP="003479C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66AF9725" w14:textId="77777777" w:rsidR="00A86B2E" w:rsidRPr="003B7240" w:rsidRDefault="00A86B2E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240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794644FF" w14:textId="77777777" w:rsidR="00A86B2E" w:rsidRPr="003B7240" w:rsidRDefault="00A86B2E" w:rsidP="003479C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7D1F3AF" w14:textId="77777777" w:rsidR="00A86B2E" w:rsidRPr="003B7240" w:rsidRDefault="00A86B2E" w:rsidP="003479C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C7E3C97" w14:textId="77777777" w:rsidR="00A86B2E" w:rsidRPr="003B7240" w:rsidRDefault="00A86B2E" w:rsidP="003479C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E759A7" w14:textId="77777777" w:rsidR="00A86B2E" w:rsidRPr="003B7240" w:rsidRDefault="00A86B2E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672B9D" w14:textId="77777777" w:rsidR="00A86B2E" w:rsidRPr="003B7240" w:rsidRDefault="00A86B2E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240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08011EF9" w14:textId="77777777" w:rsidR="00A86B2E" w:rsidRPr="003B7240" w:rsidRDefault="00A86B2E" w:rsidP="003479C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2E0DF061" w14:textId="77777777" w:rsidR="00A86B2E" w:rsidRPr="003B7240" w:rsidRDefault="00A86B2E" w:rsidP="003479C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7CB7C5F" w14:textId="77777777" w:rsidR="00A86B2E" w:rsidRPr="003B7240" w:rsidRDefault="00A86B2E" w:rsidP="003479C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046F3F21" w14:textId="77777777" w:rsidR="00A86B2E" w:rsidRPr="003B7240" w:rsidRDefault="00A86B2E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240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A86B2E" w:rsidRPr="00B52827" w14:paraId="4F649DDE" w14:textId="77777777" w:rsidTr="00A86B2E">
        <w:trPr>
          <w:tblHeader/>
        </w:trPr>
        <w:tc>
          <w:tcPr>
            <w:tcW w:w="2430" w:type="dxa"/>
          </w:tcPr>
          <w:p w14:paraId="2A37CD8E" w14:textId="77777777" w:rsidR="00A86B2E" w:rsidRPr="003B7240" w:rsidRDefault="00A86B2E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1"/>
            <w:hideMark/>
          </w:tcPr>
          <w:p w14:paraId="39D58539" w14:textId="77777777" w:rsidR="00A86B2E" w:rsidRPr="003B7240" w:rsidRDefault="00A86B2E" w:rsidP="003479CA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724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1428" w:rsidRPr="00E34F2A" w14:paraId="2D6357EE" w14:textId="77777777" w:rsidTr="00A86B2E">
        <w:tc>
          <w:tcPr>
            <w:tcW w:w="2430" w:type="dxa"/>
          </w:tcPr>
          <w:p w14:paraId="40274D55" w14:textId="6B11C8ED" w:rsidR="00321428" w:rsidRPr="003B7240" w:rsidRDefault="00321428" w:rsidP="003479C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งบกำไรขาดทุน</w:t>
            </w:r>
          </w:p>
        </w:tc>
        <w:tc>
          <w:tcPr>
            <w:tcW w:w="900" w:type="dxa"/>
          </w:tcPr>
          <w:p w14:paraId="3ECE818F" w14:textId="77777777" w:rsidR="00321428" w:rsidRPr="003B7240" w:rsidRDefault="00321428" w:rsidP="003479CA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4D0FF6" w14:textId="77777777" w:rsidR="00321428" w:rsidRPr="003B7240" w:rsidRDefault="00321428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E6A0F03" w14:textId="77777777" w:rsidR="00321428" w:rsidRPr="003B7240" w:rsidRDefault="00321428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5CE93E0" w14:textId="77777777" w:rsidR="00321428" w:rsidRPr="003B7240" w:rsidRDefault="00321428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310BAB2D" w14:textId="77777777" w:rsidR="00321428" w:rsidRPr="003B7240" w:rsidRDefault="00321428" w:rsidP="003479CA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B2BD08" w14:textId="77777777" w:rsidR="00321428" w:rsidRPr="003B7240" w:rsidRDefault="00321428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F0AB406" w14:textId="77777777" w:rsidR="00321428" w:rsidRPr="003B7240" w:rsidRDefault="00321428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A91509" w14:textId="77777777" w:rsidR="00321428" w:rsidRPr="003B7240" w:rsidRDefault="00321428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998BF5A" w14:textId="77777777" w:rsidR="00321428" w:rsidRPr="003B7240" w:rsidRDefault="00321428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F1CBAA" w14:textId="77777777" w:rsidR="00321428" w:rsidRPr="003B7240" w:rsidRDefault="00321428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1F2F39" w14:textId="77777777" w:rsidR="00321428" w:rsidRPr="003B7240" w:rsidRDefault="00321428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B004D" w:rsidRPr="00E34F2A" w14:paraId="656C53B5" w14:textId="77777777" w:rsidTr="00A86B2E">
        <w:tc>
          <w:tcPr>
            <w:tcW w:w="2430" w:type="dxa"/>
          </w:tcPr>
          <w:p w14:paraId="436F2C1D" w14:textId="575993AB" w:rsidR="009B004D" w:rsidRPr="003B7240" w:rsidRDefault="00FC139E" w:rsidP="003479C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B72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900" w:type="dxa"/>
          </w:tcPr>
          <w:p w14:paraId="1AFC3173" w14:textId="77777777" w:rsidR="009B004D" w:rsidRPr="003B7240" w:rsidRDefault="009B004D" w:rsidP="003479CA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01C53E" w14:textId="77777777" w:rsidR="009B004D" w:rsidRPr="003B7240" w:rsidRDefault="009B004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6F8CBC4" w14:textId="77777777" w:rsidR="009B004D" w:rsidRPr="003B7240" w:rsidRDefault="009B004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1ADFBCA" w14:textId="77777777" w:rsidR="009B004D" w:rsidRPr="003B7240" w:rsidRDefault="009B004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2AA14934" w14:textId="77777777" w:rsidR="009B004D" w:rsidRPr="003B7240" w:rsidRDefault="009B004D" w:rsidP="003479CA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821B0C" w14:textId="77777777" w:rsidR="009B004D" w:rsidRPr="003B7240" w:rsidRDefault="009B004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5455F5" w14:textId="77777777" w:rsidR="009B004D" w:rsidRPr="003B7240" w:rsidRDefault="009B004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24D20" w14:textId="77777777" w:rsidR="009B004D" w:rsidRPr="003B7240" w:rsidRDefault="009B004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405BC83" w14:textId="77777777" w:rsidR="009B004D" w:rsidRPr="003B7240" w:rsidRDefault="009B004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1DD01E" w14:textId="77777777" w:rsidR="009B004D" w:rsidRPr="003B7240" w:rsidRDefault="009B004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C609A2" w14:textId="77777777" w:rsidR="009B004D" w:rsidRPr="003B7240" w:rsidRDefault="009B004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C139E" w:rsidRPr="00E34F2A" w14:paraId="0BCC87C4" w14:textId="77777777" w:rsidTr="00A86B2E">
        <w:tc>
          <w:tcPr>
            <w:tcW w:w="2430" w:type="dxa"/>
          </w:tcPr>
          <w:p w14:paraId="6C74BFDB" w14:textId="44DBB707" w:rsidR="00FC139E" w:rsidRPr="003B7240" w:rsidRDefault="00FC139E" w:rsidP="00652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 w:firstLine="16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21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3B72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3B72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3B72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3B72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900" w:type="dxa"/>
          </w:tcPr>
          <w:p w14:paraId="55F12D0B" w14:textId="77777777" w:rsidR="00FC139E" w:rsidRPr="003B7240" w:rsidRDefault="00FC139E" w:rsidP="00E92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59DBD6" w14:textId="77777777" w:rsidR="00FC139E" w:rsidRPr="003B7240" w:rsidRDefault="00FC139E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253563E" w14:textId="77777777" w:rsidR="00FC139E" w:rsidRPr="003B7240" w:rsidRDefault="00FC139E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2205686" w14:textId="77777777" w:rsidR="00FC139E" w:rsidRPr="003B7240" w:rsidRDefault="00FC139E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6DA42FE3" w14:textId="77777777" w:rsidR="00FC139E" w:rsidRPr="003B7240" w:rsidRDefault="00FC139E" w:rsidP="00E92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CE162B" w14:textId="77777777" w:rsidR="00FC139E" w:rsidRPr="003B7240" w:rsidRDefault="00FC139E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354F74" w14:textId="77777777" w:rsidR="00FC139E" w:rsidRPr="003B7240" w:rsidRDefault="00FC139E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35FB31" w14:textId="77777777" w:rsidR="00FC139E" w:rsidRPr="003B7240" w:rsidRDefault="00FC139E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4F26FC7" w14:textId="77777777" w:rsidR="00FC139E" w:rsidRPr="003B7240" w:rsidRDefault="00FC139E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B6EB21" w14:textId="77777777" w:rsidR="00FC139E" w:rsidRPr="003B7240" w:rsidRDefault="00FC139E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670F8F" w14:textId="77777777" w:rsidR="00FC139E" w:rsidRPr="003B7240" w:rsidRDefault="00FC139E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B004D" w:rsidRPr="00E34F2A" w14:paraId="379EF992" w14:textId="77777777" w:rsidTr="00FC139E">
        <w:tc>
          <w:tcPr>
            <w:tcW w:w="2430" w:type="dxa"/>
          </w:tcPr>
          <w:p w14:paraId="62093665" w14:textId="7B92F2AF" w:rsidR="009B004D" w:rsidRPr="003B7240" w:rsidRDefault="009B004D" w:rsidP="003479C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B7240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1678BE59" w14:textId="2C65B4C7" w:rsidR="009B004D" w:rsidRPr="003B7240" w:rsidRDefault="003B7240" w:rsidP="00E92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(14,629)</w:t>
            </w:r>
          </w:p>
        </w:tc>
        <w:tc>
          <w:tcPr>
            <w:tcW w:w="270" w:type="dxa"/>
          </w:tcPr>
          <w:p w14:paraId="312B2743" w14:textId="77777777" w:rsidR="009B004D" w:rsidRPr="003B7240" w:rsidRDefault="009B004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F8E0164" w14:textId="0440AD97" w:rsidR="009B004D" w:rsidRPr="003B7240" w:rsidRDefault="003B7240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(6,564)</w:t>
            </w:r>
          </w:p>
        </w:tc>
        <w:tc>
          <w:tcPr>
            <w:tcW w:w="268" w:type="dxa"/>
          </w:tcPr>
          <w:p w14:paraId="65D8412D" w14:textId="77777777" w:rsidR="009B004D" w:rsidRPr="003B7240" w:rsidRDefault="009B004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3449521C" w14:textId="0C43D50D" w:rsidR="009B004D" w:rsidRPr="003B7240" w:rsidRDefault="00694D26" w:rsidP="00E92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(21,193)</w:t>
            </w:r>
          </w:p>
        </w:tc>
        <w:tc>
          <w:tcPr>
            <w:tcW w:w="270" w:type="dxa"/>
          </w:tcPr>
          <w:p w14:paraId="7BDFD230" w14:textId="77777777" w:rsidR="009B004D" w:rsidRPr="003B7240" w:rsidRDefault="009B004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8F695B" w14:textId="43F3D294" w:rsidR="009B004D" w:rsidRPr="003B7240" w:rsidRDefault="00694D26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5,910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1CC9B3E2" w14:textId="77777777" w:rsidR="009B004D" w:rsidRPr="003B7240" w:rsidRDefault="009B004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106A731" w14:textId="56A18439" w:rsidR="009B004D" w:rsidRPr="003B7240" w:rsidRDefault="00694D26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(2,176)</w:t>
            </w:r>
          </w:p>
        </w:tc>
        <w:tc>
          <w:tcPr>
            <w:tcW w:w="270" w:type="dxa"/>
          </w:tcPr>
          <w:p w14:paraId="7748BE37" w14:textId="77777777" w:rsidR="009B004D" w:rsidRPr="003B7240" w:rsidRDefault="009B004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B645C2" w14:textId="5B4ADD05" w:rsidR="009B004D" w:rsidRPr="003B7240" w:rsidRDefault="00694D26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(8,086)</w:t>
            </w:r>
          </w:p>
        </w:tc>
      </w:tr>
      <w:tr w:rsidR="009B004D" w14:paraId="7A16FAAE" w14:textId="77777777" w:rsidTr="00FC139E">
        <w:tc>
          <w:tcPr>
            <w:tcW w:w="2430" w:type="dxa"/>
          </w:tcPr>
          <w:p w14:paraId="68D92490" w14:textId="587DA28F" w:rsidR="009B004D" w:rsidRPr="003B7240" w:rsidRDefault="009B004D" w:rsidP="003479C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24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6D5C8FF0" w14:textId="344D9A48" w:rsidR="009B004D" w:rsidRPr="003B7240" w:rsidRDefault="003B7240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(52,218)</w:t>
            </w:r>
          </w:p>
        </w:tc>
        <w:tc>
          <w:tcPr>
            <w:tcW w:w="270" w:type="dxa"/>
          </w:tcPr>
          <w:p w14:paraId="130ACC0C" w14:textId="77777777" w:rsidR="009B004D" w:rsidRPr="003B7240" w:rsidRDefault="009B004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042A487" w14:textId="1C62672F" w:rsidR="009B004D" w:rsidRPr="003B7240" w:rsidRDefault="003B7240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6,564</w:t>
            </w:r>
          </w:p>
        </w:tc>
        <w:tc>
          <w:tcPr>
            <w:tcW w:w="268" w:type="dxa"/>
          </w:tcPr>
          <w:p w14:paraId="37AEA36A" w14:textId="77777777" w:rsidR="009B004D" w:rsidRPr="003B7240" w:rsidRDefault="009B004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41BFE137" w14:textId="29788998" w:rsidR="009B004D" w:rsidRPr="003B7240" w:rsidRDefault="00694D26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(45,654)</w:t>
            </w:r>
          </w:p>
        </w:tc>
        <w:tc>
          <w:tcPr>
            <w:tcW w:w="270" w:type="dxa"/>
          </w:tcPr>
          <w:p w14:paraId="792FCE4C" w14:textId="77777777" w:rsidR="009B004D" w:rsidRPr="003B7240" w:rsidRDefault="009B004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0A3937" w14:textId="272706A6" w:rsidR="009B004D" w:rsidRPr="003B7240" w:rsidRDefault="00694D26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(25,843)</w:t>
            </w:r>
          </w:p>
        </w:tc>
        <w:tc>
          <w:tcPr>
            <w:tcW w:w="270" w:type="dxa"/>
          </w:tcPr>
          <w:p w14:paraId="3541B358" w14:textId="77777777" w:rsidR="009B004D" w:rsidRPr="003B7240" w:rsidRDefault="009B004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48A11EF" w14:textId="5A46F0FC" w:rsidR="009B004D" w:rsidRPr="003B7240" w:rsidRDefault="00694D26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2,176</w:t>
            </w:r>
          </w:p>
        </w:tc>
        <w:tc>
          <w:tcPr>
            <w:tcW w:w="270" w:type="dxa"/>
          </w:tcPr>
          <w:p w14:paraId="2FDEC4EF" w14:textId="77777777" w:rsidR="009B004D" w:rsidRPr="003B7240" w:rsidRDefault="009B004D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35C6C4" w14:textId="6DD1FC94" w:rsidR="009B004D" w:rsidRPr="003B7240" w:rsidRDefault="00694D26" w:rsidP="00347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(23,667)</w:t>
            </w:r>
          </w:p>
        </w:tc>
      </w:tr>
      <w:tr w:rsidR="00FC139E" w14:paraId="0CCE1813" w14:textId="77777777" w:rsidTr="003479CA">
        <w:tc>
          <w:tcPr>
            <w:tcW w:w="2430" w:type="dxa"/>
          </w:tcPr>
          <w:p w14:paraId="1D790E62" w14:textId="77777777" w:rsidR="00FC139E" w:rsidRPr="003B7240" w:rsidRDefault="00FC139E" w:rsidP="00FC139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8297854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FA073A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7F43EAD" w14:textId="12287001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B724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8" w:type="dxa"/>
          </w:tcPr>
          <w:p w14:paraId="4015170A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0421AA36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8B8959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20E9DB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7B85E2F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7021302" w14:textId="05DF335D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B724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59FF6B7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C88CCB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C139E" w14:paraId="6AFD404E" w14:textId="77777777" w:rsidTr="00FC139E">
        <w:tc>
          <w:tcPr>
            <w:tcW w:w="2430" w:type="dxa"/>
          </w:tcPr>
          <w:p w14:paraId="7EB1032E" w14:textId="77777777" w:rsidR="00FC139E" w:rsidRPr="00197D5F" w:rsidRDefault="00FC139E" w:rsidP="00FC139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7D3E582" w14:textId="77777777" w:rsidR="00FC139E" w:rsidRPr="00197D5F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7189859" w14:textId="77777777" w:rsidR="00FC139E" w:rsidRPr="00197D5F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5996C4C" w14:textId="77777777" w:rsidR="00FC139E" w:rsidRPr="00197D5F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</w:tcPr>
          <w:p w14:paraId="39DC4A8B" w14:textId="77777777" w:rsidR="00FC139E" w:rsidRPr="00197D5F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53249368" w14:textId="77777777" w:rsidR="00FC139E" w:rsidRPr="00197D5F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D37DF9D" w14:textId="77777777" w:rsidR="00FC139E" w:rsidRPr="00197D5F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8A53EB" w14:textId="77777777" w:rsidR="00FC139E" w:rsidRPr="00197D5F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CC21599" w14:textId="77777777" w:rsidR="00FC139E" w:rsidRPr="00197D5F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CC33D0B" w14:textId="77777777" w:rsidR="00FC139E" w:rsidRPr="00197D5F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90973C9" w14:textId="77777777" w:rsidR="00FC139E" w:rsidRPr="00197D5F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ABC6FA" w14:textId="77777777" w:rsidR="00FC139E" w:rsidRPr="00197D5F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C139E" w14:paraId="17F92C07" w14:textId="77777777" w:rsidTr="00FC139E">
        <w:tc>
          <w:tcPr>
            <w:tcW w:w="2430" w:type="dxa"/>
          </w:tcPr>
          <w:p w14:paraId="5E9BEF3A" w14:textId="71106679" w:rsidR="00FC139E" w:rsidRPr="003B7240" w:rsidRDefault="00FC139E" w:rsidP="00FC139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2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</w:t>
            </w:r>
          </w:p>
        </w:tc>
        <w:tc>
          <w:tcPr>
            <w:tcW w:w="900" w:type="dxa"/>
          </w:tcPr>
          <w:p w14:paraId="1F357464" w14:textId="520DB95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BEDE84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56B6504" w14:textId="561C7032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40F15FB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61CB1B9E" w14:textId="4DEE86FE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EF69A5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B4B256" w14:textId="395D5E11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2A6D74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FB5B74E" w14:textId="1C0921AB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462611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2F4866" w14:textId="64B6ACCD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C139E" w14:paraId="3432566C" w14:textId="77777777" w:rsidTr="00FC139E">
        <w:tc>
          <w:tcPr>
            <w:tcW w:w="2430" w:type="dxa"/>
          </w:tcPr>
          <w:p w14:paraId="5C2379AB" w14:textId="78FE0616" w:rsidR="00FC139E" w:rsidRPr="003B7240" w:rsidRDefault="00FC139E" w:rsidP="00652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 w:firstLine="1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2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6521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B72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6521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00" w:type="dxa"/>
          </w:tcPr>
          <w:p w14:paraId="57FF7674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70181A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D59A717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36BEAC1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3E19E04E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BEE349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221DEC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E29545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5853AD3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2EAACA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5ABDDC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C139E" w14:paraId="40CA197E" w14:textId="77777777" w:rsidTr="00FC139E">
        <w:tc>
          <w:tcPr>
            <w:tcW w:w="2430" w:type="dxa"/>
          </w:tcPr>
          <w:p w14:paraId="43982872" w14:textId="027A0C48" w:rsidR="00FC139E" w:rsidRPr="003B7240" w:rsidRDefault="00FC139E" w:rsidP="00FC139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240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3F547D19" w14:textId="59E383B4" w:rsidR="00FC139E" w:rsidRPr="003B7240" w:rsidRDefault="003B7240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(31,390)</w:t>
            </w:r>
          </w:p>
        </w:tc>
        <w:tc>
          <w:tcPr>
            <w:tcW w:w="270" w:type="dxa"/>
          </w:tcPr>
          <w:p w14:paraId="27500033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3246F61" w14:textId="1A788B88" w:rsidR="00FC139E" w:rsidRPr="00694D26" w:rsidRDefault="00694D26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4D26">
              <w:rPr>
                <w:rFonts w:ascii="Angsana New" w:hAnsi="Angsana New"/>
                <w:sz w:val="30"/>
                <w:szCs w:val="30"/>
                <w:lang w:val="en-US"/>
              </w:rPr>
              <w:t>(12,699)</w:t>
            </w:r>
          </w:p>
        </w:tc>
        <w:tc>
          <w:tcPr>
            <w:tcW w:w="268" w:type="dxa"/>
          </w:tcPr>
          <w:p w14:paraId="67D1C7AF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75E6708B" w14:textId="228FA23B" w:rsidR="00FC139E" w:rsidRPr="003B7240" w:rsidRDefault="00694D26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44,089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24787AE3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0F09A4" w14:textId="644DA94A" w:rsidR="00FC139E" w:rsidRPr="003B7240" w:rsidRDefault="00694D26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13,595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04F1B4BE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7AFA089" w14:textId="5CBEF7CE" w:rsidR="00FC139E" w:rsidRPr="00694D26" w:rsidRDefault="00694D26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4D26">
              <w:rPr>
                <w:rFonts w:ascii="Angsana New" w:hAnsi="Angsana New"/>
                <w:sz w:val="30"/>
                <w:szCs w:val="30"/>
                <w:lang w:val="en-US"/>
              </w:rPr>
              <w:t>(4,071)</w:t>
            </w:r>
          </w:p>
        </w:tc>
        <w:tc>
          <w:tcPr>
            <w:tcW w:w="270" w:type="dxa"/>
          </w:tcPr>
          <w:p w14:paraId="37AE747F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B805FA" w14:textId="2252254C" w:rsidR="00FC139E" w:rsidRPr="003B7240" w:rsidRDefault="00694D26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(17,666)</w:t>
            </w:r>
          </w:p>
        </w:tc>
      </w:tr>
      <w:tr w:rsidR="00FC139E" w14:paraId="5A5E3D29" w14:textId="77777777" w:rsidTr="00FC139E">
        <w:tc>
          <w:tcPr>
            <w:tcW w:w="2430" w:type="dxa"/>
          </w:tcPr>
          <w:p w14:paraId="19A048CF" w14:textId="573B05BD" w:rsidR="00FC139E" w:rsidRPr="003B7240" w:rsidRDefault="00FC139E" w:rsidP="00FC139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24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3515F56E" w14:textId="2EE0BDBC" w:rsidR="00FC139E" w:rsidRPr="003B7240" w:rsidRDefault="003B7240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(98,793)</w:t>
            </w:r>
          </w:p>
        </w:tc>
        <w:tc>
          <w:tcPr>
            <w:tcW w:w="270" w:type="dxa"/>
          </w:tcPr>
          <w:p w14:paraId="26755AB3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F25416B" w14:textId="610DBD1F" w:rsidR="00FC139E" w:rsidRPr="00694D26" w:rsidRDefault="00694D26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4D26">
              <w:rPr>
                <w:rFonts w:ascii="Angsana New" w:hAnsi="Angsana New"/>
                <w:sz w:val="30"/>
                <w:szCs w:val="30"/>
                <w:lang w:val="en-US"/>
              </w:rPr>
              <w:t>12,699</w:t>
            </w:r>
          </w:p>
        </w:tc>
        <w:tc>
          <w:tcPr>
            <w:tcW w:w="268" w:type="dxa"/>
          </w:tcPr>
          <w:p w14:paraId="534B8F25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14BF603A" w14:textId="4FF33572" w:rsidR="00FC139E" w:rsidRPr="003B7240" w:rsidRDefault="00694D26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(86,094)</w:t>
            </w:r>
          </w:p>
        </w:tc>
        <w:tc>
          <w:tcPr>
            <w:tcW w:w="270" w:type="dxa"/>
          </w:tcPr>
          <w:p w14:paraId="0CDB461F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1DDDD1" w14:textId="1FD961FF" w:rsidR="00FC139E" w:rsidRPr="003B7240" w:rsidRDefault="00694D26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(48,414)</w:t>
            </w:r>
          </w:p>
        </w:tc>
        <w:tc>
          <w:tcPr>
            <w:tcW w:w="270" w:type="dxa"/>
          </w:tcPr>
          <w:p w14:paraId="3BD36A80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8A98698" w14:textId="3BA914E3" w:rsidR="00FC139E" w:rsidRPr="00694D26" w:rsidRDefault="00694D26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4D26">
              <w:rPr>
                <w:rFonts w:ascii="Angsana New" w:hAnsi="Angsana New"/>
                <w:sz w:val="30"/>
                <w:szCs w:val="30"/>
                <w:lang w:val="en-US"/>
              </w:rPr>
              <w:t>4,071</w:t>
            </w:r>
          </w:p>
        </w:tc>
        <w:tc>
          <w:tcPr>
            <w:tcW w:w="270" w:type="dxa"/>
          </w:tcPr>
          <w:p w14:paraId="5A9D43BE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3CB7A6" w14:textId="73BC1A70" w:rsidR="00FC139E" w:rsidRPr="003B7240" w:rsidRDefault="00694D26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(44,343)</w:t>
            </w:r>
          </w:p>
        </w:tc>
      </w:tr>
      <w:tr w:rsidR="00FC139E" w14:paraId="0B38B5BA" w14:textId="77777777" w:rsidTr="003479CA">
        <w:tc>
          <w:tcPr>
            <w:tcW w:w="2430" w:type="dxa"/>
          </w:tcPr>
          <w:p w14:paraId="78C10ED4" w14:textId="77777777" w:rsidR="00FC139E" w:rsidRPr="003B7240" w:rsidRDefault="00FC139E" w:rsidP="00FC139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162DE98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021F32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173A0ED" w14:textId="5B184FC9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B724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8" w:type="dxa"/>
          </w:tcPr>
          <w:p w14:paraId="1BF15CD2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1582AB06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E7CAA3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755B7AA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73D68A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CFA478C" w14:textId="44FFDD3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B724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897906A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8C0214" w14:textId="77777777" w:rsidR="00FC139E" w:rsidRPr="003B7240" w:rsidRDefault="00FC139E" w:rsidP="00FC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473F3041" w14:textId="00290E6A" w:rsidR="00A86B2E" w:rsidRPr="000E6CAD" w:rsidRDefault="00A86B2E" w:rsidP="000E6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  <w:lang w:eastAsia="x-none"/>
        </w:rPr>
      </w:pPr>
    </w:p>
    <w:sectPr w:rsidR="00A86B2E" w:rsidRPr="000E6CAD" w:rsidSect="00D83DE3">
      <w:headerReference w:type="default" r:id="rId16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A61407" w14:textId="77777777" w:rsidR="003479CA" w:rsidRDefault="003479CA">
      <w:r>
        <w:separator/>
      </w:r>
    </w:p>
  </w:endnote>
  <w:endnote w:type="continuationSeparator" w:id="0">
    <w:p w14:paraId="030961BE" w14:textId="77777777" w:rsidR="003479CA" w:rsidRDefault="00347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528300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0FEDD03" w14:textId="77777777" w:rsidR="003479CA" w:rsidRPr="003B35CB" w:rsidRDefault="003479CA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B35CB">
          <w:rPr>
            <w:rFonts w:ascii="Angsana New" w:hAnsi="Angsana New" w:hint="cs"/>
            <w:sz w:val="30"/>
            <w:szCs w:val="30"/>
          </w:rPr>
          <w:fldChar w:fldCharType="begin"/>
        </w:r>
        <w:r w:rsidRPr="003B35CB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B35CB">
          <w:rPr>
            <w:rFonts w:ascii="Angsana New" w:hAnsi="Angsana New" w:hint="cs"/>
            <w:sz w:val="30"/>
            <w:szCs w:val="30"/>
          </w:rPr>
          <w:fldChar w:fldCharType="separate"/>
        </w:r>
        <w:r w:rsidR="00D70614">
          <w:rPr>
            <w:rFonts w:ascii="Angsana New" w:hAnsi="Angsana New"/>
            <w:noProof/>
            <w:sz w:val="30"/>
            <w:szCs w:val="30"/>
          </w:rPr>
          <w:t>29</w:t>
        </w:r>
        <w:r w:rsidRPr="003B35CB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7B6AD2" w14:textId="77777777" w:rsidR="003479CA" w:rsidRDefault="003479CA">
      <w:r>
        <w:separator/>
      </w:r>
    </w:p>
  </w:footnote>
  <w:footnote w:type="continuationSeparator" w:id="0">
    <w:p w14:paraId="4F0995F1" w14:textId="77777777" w:rsidR="003479CA" w:rsidRDefault="003479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E32F2" w14:textId="77777777" w:rsidR="003479CA" w:rsidRDefault="003479CA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DA563ED" w14:textId="77777777" w:rsidR="003479CA" w:rsidRPr="00A443A3" w:rsidRDefault="003479CA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7FDE74C" w14:textId="7C5644C2" w:rsidR="003479CA" w:rsidRDefault="003479CA" w:rsidP="00314E8C">
    <w:pPr>
      <w:pStyle w:val="acctmainheading"/>
      <w:spacing w:after="0"/>
      <w:rPr>
        <w:rFonts w:ascii="Angsana New" w:hAnsi="Angsana New" w:cs="Angsana New"/>
        <w:bCs/>
        <w:sz w:val="32"/>
        <w:szCs w:val="32"/>
        <w:lang w:val="en-US" w:bidi="th-TH"/>
      </w:rPr>
    </w:pPr>
    <w:bookmarkStart w:id="0" w:name="_Hlk97820638"/>
    <w:bookmarkStart w:id="1" w:name="_Hlk97820639"/>
    <w:bookmarkStart w:id="2" w:name="_Hlk97820640"/>
    <w:bookmarkStart w:id="3" w:name="_Hlk97820641"/>
    <w:bookmarkStart w:id="4" w:name="_Hlk97820642"/>
    <w:bookmarkStart w:id="5" w:name="_Hlk97820643"/>
    <w:bookmarkStart w:id="6" w:name="_Hlk97822277"/>
    <w:bookmarkStart w:id="7" w:name="_Hlk97822278"/>
    <w:bookmarkStart w:id="8" w:name="_Hlk97822279"/>
    <w:bookmarkStart w:id="9" w:name="_Hlk97822280"/>
    <w:bookmarkStart w:id="10" w:name="_Hlk97822281"/>
    <w:bookmarkStart w:id="11" w:name="_Hlk97822282"/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>สำหรับงวดสามเดือน</w:t>
    </w:r>
    <w:bookmarkStart w:id="12" w:name="_Hlk104556905"/>
    <w:r>
      <w:rPr>
        <w:rFonts w:asciiTheme="majorBidi" w:hAnsiTheme="majorBidi" w:cstheme="majorBidi" w:hint="cs"/>
        <w:bCs/>
        <w:sz w:val="32"/>
        <w:szCs w:val="32"/>
        <w:cs/>
        <w:lang w:bidi="th-TH"/>
      </w:rPr>
      <w:t>และหกเดือน</w:t>
    </w:r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 xml:space="preserve">สิ้นสุดวันที่ </w:t>
    </w:r>
    <w:r w:rsidRPr="00D32EDD">
      <w:rPr>
        <w:rFonts w:asciiTheme="majorBidi" w:hAnsiTheme="majorBidi" w:cstheme="majorBidi"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Cs/>
        <w:sz w:val="32"/>
        <w:szCs w:val="32"/>
        <w:lang w:val="en-US" w:bidi="th-TH"/>
      </w:rPr>
      <w:t xml:space="preserve">0 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มิถุนายน</w:t>
    </w:r>
    <w:r>
      <w:rPr>
        <w:lang w:val="en-US"/>
      </w:rPr>
      <w:t xml:space="preserve"> </w:t>
    </w:r>
    <w:r w:rsidRPr="00D32EDD">
      <w:rPr>
        <w:rFonts w:asciiTheme="majorBidi" w:hAnsiTheme="majorBidi" w:cstheme="majorBidi"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Cs/>
        <w:sz w:val="32"/>
        <w:szCs w:val="32"/>
        <w:lang w:val="en-US"/>
      </w:rPr>
      <w:t>6</w:t>
    </w:r>
    <w:r w:rsidRPr="00D32EDD">
      <w:rPr>
        <w:rFonts w:asciiTheme="majorBidi" w:hAnsiTheme="majorBidi" w:cstheme="majorBidi"/>
        <w:bCs/>
        <w:sz w:val="32"/>
        <w:szCs w:val="32"/>
        <w:rtl/>
        <w:cs/>
      </w:rPr>
      <w:t xml:space="preserve"> </w:t>
    </w:r>
    <w:bookmarkEnd w:id="0"/>
    <w:bookmarkEnd w:id="1"/>
    <w:bookmarkEnd w:id="2"/>
    <w:bookmarkEnd w:id="3"/>
    <w:bookmarkEnd w:id="4"/>
    <w:bookmarkEnd w:id="5"/>
    <w:bookmarkEnd w:id="12"/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  <w:bookmarkEnd w:id="6"/>
    <w:bookmarkEnd w:id="7"/>
    <w:bookmarkEnd w:id="8"/>
    <w:bookmarkEnd w:id="9"/>
    <w:bookmarkEnd w:id="10"/>
    <w:bookmarkEnd w:id="11"/>
  </w:p>
  <w:p w14:paraId="6677E41F" w14:textId="77777777" w:rsidR="003479CA" w:rsidRPr="00D32EDD" w:rsidRDefault="003479CA" w:rsidP="00314E8C">
    <w:pPr>
      <w:pStyle w:val="acctmainheading"/>
      <w:spacing w:after="0"/>
      <w:rPr>
        <w:rFonts w:asciiTheme="majorBidi" w:hAnsiTheme="majorBidi" w:cstheme="majorBidi"/>
        <w:bCs/>
        <w:sz w:val="32"/>
        <w:szCs w:val="40"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291D09" w14:textId="77777777" w:rsidR="003479CA" w:rsidRDefault="003479CA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B4BA2DC" w14:textId="77777777" w:rsidR="003479CA" w:rsidRPr="00A443A3" w:rsidRDefault="003479CA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FB39B6E" w14:textId="6B53C414" w:rsidR="003479CA" w:rsidRPr="007D68D9" w:rsidRDefault="003479CA" w:rsidP="00891A02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งวดสามเดือนและหกเดือน</w:t>
    </w:r>
    <w:r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สิ้นสุดวันที่ </w:t>
    </w:r>
    <w:r w:rsidRPr="00C11B4B"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/>
        <w:bCs/>
        <w:sz w:val="32"/>
        <w:szCs w:val="32"/>
        <w:lang w:val="en-US" w:bidi="th-TH"/>
      </w:rPr>
      <w:t>0</w:t>
    </w:r>
    <w:r w:rsidRPr="00C11B4B"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มิถุนายน </w:t>
    </w:r>
    <w:r w:rsidRPr="00C11B4B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6</w:t>
    </w:r>
    <w:r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785E85B4" w14:textId="77777777" w:rsidR="003479CA" w:rsidRPr="00241A98" w:rsidRDefault="003479CA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5052AD" w14:textId="77777777" w:rsidR="003479CA" w:rsidRDefault="003479CA" w:rsidP="007D36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D80C12B" w14:textId="77777777" w:rsidR="003479CA" w:rsidRPr="00A443A3" w:rsidRDefault="003479CA" w:rsidP="007D36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9398F36" w14:textId="0DD8FD8A" w:rsidR="003479CA" w:rsidRPr="007D68D9" w:rsidRDefault="003479CA" w:rsidP="007D3680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งวดสามเดือน</w:t>
    </w:r>
    <w:bookmarkStart w:id="16" w:name="_Hlk97820677"/>
    <w:r>
      <w:rPr>
        <w:rFonts w:ascii="Angsana New" w:hAnsi="Angsana New" w:cs="Angsana New" w:hint="cs"/>
        <w:bCs/>
        <w:sz w:val="32"/>
        <w:szCs w:val="32"/>
        <w:cs/>
        <w:lang w:bidi="th-TH"/>
      </w:rPr>
      <w:t>และหกเดือน</w:t>
    </w:r>
    <w:r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สิ้นสุดวันที่ </w:t>
    </w:r>
    <w:r w:rsidRPr="00C11B4B"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/>
        <w:bCs/>
        <w:sz w:val="32"/>
        <w:szCs w:val="32"/>
        <w:lang w:val="en-US" w:bidi="th-TH"/>
      </w:rPr>
      <w:t>0</w:t>
    </w:r>
    <w:r w:rsidRPr="00C11B4B"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มิถุนายน </w:t>
    </w:r>
    <w:r w:rsidRPr="00C11B4B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6</w:t>
    </w:r>
    <w:r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  <w:bookmarkEnd w:id="16"/>
  </w:p>
  <w:p w14:paraId="71E3760F" w14:textId="77777777" w:rsidR="003479CA" w:rsidRPr="00241A98" w:rsidRDefault="003479CA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A393C4" w14:textId="77777777" w:rsidR="003479CA" w:rsidRDefault="003479CA" w:rsidP="00EC19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D68CDD3" w14:textId="77777777" w:rsidR="003479CA" w:rsidRPr="00A443A3" w:rsidRDefault="003479CA" w:rsidP="00EC19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8ACE8CD" w14:textId="0F59010F" w:rsidR="003479CA" w:rsidRPr="007D68D9" w:rsidRDefault="003479CA" w:rsidP="00EC19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Cs/>
        <w:sz w:val="32"/>
        <w:szCs w:val="32"/>
        <w:rtl/>
        <w:cs/>
      </w:rPr>
    </w:pPr>
    <w:r w:rsidRPr="00B3053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Cs/>
        <w:sz w:val="32"/>
        <w:szCs w:val="32"/>
        <w:cs/>
      </w:rPr>
      <w:t>งวดสามเดือนและหกเดือน</w:t>
    </w:r>
    <w:r w:rsidRPr="00C11B4B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D95E4C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>
      <w:rPr>
        <w:rFonts w:asciiTheme="majorBidi" w:hAnsiTheme="majorBidi" w:cstheme="majorBidi"/>
        <w:bCs/>
        <w:sz w:val="32"/>
        <w:szCs w:val="32"/>
      </w:rPr>
      <w:t xml:space="preserve"> </w:t>
    </w:r>
    <w:r>
      <w:rPr>
        <w:rFonts w:asciiTheme="majorBidi" w:hAnsiTheme="majorBidi" w:cstheme="majorBidi" w:hint="cs"/>
        <w:bCs/>
        <w:sz w:val="32"/>
        <w:szCs w:val="32"/>
        <w:cs/>
      </w:rPr>
      <w:t>มิถุนายน</w:t>
    </w:r>
    <w:r w:rsidRPr="00D32EDD">
      <w:rPr>
        <w:rFonts w:asciiTheme="majorBidi" w:hAnsiTheme="majorBidi" w:cstheme="majorBidi"/>
        <w:bCs/>
        <w:sz w:val="32"/>
        <w:szCs w:val="32"/>
        <w:cs/>
      </w:rPr>
      <w:t xml:space="preserve"> </w:t>
    </w:r>
    <w:r w:rsidRPr="00D95E4C">
      <w:rPr>
        <w:rFonts w:asciiTheme="majorBidi" w:hAnsiTheme="majorBidi" w:cstheme="majorBidi"/>
        <w:b/>
        <w:sz w:val="32"/>
        <w:szCs w:val="32"/>
      </w:rPr>
      <w:t>256</w:t>
    </w:r>
    <w:r>
      <w:rPr>
        <w:rFonts w:asciiTheme="majorBidi" w:hAnsiTheme="majorBidi" w:cstheme="majorBidi"/>
        <w:b/>
        <w:sz w:val="32"/>
        <w:szCs w:val="32"/>
      </w:rPr>
      <w:t>6</w:t>
    </w:r>
    <w:r w:rsidRPr="00D32EDD">
      <w:rPr>
        <w:rFonts w:asciiTheme="majorBidi" w:hAnsiTheme="majorBidi" w:cstheme="majorBidi"/>
        <w:bCs/>
        <w:sz w:val="32"/>
        <w:szCs w:val="32"/>
        <w:cs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(ไม่ได้ตรวจสอบ)</w:t>
    </w:r>
  </w:p>
  <w:p w14:paraId="2C6BCF73" w14:textId="77777777" w:rsidR="003479CA" w:rsidRPr="00241A98" w:rsidRDefault="003479CA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B79A2" w14:textId="77777777" w:rsidR="003479CA" w:rsidRDefault="003479CA" w:rsidP="004E6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B05FA58" w14:textId="77777777" w:rsidR="003479CA" w:rsidRPr="00A443A3" w:rsidRDefault="003479CA" w:rsidP="004E6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F61C82C" w14:textId="15C00778" w:rsidR="003479CA" w:rsidRDefault="003479CA" w:rsidP="004E6751">
    <w:pPr>
      <w:pStyle w:val="acctmainheading"/>
      <w:spacing w:after="0"/>
      <w:rPr>
        <w:rFonts w:ascii="Angsana New" w:hAnsi="Angsana New" w:cs="Angsana New"/>
        <w:bCs/>
        <w:sz w:val="32"/>
        <w:szCs w:val="32"/>
        <w:lang w:val="en-US" w:bidi="th-TH"/>
      </w:rPr>
    </w:pPr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>สำหรับงวดสามเดือน</w:t>
    </w:r>
    <w:r>
      <w:rPr>
        <w:rFonts w:asciiTheme="majorBidi" w:hAnsiTheme="majorBidi" w:cstheme="majorBidi" w:hint="cs"/>
        <w:bCs/>
        <w:sz w:val="32"/>
        <w:szCs w:val="32"/>
        <w:cs/>
        <w:lang w:bidi="th-TH"/>
      </w:rPr>
      <w:t>และหกเดือน</w:t>
    </w:r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 xml:space="preserve">สิ้นสุดวันที่ </w:t>
    </w:r>
    <w:r w:rsidRPr="00D32EDD">
      <w:rPr>
        <w:rFonts w:asciiTheme="majorBidi" w:hAnsiTheme="majorBidi" w:cstheme="majorBidi"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Cs/>
        <w:sz w:val="32"/>
        <w:szCs w:val="32"/>
        <w:lang w:val="en-US" w:bidi="th-TH"/>
      </w:rPr>
      <w:t xml:space="preserve">0 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มิถุนายน</w:t>
    </w:r>
    <w:r>
      <w:rPr>
        <w:lang w:val="en-US"/>
      </w:rPr>
      <w:t xml:space="preserve"> </w:t>
    </w:r>
    <w:r w:rsidRPr="00D32EDD">
      <w:rPr>
        <w:rFonts w:asciiTheme="majorBidi" w:hAnsiTheme="majorBidi" w:cstheme="majorBidi"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Cs/>
        <w:sz w:val="32"/>
        <w:szCs w:val="32"/>
        <w:lang w:val="en-US"/>
      </w:rPr>
      <w:t>6</w:t>
    </w:r>
    <w:r w:rsidRPr="00D32EDD">
      <w:rPr>
        <w:rFonts w:asciiTheme="majorBidi" w:hAnsiTheme="majorBidi" w:cstheme="majorBidi"/>
        <w:bCs/>
        <w:sz w:val="32"/>
        <w:szCs w:val="32"/>
        <w:rtl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46CF9768" w14:textId="77777777" w:rsidR="003479CA" w:rsidRPr="00241A98" w:rsidRDefault="003479CA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>
    <w:nsid w:val="223E4C9A"/>
    <w:multiLevelType w:val="hybridMultilevel"/>
    <w:tmpl w:val="BF78DF16"/>
    <w:lvl w:ilvl="0" w:tplc="E6DE6082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5">
    <w:nsid w:val="29490217"/>
    <w:multiLevelType w:val="hybridMultilevel"/>
    <w:tmpl w:val="78BEA114"/>
    <w:lvl w:ilvl="0" w:tplc="B9DCABA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B3B1F03"/>
    <w:multiLevelType w:val="hybridMultilevel"/>
    <w:tmpl w:val="BA34148A"/>
    <w:lvl w:ilvl="0" w:tplc="EE16807C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7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>
    <w:nsid w:val="35D4333B"/>
    <w:multiLevelType w:val="hybridMultilevel"/>
    <w:tmpl w:val="16CE2C74"/>
    <w:lvl w:ilvl="0" w:tplc="1C368600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0">
    <w:nsid w:val="3B706FDB"/>
    <w:multiLevelType w:val="hybridMultilevel"/>
    <w:tmpl w:val="54EAF8B4"/>
    <w:lvl w:ilvl="0" w:tplc="A07C21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3D180CAC"/>
    <w:multiLevelType w:val="hybridMultilevel"/>
    <w:tmpl w:val="2EF499DC"/>
    <w:lvl w:ilvl="0" w:tplc="319A41AC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3">
    <w:nsid w:val="3FD877BB"/>
    <w:multiLevelType w:val="hybridMultilevel"/>
    <w:tmpl w:val="0596C9E4"/>
    <w:lvl w:ilvl="0" w:tplc="AD60DA02">
      <w:start w:val="1"/>
      <w:numFmt w:val="decimal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5">
    <w:nsid w:val="501E57DD"/>
    <w:multiLevelType w:val="singleLevel"/>
    <w:tmpl w:val="265E39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16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56D74418"/>
    <w:multiLevelType w:val="hybridMultilevel"/>
    <w:tmpl w:val="5B065548"/>
    <w:lvl w:ilvl="0" w:tplc="22903576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01549F5"/>
    <w:multiLevelType w:val="hybridMultilevel"/>
    <w:tmpl w:val="16E24EAE"/>
    <w:lvl w:ilvl="0" w:tplc="FDD0A0AE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1">
    <w:nsid w:val="6AA75C1E"/>
    <w:multiLevelType w:val="hybridMultilevel"/>
    <w:tmpl w:val="F1F86C7E"/>
    <w:lvl w:ilvl="0" w:tplc="659C95C4">
      <w:start w:val="1"/>
      <w:numFmt w:val="thaiLetters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>
    <w:nsid w:val="7607310A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DCB38BA"/>
    <w:multiLevelType w:val="hybridMultilevel"/>
    <w:tmpl w:val="6F8819B8"/>
    <w:lvl w:ilvl="0" w:tplc="2E9A2528">
      <w:start w:val="1"/>
      <w:numFmt w:val="thaiLetters"/>
      <w:lvlText w:val="%1)"/>
      <w:lvlJc w:val="left"/>
      <w:pPr>
        <w:ind w:left="910" w:hanging="37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93EB9"/>
    <w:multiLevelType w:val="hybridMultilevel"/>
    <w:tmpl w:val="8570A0BC"/>
    <w:lvl w:ilvl="0" w:tplc="DA464364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4"/>
  </w:num>
  <w:num w:numId="3">
    <w:abstractNumId w:val="20"/>
  </w:num>
  <w:num w:numId="4">
    <w:abstractNumId w:val="7"/>
  </w:num>
  <w:num w:numId="5">
    <w:abstractNumId w:val="12"/>
  </w:num>
  <w:num w:numId="6">
    <w:abstractNumId w:val="5"/>
  </w:num>
  <w:num w:numId="7">
    <w:abstractNumId w:val="22"/>
  </w:num>
  <w:num w:numId="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18"/>
  </w:num>
  <w:num w:numId="13">
    <w:abstractNumId w:val="16"/>
  </w:num>
  <w:num w:numId="14">
    <w:abstractNumId w:val="8"/>
  </w:num>
  <w:num w:numId="15">
    <w:abstractNumId w:val="13"/>
  </w:num>
  <w:num w:numId="16">
    <w:abstractNumId w:val="0"/>
  </w:num>
  <w:num w:numId="17">
    <w:abstractNumId w:val="23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25"/>
  </w:num>
  <w:num w:numId="23">
    <w:abstractNumId w:val="21"/>
  </w:num>
  <w:num w:numId="24">
    <w:abstractNumId w:val="24"/>
  </w:num>
  <w:num w:numId="25">
    <w:abstractNumId w:val="7"/>
  </w:num>
  <w:num w:numId="26">
    <w:abstractNumId w:val="17"/>
  </w:num>
  <w:num w:numId="27">
    <w:abstractNumId w:val="6"/>
  </w:num>
  <w:num w:numId="28">
    <w:abstractNumId w:val="2"/>
  </w:num>
  <w:num w:numId="29">
    <w:abstractNumId w:val="7"/>
  </w:num>
  <w:num w:numId="30">
    <w:abstractNumId w:val="7"/>
  </w:num>
  <w:num w:numId="31">
    <w:abstractNumId w:val="10"/>
  </w:num>
  <w:num w:numId="32">
    <w:abstractNumId w:val="7"/>
  </w:num>
  <w:num w:numId="33">
    <w:abstractNumId w:val="7"/>
  </w:num>
  <w:num w:numId="34">
    <w:abstractNumId w:val="15"/>
  </w:num>
  <w:num w:numId="35">
    <w:abstractNumId w:val="7"/>
  </w:num>
  <w:num w:numId="36">
    <w:abstractNumId w:val="19"/>
  </w:num>
  <w:num w:numId="37">
    <w:abstractNumId w:val="7"/>
  </w:num>
  <w:num w:numId="38">
    <w:abstractNumId w:val="7"/>
  </w:num>
  <w:num w:numId="39">
    <w:abstractNumId w:val="7"/>
  </w:num>
  <w:num w:numId="40">
    <w:abstractNumId w:val="11"/>
  </w:num>
  <w:num w:numId="41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001"/>
    <w:rsid w:val="00000165"/>
    <w:rsid w:val="000003B6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476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B3C"/>
    <w:rsid w:val="00005C53"/>
    <w:rsid w:val="000065D6"/>
    <w:rsid w:val="00006C2C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310"/>
    <w:rsid w:val="0001742B"/>
    <w:rsid w:val="000175F2"/>
    <w:rsid w:val="00017994"/>
    <w:rsid w:val="00017DFE"/>
    <w:rsid w:val="0002037A"/>
    <w:rsid w:val="0002041D"/>
    <w:rsid w:val="00020540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ACA"/>
    <w:rsid w:val="00021F6C"/>
    <w:rsid w:val="000221EA"/>
    <w:rsid w:val="0002244A"/>
    <w:rsid w:val="000229E6"/>
    <w:rsid w:val="00022B8B"/>
    <w:rsid w:val="00022CAB"/>
    <w:rsid w:val="00022E0D"/>
    <w:rsid w:val="0002311F"/>
    <w:rsid w:val="00023253"/>
    <w:rsid w:val="000232D2"/>
    <w:rsid w:val="00023372"/>
    <w:rsid w:val="000237EC"/>
    <w:rsid w:val="000239B1"/>
    <w:rsid w:val="00023A5B"/>
    <w:rsid w:val="00023C40"/>
    <w:rsid w:val="000240CA"/>
    <w:rsid w:val="000241DE"/>
    <w:rsid w:val="000242F5"/>
    <w:rsid w:val="000243A7"/>
    <w:rsid w:val="000245D8"/>
    <w:rsid w:val="000248CE"/>
    <w:rsid w:val="000249EB"/>
    <w:rsid w:val="00024A45"/>
    <w:rsid w:val="00024C74"/>
    <w:rsid w:val="000252A4"/>
    <w:rsid w:val="00025A7A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0C88"/>
    <w:rsid w:val="00031441"/>
    <w:rsid w:val="000316F9"/>
    <w:rsid w:val="000321FD"/>
    <w:rsid w:val="000324E3"/>
    <w:rsid w:val="00032591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5F6"/>
    <w:rsid w:val="00033652"/>
    <w:rsid w:val="00033902"/>
    <w:rsid w:val="00033FF2"/>
    <w:rsid w:val="0003497B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37DD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6A6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0A0"/>
    <w:rsid w:val="000545E9"/>
    <w:rsid w:val="00054653"/>
    <w:rsid w:val="000548FE"/>
    <w:rsid w:val="0005498C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01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57E4B"/>
    <w:rsid w:val="00060146"/>
    <w:rsid w:val="000602C1"/>
    <w:rsid w:val="00060548"/>
    <w:rsid w:val="00060826"/>
    <w:rsid w:val="000609F1"/>
    <w:rsid w:val="00061097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5F7E"/>
    <w:rsid w:val="0006603F"/>
    <w:rsid w:val="0006687E"/>
    <w:rsid w:val="0006693C"/>
    <w:rsid w:val="00066BAA"/>
    <w:rsid w:val="00066D1B"/>
    <w:rsid w:val="00067077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DFA"/>
    <w:rsid w:val="00070DFB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7A6"/>
    <w:rsid w:val="00072A61"/>
    <w:rsid w:val="00072B4B"/>
    <w:rsid w:val="00072C08"/>
    <w:rsid w:val="000734AE"/>
    <w:rsid w:val="0007374E"/>
    <w:rsid w:val="00073B10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C"/>
    <w:rsid w:val="00075B0E"/>
    <w:rsid w:val="00075BCC"/>
    <w:rsid w:val="00075BF9"/>
    <w:rsid w:val="00075DA4"/>
    <w:rsid w:val="00075E8D"/>
    <w:rsid w:val="00075EBE"/>
    <w:rsid w:val="000763D5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D9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615"/>
    <w:rsid w:val="0008682F"/>
    <w:rsid w:val="00086AF8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49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EBA"/>
    <w:rsid w:val="00090F48"/>
    <w:rsid w:val="000910FC"/>
    <w:rsid w:val="00091139"/>
    <w:rsid w:val="000918E0"/>
    <w:rsid w:val="00091EF6"/>
    <w:rsid w:val="00092684"/>
    <w:rsid w:val="0009269E"/>
    <w:rsid w:val="00092725"/>
    <w:rsid w:val="00092884"/>
    <w:rsid w:val="00092909"/>
    <w:rsid w:val="00092922"/>
    <w:rsid w:val="00092993"/>
    <w:rsid w:val="00092A80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09D8"/>
    <w:rsid w:val="000A0F47"/>
    <w:rsid w:val="000A1080"/>
    <w:rsid w:val="000A1467"/>
    <w:rsid w:val="000A1844"/>
    <w:rsid w:val="000A1914"/>
    <w:rsid w:val="000A1E09"/>
    <w:rsid w:val="000A1ED8"/>
    <w:rsid w:val="000A2033"/>
    <w:rsid w:val="000A2038"/>
    <w:rsid w:val="000A22F9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5EB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43B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B90"/>
    <w:rsid w:val="000B3127"/>
    <w:rsid w:val="000B31EA"/>
    <w:rsid w:val="000B37DC"/>
    <w:rsid w:val="000B3C65"/>
    <w:rsid w:val="000B47FA"/>
    <w:rsid w:val="000B4917"/>
    <w:rsid w:val="000B49D8"/>
    <w:rsid w:val="000B4B7F"/>
    <w:rsid w:val="000B4B90"/>
    <w:rsid w:val="000B4FBE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6A5A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6F9"/>
    <w:rsid w:val="000C4976"/>
    <w:rsid w:val="000C4EF6"/>
    <w:rsid w:val="000C50F9"/>
    <w:rsid w:val="000C54DC"/>
    <w:rsid w:val="000C5568"/>
    <w:rsid w:val="000C5751"/>
    <w:rsid w:val="000C5E7F"/>
    <w:rsid w:val="000C5F00"/>
    <w:rsid w:val="000C63C4"/>
    <w:rsid w:val="000C65FE"/>
    <w:rsid w:val="000C6813"/>
    <w:rsid w:val="000C69A5"/>
    <w:rsid w:val="000C6C72"/>
    <w:rsid w:val="000C7179"/>
    <w:rsid w:val="000C72C9"/>
    <w:rsid w:val="000C7436"/>
    <w:rsid w:val="000C7714"/>
    <w:rsid w:val="000C7818"/>
    <w:rsid w:val="000C79D7"/>
    <w:rsid w:val="000C7EE1"/>
    <w:rsid w:val="000D01FF"/>
    <w:rsid w:val="000D021A"/>
    <w:rsid w:val="000D02BA"/>
    <w:rsid w:val="000D03CE"/>
    <w:rsid w:val="000D0559"/>
    <w:rsid w:val="000D0589"/>
    <w:rsid w:val="000D0DBF"/>
    <w:rsid w:val="000D1642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585"/>
    <w:rsid w:val="000D378A"/>
    <w:rsid w:val="000D3860"/>
    <w:rsid w:val="000D3CE8"/>
    <w:rsid w:val="000D4006"/>
    <w:rsid w:val="000D4A42"/>
    <w:rsid w:val="000D4A4D"/>
    <w:rsid w:val="000D4C64"/>
    <w:rsid w:val="000D4EFE"/>
    <w:rsid w:val="000D4F7B"/>
    <w:rsid w:val="000D5170"/>
    <w:rsid w:val="000D5881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D7F65"/>
    <w:rsid w:val="000E02C9"/>
    <w:rsid w:val="000E049E"/>
    <w:rsid w:val="000E0846"/>
    <w:rsid w:val="000E0F44"/>
    <w:rsid w:val="000E0F78"/>
    <w:rsid w:val="000E127C"/>
    <w:rsid w:val="000E127D"/>
    <w:rsid w:val="000E14C4"/>
    <w:rsid w:val="000E1950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2A4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BA4"/>
    <w:rsid w:val="000E6C66"/>
    <w:rsid w:val="000E6CAD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0F29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2855"/>
    <w:rsid w:val="000F30A0"/>
    <w:rsid w:val="000F339C"/>
    <w:rsid w:val="000F3756"/>
    <w:rsid w:val="000F3A7E"/>
    <w:rsid w:val="000F40AF"/>
    <w:rsid w:val="000F42B3"/>
    <w:rsid w:val="000F478E"/>
    <w:rsid w:val="000F4858"/>
    <w:rsid w:val="000F491C"/>
    <w:rsid w:val="000F4A8D"/>
    <w:rsid w:val="000F4AC2"/>
    <w:rsid w:val="000F4C12"/>
    <w:rsid w:val="000F4D06"/>
    <w:rsid w:val="000F4D30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7CA"/>
    <w:rsid w:val="000F7A8C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2CAB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16D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19"/>
    <w:rsid w:val="001129E4"/>
    <w:rsid w:val="0011324C"/>
    <w:rsid w:val="0011338B"/>
    <w:rsid w:val="001135ED"/>
    <w:rsid w:val="0011372A"/>
    <w:rsid w:val="00113B83"/>
    <w:rsid w:val="00113CCB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6AD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A3F"/>
    <w:rsid w:val="00126D67"/>
    <w:rsid w:val="00126F66"/>
    <w:rsid w:val="00126F7F"/>
    <w:rsid w:val="001273F8"/>
    <w:rsid w:val="0012758E"/>
    <w:rsid w:val="00127A12"/>
    <w:rsid w:val="00127B29"/>
    <w:rsid w:val="00127D07"/>
    <w:rsid w:val="00127DC9"/>
    <w:rsid w:val="00127DF3"/>
    <w:rsid w:val="00127E8A"/>
    <w:rsid w:val="00127F6C"/>
    <w:rsid w:val="001301A0"/>
    <w:rsid w:val="00130341"/>
    <w:rsid w:val="00130405"/>
    <w:rsid w:val="001304CD"/>
    <w:rsid w:val="0013068E"/>
    <w:rsid w:val="00130C12"/>
    <w:rsid w:val="00130FD6"/>
    <w:rsid w:val="001311E0"/>
    <w:rsid w:val="00131306"/>
    <w:rsid w:val="00131346"/>
    <w:rsid w:val="00131437"/>
    <w:rsid w:val="001314D8"/>
    <w:rsid w:val="00131DCD"/>
    <w:rsid w:val="0013226C"/>
    <w:rsid w:val="001322BD"/>
    <w:rsid w:val="001323C8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2A0"/>
    <w:rsid w:val="00134414"/>
    <w:rsid w:val="00134502"/>
    <w:rsid w:val="001348CB"/>
    <w:rsid w:val="00135191"/>
    <w:rsid w:val="0013525B"/>
    <w:rsid w:val="001352C5"/>
    <w:rsid w:val="0013532C"/>
    <w:rsid w:val="00135566"/>
    <w:rsid w:val="001355C9"/>
    <w:rsid w:val="001359A9"/>
    <w:rsid w:val="00135A1C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23"/>
    <w:rsid w:val="001376AF"/>
    <w:rsid w:val="00137763"/>
    <w:rsid w:val="001378B1"/>
    <w:rsid w:val="00137BF9"/>
    <w:rsid w:val="00140157"/>
    <w:rsid w:val="00140205"/>
    <w:rsid w:val="00140292"/>
    <w:rsid w:val="001409BA"/>
    <w:rsid w:val="001409E6"/>
    <w:rsid w:val="00140FED"/>
    <w:rsid w:val="00140FEF"/>
    <w:rsid w:val="00141737"/>
    <w:rsid w:val="001417CF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3BA"/>
    <w:rsid w:val="0014442E"/>
    <w:rsid w:val="001446BF"/>
    <w:rsid w:val="00144A5F"/>
    <w:rsid w:val="00144CFB"/>
    <w:rsid w:val="00144EB5"/>
    <w:rsid w:val="00144FF1"/>
    <w:rsid w:val="00145014"/>
    <w:rsid w:val="001452B6"/>
    <w:rsid w:val="0014532A"/>
    <w:rsid w:val="00145674"/>
    <w:rsid w:val="001458AE"/>
    <w:rsid w:val="00145ECA"/>
    <w:rsid w:val="00146587"/>
    <w:rsid w:val="0014673E"/>
    <w:rsid w:val="00146ABD"/>
    <w:rsid w:val="00146E82"/>
    <w:rsid w:val="001472FB"/>
    <w:rsid w:val="001474B0"/>
    <w:rsid w:val="00147874"/>
    <w:rsid w:val="00147879"/>
    <w:rsid w:val="00147A3C"/>
    <w:rsid w:val="00147BA6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9FA"/>
    <w:rsid w:val="00152B30"/>
    <w:rsid w:val="00152DBE"/>
    <w:rsid w:val="00152ED8"/>
    <w:rsid w:val="001530D5"/>
    <w:rsid w:val="00153648"/>
    <w:rsid w:val="00153961"/>
    <w:rsid w:val="00153982"/>
    <w:rsid w:val="00153CDC"/>
    <w:rsid w:val="00153EB4"/>
    <w:rsid w:val="00154065"/>
    <w:rsid w:val="001542A6"/>
    <w:rsid w:val="00154400"/>
    <w:rsid w:val="00154473"/>
    <w:rsid w:val="001546FF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02"/>
    <w:rsid w:val="0015788B"/>
    <w:rsid w:val="00157982"/>
    <w:rsid w:val="00157B68"/>
    <w:rsid w:val="00157F2C"/>
    <w:rsid w:val="001605BD"/>
    <w:rsid w:val="00160A01"/>
    <w:rsid w:val="00160BE6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394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261"/>
    <w:rsid w:val="00174457"/>
    <w:rsid w:val="00174830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796"/>
    <w:rsid w:val="00180927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36C"/>
    <w:rsid w:val="0018240D"/>
    <w:rsid w:val="001829D6"/>
    <w:rsid w:val="00182A49"/>
    <w:rsid w:val="0018335E"/>
    <w:rsid w:val="001835EB"/>
    <w:rsid w:val="001837C6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14E"/>
    <w:rsid w:val="00185E2D"/>
    <w:rsid w:val="00185EE7"/>
    <w:rsid w:val="00186175"/>
    <w:rsid w:val="001861BB"/>
    <w:rsid w:val="00186362"/>
    <w:rsid w:val="001863CA"/>
    <w:rsid w:val="00186A79"/>
    <w:rsid w:val="00186DBE"/>
    <w:rsid w:val="00187062"/>
    <w:rsid w:val="001871A3"/>
    <w:rsid w:val="001872DF"/>
    <w:rsid w:val="00187323"/>
    <w:rsid w:val="001873B6"/>
    <w:rsid w:val="00187998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3CA4"/>
    <w:rsid w:val="001942FA"/>
    <w:rsid w:val="00194520"/>
    <w:rsid w:val="0019453F"/>
    <w:rsid w:val="0019461E"/>
    <w:rsid w:val="00194852"/>
    <w:rsid w:val="001949FD"/>
    <w:rsid w:val="001953C3"/>
    <w:rsid w:val="001955AA"/>
    <w:rsid w:val="00195629"/>
    <w:rsid w:val="00195B3E"/>
    <w:rsid w:val="00195D07"/>
    <w:rsid w:val="00195D37"/>
    <w:rsid w:val="00195DC1"/>
    <w:rsid w:val="001963CA"/>
    <w:rsid w:val="001965AD"/>
    <w:rsid w:val="001965BD"/>
    <w:rsid w:val="001966B9"/>
    <w:rsid w:val="001967FD"/>
    <w:rsid w:val="00196ABC"/>
    <w:rsid w:val="00196B63"/>
    <w:rsid w:val="00196BAC"/>
    <w:rsid w:val="00196C18"/>
    <w:rsid w:val="00196D63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97D5F"/>
    <w:rsid w:val="00197E20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9EF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1D6"/>
    <w:rsid w:val="001A63CF"/>
    <w:rsid w:val="001A65D0"/>
    <w:rsid w:val="001A66E6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84C"/>
    <w:rsid w:val="001B19DF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5A7"/>
    <w:rsid w:val="001B46E0"/>
    <w:rsid w:val="001B4721"/>
    <w:rsid w:val="001B4C34"/>
    <w:rsid w:val="001B4FB3"/>
    <w:rsid w:val="001B4FC7"/>
    <w:rsid w:val="001B51E8"/>
    <w:rsid w:val="001B56B6"/>
    <w:rsid w:val="001B57B9"/>
    <w:rsid w:val="001B58CC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20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EC7"/>
    <w:rsid w:val="001C326E"/>
    <w:rsid w:val="001C3706"/>
    <w:rsid w:val="001C3925"/>
    <w:rsid w:val="001C3D4C"/>
    <w:rsid w:val="001C3DA2"/>
    <w:rsid w:val="001C4011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5F8F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229"/>
    <w:rsid w:val="001D0339"/>
    <w:rsid w:val="001D03C3"/>
    <w:rsid w:val="001D0B9B"/>
    <w:rsid w:val="001D0BCA"/>
    <w:rsid w:val="001D0CBB"/>
    <w:rsid w:val="001D0D17"/>
    <w:rsid w:val="001D121A"/>
    <w:rsid w:val="001D1346"/>
    <w:rsid w:val="001D1786"/>
    <w:rsid w:val="001D195B"/>
    <w:rsid w:val="001D1981"/>
    <w:rsid w:val="001D1B46"/>
    <w:rsid w:val="001D1F1A"/>
    <w:rsid w:val="001D1F7B"/>
    <w:rsid w:val="001D2399"/>
    <w:rsid w:val="001D2833"/>
    <w:rsid w:val="001D356D"/>
    <w:rsid w:val="001D4018"/>
    <w:rsid w:val="001D4032"/>
    <w:rsid w:val="001D43FF"/>
    <w:rsid w:val="001D44A3"/>
    <w:rsid w:val="001D450F"/>
    <w:rsid w:val="001D4647"/>
    <w:rsid w:val="001D49C6"/>
    <w:rsid w:val="001D4AAF"/>
    <w:rsid w:val="001D4E17"/>
    <w:rsid w:val="001D5319"/>
    <w:rsid w:val="001D53E3"/>
    <w:rsid w:val="001D55B0"/>
    <w:rsid w:val="001D583D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5F6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19C4"/>
    <w:rsid w:val="001F1D63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B10"/>
    <w:rsid w:val="001F5DA4"/>
    <w:rsid w:val="001F5F4F"/>
    <w:rsid w:val="001F6311"/>
    <w:rsid w:val="001F65A1"/>
    <w:rsid w:val="001F6D8A"/>
    <w:rsid w:val="001F723D"/>
    <w:rsid w:val="001F72F3"/>
    <w:rsid w:val="001F7535"/>
    <w:rsid w:val="001F7768"/>
    <w:rsid w:val="001F784D"/>
    <w:rsid w:val="001F7C7E"/>
    <w:rsid w:val="001F7CA1"/>
    <w:rsid w:val="002002BA"/>
    <w:rsid w:val="002011A9"/>
    <w:rsid w:val="0020123D"/>
    <w:rsid w:val="00201269"/>
    <w:rsid w:val="002012AA"/>
    <w:rsid w:val="002016C7"/>
    <w:rsid w:val="00201B9A"/>
    <w:rsid w:val="0020243A"/>
    <w:rsid w:val="0020247A"/>
    <w:rsid w:val="0020264E"/>
    <w:rsid w:val="0020292F"/>
    <w:rsid w:val="00202E11"/>
    <w:rsid w:val="00202E40"/>
    <w:rsid w:val="00202F35"/>
    <w:rsid w:val="0020311B"/>
    <w:rsid w:val="002033A0"/>
    <w:rsid w:val="002034FF"/>
    <w:rsid w:val="00203995"/>
    <w:rsid w:val="002039DB"/>
    <w:rsid w:val="002040EC"/>
    <w:rsid w:val="00204628"/>
    <w:rsid w:val="0020465E"/>
    <w:rsid w:val="00204B41"/>
    <w:rsid w:val="00204B70"/>
    <w:rsid w:val="00204CB4"/>
    <w:rsid w:val="00204EBD"/>
    <w:rsid w:val="0020500A"/>
    <w:rsid w:val="002056EA"/>
    <w:rsid w:val="00205A52"/>
    <w:rsid w:val="00205AAB"/>
    <w:rsid w:val="00205CE9"/>
    <w:rsid w:val="00205DEC"/>
    <w:rsid w:val="00205DF8"/>
    <w:rsid w:val="00205E9D"/>
    <w:rsid w:val="00205FB0"/>
    <w:rsid w:val="002062CC"/>
    <w:rsid w:val="002062D3"/>
    <w:rsid w:val="0020630A"/>
    <w:rsid w:val="00206359"/>
    <w:rsid w:val="002063D8"/>
    <w:rsid w:val="002065FC"/>
    <w:rsid w:val="00206607"/>
    <w:rsid w:val="00206BA7"/>
    <w:rsid w:val="00206D13"/>
    <w:rsid w:val="00206EC2"/>
    <w:rsid w:val="00207A59"/>
    <w:rsid w:val="00207B97"/>
    <w:rsid w:val="0021001C"/>
    <w:rsid w:val="002101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33D"/>
    <w:rsid w:val="0021261A"/>
    <w:rsid w:val="002128D3"/>
    <w:rsid w:val="00212CC4"/>
    <w:rsid w:val="00212E4A"/>
    <w:rsid w:val="00212E7C"/>
    <w:rsid w:val="002133EB"/>
    <w:rsid w:val="0021348B"/>
    <w:rsid w:val="002134AD"/>
    <w:rsid w:val="00213B00"/>
    <w:rsid w:val="00213B9A"/>
    <w:rsid w:val="00214146"/>
    <w:rsid w:val="00214358"/>
    <w:rsid w:val="00214482"/>
    <w:rsid w:val="002144C3"/>
    <w:rsid w:val="00214566"/>
    <w:rsid w:val="002146CE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0C47"/>
    <w:rsid w:val="0022134B"/>
    <w:rsid w:val="00221421"/>
    <w:rsid w:val="00221590"/>
    <w:rsid w:val="0022159F"/>
    <w:rsid w:val="00221CB4"/>
    <w:rsid w:val="00221EA0"/>
    <w:rsid w:val="00221FB4"/>
    <w:rsid w:val="00221FC3"/>
    <w:rsid w:val="0022215B"/>
    <w:rsid w:val="002221F7"/>
    <w:rsid w:val="0022234A"/>
    <w:rsid w:val="00222576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683"/>
    <w:rsid w:val="00232746"/>
    <w:rsid w:val="0023288B"/>
    <w:rsid w:val="00232942"/>
    <w:rsid w:val="00233225"/>
    <w:rsid w:val="00233606"/>
    <w:rsid w:val="002337F3"/>
    <w:rsid w:val="00233A72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14B"/>
    <w:rsid w:val="002353E4"/>
    <w:rsid w:val="00235CD5"/>
    <w:rsid w:val="00236294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5A6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D98"/>
    <w:rsid w:val="00244E35"/>
    <w:rsid w:val="002453C9"/>
    <w:rsid w:val="00245462"/>
    <w:rsid w:val="002457C6"/>
    <w:rsid w:val="00245A3E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2F7"/>
    <w:rsid w:val="00263477"/>
    <w:rsid w:val="0026379A"/>
    <w:rsid w:val="00263974"/>
    <w:rsid w:val="0026405E"/>
    <w:rsid w:val="002644D7"/>
    <w:rsid w:val="00264912"/>
    <w:rsid w:val="00264D42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35E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2A"/>
    <w:rsid w:val="00272C6B"/>
    <w:rsid w:val="00272D63"/>
    <w:rsid w:val="00272E4A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E6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C38"/>
    <w:rsid w:val="00277E8F"/>
    <w:rsid w:val="002802EB"/>
    <w:rsid w:val="00280489"/>
    <w:rsid w:val="002804C8"/>
    <w:rsid w:val="002804D8"/>
    <w:rsid w:val="002809F5"/>
    <w:rsid w:val="00280AFE"/>
    <w:rsid w:val="00281036"/>
    <w:rsid w:val="0028116F"/>
    <w:rsid w:val="00281284"/>
    <w:rsid w:val="002819CB"/>
    <w:rsid w:val="00281B16"/>
    <w:rsid w:val="00281EAE"/>
    <w:rsid w:val="00282065"/>
    <w:rsid w:val="00282091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1E2"/>
    <w:rsid w:val="00285350"/>
    <w:rsid w:val="00285772"/>
    <w:rsid w:val="00285792"/>
    <w:rsid w:val="00285956"/>
    <w:rsid w:val="00285B11"/>
    <w:rsid w:val="00285C37"/>
    <w:rsid w:val="00285DCB"/>
    <w:rsid w:val="00285E52"/>
    <w:rsid w:val="00285ED3"/>
    <w:rsid w:val="002860EC"/>
    <w:rsid w:val="002861C4"/>
    <w:rsid w:val="00286617"/>
    <w:rsid w:val="0028677D"/>
    <w:rsid w:val="0028684B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272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2FCD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6D32"/>
    <w:rsid w:val="00296F7D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660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4C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0C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17A"/>
    <w:rsid w:val="002B7334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B5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C9B"/>
    <w:rsid w:val="002C6E98"/>
    <w:rsid w:val="002C6F54"/>
    <w:rsid w:val="002C71CA"/>
    <w:rsid w:val="002C7852"/>
    <w:rsid w:val="002C786C"/>
    <w:rsid w:val="002C7990"/>
    <w:rsid w:val="002C7AC4"/>
    <w:rsid w:val="002C7B0C"/>
    <w:rsid w:val="002D0312"/>
    <w:rsid w:val="002D0351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53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515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0F32"/>
    <w:rsid w:val="002F15AE"/>
    <w:rsid w:val="002F1610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943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8E6"/>
    <w:rsid w:val="002F5A3A"/>
    <w:rsid w:val="002F5E77"/>
    <w:rsid w:val="002F5FD5"/>
    <w:rsid w:val="002F6404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523"/>
    <w:rsid w:val="00302604"/>
    <w:rsid w:val="00302ACB"/>
    <w:rsid w:val="00302F1B"/>
    <w:rsid w:val="00302FD2"/>
    <w:rsid w:val="003030CD"/>
    <w:rsid w:val="00303224"/>
    <w:rsid w:val="003032AF"/>
    <w:rsid w:val="003038DA"/>
    <w:rsid w:val="00303B10"/>
    <w:rsid w:val="00303E58"/>
    <w:rsid w:val="003042F8"/>
    <w:rsid w:val="0030453A"/>
    <w:rsid w:val="00304739"/>
    <w:rsid w:val="00304850"/>
    <w:rsid w:val="00304A1D"/>
    <w:rsid w:val="00304C4D"/>
    <w:rsid w:val="0030509E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22C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8DE"/>
    <w:rsid w:val="00311DD1"/>
    <w:rsid w:val="0031213C"/>
    <w:rsid w:val="00312982"/>
    <w:rsid w:val="00312A85"/>
    <w:rsid w:val="00312EF8"/>
    <w:rsid w:val="00312F24"/>
    <w:rsid w:val="003130B5"/>
    <w:rsid w:val="003130F5"/>
    <w:rsid w:val="003131F5"/>
    <w:rsid w:val="003133E7"/>
    <w:rsid w:val="003134B2"/>
    <w:rsid w:val="003138A9"/>
    <w:rsid w:val="00313A56"/>
    <w:rsid w:val="00313D24"/>
    <w:rsid w:val="00313ECB"/>
    <w:rsid w:val="003147AF"/>
    <w:rsid w:val="00314819"/>
    <w:rsid w:val="00314B03"/>
    <w:rsid w:val="00314C26"/>
    <w:rsid w:val="00314D3E"/>
    <w:rsid w:val="00314E8C"/>
    <w:rsid w:val="003150A9"/>
    <w:rsid w:val="00315100"/>
    <w:rsid w:val="003152CE"/>
    <w:rsid w:val="0031547C"/>
    <w:rsid w:val="00315618"/>
    <w:rsid w:val="0031565A"/>
    <w:rsid w:val="003158D9"/>
    <w:rsid w:val="00315B6B"/>
    <w:rsid w:val="0031623E"/>
    <w:rsid w:val="003168FE"/>
    <w:rsid w:val="00316C9E"/>
    <w:rsid w:val="00317461"/>
    <w:rsid w:val="003176B3"/>
    <w:rsid w:val="00317C09"/>
    <w:rsid w:val="00317DC2"/>
    <w:rsid w:val="00317F62"/>
    <w:rsid w:val="0032076C"/>
    <w:rsid w:val="003207F9"/>
    <w:rsid w:val="003209CC"/>
    <w:rsid w:val="00320ECE"/>
    <w:rsid w:val="00321209"/>
    <w:rsid w:val="00321428"/>
    <w:rsid w:val="003214B2"/>
    <w:rsid w:val="0032152C"/>
    <w:rsid w:val="00321A42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4E3"/>
    <w:rsid w:val="003248D2"/>
    <w:rsid w:val="003251F9"/>
    <w:rsid w:val="00325690"/>
    <w:rsid w:val="00325708"/>
    <w:rsid w:val="00325B37"/>
    <w:rsid w:val="00325C4A"/>
    <w:rsid w:val="00325C6F"/>
    <w:rsid w:val="00325DCB"/>
    <w:rsid w:val="00325DF9"/>
    <w:rsid w:val="00326114"/>
    <w:rsid w:val="0032615E"/>
    <w:rsid w:val="00326570"/>
    <w:rsid w:val="00326617"/>
    <w:rsid w:val="003266AA"/>
    <w:rsid w:val="003267B9"/>
    <w:rsid w:val="003267F3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7C6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DB7"/>
    <w:rsid w:val="00335E72"/>
    <w:rsid w:val="00336721"/>
    <w:rsid w:val="00336758"/>
    <w:rsid w:val="00336765"/>
    <w:rsid w:val="00336A69"/>
    <w:rsid w:val="00336CF9"/>
    <w:rsid w:val="00337E17"/>
    <w:rsid w:val="0034055D"/>
    <w:rsid w:val="003409AE"/>
    <w:rsid w:val="0034145A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386"/>
    <w:rsid w:val="00343848"/>
    <w:rsid w:val="00343893"/>
    <w:rsid w:val="00343C88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6E01"/>
    <w:rsid w:val="00347085"/>
    <w:rsid w:val="00347315"/>
    <w:rsid w:val="0034734C"/>
    <w:rsid w:val="0034785A"/>
    <w:rsid w:val="003479CA"/>
    <w:rsid w:val="003504A6"/>
    <w:rsid w:val="003505DB"/>
    <w:rsid w:val="00350D8B"/>
    <w:rsid w:val="003510CC"/>
    <w:rsid w:val="00351308"/>
    <w:rsid w:val="00351596"/>
    <w:rsid w:val="00351915"/>
    <w:rsid w:val="00351C82"/>
    <w:rsid w:val="00351C85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9F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5ECF"/>
    <w:rsid w:val="003760AC"/>
    <w:rsid w:val="003761CF"/>
    <w:rsid w:val="00376246"/>
    <w:rsid w:val="0037630B"/>
    <w:rsid w:val="003764B9"/>
    <w:rsid w:val="0037659F"/>
    <w:rsid w:val="00376742"/>
    <w:rsid w:val="003768AB"/>
    <w:rsid w:val="00376C79"/>
    <w:rsid w:val="00376DD7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263"/>
    <w:rsid w:val="0038156F"/>
    <w:rsid w:val="003815DA"/>
    <w:rsid w:val="00381626"/>
    <w:rsid w:val="0038167F"/>
    <w:rsid w:val="00381852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0D"/>
    <w:rsid w:val="00383BAD"/>
    <w:rsid w:val="00383EAD"/>
    <w:rsid w:val="00383F69"/>
    <w:rsid w:val="003840B0"/>
    <w:rsid w:val="003842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31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6A9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E8C"/>
    <w:rsid w:val="00394F39"/>
    <w:rsid w:val="003952DB"/>
    <w:rsid w:val="0039532F"/>
    <w:rsid w:val="00395A15"/>
    <w:rsid w:val="00395C1B"/>
    <w:rsid w:val="00395F00"/>
    <w:rsid w:val="00395FA4"/>
    <w:rsid w:val="00396188"/>
    <w:rsid w:val="00396522"/>
    <w:rsid w:val="00396704"/>
    <w:rsid w:val="003968D0"/>
    <w:rsid w:val="003969DA"/>
    <w:rsid w:val="00396CA3"/>
    <w:rsid w:val="00396F98"/>
    <w:rsid w:val="0039702A"/>
    <w:rsid w:val="0039708F"/>
    <w:rsid w:val="0039715E"/>
    <w:rsid w:val="0039717E"/>
    <w:rsid w:val="00397518"/>
    <w:rsid w:val="00397BD0"/>
    <w:rsid w:val="00397D97"/>
    <w:rsid w:val="00397DA8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4E7"/>
    <w:rsid w:val="003A2547"/>
    <w:rsid w:val="003A268B"/>
    <w:rsid w:val="003A277D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1E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E2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240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B1C"/>
    <w:rsid w:val="003C0C45"/>
    <w:rsid w:val="003C0E5B"/>
    <w:rsid w:val="003C120B"/>
    <w:rsid w:val="003C12AE"/>
    <w:rsid w:val="003C13D7"/>
    <w:rsid w:val="003C1644"/>
    <w:rsid w:val="003C16B4"/>
    <w:rsid w:val="003C175D"/>
    <w:rsid w:val="003C183F"/>
    <w:rsid w:val="003C2102"/>
    <w:rsid w:val="003C217C"/>
    <w:rsid w:val="003C2890"/>
    <w:rsid w:val="003C2B61"/>
    <w:rsid w:val="003C30CB"/>
    <w:rsid w:val="003C32AE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6ED1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7F3"/>
    <w:rsid w:val="003D285F"/>
    <w:rsid w:val="003D3708"/>
    <w:rsid w:val="003D370D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3A"/>
    <w:rsid w:val="003E2C91"/>
    <w:rsid w:val="003E2F2A"/>
    <w:rsid w:val="003E2F74"/>
    <w:rsid w:val="003E309A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47"/>
    <w:rsid w:val="003E6B6F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632"/>
    <w:rsid w:val="003F0953"/>
    <w:rsid w:val="003F098B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0D79"/>
    <w:rsid w:val="00401066"/>
    <w:rsid w:val="00401141"/>
    <w:rsid w:val="00401369"/>
    <w:rsid w:val="00401508"/>
    <w:rsid w:val="00401692"/>
    <w:rsid w:val="00401715"/>
    <w:rsid w:val="004018B5"/>
    <w:rsid w:val="00401AF1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DD"/>
    <w:rsid w:val="004024FB"/>
    <w:rsid w:val="00402997"/>
    <w:rsid w:val="004029E4"/>
    <w:rsid w:val="00402C5F"/>
    <w:rsid w:val="0040301C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30A"/>
    <w:rsid w:val="00405B64"/>
    <w:rsid w:val="00405D83"/>
    <w:rsid w:val="00405DC1"/>
    <w:rsid w:val="004060C4"/>
    <w:rsid w:val="00406576"/>
    <w:rsid w:val="004067AD"/>
    <w:rsid w:val="00406974"/>
    <w:rsid w:val="00406CB7"/>
    <w:rsid w:val="00406E77"/>
    <w:rsid w:val="004070E8"/>
    <w:rsid w:val="00407677"/>
    <w:rsid w:val="00407B7F"/>
    <w:rsid w:val="00407BE8"/>
    <w:rsid w:val="00407ED4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78"/>
    <w:rsid w:val="004138F7"/>
    <w:rsid w:val="004139E1"/>
    <w:rsid w:val="004139EA"/>
    <w:rsid w:val="00413CE2"/>
    <w:rsid w:val="0041402E"/>
    <w:rsid w:val="00414414"/>
    <w:rsid w:val="00414629"/>
    <w:rsid w:val="00414755"/>
    <w:rsid w:val="004148C2"/>
    <w:rsid w:val="00414A13"/>
    <w:rsid w:val="00414D6D"/>
    <w:rsid w:val="00414F7E"/>
    <w:rsid w:val="00415001"/>
    <w:rsid w:val="00415044"/>
    <w:rsid w:val="0041506C"/>
    <w:rsid w:val="0041513A"/>
    <w:rsid w:val="0041517E"/>
    <w:rsid w:val="00415409"/>
    <w:rsid w:val="004156BE"/>
    <w:rsid w:val="004156F6"/>
    <w:rsid w:val="0041579B"/>
    <w:rsid w:val="004159B7"/>
    <w:rsid w:val="00416081"/>
    <w:rsid w:val="004166B2"/>
    <w:rsid w:val="00416AF9"/>
    <w:rsid w:val="00416D70"/>
    <w:rsid w:val="00416DAF"/>
    <w:rsid w:val="00417068"/>
    <w:rsid w:val="004175C8"/>
    <w:rsid w:val="00417722"/>
    <w:rsid w:val="00417E35"/>
    <w:rsid w:val="00417F94"/>
    <w:rsid w:val="0042017E"/>
    <w:rsid w:val="0042036B"/>
    <w:rsid w:val="00420719"/>
    <w:rsid w:val="00420A19"/>
    <w:rsid w:val="00420F76"/>
    <w:rsid w:val="00420FF9"/>
    <w:rsid w:val="00421051"/>
    <w:rsid w:val="00421301"/>
    <w:rsid w:val="00421477"/>
    <w:rsid w:val="004215D2"/>
    <w:rsid w:val="00421624"/>
    <w:rsid w:val="004216A0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1D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350"/>
    <w:rsid w:val="00426400"/>
    <w:rsid w:val="004264EF"/>
    <w:rsid w:val="00426894"/>
    <w:rsid w:val="004269B1"/>
    <w:rsid w:val="00427215"/>
    <w:rsid w:val="00427223"/>
    <w:rsid w:val="00427228"/>
    <w:rsid w:val="0042754B"/>
    <w:rsid w:val="00427A0D"/>
    <w:rsid w:val="00427B1F"/>
    <w:rsid w:val="00427DAD"/>
    <w:rsid w:val="0043042B"/>
    <w:rsid w:val="00430FC7"/>
    <w:rsid w:val="004311AC"/>
    <w:rsid w:val="0043154B"/>
    <w:rsid w:val="0043165C"/>
    <w:rsid w:val="004317A4"/>
    <w:rsid w:val="00431910"/>
    <w:rsid w:val="004319EC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2A3"/>
    <w:rsid w:val="00433339"/>
    <w:rsid w:val="0043348B"/>
    <w:rsid w:val="004334E1"/>
    <w:rsid w:val="004338A3"/>
    <w:rsid w:val="0043397D"/>
    <w:rsid w:val="00433E71"/>
    <w:rsid w:val="00433F4B"/>
    <w:rsid w:val="00433F77"/>
    <w:rsid w:val="0043413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649"/>
    <w:rsid w:val="00435789"/>
    <w:rsid w:val="00435998"/>
    <w:rsid w:val="00435B1E"/>
    <w:rsid w:val="00435FBA"/>
    <w:rsid w:val="00436078"/>
    <w:rsid w:val="0043690E"/>
    <w:rsid w:val="004372E8"/>
    <w:rsid w:val="00437405"/>
    <w:rsid w:val="00437C3D"/>
    <w:rsid w:val="00437E67"/>
    <w:rsid w:val="00440013"/>
    <w:rsid w:val="00440048"/>
    <w:rsid w:val="00440222"/>
    <w:rsid w:val="00440701"/>
    <w:rsid w:val="00440B6D"/>
    <w:rsid w:val="00440D6B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78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5D2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1BC8"/>
    <w:rsid w:val="004520E1"/>
    <w:rsid w:val="00452105"/>
    <w:rsid w:val="00452C2C"/>
    <w:rsid w:val="0045304C"/>
    <w:rsid w:val="004532B0"/>
    <w:rsid w:val="00453317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57BF8"/>
    <w:rsid w:val="004603E7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E"/>
    <w:rsid w:val="00462D7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A79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1982"/>
    <w:rsid w:val="00472129"/>
    <w:rsid w:val="00472774"/>
    <w:rsid w:val="00472CC2"/>
    <w:rsid w:val="00472D72"/>
    <w:rsid w:val="00472D7F"/>
    <w:rsid w:val="00472EC4"/>
    <w:rsid w:val="00473101"/>
    <w:rsid w:val="0047374F"/>
    <w:rsid w:val="004737C9"/>
    <w:rsid w:val="004737FB"/>
    <w:rsid w:val="00473B7B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546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518"/>
    <w:rsid w:val="004818EF"/>
    <w:rsid w:val="00481982"/>
    <w:rsid w:val="004824C4"/>
    <w:rsid w:val="0048267E"/>
    <w:rsid w:val="00482E94"/>
    <w:rsid w:val="00482F04"/>
    <w:rsid w:val="00482F2A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C0E"/>
    <w:rsid w:val="00484FC8"/>
    <w:rsid w:val="0048549B"/>
    <w:rsid w:val="004854DA"/>
    <w:rsid w:val="00485587"/>
    <w:rsid w:val="004855BC"/>
    <w:rsid w:val="004855E1"/>
    <w:rsid w:val="0048574A"/>
    <w:rsid w:val="004857ED"/>
    <w:rsid w:val="00485FEE"/>
    <w:rsid w:val="0048605F"/>
    <w:rsid w:val="00486079"/>
    <w:rsid w:val="004861BB"/>
    <w:rsid w:val="004864E9"/>
    <w:rsid w:val="00486A94"/>
    <w:rsid w:val="00486AED"/>
    <w:rsid w:val="00486CE6"/>
    <w:rsid w:val="00486DAB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730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386"/>
    <w:rsid w:val="00497727"/>
    <w:rsid w:val="00497744"/>
    <w:rsid w:val="0049784D"/>
    <w:rsid w:val="004A0276"/>
    <w:rsid w:val="004A05FA"/>
    <w:rsid w:val="004A0EC1"/>
    <w:rsid w:val="004A0FCA"/>
    <w:rsid w:val="004A113F"/>
    <w:rsid w:val="004A13D8"/>
    <w:rsid w:val="004A144E"/>
    <w:rsid w:val="004A16D2"/>
    <w:rsid w:val="004A18EF"/>
    <w:rsid w:val="004A1AA7"/>
    <w:rsid w:val="004A1DA9"/>
    <w:rsid w:val="004A2142"/>
    <w:rsid w:val="004A2665"/>
    <w:rsid w:val="004A28B5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04F"/>
    <w:rsid w:val="004A52CD"/>
    <w:rsid w:val="004A561A"/>
    <w:rsid w:val="004A56B4"/>
    <w:rsid w:val="004A5919"/>
    <w:rsid w:val="004A5CC5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29A"/>
    <w:rsid w:val="004B1798"/>
    <w:rsid w:val="004B1823"/>
    <w:rsid w:val="004B1C9A"/>
    <w:rsid w:val="004B1D24"/>
    <w:rsid w:val="004B1E8A"/>
    <w:rsid w:val="004B2063"/>
    <w:rsid w:val="004B21CE"/>
    <w:rsid w:val="004B226C"/>
    <w:rsid w:val="004B27B8"/>
    <w:rsid w:val="004B28EB"/>
    <w:rsid w:val="004B2FF0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648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753"/>
    <w:rsid w:val="004C1A57"/>
    <w:rsid w:val="004C1CAD"/>
    <w:rsid w:val="004C1F28"/>
    <w:rsid w:val="004C1F35"/>
    <w:rsid w:val="004C2AC9"/>
    <w:rsid w:val="004C2B0E"/>
    <w:rsid w:val="004C3346"/>
    <w:rsid w:val="004C339C"/>
    <w:rsid w:val="004C34CB"/>
    <w:rsid w:val="004C361A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3A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439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2D3A"/>
    <w:rsid w:val="004D311B"/>
    <w:rsid w:val="004D33AB"/>
    <w:rsid w:val="004D4334"/>
    <w:rsid w:val="004D45D4"/>
    <w:rsid w:val="004D4BF2"/>
    <w:rsid w:val="004D4C00"/>
    <w:rsid w:val="004D4D83"/>
    <w:rsid w:val="004D4EE8"/>
    <w:rsid w:val="004D4F0E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5E8A"/>
    <w:rsid w:val="004E5FBC"/>
    <w:rsid w:val="004E630F"/>
    <w:rsid w:val="004E6751"/>
    <w:rsid w:val="004E69D0"/>
    <w:rsid w:val="004E6A75"/>
    <w:rsid w:val="004E6B6A"/>
    <w:rsid w:val="004E6E0A"/>
    <w:rsid w:val="004E7109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35D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4F7E7A"/>
    <w:rsid w:val="004F7FB0"/>
    <w:rsid w:val="00500139"/>
    <w:rsid w:val="00500181"/>
    <w:rsid w:val="00500235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F6"/>
    <w:rsid w:val="00503E39"/>
    <w:rsid w:val="00503F30"/>
    <w:rsid w:val="00504045"/>
    <w:rsid w:val="0050419E"/>
    <w:rsid w:val="00504230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AF0"/>
    <w:rsid w:val="00505CC1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ACF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BE1"/>
    <w:rsid w:val="00513D21"/>
    <w:rsid w:val="00513F72"/>
    <w:rsid w:val="005142C1"/>
    <w:rsid w:val="00514967"/>
    <w:rsid w:val="005149A5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095"/>
    <w:rsid w:val="0052310C"/>
    <w:rsid w:val="005232AF"/>
    <w:rsid w:val="005233CC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5EC"/>
    <w:rsid w:val="005276A7"/>
    <w:rsid w:val="005279A2"/>
    <w:rsid w:val="00527A5B"/>
    <w:rsid w:val="00527B6B"/>
    <w:rsid w:val="005302A0"/>
    <w:rsid w:val="005303AB"/>
    <w:rsid w:val="005303D8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916"/>
    <w:rsid w:val="00531EEF"/>
    <w:rsid w:val="005324DA"/>
    <w:rsid w:val="0053263F"/>
    <w:rsid w:val="00532915"/>
    <w:rsid w:val="005329AD"/>
    <w:rsid w:val="00532C5C"/>
    <w:rsid w:val="00532E77"/>
    <w:rsid w:val="00533109"/>
    <w:rsid w:val="005331F1"/>
    <w:rsid w:val="005332BA"/>
    <w:rsid w:val="00533321"/>
    <w:rsid w:val="005334A9"/>
    <w:rsid w:val="00533622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90"/>
    <w:rsid w:val="00540AF3"/>
    <w:rsid w:val="00540C33"/>
    <w:rsid w:val="00540D7D"/>
    <w:rsid w:val="00540EC9"/>
    <w:rsid w:val="0054103F"/>
    <w:rsid w:val="005411FE"/>
    <w:rsid w:val="005413E4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4D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77A"/>
    <w:rsid w:val="00544972"/>
    <w:rsid w:val="005449CF"/>
    <w:rsid w:val="00544AC3"/>
    <w:rsid w:val="00545211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6F5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33"/>
    <w:rsid w:val="00552142"/>
    <w:rsid w:val="00552341"/>
    <w:rsid w:val="00552510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4C"/>
    <w:rsid w:val="005633E1"/>
    <w:rsid w:val="00563808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DA6"/>
    <w:rsid w:val="00566E1D"/>
    <w:rsid w:val="00566EAC"/>
    <w:rsid w:val="005672B2"/>
    <w:rsid w:val="005674FA"/>
    <w:rsid w:val="0056757B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50C"/>
    <w:rsid w:val="00573A77"/>
    <w:rsid w:val="00573AF0"/>
    <w:rsid w:val="00574002"/>
    <w:rsid w:val="005744D2"/>
    <w:rsid w:val="00574D26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96"/>
    <w:rsid w:val="005805C4"/>
    <w:rsid w:val="00580747"/>
    <w:rsid w:val="005809D1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009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8E6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C56"/>
    <w:rsid w:val="00592068"/>
    <w:rsid w:val="00592478"/>
    <w:rsid w:val="0059269F"/>
    <w:rsid w:val="0059270F"/>
    <w:rsid w:val="005927F6"/>
    <w:rsid w:val="00592941"/>
    <w:rsid w:val="00592BA8"/>
    <w:rsid w:val="00592FF4"/>
    <w:rsid w:val="0059358E"/>
    <w:rsid w:val="00594113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5E9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EA"/>
    <w:rsid w:val="005A5AFF"/>
    <w:rsid w:val="005A6213"/>
    <w:rsid w:val="005A6321"/>
    <w:rsid w:val="005A637B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0EB7"/>
    <w:rsid w:val="005B14A6"/>
    <w:rsid w:val="005B170D"/>
    <w:rsid w:val="005B1CCB"/>
    <w:rsid w:val="005B1E27"/>
    <w:rsid w:val="005B1FD9"/>
    <w:rsid w:val="005B2107"/>
    <w:rsid w:val="005B259B"/>
    <w:rsid w:val="005B2B20"/>
    <w:rsid w:val="005B2E5F"/>
    <w:rsid w:val="005B3294"/>
    <w:rsid w:val="005B32DC"/>
    <w:rsid w:val="005B33F5"/>
    <w:rsid w:val="005B3AE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230"/>
    <w:rsid w:val="005C04BF"/>
    <w:rsid w:val="005C0598"/>
    <w:rsid w:val="005C0900"/>
    <w:rsid w:val="005C0C58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4DC"/>
    <w:rsid w:val="005C35C5"/>
    <w:rsid w:val="005C3675"/>
    <w:rsid w:val="005C39D9"/>
    <w:rsid w:val="005C39E7"/>
    <w:rsid w:val="005C3E83"/>
    <w:rsid w:val="005C406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CB4"/>
    <w:rsid w:val="005C4ED6"/>
    <w:rsid w:val="005C5212"/>
    <w:rsid w:val="005C5C55"/>
    <w:rsid w:val="005C636B"/>
    <w:rsid w:val="005C6BB9"/>
    <w:rsid w:val="005C6E2C"/>
    <w:rsid w:val="005C7187"/>
    <w:rsid w:val="005C7479"/>
    <w:rsid w:val="005C7B98"/>
    <w:rsid w:val="005C7D09"/>
    <w:rsid w:val="005C7EBE"/>
    <w:rsid w:val="005D02D5"/>
    <w:rsid w:val="005D093A"/>
    <w:rsid w:val="005D0A51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53"/>
    <w:rsid w:val="005D19CF"/>
    <w:rsid w:val="005D1EFD"/>
    <w:rsid w:val="005D1F0A"/>
    <w:rsid w:val="005D2181"/>
    <w:rsid w:val="005D2345"/>
    <w:rsid w:val="005D27A5"/>
    <w:rsid w:val="005D285B"/>
    <w:rsid w:val="005D2D16"/>
    <w:rsid w:val="005D2F3F"/>
    <w:rsid w:val="005D401D"/>
    <w:rsid w:val="005D4585"/>
    <w:rsid w:val="005D470C"/>
    <w:rsid w:val="005D4930"/>
    <w:rsid w:val="005D4C5F"/>
    <w:rsid w:val="005D4EA1"/>
    <w:rsid w:val="005D5356"/>
    <w:rsid w:val="005D6331"/>
    <w:rsid w:val="005D6647"/>
    <w:rsid w:val="005D6998"/>
    <w:rsid w:val="005D6AA7"/>
    <w:rsid w:val="005D6B04"/>
    <w:rsid w:val="005D6B5C"/>
    <w:rsid w:val="005D6ECD"/>
    <w:rsid w:val="005D7492"/>
    <w:rsid w:val="005D751A"/>
    <w:rsid w:val="005D76A2"/>
    <w:rsid w:val="005D7B8C"/>
    <w:rsid w:val="005D7C09"/>
    <w:rsid w:val="005D7C35"/>
    <w:rsid w:val="005D7DD2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065"/>
    <w:rsid w:val="005E41EC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6DCC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B28"/>
    <w:rsid w:val="005F3BE4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5E37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11C"/>
    <w:rsid w:val="005F722A"/>
    <w:rsid w:val="005F7291"/>
    <w:rsid w:val="005F73F2"/>
    <w:rsid w:val="005F75FE"/>
    <w:rsid w:val="005F79A4"/>
    <w:rsid w:val="005F7B04"/>
    <w:rsid w:val="005F7B18"/>
    <w:rsid w:val="005F7F86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8"/>
    <w:rsid w:val="0060354B"/>
    <w:rsid w:val="00603A65"/>
    <w:rsid w:val="00603AD2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AB6"/>
    <w:rsid w:val="00606FCA"/>
    <w:rsid w:val="00607067"/>
    <w:rsid w:val="0060717F"/>
    <w:rsid w:val="00607268"/>
    <w:rsid w:val="00607275"/>
    <w:rsid w:val="0060758C"/>
    <w:rsid w:val="0060767B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078"/>
    <w:rsid w:val="00612094"/>
    <w:rsid w:val="006124AD"/>
    <w:rsid w:val="0061279F"/>
    <w:rsid w:val="00612DA4"/>
    <w:rsid w:val="00612E0B"/>
    <w:rsid w:val="00612F23"/>
    <w:rsid w:val="00612F48"/>
    <w:rsid w:val="006131DE"/>
    <w:rsid w:val="006134E9"/>
    <w:rsid w:val="0061381F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642E"/>
    <w:rsid w:val="006165AD"/>
    <w:rsid w:val="00616834"/>
    <w:rsid w:val="0061694D"/>
    <w:rsid w:val="00616B22"/>
    <w:rsid w:val="00616CD8"/>
    <w:rsid w:val="006179C6"/>
    <w:rsid w:val="00617D13"/>
    <w:rsid w:val="00617DA0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2F70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6A21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293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E72"/>
    <w:rsid w:val="00633F19"/>
    <w:rsid w:val="00634255"/>
    <w:rsid w:val="00634634"/>
    <w:rsid w:val="006349F6"/>
    <w:rsid w:val="00635115"/>
    <w:rsid w:val="006353E0"/>
    <w:rsid w:val="00635623"/>
    <w:rsid w:val="0063584C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8A6"/>
    <w:rsid w:val="006378D9"/>
    <w:rsid w:val="00637AC4"/>
    <w:rsid w:val="00640004"/>
    <w:rsid w:val="0064007A"/>
    <w:rsid w:val="00640475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2ED"/>
    <w:rsid w:val="00644793"/>
    <w:rsid w:val="006447A2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27"/>
    <w:rsid w:val="0064585C"/>
    <w:rsid w:val="00645B46"/>
    <w:rsid w:val="00645E38"/>
    <w:rsid w:val="00646392"/>
    <w:rsid w:val="0064661F"/>
    <w:rsid w:val="006468C2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260"/>
    <w:rsid w:val="006503BB"/>
    <w:rsid w:val="0065059A"/>
    <w:rsid w:val="00650ADE"/>
    <w:rsid w:val="00650CE3"/>
    <w:rsid w:val="00650DFE"/>
    <w:rsid w:val="006512EE"/>
    <w:rsid w:val="00651313"/>
    <w:rsid w:val="00651320"/>
    <w:rsid w:val="00651453"/>
    <w:rsid w:val="006514A0"/>
    <w:rsid w:val="00651568"/>
    <w:rsid w:val="00651CC3"/>
    <w:rsid w:val="00651EEB"/>
    <w:rsid w:val="0065214C"/>
    <w:rsid w:val="006523DA"/>
    <w:rsid w:val="00652557"/>
    <w:rsid w:val="006526D8"/>
    <w:rsid w:val="0065270A"/>
    <w:rsid w:val="00652C22"/>
    <w:rsid w:val="00652F4D"/>
    <w:rsid w:val="00653AAD"/>
    <w:rsid w:val="00653AB6"/>
    <w:rsid w:val="00653C06"/>
    <w:rsid w:val="00653E53"/>
    <w:rsid w:val="006542D6"/>
    <w:rsid w:val="006544A6"/>
    <w:rsid w:val="0065488F"/>
    <w:rsid w:val="00654B17"/>
    <w:rsid w:val="00654E64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616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36"/>
    <w:rsid w:val="00662259"/>
    <w:rsid w:val="006622D7"/>
    <w:rsid w:val="006624E1"/>
    <w:rsid w:val="006626A1"/>
    <w:rsid w:val="006628E5"/>
    <w:rsid w:val="0066299B"/>
    <w:rsid w:val="00662A32"/>
    <w:rsid w:val="00662B77"/>
    <w:rsid w:val="00662D24"/>
    <w:rsid w:val="0066359E"/>
    <w:rsid w:val="00663687"/>
    <w:rsid w:val="006640BE"/>
    <w:rsid w:val="00664600"/>
    <w:rsid w:val="00664742"/>
    <w:rsid w:val="00664911"/>
    <w:rsid w:val="00664A30"/>
    <w:rsid w:val="00664BFB"/>
    <w:rsid w:val="00665451"/>
    <w:rsid w:val="00665C5A"/>
    <w:rsid w:val="00665D08"/>
    <w:rsid w:val="006660A5"/>
    <w:rsid w:val="006661AD"/>
    <w:rsid w:val="006661E4"/>
    <w:rsid w:val="006662E5"/>
    <w:rsid w:val="006663B8"/>
    <w:rsid w:val="00666417"/>
    <w:rsid w:val="00666496"/>
    <w:rsid w:val="006664CA"/>
    <w:rsid w:val="0066664E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FBC"/>
    <w:rsid w:val="00671001"/>
    <w:rsid w:val="00671302"/>
    <w:rsid w:val="006714CE"/>
    <w:rsid w:val="00671BD8"/>
    <w:rsid w:val="00671D13"/>
    <w:rsid w:val="00671FCA"/>
    <w:rsid w:val="0067270A"/>
    <w:rsid w:val="00672801"/>
    <w:rsid w:val="006729E6"/>
    <w:rsid w:val="00672A91"/>
    <w:rsid w:val="00672C8E"/>
    <w:rsid w:val="00673109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619"/>
    <w:rsid w:val="00675800"/>
    <w:rsid w:val="00675891"/>
    <w:rsid w:val="00675918"/>
    <w:rsid w:val="00675A4B"/>
    <w:rsid w:val="00675FC0"/>
    <w:rsid w:val="006760A0"/>
    <w:rsid w:val="00676BCB"/>
    <w:rsid w:val="00676BDD"/>
    <w:rsid w:val="00676E34"/>
    <w:rsid w:val="00676FC6"/>
    <w:rsid w:val="006770A2"/>
    <w:rsid w:val="0067737D"/>
    <w:rsid w:val="006773F2"/>
    <w:rsid w:val="00677730"/>
    <w:rsid w:val="0067774B"/>
    <w:rsid w:val="00677803"/>
    <w:rsid w:val="006779E5"/>
    <w:rsid w:val="00677AB1"/>
    <w:rsid w:val="00677C58"/>
    <w:rsid w:val="00677E78"/>
    <w:rsid w:val="00677F47"/>
    <w:rsid w:val="006800D9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ACE"/>
    <w:rsid w:val="00681B40"/>
    <w:rsid w:val="00681C44"/>
    <w:rsid w:val="00681D2B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87EB8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0E5"/>
    <w:rsid w:val="006911F8"/>
    <w:rsid w:val="0069120D"/>
    <w:rsid w:val="00691638"/>
    <w:rsid w:val="00691969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4D26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71A"/>
    <w:rsid w:val="00696761"/>
    <w:rsid w:val="006967D1"/>
    <w:rsid w:val="00697027"/>
    <w:rsid w:val="0069716D"/>
    <w:rsid w:val="00697277"/>
    <w:rsid w:val="00697580"/>
    <w:rsid w:val="006975AC"/>
    <w:rsid w:val="006A0081"/>
    <w:rsid w:val="006A06D7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32B"/>
    <w:rsid w:val="006A46EE"/>
    <w:rsid w:val="006A4806"/>
    <w:rsid w:val="006A488D"/>
    <w:rsid w:val="006A4A1A"/>
    <w:rsid w:val="006A4FF0"/>
    <w:rsid w:val="006A4FF3"/>
    <w:rsid w:val="006A51CE"/>
    <w:rsid w:val="006A54D0"/>
    <w:rsid w:val="006A5F30"/>
    <w:rsid w:val="006A5FC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30B"/>
    <w:rsid w:val="006B33D2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F16"/>
    <w:rsid w:val="006B5FF3"/>
    <w:rsid w:val="006B604A"/>
    <w:rsid w:val="006B6147"/>
    <w:rsid w:val="006B61BF"/>
    <w:rsid w:val="006B6686"/>
    <w:rsid w:val="006B6AA7"/>
    <w:rsid w:val="006B6C6F"/>
    <w:rsid w:val="006B6FCB"/>
    <w:rsid w:val="006B722B"/>
    <w:rsid w:val="006B7396"/>
    <w:rsid w:val="006B7570"/>
    <w:rsid w:val="006B783B"/>
    <w:rsid w:val="006B7AF3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2F97"/>
    <w:rsid w:val="006C3068"/>
    <w:rsid w:val="006C3230"/>
    <w:rsid w:val="006C3679"/>
    <w:rsid w:val="006C3A98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B24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096"/>
    <w:rsid w:val="006D6310"/>
    <w:rsid w:val="006D65B5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8CC"/>
    <w:rsid w:val="006D7A2D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15B"/>
    <w:rsid w:val="006E2398"/>
    <w:rsid w:val="006E23AD"/>
    <w:rsid w:val="006E2414"/>
    <w:rsid w:val="006E2469"/>
    <w:rsid w:val="006E2612"/>
    <w:rsid w:val="006E28FE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72"/>
    <w:rsid w:val="006E7ABB"/>
    <w:rsid w:val="006E7CE8"/>
    <w:rsid w:val="006E7D7E"/>
    <w:rsid w:val="006F016C"/>
    <w:rsid w:val="006F017D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DA6"/>
    <w:rsid w:val="006F2E0B"/>
    <w:rsid w:val="006F3047"/>
    <w:rsid w:val="006F30C1"/>
    <w:rsid w:val="006F30DD"/>
    <w:rsid w:val="006F32BD"/>
    <w:rsid w:val="006F35DE"/>
    <w:rsid w:val="006F38EC"/>
    <w:rsid w:val="006F3909"/>
    <w:rsid w:val="006F3DE3"/>
    <w:rsid w:val="006F48A4"/>
    <w:rsid w:val="006F4C36"/>
    <w:rsid w:val="006F4CCD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6FA8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1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9F"/>
    <w:rsid w:val="007056CD"/>
    <w:rsid w:val="00705ADE"/>
    <w:rsid w:val="00705BCB"/>
    <w:rsid w:val="00705F1C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6DD"/>
    <w:rsid w:val="007147BA"/>
    <w:rsid w:val="00714A11"/>
    <w:rsid w:val="007151CB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42F"/>
    <w:rsid w:val="00721773"/>
    <w:rsid w:val="00721777"/>
    <w:rsid w:val="007218DA"/>
    <w:rsid w:val="0072195C"/>
    <w:rsid w:val="00721DC7"/>
    <w:rsid w:val="0072231B"/>
    <w:rsid w:val="00722594"/>
    <w:rsid w:val="007227EE"/>
    <w:rsid w:val="007228C5"/>
    <w:rsid w:val="00722F21"/>
    <w:rsid w:val="00722FE9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0D38"/>
    <w:rsid w:val="0073103B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694"/>
    <w:rsid w:val="007348B0"/>
    <w:rsid w:val="00734959"/>
    <w:rsid w:val="00734C66"/>
    <w:rsid w:val="00735099"/>
    <w:rsid w:val="007350FA"/>
    <w:rsid w:val="00735376"/>
    <w:rsid w:val="0073555F"/>
    <w:rsid w:val="007356E4"/>
    <w:rsid w:val="0073591F"/>
    <w:rsid w:val="00735AEA"/>
    <w:rsid w:val="0073609D"/>
    <w:rsid w:val="00736374"/>
    <w:rsid w:val="00736989"/>
    <w:rsid w:val="00736C81"/>
    <w:rsid w:val="007371AC"/>
    <w:rsid w:val="007372D7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CED"/>
    <w:rsid w:val="00740D56"/>
    <w:rsid w:val="00740E62"/>
    <w:rsid w:val="00740E83"/>
    <w:rsid w:val="007413E1"/>
    <w:rsid w:val="0074166E"/>
    <w:rsid w:val="00741AD5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3C38"/>
    <w:rsid w:val="00743ECA"/>
    <w:rsid w:val="0074402B"/>
    <w:rsid w:val="00744496"/>
    <w:rsid w:val="007445B3"/>
    <w:rsid w:val="0074487E"/>
    <w:rsid w:val="00744DCD"/>
    <w:rsid w:val="00744DE6"/>
    <w:rsid w:val="007450AB"/>
    <w:rsid w:val="0074537F"/>
    <w:rsid w:val="007456F6"/>
    <w:rsid w:val="00745C27"/>
    <w:rsid w:val="00745EB8"/>
    <w:rsid w:val="00745F02"/>
    <w:rsid w:val="00746069"/>
    <w:rsid w:val="00746093"/>
    <w:rsid w:val="0074651F"/>
    <w:rsid w:val="007466DB"/>
    <w:rsid w:val="00746759"/>
    <w:rsid w:val="007467A0"/>
    <w:rsid w:val="007467C6"/>
    <w:rsid w:val="007468A4"/>
    <w:rsid w:val="007468E4"/>
    <w:rsid w:val="007469A8"/>
    <w:rsid w:val="00746FE8"/>
    <w:rsid w:val="007474D9"/>
    <w:rsid w:val="007475D1"/>
    <w:rsid w:val="007476DB"/>
    <w:rsid w:val="007477A6"/>
    <w:rsid w:val="007478EF"/>
    <w:rsid w:val="00747901"/>
    <w:rsid w:val="00747952"/>
    <w:rsid w:val="007479A5"/>
    <w:rsid w:val="007479A7"/>
    <w:rsid w:val="00747A68"/>
    <w:rsid w:val="00747BB2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88"/>
    <w:rsid w:val="00750EB3"/>
    <w:rsid w:val="007510D7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188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0EC4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459E"/>
    <w:rsid w:val="007652A8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B09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5CD"/>
    <w:rsid w:val="0077361D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1D"/>
    <w:rsid w:val="00780F98"/>
    <w:rsid w:val="0078108F"/>
    <w:rsid w:val="007812D6"/>
    <w:rsid w:val="0078166F"/>
    <w:rsid w:val="007818AE"/>
    <w:rsid w:val="00781BB3"/>
    <w:rsid w:val="00782038"/>
    <w:rsid w:val="00782205"/>
    <w:rsid w:val="0078223B"/>
    <w:rsid w:val="0078290E"/>
    <w:rsid w:val="00782A62"/>
    <w:rsid w:val="00782D8B"/>
    <w:rsid w:val="00782F39"/>
    <w:rsid w:val="007836FD"/>
    <w:rsid w:val="00783814"/>
    <w:rsid w:val="00783A19"/>
    <w:rsid w:val="00783D6C"/>
    <w:rsid w:val="007841FF"/>
    <w:rsid w:val="007843F2"/>
    <w:rsid w:val="00784426"/>
    <w:rsid w:val="007845C5"/>
    <w:rsid w:val="00784786"/>
    <w:rsid w:val="00784B51"/>
    <w:rsid w:val="00784B9A"/>
    <w:rsid w:val="00784BF0"/>
    <w:rsid w:val="00784C52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0"/>
    <w:rsid w:val="00787004"/>
    <w:rsid w:val="00787397"/>
    <w:rsid w:val="007875A6"/>
    <w:rsid w:val="00787684"/>
    <w:rsid w:val="00787B6B"/>
    <w:rsid w:val="00787BF3"/>
    <w:rsid w:val="00787E72"/>
    <w:rsid w:val="00790503"/>
    <w:rsid w:val="0079059D"/>
    <w:rsid w:val="00790969"/>
    <w:rsid w:val="00790EBF"/>
    <w:rsid w:val="0079110C"/>
    <w:rsid w:val="0079147C"/>
    <w:rsid w:val="00791B3E"/>
    <w:rsid w:val="00791C3D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B2"/>
    <w:rsid w:val="007A0ECC"/>
    <w:rsid w:val="007A16A7"/>
    <w:rsid w:val="007A1714"/>
    <w:rsid w:val="007A1A13"/>
    <w:rsid w:val="007A1AEA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ABB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43"/>
    <w:rsid w:val="007B2599"/>
    <w:rsid w:val="007B2770"/>
    <w:rsid w:val="007B2800"/>
    <w:rsid w:val="007B2E81"/>
    <w:rsid w:val="007B3094"/>
    <w:rsid w:val="007B3305"/>
    <w:rsid w:val="007B35CB"/>
    <w:rsid w:val="007B36E4"/>
    <w:rsid w:val="007B3D4F"/>
    <w:rsid w:val="007B3F98"/>
    <w:rsid w:val="007B4161"/>
    <w:rsid w:val="007B46E9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2F35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4CA8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272"/>
    <w:rsid w:val="007C73E0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14"/>
    <w:rsid w:val="007D186D"/>
    <w:rsid w:val="007D1891"/>
    <w:rsid w:val="007D1AA7"/>
    <w:rsid w:val="007D1C1B"/>
    <w:rsid w:val="007D1F26"/>
    <w:rsid w:val="007D3571"/>
    <w:rsid w:val="007D3680"/>
    <w:rsid w:val="007D3765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CF1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22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DEA"/>
    <w:rsid w:val="007E5464"/>
    <w:rsid w:val="007E5BA8"/>
    <w:rsid w:val="007E5F85"/>
    <w:rsid w:val="007E6093"/>
    <w:rsid w:val="007E6232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E7CB6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5A4"/>
    <w:rsid w:val="007F2840"/>
    <w:rsid w:val="007F2D36"/>
    <w:rsid w:val="007F3318"/>
    <w:rsid w:val="007F3564"/>
    <w:rsid w:val="007F3803"/>
    <w:rsid w:val="007F3AEA"/>
    <w:rsid w:val="007F3C2D"/>
    <w:rsid w:val="007F3F1E"/>
    <w:rsid w:val="007F3F4C"/>
    <w:rsid w:val="007F406C"/>
    <w:rsid w:val="007F40AB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5A33"/>
    <w:rsid w:val="007F6430"/>
    <w:rsid w:val="007F6854"/>
    <w:rsid w:val="007F6ABD"/>
    <w:rsid w:val="007F7161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22A"/>
    <w:rsid w:val="008063D6"/>
    <w:rsid w:val="00806951"/>
    <w:rsid w:val="008069DA"/>
    <w:rsid w:val="00806C63"/>
    <w:rsid w:val="00806F89"/>
    <w:rsid w:val="00807225"/>
    <w:rsid w:val="0080764A"/>
    <w:rsid w:val="00807A48"/>
    <w:rsid w:val="00807B32"/>
    <w:rsid w:val="00810625"/>
    <w:rsid w:val="00810738"/>
    <w:rsid w:val="00810891"/>
    <w:rsid w:val="00810898"/>
    <w:rsid w:val="00810AFD"/>
    <w:rsid w:val="00810E0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A84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30"/>
    <w:rsid w:val="00814139"/>
    <w:rsid w:val="00814343"/>
    <w:rsid w:val="008145FA"/>
    <w:rsid w:val="00814606"/>
    <w:rsid w:val="00815CA7"/>
    <w:rsid w:val="0081616A"/>
    <w:rsid w:val="0081640A"/>
    <w:rsid w:val="008165FB"/>
    <w:rsid w:val="00816C34"/>
    <w:rsid w:val="00816C87"/>
    <w:rsid w:val="00816CFB"/>
    <w:rsid w:val="00816D27"/>
    <w:rsid w:val="008173C8"/>
    <w:rsid w:val="00817506"/>
    <w:rsid w:val="0081763F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9B8"/>
    <w:rsid w:val="00821DC0"/>
    <w:rsid w:val="00821E87"/>
    <w:rsid w:val="00822097"/>
    <w:rsid w:val="008225A7"/>
    <w:rsid w:val="00822698"/>
    <w:rsid w:val="00822D90"/>
    <w:rsid w:val="00822F36"/>
    <w:rsid w:val="00822F88"/>
    <w:rsid w:val="008230B0"/>
    <w:rsid w:val="0082331D"/>
    <w:rsid w:val="0082373F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A4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B9"/>
    <w:rsid w:val="00832204"/>
    <w:rsid w:val="0083265F"/>
    <w:rsid w:val="00832DB8"/>
    <w:rsid w:val="00832EF9"/>
    <w:rsid w:val="008332AE"/>
    <w:rsid w:val="008336C4"/>
    <w:rsid w:val="0083371B"/>
    <w:rsid w:val="008339CA"/>
    <w:rsid w:val="008340DD"/>
    <w:rsid w:val="008343E7"/>
    <w:rsid w:val="0083454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673F"/>
    <w:rsid w:val="0083712C"/>
    <w:rsid w:val="008371A1"/>
    <w:rsid w:val="008374B1"/>
    <w:rsid w:val="00837B76"/>
    <w:rsid w:val="00837E5E"/>
    <w:rsid w:val="00837F6D"/>
    <w:rsid w:val="008401D5"/>
    <w:rsid w:val="00840532"/>
    <w:rsid w:val="00840F2F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0F5"/>
    <w:rsid w:val="008436A0"/>
    <w:rsid w:val="0084381B"/>
    <w:rsid w:val="00843B8F"/>
    <w:rsid w:val="00843D84"/>
    <w:rsid w:val="00844066"/>
    <w:rsid w:val="008446BC"/>
    <w:rsid w:val="008448A1"/>
    <w:rsid w:val="00844998"/>
    <w:rsid w:val="00844D16"/>
    <w:rsid w:val="00844E00"/>
    <w:rsid w:val="00844FC8"/>
    <w:rsid w:val="00845324"/>
    <w:rsid w:val="008454EC"/>
    <w:rsid w:val="00845575"/>
    <w:rsid w:val="00845DB5"/>
    <w:rsid w:val="00845EC1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166"/>
    <w:rsid w:val="008524F0"/>
    <w:rsid w:val="0085294D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6E72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57E"/>
    <w:rsid w:val="00860B10"/>
    <w:rsid w:val="00860CAC"/>
    <w:rsid w:val="00861C65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388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EEC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42D"/>
    <w:rsid w:val="0087353B"/>
    <w:rsid w:val="0087363C"/>
    <w:rsid w:val="00873691"/>
    <w:rsid w:val="00873CB4"/>
    <w:rsid w:val="00873DD0"/>
    <w:rsid w:val="00873F5B"/>
    <w:rsid w:val="00873F61"/>
    <w:rsid w:val="008743F6"/>
    <w:rsid w:val="00874AD4"/>
    <w:rsid w:val="00874CF7"/>
    <w:rsid w:val="008754D8"/>
    <w:rsid w:val="008756E4"/>
    <w:rsid w:val="008757B7"/>
    <w:rsid w:val="00875842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295"/>
    <w:rsid w:val="00880348"/>
    <w:rsid w:val="00880526"/>
    <w:rsid w:val="0088063F"/>
    <w:rsid w:val="00880D02"/>
    <w:rsid w:val="0088156D"/>
    <w:rsid w:val="0088164F"/>
    <w:rsid w:val="0088182B"/>
    <w:rsid w:val="00881A5C"/>
    <w:rsid w:val="00881DFA"/>
    <w:rsid w:val="008820D2"/>
    <w:rsid w:val="0088211C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92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123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772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29D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3C2"/>
    <w:rsid w:val="008978FB"/>
    <w:rsid w:val="008979B6"/>
    <w:rsid w:val="00897F5B"/>
    <w:rsid w:val="00897FEC"/>
    <w:rsid w:val="008A02A4"/>
    <w:rsid w:val="008A02DE"/>
    <w:rsid w:val="008A0356"/>
    <w:rsid w:val="008A04CE"/>
    <w:rsid w:val="008A051E"/>
    <w:rsid w:val="008A05E3"/>
    <w:rsid w:val="008A0C76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AFC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7D2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1C7A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0C"/>
    <w:rsid w:val="008B3868"/>
    <w:rsid w:val="008B3ABE"/>
    <w:rsid w:val="008B3E67"/>
    <w:rsid w:val="008B4225"/>
    <w:rsid w:val="008B422D"/>
    <w:rsid w:val="008B43B4"/>
    <w:rsid w:val="008B4587"/>
    <w:rsid w:val="008B4F31"/>
    <w:rsid w:val="008B5381"/>
    <w:rsid w:val="008B5957"/>
    <w:rsid w:val="008B5AF0"/>
    <w:rsid w:val="008B5CA4"/>
    <w:rsid w:val="008B64C4"/>
    <w:rsid w:val="008B65EC"/>
    <w:rsid w:val="008B68A1"/>
    <w:rsid w:val="008B68D4"/>
    <w:rsid w:val="008B6B6C"/>
    <w:rsid w:val="008B6C58"/>
    <w:rsid w:val="008B6EF7"/>
    <w:rsid w:val="008B700C"/>
    <w:rsid w:val="008B75A2"/>
    <w:rsid w:val="008B7A85"/>
    <w:rsid w:val="008C003E"/>
    <w:rsid w:val="008C0103"/>
    <w:rsid w:val="008C0135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304"/>
    <w:rsid w:val="008D241F"/>
    <w:rsid w:val="008D2763"/>
    <w:rsid w:val="008D29C6"/>
    <w:rsid w:val="008D2C41"/>
    <w:rsid w:val="008D2E81"/>
    <w:rsid w:val="008D3160"/>
    <w:rsid w:val="008D332A"/>
    <w:rsid w:val="008D3478"/>
    <w:rsid w:val="008D361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6"/>
    <w:rsid w:val="008E0B0C"/>
    <w:rsid w:val="008E0D0C"/>
    <w:rsid w:val="008E0F65"/>
    <w:rsid w:val="008E0FB6"/>
    <w:rsid w:val="008E10E6"/>
    <w:rsid w:val="008E136A"/>
    <w:rsid w:val="008E138D"/>
    <w:rsid w:val="008E16FB"/>
    <w:rsid w:val="008E238D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097"/>
    <w:rsid w:val="008E7170"/>
    <w:rsid w:val="008E7471"/>
    <w:rsid w:val="008E74C9"/>
    <w:rsid w:val="008E784C"/>
    <w:rsid w:val="008E7B30"/>
    <w:rsid w:val="008E7CE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8AA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CD4"/>
    <w:rsid w:val="008F3D03"/>
    <w:rsid w:val="008F3E5E"/>
    <w:rsid w:val="008F40FF"/>
    <w:rsid w:val="008F486F"/>
    <w:rsid w:val="008F49F1"/>
    <w:rsid w:val="008F5096"/>
    <w:rsid w:val="008F56B6"/>
    <w:rsid w:val="008F5E1D"/>
    <w:rsid w:val="008F5E24"/>
    <w:rsid w:val="008F5F6A"/>
    <w:rsid w:val="008F5FC2"/>
    <w:rsid w:val="008F5FE6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06"/>
    <w:rsid w:val="009015C4"/>
    <w:rsid w:val="009015E4"/>
    <w:rsid w:val="00901679"/>
    <w:rsid w:val="0090176B"/>
    <w:rsid w:val="009018C4"/>
    <w:rsid w:val="0090196C"/>
    <w:rsid w:val="00901C88"/>
    <w:rsid w:val="00902F9F"/>
    <w:rsid w:val="00902FB6"/>
    <w:rsid w:val="00903001"/>
    <w:rsid w:val="0090309F"/>
    <w:rsid w:val="009032D3"/>
    <w:rsid w:val="00903490"/>
    <w:rsid w:val="009035EE"/>
    <w:rsid w:val="00903622"/>
    <w:rsid w:val="00903852"/>
    <w:rsid w:val="00903B85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8BD"/>
    <w:rsid w:val="00905A65"/>
    <w:rsid w:val="00905AB4"/>
    <w:rsid w:val="00905C0B"/>
    <w:rsid w:val="00905C97"/>
    <w:rsid w:val="00905CF4"/>
    <w:rsid w:val="00905EBA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5F"/>
    <w:rsid w:val="0091247D"/>
    <w:rsid w:val="00912538"/>
    <w:rsid w:val="009129A1"/>
    <w:rsid w:val="00912C95"/>
    <w:rsid w:val="00912F86"/>
    <w:rsid w:val="00913022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B7E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49D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ACE"/>
    <w:rsid w:val="00920D70"/>
    <w:rsid w:val="00920DE9"/>
    <w:rsid w:val="009211AB"/>
    <w:rsid w:val="00921461"/>
    <w:rsid w:val="00921483"/>
    <w:rsid w:val="009216AE"/>
    <w:rsid w:val="00921726"/>
    <w:rsid w:val="00921BBC"/>
    <w:rsid w:val="00921CAA"/>
    <w:rsid w:val="00922A4E"/>
    <w:rsid w:val="00922B5A"/>
    <w:rsid w:val="00922E99"/>
    <w:rsid w:val="00922EB7"/>
    <w:rsid w:val="00923306"/>
    <w:rsid w:val="00923ECA"/>
    <w:rsid w:val="00924293"/>
    <w:rsid w:val="0092437F"/>
    <w:rsid w:val="0092444A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258"/>
    <w:rsid w:val="00931777"/>
    <w:rsid w:val="009318A9"/>
    <w:rsid w:val="00931967"/>
    <w:rsid w:val="00931A64"/>
    <w:rsid w:val="00931B81"/>
    <w:rsid w:val="00931E4A"/>
    <w:rsid w:val="009325A0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BAB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E55"/>
    <w:rsid w:val="00943FD0"/>
    <w:rsid w:val="00944073"/>
    <w:rsid w:val="00944268"/>
    <w:rsid w:val="009445F4"/>
    <w:rsid w:val="00944745"/>
    <w:rsid w:val="009448A3"/>
    <w:rsid w:val="00944B39"/>
    <w:rsid w:val="00944F8A"/>
    <w:rsid w:val="00945728"/>
    <w:rsid w:val="009457E0"/>
    <w:rsid w:val="00945811"/>
    <w:rsid w:val="00945A19"/>
    <w:rsid w:val="00945E10"/>
    <w:rsid w:val="00946276"/>
    <w:rsid w:val="0094635B"/>
    <w:rsid w:val="009464B5"/>
    <w:rsid w:val="009464F6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7CE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5B"/>
    <w:rsid w:val="00955371"/>
    <w:rsid w:val="00955F7B"/>
    <w:rsid w:val="0095652B"/>
    <w:rsid w:val="00956750"/>
    <w:rsid w:val="009567BF"/>
    <w:rsid w:val="00956860"/>
    <w:rsid w:val="00956986"/>
    <w:rsid w:val="00956DD9"/>
    <w:rsid w:val="0095709F"/>
    <w:rsid w:val="00957171"/>
    <w:rsid w:val="0095721A"/>
    <w:rsid w:val="00957529"/>
    <w:rsid w:val="009578CB"/>
    <w:rsid w:val="0095799D"/>
    <w:rsid w:val="00957E8C"/>
    <w:rsid w:val="0096024A"/>
    <w:rsid w:val="00960576"/>
    <w:rsid w:val="0096063E"/>
    <w:rsid w:val="00960752"/>
    <w:rsid w:val="009607C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C57"/>
    <w:rsid w:val="00962E71"/>
    <w:rsid w:val="00962F01"/>
    <w:rsid w:val="0096307D"/>
    <w:rsid w:val="0096313A"/>
    <w:rsid w:val="00963294"/>
    <w:rsid w:val="00963591"/>
    <w:rsid w:val="00963726"/>
    <w:rsid w:val="009638FC"/>
    <w:rsid w:val="009641B5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54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1B0C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B79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0CE"/>
    <w:rsid w:val="0098715C"/>
    <w:rsid w:val="0098721D"/>
    <w:rsid w:val="009873A9"/>
    <w:rsid w:val="009877C9"/>
    <w:rsid w:val="009878C4"/>
    <w:rsid w:val="00987A15"/>
    <w:rsid w:val="00987BB1"/>
    <w:rsid w:val="00987C74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032"/>
    <w:rsid w:val="009911C7"/>
    <w:rsid w:val="009912B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3A56"/>
    <w:rsid w:val="00994A33"/>
    <w:rsid w:val="00994E0D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97D32"/>
    <w:rsid w:val="009A0284"/>
    <w:rsid w:val="009A0452"/>
    <w:rsid w:val="009A0624"/>
    <w:rsid w:val="009A06FA"/>
    <w:rsid w:val="009A095B"/>
    <w:rsid w:val="009A0A66"/>
    <w:rsid w:val="009A0AA0"/>
    <w:rsid w:val="009A0B01"/>
    <w:rsid w:val="009A0CE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8B1"/>
    <w:rsid w:val="009A2E0D"/>
    <w:rsid w:val="009A3159"/>
    <w:rsid w:val="009A31AB"/>
    <w:rsid w:val="009A321E"/>
    <w:rsid w:val="009A3298"/>
    <w:rsid w:val="009A3897"/>
    <w:rsid w:val="009A3A35"/>
    <w:rsid w:val="009A3FDE"/>
    <w:rsid w:val="009A4042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4D"/>
    <w:rsid w:val="009B0060"/>
    <w:rsid w:val="009B08B8"/>
    <w:rsid w:val="009B098E"/>
    <w:rsid w:val="009B09DE"/>
    <w:rsid w:val="009B0EC4"/>
    <w:rsid w:val="009B10A0"/>
    <w:rsid w:val="009B10BF"/>
    <w:rsid w:val="009B136F"/>
    <w:rsid w:val="009B13CF"/>
    <w:rsid w:val="009B155D"/>
    <w:rsid w:val="009B1800"/>
    <w:rsid w:val="009B1888"/>
    <w:rsid w:val="009B1D87"/>
    <w:rsid w:val="009B22AD"/>
    <w:rsid w:val="009B23A0"/>
    <w:rsid w:val="009B29C3"/>
    <w:rsid w:val="009B2BB7"/>
    <w:rsid w:val="009B2C2F"/>
    <w:rsid w:val="009B2D02"/>
    <w:rsid w:val="009B2D6A"/>
    <w:rsid w:val="009B2E0C"/>
    <w:rsid w:val="009B309B"/>
    <w:rsid w:val="009B30E2"/>
    <w:rsid w:val="009B3165"/>
    <w:rsid w:val="009B31DA"/>
    <w:rsid w:val="009B36FE"/>
    <w:rsid w:val="009B39B9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115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03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98"/>
    <w:rsid w:val="009C7621"/>
    <w:rsid w:val="009C7672"/>
    <w:rsid w:val="009C77BD"/>
    <w:rsid w:val="009C7930"/>
    <w:rsid w:val="009C7A62"/>
    <w:rsid w:val="009C7A9C"/>
    <w:rsid w:val="009C7E4F"/>
    <w:rsid w:val="009D00E9"/>
    <w:rsid w:val="009D01B6"/>
    <w:rsid w:val="009D02C5"/>
    <w:rsid w:val="009D0304"/>
    <w:rsid w:val="009D06D9"/>
    <w:rsid w:val="009D09D5"/>
    <w:rsid w:val="009D0ED9"/>
    <w:rsid w:val="009D1342"/>
    <w:rsid w:val="009D195D"/>
    <w:rsid w:val="009D1B86"/>
    <w:rsid w:val="009D2125"/>
    <w:rsid w:val="009D2A34"/>
    <w:rsid w:val="009D2C7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B14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BF4"/>
    <w:rsid w:val="009E2E80"/>
    <w:rsid w:val="009E3345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067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4E0"/>
    <w:rsid w:val="009F2979"/>
    <w:rsid w:val="009F2D9E"/>
    <w:rsid w:val="009F32B0"/>
    <w:rsid w:val="009F34FB"/>
    <w:rsid w:val="009F365B"/>
    <w:rsid w:val="009F3711"/>
    <w:rsid w:val="009F38E3"/>
    <w:rsid w:val="009F3A9A"/>
    <w:rsid w:val="009F3B84"/>
    <w:rsid w:val="009F3C05"/>
    <w:rsid w:val="009F4161"/>
    <w:rsid w:val="009F4287"/>
    <w:rsid w:val="009F42B5"/>
    <w:rsid w:val="009F4628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BD9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B34"/>
    <w:rsid w:val="00A06C1A"/>
    <w:rsid w:val="00A06CC6"/>
    <w:rsid w:val="00A06F4A"/>
    <w:rsid w:val="00A06F77"/>
    <w:rsid w:val="00A072D9"/>
    <w:rsid w:val="00A07401"/>
    <w:rsid w:val="00A0752D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DB2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B63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FC3"/>
    <w:rsid w:val="00A20CF1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302"/>
    <w:rsid w:val="00A24415"/>
    <w:rsid w:val="00A2448E"/>
    <w:rsid w:val="00A244C3"/>
    <w:rsid w:val="00A24C67"/>
    <w:rsid w:val="00A24C95"/>
    <w:rsid w:val="00A24D38"/>
    <w:rsid w:val="00A25062"/>
    <w:rsid w:val="00A2564F"/>
    <w:rsid w:val="00A2576C"/>
    <w:rsid w:val="00A25842"/>
    <w:rsid w:val="00A25FE4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08"/>
    <w:rsid w:val="00A303F6"/>
    <w:rsid w:val="00A30667"/>
    <w:rsid w:val="00A30779"/>
    <w:rsid w:val="00A30BB1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ED0"/>
    <w:rsid w:val="00A31F16"/>
    <w:rsid w:val="00A31FEE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B72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AF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835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0E6"/>
    <w:rsid w:val="00A4436B"/>
    <w:rsid w:val="00A443A3"/>
    <w:rsid w:val="00A443F6"/>
    <w:rsid w:val="00A44577"/>
    <w:rsid w:val="00A446F4"/>
    <w:rsid w:val="00A44896"/>
    <w:rsid w:val="00A44B88"/>
    <w:rsid w:val="00A44BD7"/>
    <w:rsid w:val="00A44C9A"/>
    <w:rsid w:val="00A45230"/>
    <w:rsid w:val="00A455CA"/>
    <w:rsid w:val="00A45964"/>
    <w:rsid w:val="00A45BE0"/>
    <w:rsid w:val="00A46107"/>
    <w:rsid w:val="00A461D8"/>
    <w:rsid w:val="00A4655B"/>
    <w:rsid w:val="00A465DA"/>
    <w:rsid w:val="00A465E8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1D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075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6464"/>
    <w:rsid w:val="00A66B35"/>
    <w:rsid w:val="00A66C0D"/>
    <w:rsid w:val="00A66F19"/>
    <w:rsid w:val="00A67092"/>
    <w:rsid w:val="00A6744E"/>
    <w:rsid w:val="00A6762D"/>
    <w:rsid w:val="00A67740"/>
    <w:rsid w:val="00A67A53"/>
    <w:rsid w:val="00A67EC7"/>
    <w:rsid w:val="00A67F83"/>
    <w:rsid w:val="00A705D5"/>
    <w:rsid w:val="00A713F6"/>
    <w:rsid w:val="00A714BA"/>
    <w:rsid w:val="00A71509"/>
    <w:rsid w:val="00A716D1"/>
    <w:rsid w:val="00A71735"/>
    <w:rsid w:val="00A7180E"/>
    <w:rsid w:val="00A71B4F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3119"/>
    <w:rsid w:val="00A73413"/>
    <w:rsid w:val="00A73467"/>
    <w:rsid w:val="00A73535"/>
    <w:rsid w:val="00A73657"/>
    <w:rsid w:val="00A7382A"/>
    <w:rsid w:val="00A739B2"/>
    <w:rsid w:val="00A73B42"/>
    <w:rsid w:val="00A74863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A12"/>
    <w:rsid w:val="00A76C70"/>
    <w:rsid w:val="00A76EE4"/>
    <w:rsid w:val="00A772F5"/>
    <w:rsid w:val="00A77434"/>
    <w:rsid w:val="00A774AF"/>
    <w:rsid w:val="00A77A27"/>
    <w:rsid w:val="00A77BC6"/>
    <w:rsid w:val="00A8028B"/>
    <w:rsid w:val="00A80334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6B2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8DD"/>
    <w:rsid w:val="00A869A0"/>
    <w:rsid w:val="00A86B2E"/>
    <w:rsid w:val="00A86CBA"/>
    <w:rsid w:val="00A86D5B"/>
    <w:rsid w:val="00A87042"/>
    <w:rsid w:val="00A87200"/>
    <w:rsid w:val="00A87CB6"/>
    <w:rsid w:val="00A90328"/>
    <w:rsid w:val="00A904F4"/>
    <w:rsid w:val="00A9055F"/>
    <w:rsid w:val="00A90B93"/>
    <w:rsid w:val="00A90C71"/>
    <w:rsid w:val="00A90CB8"/>
    <w:rsid w:val="00A90FA3"/>
    <w:rsid w:val="00A91130"/>
    <w:rsid w:val="00A912D4"/>
    <w:rsid w:val="00A914A5"/>
    <w:rsid w:val="00A915F7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7E8"/>
    <w:rsid w:val="00A958FC"/>
    <w:rsid w:val="00A95A2F"/>
    <w:rsid w:val="00A95B2B"/>
    <w:rsid w:val="00A95D46"/>
    <w:rsid w:val="00A9629B"/>
    <w:rsid w:val="00A96341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0C03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A5A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02C"/>
    <w:rsid w:val="00AA59E3"/>
    <w:rsid w:val="00AA5A61"/>
    <w:rsid w:val="00AA5F01"/>
    <w:rsid w:val="00AA5FFD"/>
    <w:rsid w:val="00AA616A"/>
    <w:rsid w:val="00AA634D"/>
    <w:rsid w:val="00AA66CE"/>
    <w:rsid w:val="00AA69F4"/>
    <w:rsid w:val="00AA6A16"/>
    <w:rsid w:val="00AA6AEB"/>
    <w:rsid w:val="00AA6B10"/>
    <w:rsid w:val="00AA6DBC"/>
    <w:rsid w:val="00AA7991"/>
    <w:rsid w:val="00AA7E39"/>
    <w:rsid w:val="00AB0338"/>
    <w:rsid w:val="00AB0640"/>
    <w:rsid w:val="00AB0BBB"/>
    <w:rsid w:val="00AB0C69"/>
    <w:rsid w:val="00AB0C9F"/>
    <w:rsid w:val="00AB0FC8"/>
    <w:rsid w:val="00AB11AB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5EFA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540"/>
    <w:rsid w:val="00AC6944"/>
    <w:rsid w:val="00AC6BCE"/>
    <w:rsid w:val="00AC6C94"/>
    <w:rsid w:val="00AC6E0A"/>
    <w:rsid w:val="00AC6E41"/>
    <w:rsid w:val="00AC6F9A"/>
    <w:rsid w:val="00AC7128"/>
    <w:rsid w:val="00AC71C6"/>
    <w:rsid w:val="00AC72D6"/>
    <w:rsid w:val="00AC7508"/>
    <w:rsid w:val="00AC7859"/>
    <w:rsid w:val="00AC7AA7"/>
    <w:rsid w:val="00AC7D12"/>
    <w:rsid w:val="00AC7EF2"/>
    <w:rsid w:val="00AD01A9"/>
    <w:rsid w:val="00AD0293"/>
    <w:rsid w:val="00AD03F1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1E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5D2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388"/>
    <w:rsid w:val="00AF2438"/>
    <w:rsid w:val="00AF256D"/>
    <w:rsid w:val="00AF27F9"/>
    <w:rsid w:val="00AF3118"/>
    <w:rsid w:val="00AF3239"/>
    <w:rsid w:val="00AF3271"/>
    <w:rsid w:val="00AF34E6"/>
    <w:rsid w:val="00AF35CF"/>
    <w:rsid w:val="00AF386A"/>
    <w:rsid w:val="00AF397B"/>
    <w:rsid w:val="00AF3DB3"/>
    <w:rsid w:val="00AF4058"/>
    <w:rsid w:val="00AF40E9"/>
    <w:rsid w:val="00AF44CD"/>
    <w:rsid w:val="00AF54C7"/>
    <w:rsid w:val="00AF5A01"/>
    <w:rsid w:val="00AF5B12"/>
    <w:rsid w:val="00AF5C38"/>
    <w:rsid w:val="00AF5C3E"/>
    <w:rsid w:val="00AF5F7F"/>
    <w:rsid w:val="00AF5FEC"/>
    <w:rsid w:val="00AF61E5"/>
    <w:rsid w:val="00AF6880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1F40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899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A89"/>
    <w:rsid w:val="00B14C1B"/>
    <w:rsid w:val="00B14F88"/>
    <w:rsid w:val="00B15330"/>
    <w:rsid w:val="00B1592E"/>
    <w:rsid w:val="00B16200"/>
    <w:rsid w:val="00B165C3"/>
    <w:rsid w:val="00B16901"/>
    <w:rsid w:val="00B16953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089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75"/>
    <w:rsid w:val="00B22DE3"/>
    <w:rsid w:val="00B234E1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D1"/>
    <w:rsid w:val="00B267A1"/>
    <w:rsid w:val="00B26A14"/>
    <w:rsid w:val="00B27388"/>
    <w:rsid w:val="00B27776"/>
    <w:rsid w:val="00B27884"/>
    <w:rsid w:val="00B303DE"/>
    <w:rsid w:val="00B30536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7F5"/>
    <w:rsid w:val="00B31F80"/>
    <w:rsid w:val="00B31F86"/>
    <w:rsid w:val="00B32390"/>
    <w:rsid w:val="00B32692"/>
    <w:rsid w:val="00B32703"/>
    <w:rsid w:val="00B32E4A"/>
    <w:rsid w:val="00B33090"/>
    <w:rsid w:val="00B33184"/>
    <w:rsid w:val="00B33294"/>
    <w:rsid w:val="00B3355D"/>
    <w:rsid w:val="00B335C2"/>
    <w:rsid w:val="00B3389C"/>
    <w:rsid w:val="00B338D8"/>
    <w:rsid w:val="00B339F0"/>
    <w:rsid w:val="00B33DDA"/>
    <w:rsid w:val="00B33EFF"/>
    <w:rsid w:val="00B33F18"/>
    <w:rsid w:val="00B33F47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A35"/>
    <w:rsid w:val="00B40BA3"/>
    <w:rsid w:val="00B40EED"/>
    <w:rsid w:val="00B41361"/>
    <w:rsid w:val="00B4144B"/>
    <w:rsid w:val="00B41A6C"/>
    <w:rsid w:val="00B41DEA"/>
    <w:rsid w:val="00B41E64"/>
    <w:rsid w:val="00B41F96"/>
    <w:rsid w:val="00B42294"/>
    <w:rsid w:val="00B426E9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C12"/>
    <w:rsid w:val="00B44E5D"/>
    <w:rsid w:val="00B44F75"/>
    <w:rsid w:val="00B44F7A"/>
    <w:rsid w:val="00B45159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14F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57F"/>
    <w:rsid w:val="00B546AD"/>
    <w:rsid w:val="00B5471E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00B2"/>
    <w:rsid w:val="00B610D6"/>
    <w:rsid w:val="00B619B2"/>
    <w:rsid w:val="00B61B71"/>
    <w:rsid w:val="00B61E12"/>
    <w:rsid w:val="00B62242"/>
    <w:rsid w:val="00B624B7"/>
    <w:rsid w:val="00B62553"/>
    <w:rsid w:val="00B628A8"/>
    <w:rsid w:val="00B62A2B"/>
    <w:rsid w:val="00B62FB2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69F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3A6"/>
    <w:rsid w:val="00B7446D"/>
    <w:rsid w:val="00B7472F"/>
    <w:rsid w:val="00B74762"/>
    <w:rsid w:val="00B749D9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5D0"/>
    <w:rsid w:val="00B80604"/>
    <w:rsid w:val="00B80A8E"/>
    <w:rsid w:val="00B80ACA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BA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9E5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0B5"/>
    <w:rsid w:val="00B951F6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2F3A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70B"/>
    <w:rsid w:val="00BA4A2F"/>
    <w:rsid w:val="00BA4C72"/>
    <w:rsid w:val="00BA4F4B"/>
    <w:rsid w:val="00BA567D"/>
    <w:rsid w:val="00BA56C1"/>
    <w:rsid w:val="00BA5F73"/>
    <w:rsid w:val="00BA6046"/>
    <w:rsid w:val="00BA6155"/>
    <w:rsid w:val="00BA6415"/>
    <w:rsid w:val="00BA6499"/>
    <w:rsid w:val="00BA6614"/>
    <w:rsid w:val="00BA68ED"/>
    <w:rsid w:val="00BA6B20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C12"/>
    <w:rsid w:val="00BA7F6F"/>
    <w:rsid w:val="00BB016D"/>
    <w:rsid w:val="00BB0D6F"/>
    <w:rsid w:val="00BB134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2E0"/>
    <w:rsid w:val="00BC444F"/>
    <w:rsid w:val="00BC4B5C"/>
    <w:rsid w:val="00BC4D7A"/>
    <w:rsid w:val="00BC51F5"/>
    <w:rsid w:val="00BC5286"/>
    <w:rsid w:val="00BC54AF"/>
    <w:rsid w:val="00BC5522"/>
    <w:rsid w:val="00BC5528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2DC"/>
    <w:rsid w:val="00BD0304"/>
    <w:rsid w:val="00BD06A6"/>
    <w:rsid w:val="00BD0711"/>
    <w:rsid w:val="00BD07D3"/>
    <w:rsid w:val="00BD0B64"/>
    <w:rsid w:val="00BD0C7D"/>
    <w:rsid w:val="00BD0D2A"/>
    <w:rsid w:val="00BD0E00"/>
    <w:rsid w:val="00BD0F2A"/>
    <w:rsid w:val="00BD0FFD"/>
    <w:rsid w:val="00BD1380"/>
    <w:rsid w:val="00BD1705"/>
    <w:rsid w:val="00BD1F78"/>
    <w:rsid w:val="00BD252C"/>
    <w:rsid w:val="00BD2972"/>
    <w:rsid w:val="00BD2B30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91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CAE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836"/>
    <w:rsid w:val="00BE2A88"/>
    <w:rsid w:val="00BE2B6B"/>
    <w:rsid w:val="00BE2C1D"/>
    <w:rsid w:val="00BE35AC"/>
    <w:rsid w:val="00BE3BBA"/>
    <w:rsid w:val="00BE3C30"/>
    <w:rsid w:val="00BE3E59"/>
    <w:rsid w:val="00BE424C"/>
    <w:rsid w:val="00BE425F"/>
    <w:rsid w:val="00BE4309"/>
    <w:rsid w:val="00BE443C"/>
    <w:rsid w:val="00BE4576"/>
    <w:rsid w:val="00BE482F"/>
    <w:rsid w:val="00BE4BAE"/>
    <w:rsid w:val="00BE4C7A"/>
    <w:rsid w:val="00BE4DA2"/>
    <w:rsid w:val="00BE4EBC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549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08C"/>
    <w:rsid w:val="00BF33C0"/>
    <w:rsid w:val="00BF3536"/>
    <w:rsid w:val="00BF3FB9"/>
    <w:rsid w:val="00BF442E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EF"/>
    <w:rsid w:val="00BF74F1"/>
    <w:rsid w:val="00BF7831"/>
    <w:rsid w:val="00C000C5"/>
    <w:rsid w:val="00C006F5"/>
    <w:rsid w:val="00C0090D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B56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051"/>
    <w:rsid w:val="00C04504"/>
    <w:rsid w:val="00C04564"/>
    <w:rsid w:val="00C045ED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198"/>
    <w:rsid w:val="00C115FA"/>
    <w:rsid w:val="00C11859"/>
    <w:rsid w:val="00C11B19"/>
    <w:rsid w:val="00C11B4B"/>
    <w:rsid w:val="00C11EAA"/>
    <w:rsid w:val="00C12288"/>
    <w:rsid w:val="00C123F9"/>
    <w:rsid w:val="00C128C1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3AB"/>
    <w:rsid w:val="00C20527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83C"/>
    <w:rsid w:val="00C21944"/>
    <w:rsid w:val="00C21B22"/>
    <w:rsid w:val="00C21C17"/>
    <w:rsid w:val="00C22228"/>
    <w:rsid w:val="00C2237C"/>
    <w:rsid w:val="00C2238F"/>
    <w:rsid w:val="00C225BB"/>
    <w:rsid w:val="00C22906"/>
    <w:rsid w:val="00C22C7D"/>
    <w:rsid w:val="00C22D87"/>
    <w:rsid w:val="00C22E39"/>
    <w:rsid w:val="00C23032"/>
    <w:rsid w:val="00C23097"/>
    <w:rsid w:val="00C23126"/>
    <w:rsid w:val="00C23208"/>
    <w:rsid w:val="00C23266"/>
    <w:rsid w:val="00C2332D"/>
    <w:rsid w:val="00C23B2E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686"/>
    <w:rsid w:val="00C32D2C"/>
    <w:rsid w:val="00C32D91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7F"/>
    <w:rsid w:val="00C35BD4"/>
    <w:rsid w:val="00C35C5F"/>
    <w:rsid w:val="00C35C9C"/>
    <w:rsid w:val="00C35E78"/>
    <w:rsid w:val="00C3602A"/>
    <w:rsid w:val="00C3676C"/>
    <w:rsid w:val="00C36BF1"/>
    <w:rsid w:val="00C36C28"/>
    <w:rsid w:val="00C36F3F"/>
    <w:rsid w:val="00C372B8"/>
    <w:rsid w:val="00C3739A"/>
    <w:rsid w:val="00C3750F"/>
    <w:rsid w:val="00C377AD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1EC3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4FD3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92A"/>
    <w:rsid w:val="00C51B5B"/>
    <w:rsid w:val="00C52229"/>
    <w:rsid w:val="00C52265"/>
    <w:rsid w:val="00C52696"/>
    <w:rsid w:val="00C52830"/>
    <w:rsid w:val="00C529C3"/>
    <w:rsid w:val="00C52CDE"/>
    <w:rsid w:val="00C5367F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1F3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938"/>
    <w:rsid w:val="00C57A5D"/>
    <w:rsid w:val="00C57A69"/>
    <w:rsid w:val="00C57DC7"/>
    <w:rsid w:val="00C57EFC"/>
    <w:rsid w:val="00C60129"/>
    <w:rsid w:val="00C601C8"/>
    <w:rsid w:val="00C60651"/>
    <w:rsid w:val="00C6098A"/>
    <w:rsid w:val="00C60AAE"/>
    <w:rsid w:val="00C61BA6"/>
    <w:rsid w:val="00C61E4E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4ECF"/>
    <w:rsid w:val="00C654C9"/>
    <w:rsid w:val="00C65543"/>
    <w:rsid w:val="00C65ED4"/>
    <w:rsid w:val="00C660C9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81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61C"/>
    <w:rsid w:val="00C76968"/>
    <w:rsid w:val="00C76B30"/>
    <w:rsid w:val="00C76E13"/>
    <w:rsid w:val="00C76E56"/>
    <w:rsid w:val="00C77074"/>
    <w:rsid w:val="00C77288"/>
    <w:rsid w:val="00C7736C"/>
    <w:rsid w:val="00C77405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8A8"/>
    <w:rsid w:val="00C80BA5"/>
    <w:rsid w:val="00C80E34"/>
    <w:rsid w:val="00C80EC1"/>
    <w:rsid w:val="00C81439"/>
    <w:rsid w:val="00C81CF3"/>
    <w:rsid w:val="00C81E77"/>
    <w:rsid w:val="00C81EE4"/>
    <w:rsid w:val="00C82108"/>
    <w:rsid w:val="00C8257F"/>
    <w:rsid w:val="00C82728"/>
    <w:rsid w:val="00C82A00"/>
    <w:rsid w:val="00C82C76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D32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7E7"/>
    <w:rsid w:val="00C939E1"/>
    <w:rsid w:val="00C93AD0"/>
    <w:rsid w:val="00C93ADE"/>
    <w:rsid w:val="00C93CE1"/>
    <w:rsid w:val="00C94088"/>
    <w:rsid w:val="00C94796"/>
    <w:rsid w:val="00C94AD2"/>
    <w:rsid w:val="00C94F82"/>
    <w:rsid w:val="00C95081"/>
    <w:rsid w:val="00C9544F"/>
    <w:rsid w:val="00C954C0"/>
    <w:rsid w:val="00C95653"/>
    <w:rsid w:val="00C9607E"/>
    <w:rsid w:val="00C962C3"/>
    <w:rsid w:val="00C9673B"/>
    <w:rsid w:val="00C9674E"/>
    <w:rsid w:val="00C96873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BA"/>
    <w:rsid w:val="00CA0998"/>
    <w:rsid w:val="00CA0D3F"/>
    <w:rsid w:val="00CA0E23"/>
    <w:rsid w:val="00CA0F4C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C8D"/>
    <w:rsid w:val="00CA6DEB"/>
    <w:rsid w:val="00CA7221"/>
    <w:rsid w:val="00CA74F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775"/>
    <w:rsid w:val="00CC0B09"/>
    <w:rsid w:val="00CC10AE"/>
    <w:rsid w:val="00CC110B"/>
    <w:rsid w:val="00CC11A3"/>
    <w:rsid w:val="00CC18FE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A7C"/>
    <w:rsid w:val="00CC4E98"/>
    <w:rsid w:val="00CC4EDB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0C7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AEB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04"/>
    <w:rsid w:val="00CD5478"/>
    <w:rsid w:val="00CD58AD"/>
    <w:rsid w:val="00CD5C40"/>
    <w:rsid w:val="00CD5D4C"/>
    <w:rsid w:val="00CD5DFE"/>
    <w:rsid w:val="00CD602D"/>
    <w:rsid w:val="00CD61A6"/>
    <w:rsid w:val="00CD637C"/>
    <w:rsid w:val="00CD642A"/>
    <w:rsid w:val="00CD6618"/>
    <w:rsid w:val="00CD669A"/>
    <w:rsid w:val="00CD6D9E"/>
    <w:rsid w:val="00CD7B18"/>
    <w:rsid w:val="00CD7BC2"/>
    <w:rsid w:val="00CD7DAB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EE3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BB1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8A1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90B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73"/>
    <w:rsid w:val="00CF5FED"/>
    <w:rsid w:val="00CF6475"/>
    <w:rsid w:val="00CF6559"/>
    <w:rsid w:val="00CF68CC"/>
    <w:rsid w:val="00CF6D85"/>
    <w:rsid w:val="00CF6F86"/>
    <w:rsid w:val="00CF75C7"/>
    <w:rsid w:val="00CF75FE"/>
    <w:rsid w:val="00CF7649"/>
    <w:rsid w:val="00CF781F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A66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9F5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38A"/>
    <w:rsid w:val="00D208E2"/>
    <w:rsid w:val="00D20F32"/>
    <w:rsid w:val="00D20FA9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DEE"/>
    <w:rsid w:val="00D25E0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6F5"/>
    <w:rsid w:val="00D3274D"/>
    <w:rsid w:val="00D32B08"/>
    <w:rsid w:val="00D32BF4"/>
    <w:rsid w:val="00D32EDD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BD4"/>
    <w:rsid w:val="00D36CDA"/>
    <w:rsid w:val="00D36DDB"/>
    <w:rsid w:val="00D37648"/>
    <w:rsid w:val="00D376F4"/>
    <w:rsid w:val="00D3774C"/>
    <w:rsid w:val="00D37AB7"/>
    <w:rsid w:val="00D40222"/>
    <w:rsid w:val="00D40983"/>
    <w:rsid w:val="00D40F3D"/>
    <w:rsid w:val="00D4111C"/>
    <w:rsid w:val="00D411FD"/>
    <w:rsid w:val="00D41205"/>
    <w:rsid w:val="00D41299"/>
    <w:rsid w:val="00D41391"/>
    <w:rsid w:val="00D41830"/>
    <w:rsid w:val="00D41949"/>
    <w:rsid w:val="00D41D40"/>
    <w:rsid w:val="00D4209D"/>
    <w:rsid w:val="00D42139"/>
    <w:rsid w:val="00D42732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AF8"/>
    <w:rsid w:val="00D45C47"/>
    <w:rsid w:val="00D46072"/>
    <w:rsid w:val="00D462B6"/>
    <w:rsid w:val="00D462CC"/>
    <w:rsid w:val="00D467FA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1DD"/>
    <w:rsid w:val="00D51214"/>
    <w:rsid w:val="00D51A66"/>
    <w:rsid w:val="00D51B36"/>
    <w:rsid w:val="00D5208D"/>
    <w:rsid w:val="00D5226B"/>
    <w:rsid w:val="00D52516"/>
    <w:rsid w:val="00D5256E"/>
    <w:rsid w:val="00D52A1B"/>
    <w:rsid w:val="00D52F34"/>
    <w:rsid w:val="00D53239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861"/>
    <w:rsid w:val="00D55B18"/>
    <w:rsid w:val="00D55C4B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6BD"/>
    <w:rsid w:val="00D6185F"/>
    <w:rsid w:val="00D61AD6"/>
    <w:rsid w:val="00D61EE7"/>
    <w:rsid w:val="00D620C7"/>
    <w:rsid w:val="00D6212F"/>
    <w:rsid w:val="00D622D7"/>
    <w:rsid w:val="00D6231C"/>
    <w:rsid w:val="00D624B4"/>
    <w:rsid w:val="00D62950"/>
    <w:rsid w:val="00D629D5"/>
    <w:rsid w:val="00D6309F"/>
    <w:rsid w:val="00D630A2"/>
    <w:rsid w:val="00D634CB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14"/>
    <w:rsid w:val="00D706AA"/>
    <w:rsid w:val="00D70EC1"/>
    <w:rsid w:val="00D7132C"/>
    <w:rsid w:val="00D7135A"/>
    <w:rsid w:val="00D71A4C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50C1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3DE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54C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4AB"/>
    <w:rsid w:val="00D9352C"/>
    <w:rsid w:val="00D938EC"/>
    <w:rsid w:val="00D93D4E"/>
    <w:rsid w:val="00D94396"/>
    <w:rsid w:val="00D944EE"/>
    <w:rsid w:val="00D94DBC"/>
    <w:rsid w:val="00D94F40"/>
    <w:rsid w:val="00D95413"/>
    <w:rsid w:val="00D95805"/>
    <w:rsid w:val="00D95A57"/>
    <w:rsid w:val="00D95B68"/>
    <w:rsid w:val="00D95E4C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97A16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2E14"/>
    <w:rsid w:val="00DA32D7"/>
    <w:rsid w:val="00DA3667"/>
    <w:rsid w:val="00DA3675"/>
    <w:rsid w:val="00DA3766"/>
    <w:rsid w:val="00DA3A81"/>
    <w:rsid w:val="00DA3B1E"/>
    <w:rsid w:val="00DA3E39"/>
    <w:rsid w:val="00DA3E58"/>
    <w:rsid w:val="00DA470F"/>
    <w:rsid w:val="00DA4823"/>
    <w:rsid w:val="00DA4C22"/>
    <w:rsid w:val="00DA5277"/>
    <w:rsid w:val="00DA56DD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A7AFA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52A"/>
    <w:rsid w:val="00DB26FC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863"/>
    <w:rsid w:val="00DB592F"/>
    <w:rsid w:val="00DB5A08"/>
    <w:rsid w:val="00DB5E6F"/>
    <w:rsid w:val="00DB6313"/>
    <w:rsid w:val="00DB6588"/>
    <w:rsid w:val="00DB6590"/>
    <w:rsid w:val="00DB65DC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52D"/>
    <w:rsid w:val="00DC2ABD"/>
    <w:rsid w:val="00DC2D53"/>
    <w:rsid w:val="00DC2E20"/>
    <w:rsid w:val="00DC316F"/>
    <w:rsid w:val="00DC31CD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471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A20"/>
    <w:rsid w:val="00DD0B73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35E5"/>
    <w:rsid w:val="00DD3640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564"/>
    <w:rsid w:val="00DE05E3"/>
    <w:rsid w:val="00DE09A1"/>
    <w:rsid w:val="00DE0B6D"/>
    <w:rsid w:val="00DE0B8A"/>
    <w:rsid w:val="00DE0C72"/>
    <w:rsid w:val="00DE0C91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9F7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4EE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767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54"/>
    <w:rsid w:val="00E041CB"/>
    <w:rsid w:val="00E049B1"/>
    <w:rsid w:val="00E049C2"/>
    <w:rsid w:val="00E04C9B"/>
    <w:rsid w:val="00E04EF8"/>
    <w:rsid w:val="00E050DE"/>
    <w:rsid w:val="00E0529D"/>
    <w:rsid w:val="00E0551B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CBF"/>
    <w:rsid w:val="00E11E32"/>
    <w:rsid w:val="00E12653"/>
    <w:rsid w:val="00E12877"/>
    <w:rsid w:val="00E12A1D"/>
    <w:rsid w:val="00E12D28"/>
    <w:rsid w:val="00E13540"/>
    <w:rsid w:val="00E13666"/>
    <w:rsid w:val="00E137ED"/>
    <w:rsid w:val="00E13AA4"/>
    <w:rsid w:val="00E13B8D"/>
    <w:rsid w:val="00E14198"/>
    <w:rsid w:val="00E14254"/>
    <w:rsid w:val="00E14653"/>
    <w:rsid w:val="00E14853"/>
    <w:rsid w:val="00E14A75"/>
    <w:rsid w:val="00E14E64"/>
    <w:rsid w:val="00E14FF5"/>
    <w:rsid w:val="00E1574B"/>
    <w:rsid w:val="00E15BDA"/>
    <w:rsid w:val="00E15F44"/>
    <w:rsid w:val="00E1665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A3F"/>
    <w:rsid w:val="00E17D7F"/>
    <w:rsid w:val="00E20038"/>
    <w:rsid w:val="00E20202"/>
    <w:rsid w:val="00E20233"/>
    <w:rsid w:val="00E20368"/>
    <w:rsid w:val="00E206B4"/>
    <w:rsid w:val="00E207C8"/>
    <w:rsid w:val="00E207ED"/>
    <w:rsid w:val="00E2093A"/>
    <w:rsid w:val="00E20CD7"/>
    <w:rsid w:val="00E20D9C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2F1"/>
    <w:rsid w:val="00E22572"/>
    <w:rsid w:val="00E2298D"/>
    <w:rsid w:val="00E22A6D"/>
    <w:rsid w:val="00E235F3"/>
    <w:rsid w:val="00E236D7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55A"/>
    <w:rsid w:val="00E2698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5FA"/>
    <w:rsid w:val="00E30777"/>
    <w:rsid w:val="00E307BE"/>
    <w:rsid w:val="00E307DB"/>
    <w:rsid w:val="00E30AC9"/>
    <w:rsid w:val="00E30AFD"/>
    <w:rsid w:val="00E30C13"/>
    <w:rsid w:val="00E30E0D"/>
    <w:rsid w:val="00E3110B"/>
    <w:rsid w:val="00E31148"/>
    <w:rsid w:val="00E31195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2C95"/>
    <w:rsid w:val="00E33283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0FAC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57C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015"/>
    <w:rsid w:val="00E53370"/>
    <w:rsid w:val="00E537A8"/>
    <w:rsid w:val="00E53859"/>
    <w:rsid w:val="00E538E3"/>
    <w:rsid w:val="00E54460"/>
    <w:rsid w:val="00E544B4"/>
    <w:rsid w:val="00E54846"/>
    <w:rsid w:val="00E548E4"/>
    <w:rsid w:val="00E54936"/>
    <w:rsid w:val="00E549E0"/>
    <w:rsid w:val="00E54A1B"/>
    <w:rsid w:val="00E54AB3"/>
    <w:rsid w:val="00E54AD6"/>
    <w:rsid w:val="00E54B9F"/>
    <w:rsid w:val="00E54E1E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67D1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97E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51F"/>
    <w:rsid w:val="00E66712"/>
    <w:rsid w:val="00E668D8"/>
    <w:rsid w:val="00E66B38"/>
    <w:rsid w:val="00E671E6"/>
    <w:rsid w:val="00E672AE"/>
    <w:rsid w:val="00E673B6"/>
    <w:rsid w:val="00E67585"/>
    <w:rsid w:val="00E67622"/>
    <w:rsid w:val="00E67779"/>
    <w:rsid w:val="00E677AE"/>
    <w:rsid w:val="00E67884"/>
    <w:rsid w:val="00E67AD6"/>
    <w:rsid w:val="00E67B99"/>
    <w:rsid w:val="00E67F8F"/>
    <w:rsid w:val="00E70423"/>
    <w:rsid w:val="00E705A5"/>
    <w:rsid w:val="00E70693"/>
    <w:rsid w:val="00E7103C"/>
    <w:rsid w:val="00E710E3"/>
    <w:rsid w:val="00E712B1"/>
    <w:rsid w:val="00E712CF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39CC"/>
    <w:rsid w:val="00E74510"/>
    <w:rsid w:val="00E74722"/>
    <w:rsid w:val="00E74B3D"/>
    <w:rsid w:val="00E74E72"/>
    <w:rsid w:val="00E74F37"/>
    <w:rsid w:val="00E74F5C"/>
    <w:rsid w:val="00E74FFE"/>
    <w:rsid w:val="00E7526C"/>
    <w:rsid w:val="00E75315"/>
    <w:rsid w:val="00E754BC"/>
    <w:rsid w:val="00E756CE"/>
    <w:rsid w:val="00E7576F"/>
    <w:rsid w:val="00E75B88"/>
    <w:rsid w:val="00E75CD4"/>
    <w:rsid w:val="00E75D69"/>
    <w:rsid w:val="00E7603E"/>
    <w:rsid w:val="00E76062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06"/>
    <w:rsid w:val="00E81324"/>
    <w:rsid w:val="00E816DA"/>
    <w:rsid w:val="00E81898"/>
    <w:rsid w:val="00E81D6F"/>
    <w:rsid w:val="00E81E45"/>
    <w:rsid w:val="00E8225E"/>
    <w:rsid w:val="00E823EB"/>
    <w:rsid w:val="00E823F6"/>
    <w:rsid w:val="00E827FF"/>
    <w:rsid w:val="00E82894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1"/>
    <w:rsid w:val="00E85B55"/>
    <w:rsid w:val="00E85D38"/>
    <w:rsid w:val="00E85F3B"/>
    <w:rsid w:val="00E86251"/>
    <w:rsid w:val="00E8670F"/>
    <w:rsid w:val="00E86880"/>
    <w:rsid w:val="00E86A55"/>
    <w:rsid w:val="00E86D39"/>
    <w:rsid w:val="00E870DE"/>
    <w:rsid w:val="00E87118"/>
    <w:rsid w:val="00E87119"/>
    <w:rsid w:val="00E8715D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0F0C"/>
    <w:rsid w:val="00E910E4"/>
    <w:rsid w:val="00E9123F"/>
    <w:rsid w:val="00E916D6"/>
    <w:rsid w:val="00E91CA3"/>
    <w:rsid w:val="00E91D0D"/>
    <w:rsid w:val="00E91DF4"/>
    <w:rsid w:val="00E920C3"/>
    <w:rsid w:val="00E9251B"/>
    <w:rsid w:val="00E92650"/>
    <w:rsid w:val="00E92912"/>
    <w:rsid w:val="00E92A73"/>
    <w:rsid w:val="00E92BBC"/>
    <w:rsid w:val="00E92D59"/>
    <w:rsid w:val="00E92F01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3D5"/>
    <w:rsid w:val="00E9576C"/>
    <w:rsid w:val="00E95879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10D"/>
    <w:rsid w:val="00E977B4"/>
    <w:rsid w:val="00E9781B"/>
    <w:rsid w:val="00EA008E"/>
    <w:rsid w:val="00EA00AB"/>
    <w:rsid w:val="00EA03EE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A7A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6E"/>
    <w:rsid w:val="00EA7281"/>
    <w:rsid w:val="00EA7478"/>
    <w:rsid w:val="00EA7BCB"/>
    <w:rsid w:val="00EA7BEE"/>
    <w:rsid w:val="00EA7CF0"/>
    <w:rsid w:val="00EA7D5C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974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8CE"/>
    <w:rsid w:val="00EB4B1F"/>
    <w:rsid w:val="00EB4B2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0E39"/>
    <w:rsid w:val="00EC0E89"/>
    <w:rsid w:val="00EC10FB"/>
    <w:rsid w:val="00EC143A"/>
    <w:rsid w:val="00EC14E8"/>
    <w:rsid w:val="00EC1911"/>
    <w:rsid w:val="00EC1943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032"/>
    <w:rsid w:val="00EC48E8"/>
    <w:rsid w:val="00EC4AD5"/>
    <w:rsid w:val="00EC4C2B"/>
    <w:rsid w:val="00EC5601"/>
    <w:rsid w:val="00EC5C6A"/>
    <w:rsid w:val="00EC5C7C"/>
    <w:rsid w:val="00EC5DC0"/>
    <w:rsid w:val="00EC5DFF"/>
    <w:rsid w:val="00EC62EE"/>
    <w:rsid w:val="00EC6327"/>
    <w:rsid w:val="00EC6756"/>
    <w:rsid w:val="00EC68A7"/>
    <w:rsid w:val="00EC6A82"/>
    <w:rsid w:val="00EC75D2"/>
    <w:rsid w:val="00EC7625"/>
    <w:rsid w:val="00EC771B"/>
    <w:rsid w:val="00EC7C0B"/>
    <w:rsid w:val="00ED007E"/>
    <w:rsid w:val="00ED031C"/>
    <w:rsid w:val="00ED082F"/>
    <w:rsid w:val="00ED1007"/>
    <w:rsid w:val="00ED12FF"/>
    <w:rsid w:val="00ED15F6"/>
    <w:rsid w:val="00ED193F"/>
    <w:rsid w:val="00ED1E1C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5CE3"/>
    <w:rsid w:val="00ED60D2"/>
    <w:rsid w:val="00ED6180"/>
    <w:rsid w:val="00ED641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397E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E7F93"/>
    <w:rsid w:val="00EF007E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32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3DF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B11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899"/>
    <w:rsid w:val="00F10BAD"/>
    <w:rsid w:val="00F10BD6"/>
    <w:rsid w:val="00F10DAB"/>
    <w:rsid w:val="00F10E1E"/>
    <w:rsid w:val="00F112AC"/>
    <w:rsid w:val="00F1170E"/>
    <w:rsid w:val="00F11753"/>
    <w:rsid w:val="00F11768"/>
    <w:rsid w:val="00F117D1"/>
    <w:rsid w:val="00F11EDD"/>
    <w:rsid w:val="00F122A7"/>
    <w:rsid w:val="00F1253D"/>
    <w:rsid w:val="00F12827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FA"/>
    <w:rsid w:val="00F179B7"/>
    <w:rsid w:val="00F179BE"/>
    <w:rsid w:val="00F17CCE"/>
    <w:rsid w:val="00F17DC0"/>
    <w:rsid w:val="00F17F99"/>
    <w:rsid w:val="00F20016"/>
    <w:rsid w:val="00F206CE"/>
    <w:rsid w:val="00F20B03"/>
    <w:rsid w:val="00F20BBC"/>
    <w:rsid w:val="00F20D95"/>
    <w:rsid w:val="00F20E8C"/>
    <w:rsid w:val="00F21295"/>
    <w:rsid w:val="00F21328"/>
    <w:rsid w:val="00F2146E"/>
    <w:rsid w:val="00F21640"/>
    <w:rsid w:val="00F220EA"/>
    <w:rsid w:val="00F22236"/>
    <w:rsid w:val="00F22B20"/>
    <w:rsid w:val="00F22DA9"/>
    <w:rsid w:val="00F22EFB"/>
    <w:rsid w:val="00F231DF"/>
    <w:rsid w:val="00F23334"/>
    <w:rsid w:val="00F233CC"/>
    <w:rsid w:val="00F2342C"/>
    <w:rsid w:val="00F23536"/>
    <w:rsid w:val="00F23833"/>
    <w:rsid w:val="00F23AA3"/>
    <w:rsid w:val="00F23EB4"/>
    <w:rsid w:val="00F24150"/>
    <w:rsid w:val="00F241E5"/>
    <w:rsid w:val="00F2453D"/>
    <w:rsid w:val="00F24EAF"/>
    <w:rsid w:val="00F253BA"/>
    <w:rsid w:val="00F259A3"/>
    <w:rsid w:val="00F25A69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799"/>
    <w:rsid w:val="00F3089C"/>
    <w:rsid w:val="00F3091B"/>
    <w:rsid w:val="00F30A0F"/>
    <w:rsid w:val="00F30E83"/>
    <w:rsid w:val="00F30E84"/>
    <w:rsid w:val="00F30F88"/>
    <w:rsid w:val="00F3100F"/>
    <w:rsid w:val="00F31132"/>
    <w:rsid w:val="00F31A9B"/>
    <w:rsid w:val="00F31BCE"/>
    <w:rsid w:val="00F31DDC"/>
    <w:rsid w:val="00F31E61"/>
    <w:rsid w:val="00F327C5"/>
    <w:rsid w:val="00F32D90"/>
    <w:rsid w:val="00F32ED7"/>
    <w:rsid w:val="00F32F71"/>
    <w:rsid w:val="00F333B7"/>
    <w:rsid w:val="00F33625"/>
    <w:rsid w:val="00F33747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5AC"/>
    <w:rsid w:val="00F35BBD"/>
    <w:rsid w:val="00F36486"/>
    <w:rsid w:val="00F369C7"/>
    <w:rsid w:val="00F36CB8"/>
    <w:rsid w:val="00F36F21"/>
    <w:rsid w:val="00F374C2"/>
    <w:rsid w:val="00F377A9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67B"/>
    <w:rsid w:val="00F42695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00A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DA1"/>
    <w:rsid w:val="00F47E13"/>
    <w:rsid w:val="00F47F21"/>
    <w:rsid w:val="00F500DC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53F"/>
    <w:rsid w:val="00F52630"/>
    <w:rsid w:val="00F52790"/>
    <w:rsid w:val="00F527B8"/>
    <w:rsid w:val="00F529B3"/>
    <w:rsid w:val="00F52D78"/>
    <w:rsid w:val="00F53159"/>
    <w:rsid w:val="00F531F8"/>
    <w:rsid w:val="00F534FD"/>
    <w:rsid w:val="00F53D1A"/>
    <w:rsid w:val="00F542A6"/>
    <w:rsid w:val="00F54659"/>
    <w:rsid w:val="00F5487F"/>
    <w:rsid w:val="00F55380"/>
    <w:rsid w:val="00F553F8"/>
    <w:rsid w:val="00F55729"/>
    <w:rsid w:val="00F55790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76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22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C6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715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0CD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664"/>
    <w:rsid w:val="00F859A2"/>
    <w:rsid w:val="00F85AC0"/>
    <w:rsid w:val="00F85E44"/>
    <w:rsid w:val="00F85F63"/>
    <w:rsid w:val="00F8628B"/>
    <w:rsid w:val="00F8656C"/>
    <w:rsid w:val="00F869D1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358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859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BEE"/>
    <w:rsid w:val="00FA1D9B"/>
    <w:rsid w:val="00FA2154"/>
    <w:rsid w:val="00FA2278"/>
    <w:rsid w:val="00FA24C8"/>
    <w:rsid w:val="00FA2726"/>
    <w:rsid w:val="00FA299A"/>
    <w:rsid w:val="00FA2A19"/>
    <w:rsid w:val="00FA2A80"/>
    <w:rsid w:val="00FA3013"/>
    <w:rsid w:val="00FA3340"/>
    <w:rsid w:val="00FA3441"/>
    <w:rsid w:val="00FA34F7"/>
    <w:rsid w:val="00FA37A8"/>
    <w:rsid w:val="00FA3F75"/>
    <w:rsid w:val="00FA403B"/>
    <w:rsid w:val="00FA44DC"/>
    <w:rsid w:val="00FA458A"/>
    <w:rsid w:val="00FA47B3"/>
    <w:rsid w:val="00FA4D4A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9FD"/>
    <w:rsid w:val="00FB0A67"/>
    <w:rsid w:val="00FB0F9A"/>
    <w:rsid w:val="00FB11E6"/>
    <w:rsid w:val="00FB11FB"/>
    <w:rsid w:val="00FB1617"/>
    <w:rsid w:val="00FB1AC8"/>
    <w:rsid w:val="00FB1B0D"/>
    <w:rsid w:val="00FB1DFD"/>
    <w:rsid w:val="00FB200C"/>
    <w:rsid w:val="00FB21B0"/>
    <w:rsid w:val="00FB23FE"/>
    <w:rsid w:val="00FB2524"/>
    <w:rsid w:val="00FB2948"/>
    <w:rsid w:val="00FB2AF1"/>
    <w:rsid w:val="00FB2E6C"/>
    <w:rsid w:val="00FB2F92"/>
    <w:rsid w:val="00FB3063"/>
    <w:rsid w:val="00FB3382"/>
    <w:rsid w:val="00FB3547"/>
    <w:rsid w:val="00FB39BF"/>
    <w:rsid w:val="00FB39F0"/>
    <w:rsid w:val="00FB3D65"/>
    <w:rsid w:val="00FB3D91"/>
    <w:rsid w:val="00FB41A1"/>
    <w:rsid w:val="00FB4559"/>
    <w:rsid w:val="00FB4571"/>
    <w:rsid w:val="00FB45C4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6F93"/>
    <w:rsid w:val="00FB7080"/>
    <w:rsid w:val="00FB7270"/>
    <w:rsid w:val="00FB72DA"/>
    <w:rsid w:val="00FB73FE"/>
    <w:rsid w:val="00FB779B"/>
    <w:rsid w:val="00FB7A63"/>
    <w:rsid w:val="00FB7E0A"/>
    <w:rsid w:val="00FB7F5E"/>
    <w:rsid w:val="00FC00B3"/>
    <w:rsid w:val="00FC01C5"/>
    <w:rsid w:val="00FC02D9"/>
    <w:rsid w:val="00FC04DD"/>
    <w:rsid w:val="00FC0503"/>
    <w:rsid w:val="00FC07A9"/>
    <w:rsid w:val="00FC10A9"/>
    <w:rsid w:val="00FC139E"/>
    <w:rsid w:val="00FC148D"/>
    <w:rsid w:val="00FC1564"/>
    <w:rsid w:val="00FC1C8E"/>
    <w:rsid w:val="00FC1FD2"/>
    <w:rsid w:val="00FC24E5"/>
    <w:rsid w:val="00FC27B0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8DB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5B6"/>
    <w:rsid w:val="00FD5655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A2"/>
    <w:rsid w:val="00FE4CB7"/>
    <w:rsid w:val="00FE4CDF"/>
    <w:rsid w:val="00FE4FF2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49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4F5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C10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2B10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uiPriority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/>
    <w:lsdException w:name="toc 2" w:semiHidden="0"/>
    <w:lsdException w:name="toc 3" w:semiHidden="0"/>
    <w:lsdException w:name="toc 4" w:semiHidden="0"/>
    <w:lsdException w:name="toc 5" w:semiHidden="0"/>
    <w:lsdException w:name="toc 6" w:semiHidden="0"/>
    <w:lsdException w:name="toc 7" w:semiHidden="0" w:uiPriority="0"/>
    <w:lsdException w:name="toc 8" w:semiHidden="0"/>
    <w:lsdException w:name="toc 9" w:semiHidden="0"/>
    <w:lsdException w:name="Normal Indent" w:locked="1"/>
    <w:lsdException w:name="footnote text" w:locked="1" w:uiPriority="0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qFormat="1"/>
    <w:lsdException w:name="table of figures" w:locked="1" w:uiPriority="0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D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uiPriority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/>
    <w:lsdException w:name="toc 2" w:semiHidden="0"/>
    <w:lsdException w:name="toc 3" w:semiHidden="0"/>
    <w:lsdException w:name="toc 4" w:semiHidden="0"/>
    <w:lsdException w:name="toc 5" w:semiHidden="0"/>
    <w:lsdException w:name="toc 6" w:semiHidden="0"/>
    <w:lsdException w:name="toc 7" w:semiHidden="0" w:uiPriority="0"/>
    <w:lsdException w:name="toc 8" w:semiHidden="0"/>
    <w:lsdException w:name="toc 9" w:semiHidden="0"/>
    <w:lsdException w:name="Normal Indent" w:locked="1"/>
    <w:lsdException w:name="footnote text" w:locked="1" w:uiPriority="0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qFormat="1"/>
    <w:lsdException w:name="table of figures" w:locked="1" w:uiPriority="0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D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ABAF5A-7E2B-4340-B184-B4F2FC88E7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9906D8-05E8-41CE-B7DA-03C16D7CDB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56489D-C006-4D13-9D37-36E6D3CE7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3719</TotalTime>
  <Pages>13</Pages>
  <Words>2823</Words>
  <Characters>12570</Characters>
  <Application>Microsoft Office Word</Application>
  <DocSecurity>0</DocSecurity>
  <Lines>104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Rewadee Amornsamanlak</cp:lastModifiedBy>
  <cp:revision>189</cp:revision>
  <cp:lastPrinted>2023-08-07T02:53:00Z</cp:lastPrinted>
  <dcterms:created xsi:type="dcterms:W3CDTF">2022-11-08T15:55:00Z</dcterms:created>
  <dcterms:modified xsi:type="dcterms:W3CDTF">2023-08-11T10:34:00Z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fadaad77dae55e25e44ef0fafe21da77ec79af30c09491ab1f42773b5d2347e7</vt:lpwstr>
  </property>
</Properties>
</file>