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4A35B" w14:textId="71DBA97B" w:rsidR="00AE33F9" w:rsidRDefault="00AE33F9"/>
    <w:p w14:paraId="1301C235" w14:textId="45841BBC" w:rsidR="00AE33F9" w:rsidRDefault="00AE33F9"/>
    <w:p w14:paraId="7828C2C6" w14:textId="4EC53112" w:rsidR="00AE33F9" w:rsidRDefault="00AE33F9"/>
    <w:p w14:paraId="7DF86537" w14:textId="77777777" w:rsidR="00AE33F9" w:rsidRDefault="00AE33F9"/>
    <w:tbl>
      <w:tblPr>
        <w:tblW w:w="0" w:type="auto"/>
        <w:tblLook w:val="01E0" w:firstRow="1" w:lastRow="1" w:firstColumn="1" w:lastColumn="1" w:noHBand="0" w:noVBand="0"/>
      </w:tblPr>
      <w:tblGrid>
        <w:gridCol w:w="1458"/>
        <w:gridCol w:w="8075"/>
      </w:tblGrid>
      <w:tr w:rsidR="00A45E3C" w:rsidRPr="00CD3F5C" w14:paraId="2A1759B9" w14:textId="77777777" w:rsidTr="006673C6">
        <w:tc>
          <w:tcPr>
            <w:tcW w:w="1458" w:type="dxa"/>
          </w:tcPr>
          <w:p w14:paraId="3EA061F0" w14:textId="77777777" w:rsidR="00A45E3C" w:rsidRPr="00CD3F5C" w:rsidRDefault="00A45E3C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75" w:type="dxa"/>
          </w:tcPr>
          <w:p w14:paraId="29D9F84D" w14:textId="77777777" w:rsidR="00A45E3C" w:rsidRPr="00CD3F5C" w:rsidRDefault="00A45E3C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A45E3C" w:rsidRPr="00CD3F5C" w14:paraId="712A9A67" w14:textId="77777777" w:rsidTr="006673C6">
        <w:tc>
          <w:tcPr>
            <w:tcW w:w="1458" w:type="dxa"/>
          </w:tcPr>
          <w:p w14:paraId="5CD9C714" w14:textId="77777777" w:rsidR="00A45E3C" w:rsidRPr="00CD3F5C" w:rsidRDefault="00A45E3C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5" w:type="dxa"/>
          </w:tcPr>
          <w:p w14:paraId="29B71EF0" w14:textId="77777777" w:rsidR="00A45E3C" w:rsidRPr="00CD3F5C" w:rsidRDefault="00A45E3C" w:rsidP="0092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5B55" w:rsidRPr="00CD3F5C" w14:paraId="2DE59948" w14:textId="77777777" w:rsidTr="006673C6">
        <w:tc>
          <w:tcPr>
            <w:tcW w:w="1458" w:type="dxa"/>
          </w:tcPr>
          <w:p w14:paraId="0A724A9F" w14:textId="2AFB92B8" w:rsidR="007E5B55" w:rsidRPr="00CD3F5C" w:rsidRDefault="00491519" w:rsidP="007E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075" w:type="dxa"/>
          </w:tcPr>
          <w:p w14:paraId="5DA56A23" w14:textId="77777777" w:rsidR="007E5B55" w:rsidRPr="00CD3F5C" w:rsidRDefault="007E5B55" w:rsidP="007E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42FC9" w:rsidRPr="00CD3F5C" w14:paraId="6F60DCED" w14:textId="77777777" w:rsidTr="006673C6">
        <w:tc>
          <w:tcPr>
            <w:tcW w:w="1458" w:type="dxa"/>
          </w:tcPr>
          <w:p w14:paraId="5C362D74" w14:textId="4C3CB177" w:rsidR="00B42FC9" w:rsidRPr="00CD3F5C" w:rsidRDefault="00491519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075" w:type="dxa"/>
          </w:tcPr>
          <w:p w14:paraId="257AB43A" w14:textId="61DFCFD8" w:rsidR="00B42FC9" w:rsidRPr="00CD3F5C" w:rsidRDefault="00B42FC9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42FC9" w:rsidRPr="00CD3F5C" w14:paraId="7C3D7D4D" w14:textId="77777777" w:rsidTr="006673C6">
        <w:tc>
          <w:tcPr>
            <w:tcW w:w="1458" w:type="dxa"/>
          </w:tcPr>
          <w:p w14:paraId="7208515A" w14:textId="5CB866DC" w:rsidR="00B42FC9" w:rsidRPr="00CD3F5C" w:rsidRDefault="00491519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8075" w:type="dxa"/>
          </w:tcPr>
          <w:p w14:paraId="4425E135" w14:textId="36C442FA" w:rsidR="00B42FC9" w:rsidRPr="00CD3F5C" w:rsidRDefault="00B42FC9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วงเงินสินเชื่อและสินทรัพย์ใช้เป็นหลักประกัน</w:t>
            </w:r>
          </w:p>
        </w:tc>
      </w:tr>
      <w:tr w:rsidR="00B42FC9" w:rsidRPr="00CD3F5C" w14:paraId="4694469D" w14:textId="77777777" w:rsidTr="006673C6">
        <w:tc>
          <w:tcPr>
            <w:tcW w:w="1458" w:type="dxa"/>
          </w:tcPr>
          <w:p w14:paraId="5DFCE503" w14:textId="6CC1B174" w:rsidR="00B42FC9" w:rsidRPr="00CD3F5C" w:rsidRDefault="00491519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8075" w:type="dxa"/>
          </w:tcPr>
          <w:p w14:paraId="49EA8F9D" w14:textId="134DB30A" w:rsidR="00B42FC9" w:rsidRPr="00CD3F5C" w:rsidRDefault="00B42FC9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</w:p>
        </w:tc>
      </w:tr>
      <w:tr w:rsidR="00B42FC9" w:rsidRPr="00CD3F5C" w14:paraId="72766B15" w14:textId="77777777" w:rsidTr="006673C6">
        <w:tc>
          <w:tcPr>
            <w:tcW w:w="1458" w:type="dxa"/>
          </w:tcPr>
          <w:p w14:paraId="4165C0F0" w14:textId="70DDFEB7" w:rsidR="00B42FC9" w:rsidRPr="00CD3F5C" w:rsidRDefault="00491519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075" w:type="dxa"/>
          </w:tcPr>
          <w:p w14:paraId="77A79119" w14:textId="6CEFA67D" w:rsidR="00B42FC9" w:rsidRPr="00CD3F5C" w:rsidRDefault="00B42FC9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  <w:r w:rsidR="00540CB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บริษัทร่วม</w:t>
            </w: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และการร่วมค้า</w:t>
            </w:r>
          </w:p>
        </w:tc>
      </w:tr>
      <w:tr w:rsidR="00B42FC9" w:rsidRPr="00CD3F5C" w14:paraId="7CC5A78A" w14:textId="77777777" w:rsidTr="006673C6">
        <w:tc>
          <w:tcPr>
            <w:tcW w:w="1458" w:type="dxa"/>
          </w:tcPr>
          <w:p w14:paraId="43F70056" w14:textId="3897BE6E" w:rsidR="00B42FC9" w:rsidRPr="00CD3F5C" w:rsidRDefault="00491519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8075" w:type="dxa"/>
          </w:tcPr>
          <w:p w14:paraId="75D4B8E2" w14:textId="032541C6" w:rsidR="00B42FC9" w:rsidRPr="00CD3F5C" w:rsidRDefault="00B42FC9" w:rsidP="00B42FC9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eastAsia="en-US" w:bidi="th-TH"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สินทรัพย์ทางการเงิน</w:t>
            </w:r>
            <w:r w:rsidR="00540CB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ไม่หมุนเวียน</w:t>
            </w:r>
            <w:r w:rsidR="00BE1FE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อื่น</w:t>
            </w:r>
          </w:p>
        </w:tc>
      </w:tr>
      <w:tr w:rsidR="00B42FC9" w:rsidRPr="00CD3F5C" w14:paraId="7996B6D4" w14:textId="77777777" w:rsidTr="006673C6">
        <w:tc>
          <w:tcPr>
            <w:tcW w:w="1458" w:type="dxa"/>
          </w:tcPr>
          <w:p w14:paraId="45B959A3" w14:textId="57902EF0" w:rsidR="00B42FC9" w:rsidRPr="00CD3F5C" w:rsidRDefault="00491519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8075" w:type="dxa"/>
          </w:tcPr>
          <w:p w14:paraId="72B08978" w14:textId="4BC0CA6A" w:rsidR="00B42FC9" w:rsidRPr="00CD3F5C" w:rsidRDefault="00B42FC9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</w:tr>
      <w:tr w:rsidR="00B42FC9" w:rsidRPr="00CD3F5C" w14:paraId="1ACC6845" w14:textId="77777777" w:rsidTr="006673C6">
        <w:tc>
          <w:tcPr>
            <w:tcW w:w="1458" w:type="dxa"/>
          </w:tcPr>
          <w:p w14:paraId="25F0D522" w14:textId="61B0AE4E" w:rsidR="00B42FC9" w:rsidRPr="00CD3F5C" w:rsidRDefault="00491519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075" w:type="dxa"/>
          </w:tcPr>
          <w:p w14:paraId="232D4568" w14:textId="3DD08F8E" w:rsidR="00B42FC9" w:rsidRPr="00CD3F5C" w:rsidRDefault="00B42FC9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607D33" w:rsidRPr="00CD3F5C" w14:paraId="66E6F490" w14:textId="77777777" w:rsidTr="006673C6">
        <w:tc>
          <w:tcPr>
            <w:tcW w:w="1458" w:type="dxa"/>
          </w:tcPr>
          <w:p w14:paraId="33366D26" w14:textId="34848D05" w:rsidR="00607D33" w:rsidRPr="0022308C" w:rsidRDefault="00491519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8075" w:type="dxa"/>
          </w:tcPr>
          <w:p w14:paraId="4A061881" w14:textId="4B0F6D69" w:rsidR="00607D33" w:rsidRPr="00CD3F5C" w:rsidRDefault="00607D33" w:rsidP="00B42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7EDC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F85096" w:rsidRPr="00CD3F5C" w14:paraId="67D324CE" w14:textId="77777777" w:rsidTr="006673C6">
        <w:tc>
          <w:tcPr>
            <w:tcW w:w="1458" w:type="dxa"/>
          </w:tcPr>
          <w:p w14:paraId="2EC8EF77" w14:textId="2D2858F0" w:rsidR="00F85096" w:rsidRPr="00CD3F5C" w:rsidRDefault="00491519" w:rsidP="00F8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8075" w:type="dxa"/>
          </w:tcPr>
          <w:p w14:paraId="6D977E3F" w14:textId="24AD2EB1" w:rsidR="00F85096" w:rsidRPr="00CD3F5C" w:rsidRDefault="00F85096" w:rsidP="00F8509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en-US" w:bidi="th-TH"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85096" w:rsidRPr="00CD3F5C" w14:paraId="25D63F78" w14:textId="77777777" w:rsidTr="006673C6">
        <w:tc>
          <w:tcPr>
            <w:tcW w:w="1458" w:type="dxa"/>
          </w:tcPr>
          <w:p w14:paraId="2A37DEA9" w14:textId="5A5BA1DA" w:rsidR="00F85096" w:rsidRPr="00CD3F5C" w:rsidRDefault="00491519" w:rsidP="00F85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8075" w:type="dxa"/>
          </w:tcPr>
          <w:p w14:paraId="3C65BB7B" w14:textId="4498ADE9" w:rsidR="00F85096" w:rsidRPr="00CD3F5C" w:rsidRDefault="00F85096" w:rsidP="00F85096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หนี้สินที่อาจเกิดขึ้น</w:t>
            </w:r>
          </w:p>
        </w:tc>
      </w:tr>
      <w:tr w:rsidR="008D2DAC" w:rsidRPr="00CD3F5C" w14:paraId="44AB9879" w14:textId="77777777" w:rsidTr="006673C6">
        <w:tc>
          <w:tcPr>
            <w:tcW w:w="1458" w:type="dxa"/>
          </w:tcPr>
          <w:p w14:paraId="3298733C" w14:textId="4BD4F10A" w:rsidR="008D2DAC" w:rsidRPr="00491519" w:rsidRDefault="008D2DAC" w:rsidP="008D2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</w:p>
        </w:tc>
        <w:tc>
          <w:tcPr>
            <w:tcW w:w="8075" w:type="dxa"/>
          </w:tcPr>
          <w:p w14:paraId="1D89A5D5" w14:textId="432FD8D6" w:rsidR="008D2DAC" w:rsidRPr="00CD3F5C" w:rsidRDefault="008D2DAC" w:rsidP="008D2DA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1FA60DDD" w14:textId="77777777" w:rsidR="00A45E3C" w:rsidRPr="00CD3F5C" w:rsidRDefault="004F43E0" w:rsidP="008426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  <w:r w:rsidRPr="00CD3F5C">
        <w:rPr>
          <w:rFonts w:ascii="Angsana New" w:hAnsi="Angsana New"/>
          <w:sz w:val="28"/>
          <w:szCs w:val="28"/>
          <w:cs/>
        </w:rPr>
        <w:br w:type="page"/>
      </w:r>
      <w:r w:rsidR="00A45E3C" w:rsidRPr="00CD3F5C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06E9A6C" w14:textId="77777777" w:rsidR="00A45E3C" w:rsidRPr="00CD3F5C" w:rsidRDefault="00A45E3C" w:rsidP="0019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E26F17B" w14:textId="3F39894C" w:rsidR="00A45E3C" w:rsidRPr="00CD3F5C" w:rsidRDefault="00A45E3C" w:rsidP="00031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  <w:r w:rsidRPr="00CD3F5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886C4A" w:rsidRPr="00CD3F5C">
        <w:rPr>
          <w:rFonts w:asciiTheme="majorBidi" w:hAnsiTheme="majorBidi" w:cstheme="majorBidi"/>
          <w:sz w:val="30"/>
          <w:szCs w:val="30"/>
        </w:rPr>
        <w:t xml:space="preserve"> </w:t>
      </w:r>
      <w:r w:rsidR="00491519" w:rsidRPr="00491519">
        <w:rPr>
          <w:rFonts w:asciiTheme="majorBidi" w:hAnsiTheme="majorBidi" w:cstheme="majorBidi"/>
          <w:sz w:val="30"/>
          <w:szCs w:val="30"/>
        </w:rPr>
        <w:t>11</w:t>
      </w:r>
      <w:r w:rsidR="001B7DE0">
        <w:rPr>
          <w:rFonts w:asciiTheme="majorBidi" w:hAnsiTheme="majorBidi" w:cstheme="majorBidi"/>
          <w:sz w:val="30"/>
          <w:szCs w:val="30"/>
        </w:rPr>
        <w:t xml:space="preserve"> </w:t>
      </w:r>
      <w:r w:rsidR="001B7DE0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491519" w:rsidRPr="00491519">
        <w:rPr>
          <w:rFonts w:asciiTheme="majorBidi" w:hAnsiTheme="majorBidi" w:cstheme="majorBidi"/>
          <w:sz w:val="30"/>
          <w:szCs w:val="30"/>
        </w:rPr>
        <w:t>2566</w:t>
      </w:r>
    </w:p>
    <w:p w14:paraId="670AEA20" w14:textId="77777777" w:rsidR="00A45E3C" w:rsidRPr="00CD3F5C" w:rsidRDefault="00A45E3C" w:rsidP="00194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28C4C3F0" w14:textId="77777777" w:rsidR="00A45E3C" w:rsidRPr="00CD3F5C" w:rsidRDefault="00A45E3C" w:rsidP="00842645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cs/>
        </w:rPr>
      </w:pPr>
      <w:r w:rsidRPr="00CD3F5C">
        <w:rPr>
          <w:rFonts w:asciiTheme="majorBidi" w:hAnsiTheme="majorBidi" w:cstheme="majorBidi"/>
          <w:b/>
          <w:bCs/>
          <w:cs/>
        </w:rPr>
        <w:t>เกณฑ์การจัดทำงบการเงินระหว่างกาล</w:t>
      </w:r>
    </w:p>
    <w:p w14:paraId="1F9DA0C3" w14:textId="77777777" w:rsidR="007D252C" w:rsidRPr="00CD3F5C" w:rsidRDefault="007D252C" w:rsidP="007E5B5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both"/>
        <w:rPr>
          <w:rFonts w:asciiTheme="majorBidi" w:hAnsiTheme="majorBidi" w:cstheme="majorBidi"/>
          <w:sz w:val="30"/>
          <w:szCs w:val="30"/>
        </w:rPr>
      </w:pPr>
    </w:p>
    <w:p w14:paraId="3A5502B9" w14:textId="5E8E6701" w:rsidR="00AC25B5" w:rsidRPr="00CD3F5C" w:rsidRDefault="00AC25B5" w:rsidP="007A2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D3F5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C33520">
        <w:rPr>
          <w:rFonts w:asciiTheme="majorBidi" w:hAnsiTheme="majorBidi" w:cstheme="majorBidi"/>
          <w:sz w:val="30"/>
          <w:szCs w:val="30"/>
        </w:rPr>
        <w:br/>
      </w:r>
      <w:r w:rsidRPr="00CD3F5C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491519" w:rsidRPr="00491519">
        <w:rPr>
          <w:rFonts w:asciiTheme="majorBidi" w:hAnsiTheme="majorBidi" w:cstheme="majorBidi"/>
          <w:sz w:val="30"/>
          <w:szCs w:val="30"/>
        </w:rPr>
        <w:t>34</w:t>
      </w:r>
      <w:r w:rsidRPr="00CD3F5C">
        <w:rPr>
          <w:rFonts w:asciiTheme="majorBidi" w:hAnsiTheme="majorBidi" w:cstheme="majorBidi"/>
          <w:sz w:val="30"/>
          <w:szCs w:val="30"/>
        </w:rPr>
        <w:t xml:space="preserve"> </w:t>
      </w:r>
      <w:r w:rsidRPr="00CD3F5C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C80874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D3F5C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491519" w:rsidRPr="00491519">
        <w:rPr>
          <w:rFonts w:asciiTheme="majorBidi" w:hAnsiTheme="majorBidi" w:cstheme="majorBidi"/>
          <w:sz w:val="30"/>
          <w:szCs w:val="30"/>
        </w:rPr>
        <w:t>31</w:t>
      </w:r>
      <w:r w:rsidRPr="00CD3F5C">
        <w:rPr>
          <w:rFonts w:asciiTheme="majorBidi" w:hAnsiTheme="majorBidi" w:cstheme="majorBidi"/>
          <w:sz w:val="30"/>
          <w:szCs w:val="30"/>
        </w:rPr>
        <w:t xml:space="preserve"> </w:t>
      </w:r>
      <w:r w:rsidRPr="00CD3F5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91519" w:rsidRPr="00491519">
        <w:rPr>
          <w:rFonts w:asciiTheme="majorBidi" w:hAnsiTheme="majorBidi" w:cstheme="majorBidi"/>
          <w:sz w:val="30"/>
          <w:szCs w:val="30"/>
        </w:rPr>
        <w:t>2565</w:t>
      </w:r>
    </w:p>
    <w:p w14:paraId="453585FA" w14:textId="77777777" w:rsidR="007A2B0C" w:rsidRPr="00CD3F5C" w:rsidRDefault="007A2B0C" w:rsidP="007A2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1619812" w14:textId="16CCAE60" w:rsidR="007A2B0C" w:rsidRPr="00CD3F5C" w:rsidRDefault="007A2B0C" w:rsidP="007A2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D3F5C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491519" w:rsidRPr="00491519">
        <w:rPr>
          <w:rFonts w:asciiTheme="majorBidi" w:hAnsiTheme="majorBidi" w:cstheme="majorBidi"/>
          <w:sz w:val="30"/>
          <w:szCs w:val="30"/>
        </w:rPr>
        <w:t>31</w:t>
      </w:r>
      <w:r w:rsidRPr="00CD3F5C">
        <w:rPr>
          <w:rFonts w:asciiTheme="majorBidi" w:hAnsiTheme="majorBidi" w:cstheme="majorBidi"/>
          <w:sz w:val="30"/>
          <w:szCs w:val="30"/>
        </w:rPr>
        <w:t xml:space="preserve"> </w:t>
      </w:r>
      <w:r w:rsidRPr="00CD3F5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491519" w:rsidRPr="00491519">
        <w:rPr>
          <w:rFonts w:asciiTheme="majorBidi" w:hAnsiTheme="majorBidi" w:cstheme="majorBidi"/>
          <w:sz w:val="30"/>
          <w:szCs w:val="30"/>
        </w:rPr>
        <w:t>2565</w:t>
      </w:r>
    </w:p>
    <w:p w14:paraId="657F211C" w14:textId="77777777" w:rsidR="008919B7" w:rsidRPr="00CD3F5C" w:rsidRDefault="008919B7" w:rsidP="0024412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9262196" w14:textId="31DB47F6" w:rsidR="00A45E3C" w:rsidRPr="00CD3F5C" w:rsidRDefault="00A45E3C" w:rsidP="002A0CA9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cs/>
        </w:rPr>
      </w:pPr>
      <w:r w:rsidRPr="00CD3F5C">
        <w:rPr>
          <w:rFonts w:asciiTheme="majorBidi" w:hAnsiTheme="majorBidi" w:cstheme="majorBidi"/>
          <w:b/>
          <w:bCs/>
          <w:cs/>
        </w:rPr>
        <w:t>บุคคลหรือกิจการที่เกี่ยวข้องกัน</w:t>
      </w:r>
    </w:p>
    <w:p w14:paraId="26E35F58" w14:textId="77777777" w:rsidR="00CE6E0C" w:rsidRPr="00CD3F5C" w:rsidRDefault="00CE6E0C" w:rsidP="007C4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BCD835D" w14:textId="059312FC" w:rsidR="00383C07" w:rsidRPr="00CD3F5C" w:rsidRDefault="00383C07" w:rsidP="00383C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D3F5C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</w:t>
      </w:r>
      <w:r w:rsidR="009E755C" w:rsidRPr="00CD3F5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A4C6F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บริษัทร่วม</w:t>
      </w:r>
      <w:r w:rsidR="00987AC0" w:rsidRPr="00CD3F5C">
        <w:rPr>
          <w:rFonts w:asciiTheme="majorBidi" w:hAnsiTheme="majorBidi" w:cstheme="majorBidi"/>
          <w:sz w:val="30"/>
          <w:szCs w:val="30"/>
          <w:cs/>
          <w:lang w:val="en-US"/>
        </w:rPr>
        <w:t>และการร่วมค้า</w:t>
      </w:r>
      <w:r w:rsidR="00B6278D" w:rsidRPr="00CD3F5C">
        <w:rPr>
          <w:rFonts w:asciiTheme="majorBidi" w:hAnsiTheme="majorBidi" w:cstheme="majorBidi"/>
          <w:sz w:val="30"/>
          <w:szCs w:val="30"/>
          <w:cs/>
        </w:rPr>
        <w:t>ที่มีการเปลี่ยนแปลง</w:t>
      </w:r>
      <w:r w:rsidRPr="00CD3F5C">
        <w:rPr>
          <w:rFonts w:asciiTheme="majorBidi" w:hAnsiTheme="majorBidi" w:cstheme="majorBidi"/>
          <w:sz w:val="30"/>
          <w:szCs w:val="30"/>
          <w:cs/>
        </w:rPr>
        <w:t>ได้เปิดเผยในหมายเหตุ</w:t>
      </w:r>
      <w:r w:rsidR="005E2315" w:rsidRPr="00CD3F5C">
        <w:rPr>
          <w:rFonts w:asciiTheme="majorBidi" w:hAnsiTheme="majorBidi" w:cstheme="majorBidi"/>
          <w:sz w:val="30"/>
          <w:szCs w:val="30"/>
          <w:cs/>
        </w:rPr>
        <w:t>ข้อ</w:t>
      </w:r>
      <w:r w:rsidR="005E2315" w:rsidRPr="00CD3F5C">
        <w:rPr>
          <w:rFonts w:asciiTheme="majorBidi" w:hAnsiTheme="majorBidi" w:cstheme="majorBidi"/>
          <w:sz w:val="30"/>
          <w:szCs w:val="30"/>
        </w:rPr>
        <w:t xml:space="preserve"> </w:t>
      </w:r>
      <w:r w:rsidR="00491519" w:rsidRPr="00491519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5E2315" w:rsidRPr="00CD3F5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6278D" w:rsidRPr="00CD3F5C">
        <w:rPr>
          <w:rFonts w:asciiTheme="majorBidi" w:hAnsiTheme="majorBidi" w:cstheme="majorBidi"/>
          <w:sz w:val="30"/>
          <w:szCs w:val="30"/>
          <w:cs/>
          <w:lang w:val="en-US"/>
        </w:rPr>
        <w:t>และ</w:t>
      </w:r>
      <w:r w:rsidR="00A6030F">
        <w:rPr>
          <w:rFonts w:asciiTheme="majorBidi" w:hAnsiTheme="majorBidi" w:cstheme="majorBidi"/>
          <w:sz w:val="30"/>
          <w:szCs w:val="30"/>
          <w:lang w:val="en-US"/>
        </w:rPr>
        <w:t xml:space="preserve">   </w:t>
      </w:r>
      <w:r w:rsidR="00B6278D" w:rsidRPr="00CD3F5C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กลุ่มบริษัทมีรายการระหว่างกันที่มีนัยสำคัญในระหว่างงวดดังต่อไปนี้</w:t>
      </w:r>
    </w:p>
    <w:p w14:paraId="4305A540" w14:textId="079D7916" w:rsidR="0025069E" w:rsidRDefault="0025069E" w:rsidP="0025069E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4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4"/>
        <w:gridCol w:w="1168"/>
        <w:gridCol w:w="265"/>
        <w:gridCol w:w="1176"/>
        <w:gridCol w:w="273"/>
        <w:gridCol w:w="1159"/>
        <w:gridCol w:w="265"/>
        <w:gridCol w:w="1167"/>
      </w:tblGrid>
      <w:tr w:rsidR="00005ABB" w:rsidRPr="00980E5D" w14:paraId="4C28DF55" w14:textId="77777777" w:rsidTr="00540CB2">
        <w:trPr>
          <w:tblHeader/>
        </w:trPr>
        <w:tc>
          <w:tcPr>
            <w:tcW w:w="2072" w:type="pct"/>
          </w:tcPr>
          <w:p w14:paraId="0859DEFA" w14:textId="77777777" w:rsidR="00005ABB" w:rsidRPr="00980E5D" w:rsidRDefault="00005ABB" w:rsidP="00F66CA0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ind w:right="-12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80E5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96" w:type="pct"/>
            <w:gridSpan w:val="3"/>
            <w:hideMark/>
          </w:tcPr>
          <w:p w14:paraId="7ACBBF5C" w14:textId="77777777" w:rsidR="00005ABB" w:rsidRPr="00980E5D" w:rsidRDefault="00005ABB" w:rsidP="00F66C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75792282" w14:textId="77777777" w:rsidR="00005ABB" w:rsidRPr="00980E5D" w:rsidRDefault="00005ABB" w:rsidP="00F66C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6" w:type="pct"/>
            <w:gridSpan w:val="3"/>
            <w:hideMark/>
          </w:tcPr>
          <w:p w14:paraId="432DB942" w14:textId="77777777" w:rsidR="00005ABB" w:rsidRPr="00980E5D" w:rsidRDefault="00005ABB" w:rsidP="00F66C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5ABB" w:rsidRPr="00980E5D" w14:paraId="57C8511E" w14:textId="77777777" w:rsidTr="00540CB2">
        <w:trPr>
          <w:tblHeader/>
        </w:trPr>
        <w:tc>
          <w:tcPr>
            <w:tcW w:w="2072" w:type="pct"/>
            <w:hideMark/>
          </w:tcPr>
          <w:p w14:paraId="570CAF39" w14:textId="1E4A1C2D" w:rsidR="00005ABB" w:rsidRPr="00980E5D" w:rsidRDefault="00005ABB" w:rsidP="00F66C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80E5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980E5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980E5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491519" w:rsidRPr="0049151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980E5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980E5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625" w:type="pct"/>
            <w:vAlign w:val="center"/>
            <w:hideMark/>
          </w:tcPr>
          <w:p w14:paraId="1CAAF467" w14:textId="173A0C9B" w:rsidR="00005ABB" w:rsidRPr="00980E5D" w:rsidRDefault="00491519" w:rsidP="00F66C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91519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pct"/>
            <w:vAlign w:val="center"/>
          </w:tcPr>
          <w:p w14:paraId="656ECCF6" w14:textId="77777777" w:rsidR="00005ABB" w:rsidRPr="00980E5D" w:rsidRDefault="00005ABB" w:rsidP="00F66C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vAlign w:val="center"/>
            <w:hideMark/>
          </w:tcPr>
          <w:p w14:paraId="66B9E663" w14:textId="58C6EAD4" w:rsidR="00005ABB" w:rsidRPr="00980E5D" w:rsidRDefault="00491519" w:rsidP="00F66C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91519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6" w:type="pct"/>
          </w:tcPr>
          <w:p w14:paraId="04C848D2" w14:textId="77777777" w:rsidR="00005ABB" w:rsidRPr="00980E5D" w:rsidRDefault="00005ABB" w:rsidP="00F66C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vAlign w:val="center"/>
            <w:hideMark/>
          </w:tcPr>
          <w:p w14:paraId="129E6680" w14:textId="73D5D43A" w:rsidR="00005ABB" w:rsidRPr="00980E5D" w:rsidRDefault="00491519" w:rsidP="00F66C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91519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pct"/>
            <w:vAlign w:val="center"/>
          </w:tcPr>
          <w:p w14:paraId="61CEF78B" w14:textId="77777777" w:rsidR="00005ABB" w:rsidRPr="00980E5D" w:rsidRDefault="00005ABB" w:rsidP="00F66C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  <w:vAlign w:val="center"/>
            <w:hideMark/>
          </w:tcPr>
          <w:p w14:paraId="5BFB6E6E" w14:textId="2289FF83" w:rsidR="00005ABB" w:rsidRPr="00980E5D" w:rsidRDefault="00491519" w:rsidP="00F66C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91519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</w:tr>
      <w:tr w:rsidR="00005ABB" w:rsidRPr="00980E5D" w14:paraId="08701D01" w14:textId="77777777" w:rsidTr="00540CB2">
        <w:trPr>
          <w:tblHeader/>
        </w:trPr>
        <w:tc>
          <w:tcPr>
            <w:tcW w:w="2072" w:type="pct"/>
          </w:tcPr>
          <w:p w14:paraId="3ADCDFF7" w14:textId="77777777" w:rsidR="00005ABB" w:rsidRPr="00980E5D" w:rsidRDefault="00005ABB" w:rsidP="00F66C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28" w:type="pct"/>
            <w:gridSpan w:val="7"/>
            <w:hideMark/>
          </w:tcPr>
          <w:p w14:paraId="4688C811" w14:textId="77777777" w:rsidR="00005ABB" w:rsidRPr="00980E5D" w:rsidRDefault="00005ABB" w:rsidP="00F66C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05ABB" w:rsidRPr="00980E5D" w14:paraId="5A0B4BB6" w14:textId="77777777" w:rsidTr="00540CB2">
        <w:tc>
          <w:tcPr>
            <w:tcW w:w="2072" w:type="pct"/>
            <w:hideMark/>
          </w:tcPr>
          <w:p w14:paraId="50156742" w14:textId="77777777" w:rsidR="00005ABB" w:rsidRPr="00980E5D" w:rsidRDefault="00005ABB" w:rsidP="00F66CA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80E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25" w:type="pct"/>
          </w:tcPr>
          <w:p w14:paraId="60273C25" w14:textId="77777777" w:rsidR="00005ABB" w:rsidRPr="00980E5D" w:rsidRDefault="00005ABB" w:rsidP="00F66CA0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32"/>
              </w:tabs>
              <w:spacing w:after="0"/>
              <w:ind w:left="-108" w:right="16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5C3B4A3B" w14:textId="77777777" w:rsidR="00005ABB" w:rsidRPr="00980E5D" w:rsidRDefault="00005ABB" w:rsidP="00F66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</w:tcPr>
          <w:p w14:paraId="699B9DC3" w14:textId="77777777" w:rsidR="00005ABB" w:rsidRPr="00980E5D" w:rsidRDefault="00005ABB" w:rsidP="00F66CA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16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12002400" w14:textId="77777777" w:rsidR="00005ABB" w:rsidRPr="00980E5D" w:rsidRDefault="00005ABB" w:rsidP="00F66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2A71C587" w14:textId="77777777" w:rsidR="00005ABB" w:rsidRPr="00980E5D" w:rsidRDefault="00005ABB" w:rsidP="00F66CA0">
            <w:pPr>
              <w:pStyle w:val="BodyText"/>
              <w:tabs>
                <w:tab w:val="clear" w:pos="227"/>
                <w:tab w:val="clear" w:pos="454"/>
                <w:tab w:val="decimal" w:pos="55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69B3A85A" w14:textId="77777777" w:rsidR="00005ABB" w:rsidRPr="00980E5D" w:rsidRDefault="00005ABB" w:rsidP="00F66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</w:tcPr>
          <w:p w14:paraId="2C4E7C82" w14:textId="77777777" w:rsidR="00005ABB" w:rsidRPr="00980E5D" w:rsidRDefault="00005ABB" w:rsidP="00F66CA0">
            <w:pPr>
              <w:pStyle w:val="BodyText"/>
              <w:tabs>
                <w:tab w:val="clear" w:pos="227"/>
                <w:tab w:val="clear" w:pos="454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4BD2" w:rsidRPr="00980E5D" w14:paraId="057D7178" w14:textId="77777777" w:rsidTr="00540CB2">
        <w:tc>
          <w:tcPr>
            <w:tcW w:w="2072" w:type="pct"/>
            <w:hideMark/>
          </w:tcPr>
          <w:p w14:paraId="7E645FB4" w14:textId="77777777" w:rsidR="00174BD2" w:rsidRPr="00980E5D" w:rsidRDefault="00174BD2" w:rsidP="00174B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25" w:type="pct"/>
            <w:shd w:val="clear" w:color="auto" w:fill="auto"/>
          </w:tcPr>
          <w:p w14:paraId="6BB86D61" w14:textId="49E4E7A7" w:rsidR="00174BD2" w:rsidRPr="00540CB2" w:rsidRDefault="00174BD2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40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D491F25" w14:textId="77777777" w:rsidR="00174BD2" w:rsidRPr="00540CB2" w:rsidRDefault="00174BD2" w:rsidP="0017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shd w:val="clear" w:color="auto" w:fill="auto"/>
            <w:hideMark/>
          </w:tcPr>
          <w:p w14:paraId="193CA07E" w14:textId="77777777" w:rsidR="00174BD2" w:rsidRPr="00540CB2" w:rsidRDefault="00174BD2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40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5E5B147" w14:textId="77777777" w:rsidR="00174BD2" w:rsidRPr="00540CB2" w:rsidRDefault="00174BD2" w:rsidP="0017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17CED0C7" w14:textId="68C188AC" w:rsidR="00174BD2" w:rsidRPr="00540CB2" w:rsidRDefault="00491519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91519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142" w:type="pct"/>
            <w:shd w:val="clear" w:color="auto" w:fill="auto"/>
          </w:tcPr>
          <w:p w14:paraId="742C2FEA" w14:textId="77777777" w:rsidR="00174BD2" w:rsidRPr="00540CB2" w:rsidRDefault="00174BD2" w:rsidP="0017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  <w:hideMark/>
          </w:tcPr>
          <w:p w14:paraId="5E372B1A" w14:textId="05D71585" w:rsidR="00174BD2" w:rsidRPr="00980E5D" w:rsidRDefault="00491519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91519">
              <w:rPr>
                <w:rFonts w:ascii="Angsana New" w:hAnsi="Angsana New"/>
                <w:sz w:val="28"/>
                <w:szCs w:val="28"/>
              </w:rPr>
              <w:t>226</w:t>
            </w:r>
          </w:p>
        </w:tc>
      </w:tr>
      <w:tr w:rsidR="00174BD2" w:rsidRPr="00980E5D" w14:paraId="3398D06F" w14:textId="77777777" w:rsidTr="00540CB2">
        <w:tc>
          <w:tcPr>
            <w:tcW w:w="2072" w:type="pct"/>
          </w:tcPr>
          <w:p w14:paraId="3876C716" w14:textId="77777777" w:rsidR="00174BD2" w:rsidRPr="00980E5D" w:rsidRDefault="00174BD2" w:rsidP="00174B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625" w:type="pct"/>
            <w:shd w:val="clear" w:color="auto" w:fill="auto"/>
          </w:tcPr>
          <w:p w14:paraId="3FC05D33" w14:textId="6D97C1B0" w:rsidR="00174BD2" w:rsidRPr="00540CB2" w:rsidRDefault="00174BD2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40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1C44EEF" w14:textId="77777777" w:rsidR="00174BD2" w:rsidRPr="00540CB2" w:rsidRDefault="00174BD2" w:rsidP="0017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shd w:val="clear" w:color="auto" w:fill="auto"/>
          </w:tcPr>
          <w:p w14:paraId="731505C1" w14:textId="77777777" w:rsidR="00174BD2" w:rsidRPr="00540CB2" w:rsidRDefault="00174BD2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40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88AC2A4" w14:textId="77777777" w:rsidR="00174BD2" w:rsidRPr="00540CB2" w:rsidRDefault="00174BD2" w:rsidP="0017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4E59B511" w14:textId="3B060979" w:rsidR="00174BD2" w:rsidRPr="00540CB2" w:rsidRDefault="00491519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91519">
              <w:rPr>
                <w:rFonts w:ascii="Angsana New" w:hAnsi="Angsana New"/>
                <w:sz w:val="28"/>
                <w:szCs w:val="28"/>
              </w:rPr>
              <w:t>2</w:t>
            </w:r>
            <w:r w:rsidR="00174BD2" w:rsidRPr="00540CB2">
              <w:rPr>
                <w:rFonts w:ascii="Angsana New" w:hAnsi="Angsana New"/>
                <w:sz w:val="28"/>
                <w:szCs w:val="28"/>
              </w:rPr>
              <w:t>,</w:t>
            </w:r>
            <w:r w:rsidRPr="00491519">
              <w:rPr>
                <w:rFonts w:ascii="Angsana New" w:hAnsi="Angsana New"/>
                <w:sz w:val="28"/>
                <w:szCs w:val="28"/>
              </w:rPr>
              <w:t>105</w:t>
            </w:r>
          </w:p>
        </w:tc>
        <w:tc>
          <w:tcPr>
            <w:tcW w:w="142" w:type="pct"/>
            <w:shd w:val="clear" w:color="auto" w:fill="auto"/>
          </w:tcPr>
          <w:p w14:paraId="62841C73" w14:textId="77777777" w:rsidR="00174BD2" w:rsidRPr="00540CB2" w:rsidRDefault="00174BD2" w:rsidP="0017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</w:tcPr>
          <w:p w14:paraId="0144485D" w14:textId="3EDB89FF" w:rsidR="00174BD2" w:rsidRPr="00980E5D" w:rsidRDefault="00491519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91519">
              <w:rPr>
                <w:rFonts w:ascii="Angsana New" w:hAnsi="Angsana New"/>
                <w:sz w:val="28"/>
                <w:szCs w:val="28"/>
              </w:rPr>
              <w:t>1</w:t>
            </w:r>
            <w:r w:rsidR="00174BD2" w:rsidRPr="00980E5D">
              <w:rPr>
                <w:rFonts w:ascii="Angsana New" w:hAnsi="Angsana New"/>
                <w:sz w:val="28"/>
                <w:szCs w:val="28"/>
              </w:rPr>
              <w:t>,</w:t>
            </w:r>
            <w:r w:rsidRPr="00491519">
              <w:rPr>
                <w:rFonts w:ascii="Angsana New" w:hAnsi="Angsana New"/>
                <w:sz w:val="28"/>
                <w:szCs w:val="28"/>
              </w:rPr>
              <w:t>579</w:t>
            </w:r>
          </w:p>
        </w:tc>
      </w:tr>
      <w:tr w:rsidR="00174BD2" w:rsidRPr="00980E5D" w14:paraId="452E1A9F" w14:textId="77777777" w:rsidTr="00540CB2">
        <w:tc>
          <w:tcPr>
            <w:tcW w:w="2072" w:type="pct"/>
          </w:tcPr>
          <w:p w14:paraId="0880F218" w14:textId="77777777" w:rsidR="00174BD2" w:rsidRPr="00980E5D" w:rsidRDefault="00174BD2" w:rsidP="00174B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80E5D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625" w:type="pct"/>
            <w:shd w:val="clear" w:color="auto" w:fill="auto"/>
          </w:tcPr>
          <w:p w14:paraId="55D4316F" w14:textId="71EE7CD6" w:rsidR="00174BD2" w:rsidRPr="00540CB2" w:rsidRDefault="00174BD2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40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879660C" w14:textId="77777777" w:rsidR="00174BD2" w:rsidRPr="00540CB2" w:rsidRDefault="00174BD2" w:rsidP="0017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shd w:val="clear" w:color="auto" w:fill="auto"/>
          </w:tcPr>
          <w:p w14:paraId="744CC01C" w14:textId="77777777" w:rsidR="00174BD2" w:rsidRPr="00540CB2" w:rsidRDefault="00174BD2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40CB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3F72E5A3" w14:textId="77777777" w:rsidR="00174BD2" w:rsidRPr="00540CB2" w:rsidRDefault="00174BD2" w:rsidP="0017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35E0749C" w14:textId="5CBE4336" w:rsidR="00174BD2" w:rsidRPr="00540CB2" w:rsidRDefault="00491519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91519">
              <w:rPr>
                <w:rFonts w:ascii="Angsana New" w:hAnsi="Angsana New"/>
                <w:sz w:val="28"/>
                <w:szCs w:val="28"/>
              </w:rPr>
              <w:t>332</w:t>
            </w:r>
          </w:p>
        </w:tc>
        <w:tc>
          <w:tcPr>
            <w:tcW w:w="142" w:type="pct"/>
            <w:shd w:val="clear" w:color="auto" w:fill="auto"/>
          </w:tcPr>
          <w:p w14:paraId="7EE648B4" w14:textId="77777777" w:rsidR="00174BD2" w:rsidRPr="00540CB2" w:rsidRDefault="00174BD2" w:rsidP="0017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</w:tcPr>
          <w:p w14:paraId="63801EE5" w14:textId="6AF9B7AC" w:rsidR="00174BD2" w:rsidRPr="00980E5D" w:rsidRDefault="00491519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91519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174BD2" w:rsidRPr="00980E5D" w14:paraId="06F7A270" w14:textId="77777777" w:rsidTr="00540CB2">
        <w:tc>
          <w:tcPr>
            <w:tcW w:w="2072" w:type="pct"/>
          </w:tcPr>
          <w:p w14:paraId="14C02107" w14:textId="77777777" w:rsidR="00174BD2" w:rsidRPr="00980E5D" w:rsidRDefault="00174BD2" w:rsidP="00174BD2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29BFC629" w14:textId="77777777" w:rsidR="00174BD2" w:rsidRPr="00540CB2" w:rsidRDefault="00174BD2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3D21EAB6" w14:textId="77777777" w:rsidR="00174BD2" w:rsidRPr="00540CB2" w:rsidRDefault="00174BD2" w:rsidP="0017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shd w:val="clear" w:color="auto" w:fill="auto"/>
          </w:tcPr>
          <w:p w14:paraId="59361D76" w14:textId="77777777" w:rsidR="00174BD2" w:rsidRPr="00540CB2" w:rsidRDefault="00174BD2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0C150D70" w14:textId="77777777" w:rsidR="00174BD2" w:rsidRPr="00540CB2" w:rsidRDefault="00174BD2" w:rsidP="0017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1EB145CD" w14:textId="77777777" w:rsidR="00174BD2" w:rsidRPr="00540CB2" w:rsidRDefault="00174BD2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11CF8139" w14:textId="77777777" w:rsidR="00174BD2" w:rsidRPr="00540CB2" w:rsidRDefault="00174BD2" w:rsidP="0017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</w:tcPr>
          <w:p w14:paraId="609D2093" w14:textId="77777777" w:rsidR="00174BD2" w:rsidRPr="00980E5D" w:rsidRDefault="00174BD2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4BD2" w:rsidRPr="00980E5D" w14:paraId="3D6D292B" w14:textId="77777777" w:rsidTr="00540CB2">
        <w:tc>
          <w:tcPr>
            <w:tcW w:w="2072" w:type="pct"/>
          </w:tcPr>
          <w:p w14:paraId="222DC87B" w14:textId="77777777" w:rsidR="00174BD2" w:rsidRPr="00980E5D" w:rsidRDefault="00174BD2" w:rsidP="00174B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5" w:type="pct"/>
          </w:tcPr>
          <w:p w14:paraId="5170ECDA" w14:textId="77777777" w:rsidR="00174BD2" w:rsidRPr="00980E5D" w:rsidRDefault="00174BD2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743B3CB0" w14:textId="77777777" w:rsidR="00174BD2" w:rsidRPr="00980E5D" w:rsidRDefault="00174BD2" w:rsidP="0017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</w:tcPr>
          <w:p w14:paraId="1F940F72" w14:textId="77777777" w:rsidR="00174BD2" w:rsidRPr="00980E5D" w:rsidRDefault="00174BD2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" w:type="pct"/>
          </w:tcPr>
          <w:p w14:paraId="0E214449" w14:textId="77777777" w:rsidR="00174BD2" w:rsidRPr="00980E5D" w:rsidRDefault="00174BD2" w:rsidP="0017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2D455D04" w14:textId="77777777" w:rsidR="00174BD2" w:rsidRPr="00980E5D" w:rsidRDefault="00174BD2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590E3AA4" w14:textId="77777777" w:rsidR="00174BD2" w:rsidRPr="00980E5D" w:rsidRDefault="00174BD2" w:rsidP="0017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</w:tcPr>
          <w:p w14:paraId="11EC9DC4" w14:textId="77777777" w:rsidR="00174BD2" w:rsidRPr="00980E5D" w:rsidRDefault="00174BD2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4BD2" w:rsidRPr="00980E5D" w14:paraId="21D6CACC" w14:textId="77777777" w:rsidTr="00540CB2">
        <w:tc>
          <w:tcPr>
            <w:tcW w:w="2072" w:type="pct"/>
            <w:hideMark/>
          </w:tcPr>
          <w:p w14:paraId="651F5FE7" w14:textId="77777777" w:rsidR="00174BD2" w:rsidRPr="00980E5D" w:rsidRDefault="00174BD2" w:rsidP="00174B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80E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625" w:type="pct"/>
          </w:tcPr>
          <w:p w14:paraId="7FAF0A1D" w14:textId="77777777" w:rsidR="00174BD2" w:rsidRPr="00980E5D" w:rsidRDefault="00174BD2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7923FBA2" w14:textId="77777777" w:rsidR="00174BD2" w:rsidRPr="00980E5D" w:rsidRDefault="00174BD2" w:rsidP="0017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</w:tcPr>
          <w:p w14:paraId="747974DA" w14:textId="77777777" w:rsidR="00174BD2" w:rsidRPr="00980E5D" w:rsidRDefault="00174BD2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" w:type="pct"/>
          </w:tcPr>
          <w:p w14:paraId="7284CAE6" w14:textId="77777777" w:rsidR="00174BD2" w:rsidRPr="00980E5D" w:rsidRDefault="00174BD2" w:rsidP="0017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6B68D58F" w14:textId="77777777" w:rsidR="00174BD2" w:rsidRPr="00980E5D" w:rsidRDefault="00174BD2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2FD5C078" w14:textId="77777777" w:rsidR="00174BD2" w:rsidRPr="00980E5D" w:rsidRDefault="00174BD2" w:rsidP="0017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</w:tcPr>
          <w:p w14:paraId="36457643" w14:textId="77777777" w:rsidR="00174BD2" w:rsidRPr="00980E5D" w:rsidRDefault="00174BD2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4BD2" w:rsidRPr="002C791B" w14:paraId="18BEFE8D" w14:textId="77777777" w:rsidTr="00540CB2">
        <w:tc>
          <w:tcPr>
            <w:tcW w:w="2072" w:type="pct"/>
            <w:hideMark/>
          </w:tcPr>
          <w:p w14:paraId="482EC183" w14:textId="77777777" w:rsidR="00174BD2" w:rsidRPr="002C791B" w:rsidRDefault="00174BD2" w:rsidP="00174B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  <w:r w:rsidRPr="002C791B">
              <w:rPr>
                <w:rFonts w:ascii="Angsana New" w:hAnsi="Angsana New"/>
                <w:sz w:val="28"/>
                <w:szCs w:val="28"/>
                <w:cs/>
              </w:rPr>
              <w:t>ต้นทุนค่าเช่าและค่าบริการ</w:t>
            </w:r>
          </w:p>
        </w:tc>
        <w:tc>
          <w:tcPr>
            <w:tcW w:w="625" w:type="pct"/>
          </w:tcPr>
          <w:p w14:paraId="44C28A6B" w14:textId="5A0FAE9F" w:rsidR="00174BD2" w:rsidRPr="002C791B" w:rsidRDefault="00491519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91519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42" w:type="pct"/>
          </w:tcPr>
          <w:p w14:paraId="7644FDD0" w14:textId="77777777" w:rsidR="00174BD2" w:rsidRPr="002C791B" w:rsidRDefault="00174BD2" w:rsidP="0017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hideMark/>
          </w:tcPr>
          <w:p w14:paraId="4FCA17B0" w14:textId="13FF56C5" w:rsidR="00174BD2" w:rsidRPr="002C791B" w:rsidRDefault="00491519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91519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46" w:type="pct"/>
          </w:tcPr>
          <w:p w14:paraId="16FB8FFC" w14:textId="77777777" w:rsidR="00174BD2" w:rsidRPr="002C791B" w:rsidRDefault="00174BD2" w:rsidP="0017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4BCF703E" w14:textId="08D86F5B" w:rsidR="00174BD2" w:rsidRPr="002C791B" w:rsidRDefault="00491519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91519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42" w:type="pct"/>
          </w:tcPr>
          <w:p w14:paraId="7011CF1D" w14:textId="77777777" w:rsidR="00174BD2" w:rsidRPr="002C791B" w:rsidRDefault="00174BD2" w:rsidP="0017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  <w:hideMark/>
          </w:tcPr>
          <w:p w14:paraId="76438E82" w14:textId="55FFE3A7" w:rsidR="00174BD2" w:rsidRPr="002C791B" w:rsidRDefault="00491519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9151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174BD2" w:rsidRPr="002C791B" w14:paraId="7ED2F27C" w14:textId="77777777" w:rsidTr="00540CB2">
        <w:tc>
          <w:tcPr>
            <w:tcW w:w="2072" w:type="pct"/>
          </w:tcPr>
          <w:p w14:paraId="72381B4C" w14:textId="77777777" w:rsidR="00174BD2" w:rsidRPr="002C791B" w:rsidRDefault="00174BD2" w:rsidP="00174B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5" w:type="pct"/>
          </w:tcPr>
          <w:p w14:paraId="6D7C15AA" w14:textId="77777777" w:rsidR="00174BD2" w:rsidRPr="002C791B" w:rsidRDefault="00174BD2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4C57F9B1" w14:textId="77777777" w:rsidR="00174BD2" w:rsidRPr="002C791B" w:rsidRDefault="00174BD2" w:rsidP="0017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</w:tcPr>
          <w:p w14:paraId="6612DA88" w14:textId="77777777" w:rsidR="00174BD2" w:rsidRPr="002C791B" w:rsidRDefault="00174BD2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" w:type="pct"/>
          </w:tcPr>
          <w:p w14:paraId="7C568E6F" w14:textId="77777777" w:rsidR="00174BD2" w:rsidRPr="002C791B" w:rsidRDefault="00174BD2" w:rsidP="0017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1FA34245" w14:textId="77777777" w:rsidR="00174BD2" w:rsidRPr="002C791B" w:rsidRDefault="00174BD2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553213FA" w14:textId="77777777" w:rsidR="00174BD2" w:rsidRPr="002C791B" w:rsidRDefault="00174BD2" w:rsidP="0017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</w:tcPr>
          <w:p w14:paraId="7D353F86" w14:textId="77777777" w:rsidR="00174BD2" w:rsidRPr="002C791B" w:rsidRDefault="00174BD2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4BD2" w:rsidRPr="002C791B" w14:paraId="2A06EBF6" w14:textId="77777777" w:rsidTr="00540CB2">
        <w:tc>
          <w:tcPr>
            <w:tcW w:w="2072" w:type="pct"/>
            <w:hideMark/>
          </w:tcPr>
          <w:p w14:paraId="7DAD7428" w14:textId="77777777" w:rsidR="00174BD2" w:rsidRPr="002C791B" w:rsidRDefault="00174BD2" w:rsidP="00174B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6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79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25" w:type="pct"/>
          </w:tcPr>
          <w:p w14:paraId="024E1F24" w14:textId="77777777" w:rsidR="00174BD2" w:rsidRPr="002C791B" w:rsidRDefault="00174BD2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0A0D5E41" w14:textId="77777777" w:rsidR="00174BD2" w:rsidRPr="002C791B" w:rsidRDefault="00174BD2" w:rsidP="0017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</w:tcPr>
          <w:p w14:paraId="3DE5A39B" w14:textId="77777777" w:rsidR="00174BD2" w:rsidRPr="002C791B" w:rsidRDefault="00174BD2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" w:type="pct"/>
          </w:tcPr>
          <w:p w14:paraId="2DC2406D" w14:textId="77777777" w:rsidR="00174BD2" w:rsidRPr="002C791B" w:rsidRDefault="00174BD2" w:rsidP="0017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102E58F6" w14:textId="77777777" w:rsidR="00174BD2" w:rsidRPr="002C791B" w:rsidRDefault="00174BD2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5D179428" w14:textId="77777777" w:rsidR="00174BD2" w:rsidRPr="002C791B" w:rsidRDefault="00174BD2" w:rsidP="0017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</w:tcPr>
          <w:p w14:paraId="6C9BA49C" w14:textId="77777777" w:rsidR="00174BD2" w:rsidRPr="002C791B" w:rsidRDefault="00174BD2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4BD2" w:rsidRPr="002C791B" w14:paraId="375FB959" w14:textId="77777777" w:rsidTr="00540CB2">
        <w:tc>
          <w:tcPr>
            <w:tcW w:w="2072" w:type="pct"/>
            <w:hideMark/>
          </w:tcPr>
          <w:p w14:paraId="6696F66F" w14:textId="77777777" w:rsidR="00174BD2" w:rsidRPr="002C791B" w:rsidRDefault="00174BD2" w:rsidP="00174B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  <w:r w:rsidRPr="002C791B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25" w:type="pct"/>
          </w:tcPr>
          <w:p w14:paraId="4878F7C2" w14:textId="77777777" w:rsidR="00174BD2" w:rsidRPr="002C791B" w:rsidRDefault="00174BD2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63C5BBD8" w14:textId="77777777" w:rsidR="00174BD2" w:rsidRPr="002C791B" w:rsidRDefault="00174BD2" w:rsidP="0017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</w:tcPr>
          <w:p w14:paraId="33C43CAA" w14:textId="77777777" w:rsidR="00174BD2" w:rsidRPr="002C791B" w:rsidRDefault="00174BD2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0A580E84" w14:textId="77777777" w:rsidR="00174BD2" w:rsidRPr="002C791B" w:rsidRDefault="00174BD2" w:rsidP="0017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6F319FBD" w14:textId="77777777" w:rsidR="00174BD2" w:rsidRPr="002C791B" w:rsidRDefault="00174BD2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5DCA01EE" w14:textId="77777777" w:rsidR="00174BD2" w:rsidRPr="002C791B" w:rsidRDefault="00174BD2" w:rsidP="0017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</w:tcPr>
          <w:p w14:paraId="29B8F36F" w14:textId="77777777" w:rsidR="00174BD2" w:rsidRPr="002C791B" w:rsidRDefault="00174BD2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4BD2" w:rsidRPr="002C791B" w14:paraId="2A004A65" w14:textId="77777777" w:rsidTr="00540CB2">
        <w:tc>
          <w:tcPr>
            <w:tcW w:w="2072" w:type="pct"/>
            <w:hideMark/>
          </w:tcPr>
          <w:p w14:paraId="6E5664DE" w14:textId="77777777" w:rsidR="00174BD2" w:rsidRPr="002C791B" w:rsidRDefault="00174BD2" w:rsidP="00174B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C791B">
              <w:rPr>
                <w:rFonts w:ascii="Angsana New" w:hAnsi="Angsana New"/>
                <w:sz w:val="28"/>
                <w:szCs w:val="28"/>
                <w:cs/>
              </w:rPr>
              <w:t xml:space="preserve">    ผลประโยชน์ระยะสั้นของพนักงาน </w:t>
            </w:r>
          </w:p>
          <w:p w14:paraId="03689B2D" w14:textId="77777777" w:rsidR="00174BD2" w:rsidRPr="002C791B" w:rsidRDefault="00174BD2" w:rsidP="00174B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C791B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2C791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</w:t>
            </w:r>
            <w:r w:rsidRPr="002C791B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2C791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(รวมค่าตอบแทนกรรมการ)</w:t>
            </w:r>
          </w:p>
        </w:tc>
        <w:tc>
          <w:tcPr>
            <w:tcW w:w="625" w:type="pct"/>
          </w:tcPr>
          <w:p w14:paraId="3232AEE3" w14:textId="77777777" w:rsidR="00174BD2" w:rsidRPr="002C791B" w:rsidRDefault="00174BD2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5F15D102" w14:textId="137513BF" w:rsidR="00174BD2" w:rsidRPr="002C791B" w:rsidRDefault="00491519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91519">
              <w:rPr>
                <w:rFonts w:ascii="Angsana New" w:hAnsi="Angsana New"/>
                <w:sz w:val="28"/>
                <w:szCs w:val="28"/>
              </w:rPr>
              <w:t>110</w:t>
            </w:r>
          </w:p>
        </w:tc>
        <w:tc>
          <w:tcPr>
            <w:tcW w:w="142" w:type="pct"/>
          </w:tcPr>
          <w:p w14:paraId="63001463" w14:textId="77777777" w:rsidR="00174BD2" w:rsidRPr="002C791B" w:rsidRDefault="00174BD2" w:rsidP="0017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hideMark/>
          </w:tcPr>
          <w:p w14:paraId="151B11EE" w14:textId="77777777" w:rsidR="00174BD2" w:rsidRPr="002C791B" w:rsidRDefault="00174BD2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4A8B8385" w14:textId="022C7879" w:rsidR="00174BD2" w:rsidRPr="002C791B" w:rsidRDefault="00491519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91519"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146" w:type="pct"/>
          </w:tcPr>
          <w:p w14:paraId="654157A9" w14:textId="77777777" w:rsidR="00174BD2" w:rsidRPr="002C791B" w:rsidRDefault="00174BD2" w:rsidP="0017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498032DB" w14:textId="77777777" w:rsidR="00174BD2" w:rsidRPr="002C791B" w:rsidRDefault="00174BD2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16CCE023" w14:textId="6B97A493" w:rsidR="00174BD2" w:rsidRPr="002C791B" w:rsidRDefault="00491519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91519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42" w:type="pct"/>
          </w:tcPr>
          <w:p w14:paraId="4CBF6E37" w14:textId="77777777" w:rsidR="00174BD2" w:rsidRPr="002C791B" w:rsidRDefault="00174BD2" w:rsidP="0017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  <w:hideMark/>
          </w:tcPr>
          <w:p w14:paraId="66F4031A" w14:textId="77777777" w:rsidR="00174BD2" w:rsidRPr="002C791B" w:rsidRDefault="00174BD2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3A27F575" w14:textId="36EB76DB" w:rsidR="00174BD2" w:rsidRPr="002C791B" w:rsidRDefault="00491519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91519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174BD2" w:rsidRPr="002C791B" w14:paraId="6D905F3D" w14:textId="77777777" w:rsidTr="00540CB2">
        <w:trPr>
          <w:trHeight w:val="380"/>
        </w:trPr>
        <w:tc>
          <w:tcPr>
            <w:tcW w:w="2072" w:type="pct"/>
            <w:hideMark/>
          </w:tcPr>
          <w:p w14:paraId="6832C3B4" w14:textId="77777777" w:rsidR="00174BD2" w:rsidRPr="002C791B" w:rsidRDefault="00174BD2" w:rsidP="00174B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C791B">
              <w:rPr>
                <w:rFonts w:ascii="Angsana New" w:hAnsi="Angsana New"/>
                <w:sz w:val="28"/>
                <w:szCs w:val="28"/>
                <w:cs/>
              </w:rPr>
              <w:t xml:space="preserve">    ผลประโยชน์หลังออกจากงาน</w:t>
            </w:r>
          </w:p>
        </w:tc>
        <w:tc>
          <w:tcPr>
            <w:tcW w:w="625" w:type="pct"/>
          </w:tcPr>
          <w:p w14:paraId="7E8AC760" w14:textId="67CF2A29" w:rsidR="00174BD2" w:rsidRPr="002C791B" w:rsidRDefault="00491519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9151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pct"/>
          </w:tcPr>
          <w:p w14:paraId="2D0F98CD" w14:textId="77777777" w:rsidR="00174BD2" w:rsidRPr="002C791B" w:rsidRDefault="00174BD2" w:rsidP="0017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9" w:type="pct"/>
            <w:hideMark/>
          </w:tcPr>
          <w:p w14:paraId="4A65ABBE" w14:textId="18D61C6A" w:rsidR="00174BD2" w:rsidRPr="002C791B" w:rsidRDefault="00491519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9151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6" w:type="pct"/>
          </w:tcPr>
          <w:p w14:paraId="397A6580" w14:textId="77777777" w:rsidR="00174BD2" w:rsidRPr="002C791B" w:rsidRDefault="00174BD2" w:rsidP="0017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</w:tcPr>
          <w:p w14:paraId="2794B24C" w14:textId="1166A4AE" w:rsidR="00174BD2" w:rsidRPr="002C791B" w:rsidRDefault="00491519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9151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pct"/>
          </w:tcPr>
          <w:p w14:paraId="0E88DC70" w14:textId="77777777" w:rsidR="00174BD2" w:rsidRPr="002C791B" w:rsidRDefault="00174BD2" w:rsidP="0017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4" w:type="pct"/>
            <w:hideMark/>
          </w:tcPr>
          <w:p w14:paraId="337D6B76" w14:textId="0899291A" w:rsidR="00174BD2" w:rsidRPr="002C791B" w:rsidRDefault="00491519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91519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74BD2" w:rsidRPr="002C791B" w14:paraId="725E92AA" w14:textId="77777777" w:rsidTr="00540CB2">
        <w:tc>
          <w:tcPr>
            <w:tcW w:w="2072" w:type="pct"/>
            <w:shd w:val="clear" w:color="auto" w:fill="FFFFFF"/>
            <w:hideMark/>
          </w:tcPr>
          <w:p w14:paraId="56A28B0A" w14:textId="77777777" w:rsidR="00174BD2" w:rsidRPr="002C791B" w:rsidRDefault="00174BD2" w:rsidP="00174B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C79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BCDD6B" w14:textId="4235B75B" w:rsidR="00174BD2" w:rsidRPr="002C791B" w:rsidRDefault="00491519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1519">
              <w:rPr>
                <w:rFonts w:ascii="Angsana New" w:hAnsi="Angsana New"/>
                <w:b/>
                <w:bCs/>
                <w:sz w:val="28"/>
                <w:szCs w:val="28"/>
              </w:rPr>
              <w:t>111</w:t>
            </w:r>
          </w:p>
        </w:tc>
        <w:tc>
          <w:tcPr>
            <w:tcW w:w="142" w:type="pct"/>
          </w:tcPr>
          <w:p w14:paraId="4C872318" w14:textId="77777777" w:rsidR="00174BD2" w:rsidRPr="002C791B" w:rsidRDefault="00174BD2" w:rsidP="0017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75A25A9" w14:textId="1AA4CAAC" w:rsidR="00174BD2" w:rsidRPr="002C791B" w:rsidRDefault="00491519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91519">
              <w:rPr>
                <w:rFonts w:ascii="Angsana New" w:hAnsi="Angsana New"/>
                <w:b/>
                <w:bCs/>
                <w:sz w:val="28"/>
                <w:szCs w:val="28"/>
              </w:rPr>
              <w:t>110</w:t>
            </w:r>
          </w:p>
        </w:tc>
        <w:tc>
          <w:tcPr>
            <w:tcW w:w="146" w:type="pct"/>
          </w:tcPr>
          <w:p w14:paraId="5863AB58" w14:textId="77777777" w:rsidR="00174BD2" w:rsidRPr="002C791B" w:rsidRDefault="00174BD2" w:rsidP="00174B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B13EFE" w14:textId="287B1AD5" w:rsidR="00174BD2" w:rsidRPr="002C791B" w:rsidRDefault="00491519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1519">
              <w:rPr>
                <w:rFonts w:ascii="Angsana New" w:hAnsi="Angsana New"/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142" w:type="pct"/>
          </w:tcPr>
          <w:p w14:paraId="64CA3897" w14:textId="77777777" w:rsidR="00174BD2" w:rsidRPr="002C791B" w:rsidRDefault="00174BD2" w:rsidP="00174BD2">
            <w:pPr>
              <w:pStyle w:val="BodyText"/>
              <w:tabs>
                <w:tab w:val="clear" w:pos="227"/>
                <w:tab w:val="clear" w:pos="454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CE9DA0A" w14:textId="7C6C1295" w:rsidR="00174BD2" w:rsidRPr="002C791B" w:rsidRDefault="00491519" w:rsidP="00174B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1519">
              <w:rPr>
                <w:rFonts w:ascii="Angsana New" w:hAnsi="Angsana New"/>
                <w:b/>
                <w:bCs/>
                <w:sz w:val="28"/>
                <w:szCs w:val="28"/>
              </w:rPr>
              <w:t>50</w:t>
            </w:r>
          </w:p>
        </w:tc>
      </w:tr>
    </w:tbl>
    <w:p w14:paraId="62D1DCEC" w14:textId="77777777" w:rsidR="00CB73B1" w:rsidRPr="002C791B" w:rsidRDefault="00CB73B1" w:rsidP="00544EB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3876"/>
        <w:gridCol w:w="1197"/>
        <w:gridCol w:w="278"/>
        <w:gridCol w:w="1222"/>
        <w:gridCol w:w="253"/>
        <w:gridCol w:w="1233"/>
        <w:gridCol w:w="243"/>
        <w:gridCol w:w="1181"/>
      </w:tblGrid>
      <w:tr w:rsidR="000D64C6" w:rsidRPr="002C791B" w14:paraId="160132AC" w14:textId="77777777" w:rsidTr="00005ABB">
        <w:trPr>
          <w:trHeight w:val="390"/>
          <w:tblHeader/>
        </w:trPr>
        <w:tc>
          <w:tcPr>
            <w:tcW w:w="3876" w:type="dxa"/>
          </w:tcPr>
          <w:p w14:paraId="281539E7" w14:textId="410C5273" w:rsidR="000D64C6" w:rsidRPr="002C791B" w:rsidRDefault="00376BF7" w:rsidP="00551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2C79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</w:t>
            </w:r>
          </w:p>
        </w:tc>
        <w:tc>
          <w:tcPr>
            <w:tcW w:w="2697" w:type="dxa"/>
            <w:gridSpan w:val="3"/>
          </w:tcPr>
          <w:p w14:paraId="515B2989" w14:textId="77777777" w:rsidR="000D64C6" w:rsidRPr="002C791B" w:rsidRDefault="000D64C6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791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" w:type="dxa"/>
          </w:tcPr>
          <w:p w14:paraId="315545B6" w14:textId="77777777" w:rsidR="000D64C6" w:rsidRPr="002C791B" w:rsidRDefault="000D64C6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57" w:type="dxa"/>
            <w:gridSpan w:val="3"/>
          </w:tcPr>
          <w:p w14:paraId="2F6021E6" w14:textId="77777777" w:rsidR="000D64C6" w:rsidRPr="002C791B" w:rsidRDefault="000D64C6" w:rsidP="00302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791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5ABB" w:rsidRPr="002C791B" w14:paraId="4B592925" w14:textId="77777777" w:rsidTr="00005ABB">
        <w:trPr>
          <w:trHeight w:val="381"/>
          <w:tblHeader/>
        </w:trPr>
        <w:tc>
          <w:tcPr>
            <w:tcW w:w="3876" w:type="dxa"/>
          </w:tcPr>
          <w:p w14:paraId="4701BA37" w14:textId="426627A4" w:rsidR="00005ABB" w:rsidRPr="002C791B" w:rsidRDefault="00376BF7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2C79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  <w:r w:rsidRPr="002C79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C79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97" w:type="dxa"/>
          </w:tcPr>
          <w:p w14:paraId="28519FA2" w14:textId="1CEFFB9D" w:rsidR="00005ABB" w:rsidRPr="002C791B" w:rsidRDefault="00491519" w:rsidP="00005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005ABB" w:rsidRPr="002C79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005ABB" w:rsidRPr="002C791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8" w:type="dxa"/>
          </w:tcPr>
          <w:p w14:paraId="5E65C08C" w14:textId="77777777" w:rsidR="00005ABB" w:rsidRPr="002C791B" w:rsidRDefault="00005ABB" w:rsidP="00005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222" w:type="dxa"/>
          </w:tcPr>
          <w:p w14:paraId="0098ABA1" w14:textId="55E1A33D" w:rsidR="00005ABB" w:rsidRPr="002C791B" w:rsidRDefault="00491519" w:rsidP="00005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49151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  <w:t>31</w:t>
            </w:r>
            <w:r w:rsidR="00005ABB" w:rsidRPr="002C791B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  <w:t xml:space="preserve"> </w:t>
            </w:r>
            <w:r w:rsidR="00005ABB" w:rsidRPr="002C791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53" w:type="dxa"/>
          </w:tcPr>
          <w:p w14:paraId="7BFD011F" w14:textId="77777777" w:rsidR="00005ABB" w:rsidRPr="002C791B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342106F6" w14:textId="01757A35" w:rsidR="00005ABB" w:rsidRPr="002C791B" w:rsidRDefault="00491519" w:rsidP="00005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005ABB" w:rsidRPr="002C791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005ABB" w:rsidRPr="002C791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43" w:type="dxa"/>
          </w:tcPr>
          <w:p w14:paraId="7214E4C1" w14:textId="77777777" w:rsidR="00005ABB" w:rsidRPr="002C791B" w:rsidRDefault="00005ABB" w:rsidP="00005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181" w:type="dxa"/>
          </w:tcPr>
          <w:p w14:paraId="2698B4B4" w14:textId="55BFAE00" w:rsidR="00005ABB" w:rsidRPr="002C791B" w:rsidRDefault="00491519" w:rsidP="00005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49151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  <w:t>31</w:t>
            </w:r>
            <w:r w:rsidR="00005ABB" w:rsidRPr="002C791B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  <w:t xml:space="preserve"> </w:t>
            </w:r>
            <w:r w:rsidR="00005ABB" w:rsidRPr="002C791B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05ABB" w:rsidRPr="002C791B" w14:paraId="791E94FF" w14:textId="77777777" w:rsidTr="00005ABB">
        <w:trPr>
          <w:trHeight w:val="370"/>
          <w:tblHeader/>
        </w:trPr>
        <w:tc>
          <w:tcPr>
            <w:tcW w:w="3876" w:type="dxa"/>
          </w:tcPr>
          <w:p w14:paraId="368C3C6B" w14:textId="796E8036" w:rsidR="00005ABB" w:rsidRPr="002C791B" w:rsidRDefault="00376BF7" w:rsidP="005B3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97" w:type="dxa"/>
          </w:tcPr>
          <w:p w14:paraId="3CF6B5C1" w14:textId="4D7ED492" w:rsidR="00005ABB" w:rsidRPr="002C791B" w:rsidRDefault="00491519" w:rsidP="00005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8" w:type="dxa"/>
          </w:tcPr>
          <w:p w14:paraId="5FA781A1" w14:textId="77777777" w:rsidR="00005ABB" w:rsidRPr="002C791B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dxa"/>
          </w:tcPr>
          <w:p w14:paraId="3824F97F" w14:textId="464CA63A" w:rsidR="00005ABB" w:rsidRPr="002C791B" w:rsidRDefault="00491519" w:rsidP="00005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3" w:type="dxa"/>
          </w:tcPr>
          <w:p w14:paraId="7D844836" w14:textId="77777777" w:rsidR="00005ABB" w:rsidRPr="002C791B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14:paraId="56D33FF8" w14:textId="79AD75A9" w:rsidR="00005ABB" w:rsidRPr="002C791B" w:rsidRDefault="00491519" w:rsidP="00005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43" w:type="dxa"/>
          </w:tcPr>
          <w:p w14:paraId="0149ECC8" w14:textId="77777777" w:rsidR="00005ABB" w:rsidRPr="002C791B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0C0D666A" w14:textId="09F41A5A" w:rsidR="00005ABB" w:rsidRPr="002C791B" w:rsidRDefault="00491519" w:rsidP="00005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005ABB" w:rsidRPr="002C791B" w14:paraId="2832951F" w14:textId="77777777" w:rsidTr="00544EBF">
        <w:trPr>
          <w:trHeight w:val="381"/>
          <w:tblHeader/>
        </w:trPr>
        <w:tc>
          <w:tcPr>
            <w:tcW w:w="3876" w:type="dxa"/>
          </w:tcPr>
          <w:p w14:paraId="2546F196" w14:textId="77777777" w:rsidR="00005ABB" w:rsidRPr="002C791B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07" w:type="dxa"/>
            <w:gridSpan w:val="7"/>
          </w:tcPr>
          <w:p w14:paraId="2DAEDBCA" w14:textId="77777777" w:rsidR="00005ABB" w:rsidRPr="002C791B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C791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05ABB" w:rsidRPr="002C791B" w14:paraId="2E6E7F07" w14:textId="77777777" w:rsidTr="00005ABB">
        <w:trPr>
          <w:trHeight w:val="79"/>
        </w:trPr>
        <w:tc>
          <w:tcPr>
            <w:tcW w:w="3876" w:type="dxa"/>
          </w:tcPr>
          <w:p w14:paraId="378F9DB4" w14:textId="77777777" w:rsidR="00005ABB" w:rsidRPr="002C791B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79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97" w:type="dxa"/>
          </w:tcPr>
          <w:p w14:paraId="1BA1DB42" w14:textId="77777777" w:rsidR="00005ABB" w:rsidRPr="002C791B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</w:tcPr>
          <w:p w14:paraId="2B6536CA" w14:textId="77777777" w:rsidR="00005ABB" w:rsidRPr="002C791B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</w:tcPr>
          <w:p w14:paraId="64F3A59E" w14:textId="77777777" w:rsidR="00005ABB" w:rsidRPr="002C791B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</w:tcPr>
          <w:p w14:paraId="72258E1D" w14:textId="77777777" w:rsidR="00005ABB" w:rsidRPr="002C791B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</w:tcPr>
          <w:p w14:paraId="25C9E812" w14:textId="77777777" w:rsidR="00005ABB" w:rsidRPr="002C791B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4DD8C5FE" w14:textId="77777777" w:rsidR="00005ABB" w:rsidRPr="002C791B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103077BE" w14:textId="77777777" w:rsidR="00005ABB" w:rsidRPr="002C791B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05ABB" w:rsidRPr="00CD3F5C" w14:paraId="7593AB74" w14:textId="77777777" w:rsidTr="00005ABB">
        <w:trPr>
          <w:trHeight w:val="79"/>
        </w:trPr>
        <w:tc>
          <w:tcPr>
            <w:tcW w:w="3876" w:type="dxa"/>
          </w:tcPr>
          <w:p w14:paraId="600C0290" w14:textId="77777777" w:rsidR="00005ABB" w:rsidRPr="002C791B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2C791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47CB320B" w14:textId="6864374D" w:rsidR="00005ABB" w:rsidRPr="002C791B" w:rsidRDefault="002265E9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79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8" w:type="dxa"/>
          </w:tcPr>
          <w:p w14:paraId="594BA0C4" w14:textId="77777777" w:rsidR="00005ABB" w:rsidRPr="002C791B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</w:tcPr>
          <w:p w14:paraId="45637810" w14:textId="1C2C9913" w:rsidR="00005ABB" w:rsidRPr="002C791B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79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3" w:type="dxa"/>
          </w:tcPr>
          <w:p w14:paraId="1401D721" w14:textId="77777777" w:rsidR="00005ABB" w:rsidRPr="002C791B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25A6D43F" w14:textId="3E7DBD79" w:rsidR="00005ABB" w:rsidRPr="002C791B" w:rsidRDefault="00491519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265E9" w:rsidRPr="002C79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891</w:t>
            </w:r>
          </w:p>
        </w:tc>
        <w:tc>
          <w:tcPr>
            <w:tcW w:w="243" w:type="dxa"/>
          </w:tcPr>
          <w:p w14:paraId="0C2944C4" w14:textId="77777777" w:rsidR="00005ABB" w:rsidRPr="002C791B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14:paraId="263FB872" w14:textId="463D9063" w:rsidR="00005ABB" w:rsidRPr="00CD3F5C" w:rsidRDefault="00491519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621</w:t>
            </w:r>
          </w:p>
        </w:tc>
      </w:tr>
    </w:tbl>
    <w:p w14:paraId="5F6A868C" w14:textId="432E0F4F" w:rsidR="00646BAC" w:rsidRDefault="00646BAC" w:rsidP="003877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</w:p>
    <w:tbl>
      <w:tblPr>
        <w:tblW w:w="95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945"/>
        <w:gridCol w:w="241"/>
        <w:gridCol w:w="1007"/>
        <w:gridCol w:w="240"/>
        <w:gridCol w:w="990"/>
        <w:gridCol w:w="240"/>
        <w:gridCol w:w="913"/>
        <w:gridCol w:w="240"/>
        <w:gridCol w:w="885"/>
        <w:gridCol w:w="240"/>
        <w:gridCol w:w="1064"/>
      </w:tblGrid>
      <w:tr w:rsidR="009C5E79" w:rsidRPr="009C5E79" w14:paraId="668D96F3" w14:textId="77777777" w:rsidTr="00540CB2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544F7D3D" w14:textId="77777777" w:rsidR="009C5E79" w:rsidRPr="009C5E79" w:rsidRDefault="009C5E79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193" w:type="dxa"/>
            <w:gridSpan w:val="3"/>
            <w:shd w:val="clear" w:color="auto" w:fill="auto"/>
            <w:vAlign w:val="bottom"/>
          </w:tcPr>
          <w:p w14:paraId="088475EA" w14:textId="77777777" w:rsidR="009C5E79" w:rsidRPr="009C5E79" w:rsidRDefault="009C5E79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C5E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CAC42EF" w14:textId="77777777" w:rsidR="009C5E79" w:rsidRPr="009C5E79" w:rsidRDefault="009C5E79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572" w:type="dxa"/>
            <w:gridSpan w:val="7"/>
            <w:shd w:val="clear" w:color="auto" w:fill="auto"/>
            <w:vAlign w:val="bottom"/>
          </w:tcPr>
          <w:p w14:paraId="5790BC1D" w14:textId="77777777" w:rsidR="009C5E79" w:rsidRPr="009C5E79" w:rsidRDefault="009C5E79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C5E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5E79" w:rsidRPr="009C5E79" w14:paraId="7BEB4359" w14:textId="77777777" w:rsidTr="00540CB2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60E4D020" w14:textId="77777777" w:rsidR="009C5E79" w:rsidRPr="009C5E79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45115263" w14:textId="77777777" w:rsidR="009C5E79" w:rsidRPr="009C5E79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49275FC" w14:textId="0FBA0C93" w:rsidR="009C5E79" w:rsidRPr="009C5E79" w:rsidRDefault="0049151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C5E79" w:rsidRPr="009C5E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C5E79"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1C50C1B" w14:textId="77777777" w:rsidR="009C5E79" w:rsidRPr="009C5E79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3F6E2D31" w14:textId="77777777" w:rsidR="009C5E79" w:rsidRPr="009C5E79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0C89249" w14:textId="6601F01E" w:rsidR="009C5E79" w:rsidRPr="009C5E79" w:rsidRDefault="0049151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05A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05AB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9A0BA0F" w14:textId="77777777" w:rsidR="009C5E79" w:rsidRPr="009C5E79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D66B5B" w14:textId="77777777" w:rsidR="009C5E79" w:rsidRPr="009C5E79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BFC10FD" w14:textId="65380752" w:rsidR="009C5E79" w:rsidRPr="009C5E79" w:rsidRDefault="0049151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C5E79" w:rsidRPr="009C5E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C5E79"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0248660" w14:textId="77777777" w:rsidR="009C5E79" w:rsidRPr="009C5E79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3443E58C" w14:textId="77777777" w:rsidR="009C5E79" w:rsidRPr="009C5E79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BC9E914" w14:textId="77777777" w:rsidR="009C5E79" w:rsidRPr="009C5E79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7BFF6719" w14:textId="77777777" w:rsidR="009C5E79" w:rsidRPr="009C5E79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0232B30" w14:textId="77777777" w:rsidR="009C5E79" w:rsidRPr="009C5E79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6FD4737A" w14:textId="77777777" w:rsidR="009C5E79" w:rsidRPr="009C5E79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C6F7BC0" w14:textId="1B0327CD" w:rsidR="009C5E79" w:rsidRPr="009C5E79" w:rsidRDefault="0049151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05AB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05AB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</w:p>
        </w:tc>
      </w:tr>
      <w:tr w:rsidR="009C5E79" w:rsidRPr="009C5E79" w14:paraId="0BD3C8D7" w14:textId="77777777" w:rsidTr="00540CB2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0B839BEE" w14:textId="38636F70" w:rsidR="009C5E79" w:rsidRPr="009C5E79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9C5E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5B356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5301B0D5" w14:textId="19C3548C" w:rsidR="009C5E79" w:rsidRPr="009C5E79" w:rsidRDefault="0049151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2E9BE23" w14:textId="77777777" w:rsidR="009C5E79" w:rsidRPr="009C5E79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5C3007A0" w14:textId="04EDF778" w:rsidR="009C5E79" w:rsidRPr="009C5E79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91519" w:rsidRPr="0049151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9A166D6" w14:textId="77777777" w:rsidR="009C5E79" w:rsidRPr="009C5E79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F2E4D3" w14:textId="593613A9" w:rsidR="009C5E79" w:rsidRPr="009C5E79" w:rsidRDefault="0049151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4415EA0" w14:textId="77777777" w:rsidR="009C5E79" w:rsidRPr="009C5E79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7AD7F038" w14:textId="77777777" w:rsidR="009C5E79" w:rsidRPr="009C5E79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9279B37" w14:textId="77777777" w:rsidR="009C5E79" w:rsidRPr="009C5E79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0F7A6506" w14:textId="77777777" w:rsidR="009C5E79" w:rsidRPr="009C5E79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5E7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9C5E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5825B10" w14:textId="77777777" w:rsidR="009C5E79" w:rsidRPr="009C5E79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4EC6461" w14:textId="4EF33166" w:rsidR="009C5E79" w:rsidRPr="009C5E79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91519" w:rsidRPr="0049151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9C5E79" w:rsidRPr="009C5E79" w14:paraId="551321BB" w14:textId="77777777" w:rsidTr="00540CB2">
        <w:trPr>
          <w:tblHeader/>
        </w:trPr>
        <w:tc>
          <w:tcPr>
            <w:tcW w:w="2520" w:type="dxa"/>
            <w:shd w:val="clear" w:color="auto" w:fill="auto"/>
          </w:tcPr>
          <w:p w14:paraId="56CC8D49" w14:textId="77777777" w:rsidR="009C5E79" w:rsidRPr="007F0105" w:rsidRDefault="009C5E79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3" w:type="dxa"/>
            <w:gridSpan w:val="3"/>
            <w:shd w:val="clear" w:color="auto" w:fill="auto"/>
          </w:tcPr>
          <w:p w14:paraId="005517AB" w14:textId="77777777" w:rsidR="009C5E79" w:rsidRPr="007F0105" w:rsidRDefault="009C5E79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F01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</w:tcPr>
          <w:p w14:paraId="5B79AF0C" w14:textId="77777777" w:rsidR="009C5E79" w:rsidRPr="007F0105" w:rsidRDefault="009C5E79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2" w:type="dxa"/>
            <w:gridSpan w:val="7"/>
            <w:shd w:val="clear" w:color="auto" w:fill="auto"/>
          </w:tcPr>
          <w:p w14:paraId="663D347A" w14:textId="77777777" w:rsidR="009C5E79" w:rsidRPr="007F0105" w:rsidRDefault="009C5E79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F01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C5E79" w:rsidRPr="009C5E79" w14:paraId="0CFCB66D" w14:textId="77777777" w:rsidTr="00540CB2">
        <w:tc>
          <w:tcPr>
            <w:tcW w:w="2520" w:type="dxa"/>
            <w:shd w:val="clear" w:color="auto" w:fill="auto"/>
          </w:tcPr>
          <w:p w14:paraId="5A01F4F9" w14:textId="77777777" w:rsidR="009C5E79" w:rsidRPr="007F0105" w:rsidRDefault="009C5E79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010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45" w:type="dxa"/>
            <w:shd w:val="clear" w:color="auto" w:fill="auto"/>
          </w:tcPr>
          <w:p w14:paraId="181FDFD5" w14:textId="77777777" w:rsidR="009C5E79" w:rsidRPr="007F0105" w:rsidRDefault="009C5E79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19DAAD06" w14:textId="77777777" w:rsidR="009C5E79" w:rsidRPr="007F0105" w:rsidRDefault="009C5E79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752C6CF5" w14:textId="77777777" w:rsidR="009C5E79" w:rsidRPr="007F0105" w:rsidRDefault="009C5E79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45CF288" w14:textId="77777777" w:rsidR="009C5E79" w:rsidRPr="007F0105" w:rsidRDefault="009C5E79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CD12B3D" w14:textId="77777777" w:rsidR="009C5E79" w:rsidRPr="007F0105" w:rsidRDefault="009C5E79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F74A936" w14:textId="77777777" w:rsidR="009C5E79" w:rsidRPr="007F0105" w:rsidRDefault="009C5E79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798C6597" w14:textId="77777777" w:rsidR="009C5E79" w:rsidRPr="007F0105" w:rsidRDefault="009C5E79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A223E0E" w14:textId="77777777" w:rsidR="009C5E79" w:rsidRPr="007F0105" w:rsidRDefault="009C5E79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2EB35DA7" w14:textId="77777777" w:rsidR="009C5E79" w:rsidRPr="007F0105" w:rsidRDefault="009C5E79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21C9CD8" w14:textId="77777777" w:rsidR="009C5E79" w:rsidRPr="007F0105" w:rsidRDefault="009C5E79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0EB9E7C2" w14:textId="77777777" w:rsidR="009C5E79" w:rsidRPr="007F0105" w:rsidRDefault="009C5E79" w:rsidP="00C01E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5E79" w:rsidRPr="009C5E79" w14:paraId="5AE4636F" w14:textId="77777777" w:rsidTr="00540CB2">
        <w:tc>
          <w:tcPr>
            <w:tcW w:w="2520" w:type="dxa"/>
            <w:shd w:val="clear" w:color="auto" w:fill="auto"/>
          </w:tcPr>
          <w:p w14:paraId="55EF28DF" w14:textId="77777777" w:rsidR="009C5E79" w:rsidRPr="007F0105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0105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7F0105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45" w:type="dxa"/>
            <w:shd w:val="clear" w:color="auto" w:fill="auto"/>
          </w:tcPr>
          <w:p w14:paraId="52FFD278" w14:textId="28B63AE1" w:rsidR="009C5E79" w:rsidRPr="007F0105" w:rsidRDefault="0049151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C5E79" w:rsidRPr="007F010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1" w:type="dxa"/>
            <w:shd w:val="clear" w:color="auto" w:fill="auto"/>
          </w:tcPr>
          <w:p w14:paraId="3B3A2F2B" w14:textId="77777777" w:rsidR="009C5E79" w:rsidRPr="007F0105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42305BD6" w14:textId="7530A2F5" w:rsidR="009C5E79" w:rsidRPr="002C791B" w:rsidRDefault="0049151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33F93" w:rsidRPr="002C791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0" w:type="dxa"/>
            <w:shd w:val="clear" w:color="auto" w:fill="auto"/>
          </w:tcPr>
          <w:p w14:paraId="54400B11" w14:textId="77777777" w:rsidR="009C5E79" w:rsidRPr="002C791B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7F55B5A" w14:textId="2348D056" w:rsidR="009C5E79" w:rsidRPr="002C791B" w:rsidRDefault="0049151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C5E79" w:rsidRPr="002C79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639</w:t>
            </w:r>
          </w:p>
        </w:tc>
        <w:tc>
          <w:tcPr>
            <w:tcW w:w="240" w:type="dxa"/>
            <w:shd w:val="clear" w:color="auto" w:fill="auto"/>
          </w:tcPr>
          <w:p w14:paraId="5ABE4CCF" w14:textId="77777777" w:rsidR="009C5E79" w:rsidRPr="002C791B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5195751E" w14:textId="5B379AD0" w:rsidR="009C5E79" w:rsidRPr="002C791B" w:rsidRDefault="00491519" w:rsidP="007F01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333F93" w:rsidRPr="002C79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  <w:tc>
          <w:tcPr>
            <w:tcW w:w="240" w:type="dxa"/>
            <w:shd w:val="clear" w:color="auto" w:fill="auto"/>
          </w:tcPr>
          <w:p w14:paraId="6DBAEA85" w14:textId="77777777" w:rsidR="009C5E79" w:rsidRPr="002C791B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36C3DC5D" w14:textId="2F55A64B" w:rsidR="009C5E79" w:rsidRPr="002C791B" w:rsidRDefault="00131714" w:rsidP="0033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2C791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91519" w:rsidRPr="00491519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333F93" w:rsidRPr="002C79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91519" w:rsidRPr="00491519">
              <w:rPr>
                <w:rFonts w:asciiTheme="majorBidi" w:hAnsiTheme="majorBidi" w:cstheme="majorBidi"/>
                <w:sz w:val="30"/>
                <w:szCs w:val="30"/>
              </w:rPr>
              <w:t>621</w:t>
            </w:r>
            <w:r w:rsidRPr="002C791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</w:tcPr>
          <w:p w14:paraId="12E9B2EE" w14:textId="77777777" w:rsidR="009C5E79" w:rsidRPr="002C791B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2A821174" w14:textId="37967EED" w:rsidR="009C5E79" w:rsidRPr="002C791B" w:rsidRDefault="0049151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33F93" w:rsidRPr="002C79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</w:tr>
      <w:tr w:rsidR="009C5E79" w:rsidRPr="009C5E79" w14:paraId="6DC4BE6C" w14:textId="77777777" w:rsidTr="00540CB2">
        <w:tc>
          <w:tcPr>
            <w:tcW w:w="2520" w:type="dxa"/>
            <w:shd w:val="clear" w:color="auto" w:fill="auto"/>
          </w:tcPr>
          <w:p w14:paraId="06C7806E" w14:textId="77777777" w:rsidR="009C5E79" w:rsidRPr="007F0105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0105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7F010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45" w:type="dxa"/>
            <w:shd w:val="clear" w:color="auto" w:fill="auto"/>
          </w:tcPr>
          <w:p w14:paraId="2E96AD0A" w14:textId="77777777" w:rsidR="009C5E79" w:rsidRPr="007F0105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6579317F" w14:textId="77777777" w:rsidR="009C5E79" w:rsidRPr="007F0105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756CBF4F" w14:textId="77777777" w:rsidR="009C5E79" w:rsidRPr="002C791B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7F4224C" w14:textId="77777777" w:rsidR="009C5E79" w:rsidRPr="002C791B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BD4AD54" w14:textId="6CD87E3F" w:rsidR="009C5E79" w:rsidRPr="002C791B" w:rsidRDefault="0049151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40" w:type="dxa"/>
            <w:shd w:val="clear" w:color="auto" w:fill="auto"/>
          </w:tcPr>
          <w:p w14:paraId="490A42B0" w14:textId="77777777" w:rsidR="009C5E79" w:rsidRPr="002C791B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29AD253E" w14:textId="77777777" w:rsidR="009C5E79" w:rsidRPr="002C791B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27A840D" w14:textId="77777777" w:rsidR="009C5E79" w:rsidRPr="002C791B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6128E054" w14:textId="77777777" w:rsidR="009C5E79" w:rsidRPr="002C791B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832EF39" w14:textId="77777777" w:rsidR="009C5E79" w:rsidRPr="002C791B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55104F72" w14:textId="659890D5" w:rsidR="009C5E79" w:rsidRPr="002C791B" w:rsidRDefault="0049151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9C5E79" w:rsidRPr="009C5E79" w14:paraId="2B7ACD14" w14:textId="77777777" w:rsidTr="00540CB2">
        <w:tc>
          <w:tcPr>
            <w:tcW w:w="2520" w:type="dxa"/>
            <w:shd w:val="clear" w:color="auto" w:fill="auto"/>
          </w:tcPr>
          <w:p w14:paraId="2FCA38A9" w14:textId="77777777" w:rsidR="009C5E79" w:rsidRPr="007F0105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01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5" w:type="dxa"/>
            <w:shd w:val="clear" w:color="auto" w:fill="auto"/>
          </w:tcPr>
          <w:p w14:paraId="7BEC75F2" w14:textId="77777777" w:rsidR="009C5E79" w:rsidRPr="007F0105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3975BADA" w14:textId="77777777" w:rsidR="009C5E79" w:rsidRPr="007F0105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748E136F" w14:textId="77777777" w:rsidR="009C5E79" w:rsidRPr="002C791B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98C8C27" w14:textId="77777777" w:rsidR="009C5E79" w:rsidRPr="002C791B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FE96D56" w14:textId="45445775" w:rsidR="009C5E79" w:rsidRPr="002C791B" w:rsidRDefault="0049151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9C5E79" w:rsidRPr="002C79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651</w:t>
            </w:r>
          </w:p>
        </w:tc>
        <w:tc>
          <w:tcPr>
            <w:tcW w:w="240" w:type="dxa"/>
            <w:shd w:val="clear" w:color="auto" w:fill="auto"/>
          </w:tcPr>
          <w:p w14:paraId="69146CC8" w14:textId="77777777" w:rsidR="009C5E79" w:rsidRPr="002C791B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4F9E2E44" w14:textId="77777777" w:rsidR="009C5E79" w:rsidRPr="002C791B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261B8FA" w14:textId="77777777" w:rsidR="009C5E79" w:rsidRPr="002C791B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7A02133A" w14:textId="77777777" w:rsidR="009C5E79" w:rsidRPr="002C791B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CA8920E" w14:textId="77777777" w:rsidR="009C5E79" w:rsidRPr="002C791B" w:rsidRDefault="009C5E7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</w:tcPr>
          <w:p w14:paraId="29F808EA" w14:textId="2AACF41C" w:rsidR="009C5E79" w:rsidRPr="002C791B" w:rsidRDefault="00491519" w:rsidP="009C5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33F93" w:rsidRPr="002C79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</w:t>
            </w:r>
          </w:p>
        </w:tc>
      </w:tr>
    </w:tbl>
    <w:p w14:paraId="6DC96796" w14:textId="77777777" w:rsidR="00540CB2" w:rsidRDefault="00540CB2"/>
    <w:tbl>
      <w:tblPr>
        <w:tblW w:w="95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945"/>
        <w:gridCol w:w="241"/>
        <w:gridCol w:w="1007"/>
        <w:gridCol w:w="240"/>
        <w:gridCol w:w="990"/>
        <w:gridCol w:w="240"/>
        <w:gridCol w:w="913"/>
        <w:gridCol w:w="240"/>
        <w:gridCol w:w="885"/>
        <w:gridCol w:w="240"/>
        <w:gridCol w:w="1064"/>
      </w:tblGrid>
      <w:tr w:rsidR="00540CB2" w:rsidRPr="009C5E79" w14:paraId="296F234A" w14:textId="77777777" w:rsidTr="00D2771B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620C5B33" w14:textId="77777777" w:rsidR="00540CB2" w:rsidRPr="009C5E79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193" w:type="dxa"/>
            <w:gridSpan w:val="3"/>
            <w:shd w:val="clear" w:color="auto" w:fill="auto"/>
            <w:vAlign w:val="bottom"/>
          </w:tcPr>
          <w:p w14:paraId="0F139AEF" w14:textId="77777777" w:rsidR="00540CB2" w:rsidRPr="009C5E79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C5E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E2B6969" w14:textId="77777777" w:rsidR="00540CB2" w:rsidRPr="009C5E79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572" w:type="dxa"/>
            <w:gridSpan w:val="7"/>
            <w:shd w:val="clear" w:color="auto" w:fill="auto"/>
            <w:vAlign w:val="bottom"/>
          </w:tcPr>
          <w:p w14:paraId="6277CFE3" w14:textId="7C27DBC6" w:rsidR="00540CB2" w:rsidRPr="009C5E79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C5E7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540CB2" w:rsidRPr="009C5E79" w14:paraId="73398F84" w14:textId="77777777" w:rsidTr="00D2771B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27A98FF9" w14:textId="77777777" w:rsidR="00540CB2" w:rsidRPr="009C5E79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2F04FEE0" w14:textId="77777777" w:rsidR="00540CB2" w:rsidRPr="009C5E79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DB2B2C9" w14:textId="47A24C60" w:rsidR="00540CB2" w:rsidRPr="009C5E79" w:rsidRDefault="00491519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40CB2" w:rsidRPr="009C5E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40CB2"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B81B9EF" w14:textId="77777777" w:rsidR="00540CB2" w:rsidRPr="009C5E79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3AC6FBD6" w14:textId="77777777" w:rsidR="00540CB2" w:rsidRPr="009C5E79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EB81DE0" w14:textId="0D65C23B" w:rsidR="00540CB2" w:rsidRPr="009C5E79" w:rsidRDefault="00491519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540C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40CB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85F121B" w14:textId="77777777" w:rsidR="00540CB2" w:rsidRPr="009C5E79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46A033" w14:textId="77777777" w:rsidR="00540CB2" w:rsidRPr="009C5E79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A7CB140" w14:textId="43F389F5" w:rsidR="00540CB2" w:rsidRPr="009C5E79" w:rsidRDefault="00491519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40CB2" w:rsidRPr="009C5E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40CB2"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CA8AD4E" w14:textId="77777777" w:rsidR="00540CB2" w:rsidRPr="009C5E79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2E0D66FF" w14:textId="77777777" w:rsidR="00540CB2" w:rsidRPr="009C5E79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335206C" w14:textId="77777777" w:rsidR="00540CB2" w:rsidRPr="009C5E79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3829BCA1" w14:textId="77777777" w:rsidR="00540CB2" w:rsidRPr="009C5E79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4364DD2" w14:textId="77777777" w:rsidR="00540CB2" w:rsidRPr="009C5E79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22544942" w14:textId="77777777" w:rsidR="00540CB2" w:rsidRPr="009C5E79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68B25E5" w14:textId="06D4F95F" w:rsidR="00540CB2" w:rsidRPr="009C5E79" w:rsidRDefault="00491519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540CB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40CB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</w:p>
        </w:tc>
      </w:tr>
      <w:tr w:rsidR="00540CB2" w:rsidRPr="009C5E79" w14:paraId="1E072118" w14:textId="77777777" w:rsidTr="00D2771B">
        <w:trPr>
          <w:tblHeader/>
        </w:trPr>
        <w:tc>
          <w:tcPr>
            <w:tcW w:w="2520" w:type="dxa"/>
            <w:shd w:val="clear" w:color="auto" w:fill="auto"/>
            <w:vAlign w:val="bottom"/>
          </w:tcPr>
          <w:p w14:paraId="0243A62E" w14:textId="41B4C5CF" w:rsidR="00540CB2" w:rsidRPr="009C5E79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9C5E7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6849B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ระยะยาว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784AE37C" w14:textId="066269EF" w:rsidR="00540CB2" w:rsidRPr="009C5E79" w:rsidRDefault="00491519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C0615C4" w14:textId="77777777" w:rsidR="00540CB2" w:rsidRPr="009C5E79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407DEB93" w14:textId="125A95BD" w:rsidR="00540CB2" w:rsidRPr="009C5E79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91519" w:rsidRPr="0049151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9C34B7B" w14:textId="77777777" w:rsidR="00540CB2" w:rsidRPr="009C5E79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3388CD" w14:textId="05562BDF" w:rsidR="00540CB2" w:rsidRPr="009C5E79" w:rsidRDefault="00491519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813CF28" w14:textId="77777777" w:rsidR="00540CB2" w:rsidRPr="009C5E79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4AFEEB3A" w14:textId="77777777" w:rsidR="00540CB2" w:rsidRPr="009C5E79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092E4AA" w14:textId="77777777" w:rsidR="00540CB2" w:rsidRPr="009C5E79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0E5B2A5F" w14:textId="77777777" w:rsidR="00540CB2" w:rsidRPr="009C5E79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5E7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9C5E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A754578" w14:textId="77777777" w:rsidR="00540CB2" w:rsidRPr="009C5E79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5FF6E6F5" w14:textId="6E7A412D" w:rsidR="00540CB2" w:rsidRPr="009C5E79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5E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91519" w:rsidRPr="0049151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40CB2" w:rsidRPr="009C5E79" w14:paraId="2F65FA3E" w14:textId="77777777" w:rsidTr="00D2771B">
        <w:trPr>
          <w:tblHeader/>
        </w:trPr>
        <w:tc>
          <w:tcPr>
            <w:tcW w:w="2520" w:type="dxa"/>
            <w:shd w:val="clear" w:color="auto" w:fill="auto"/>
          </w:tcPr>
          <w:p w14:paraId="128D5244" w14:textId="77777777" w:rsidR="00540CB2" w:rsidRPr="007F0105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3" w:type="dxa"/>
            <w:gridSpan w:val="3"/>
            <w:shd w:val="clear" w:color="auto" w:fill="auto"/>
          </w:tcPr>
          <w:p w14:paraId="5299A530" w14:textId="77777777" w:rsidR="00540CB2" w:rsidRPr="007F0105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F01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shd w:val="clear" w:color="auto" w:fill="auto"/>
          </w:tcPr>
          <w:p w14:paraId="6B62FBE6" w14:textId="77777777" w:rsidR="00540CB2" w:rsidRPr="007F0105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2" w:type="dxa"/>
            <w:gridSpan w:val="7"/>
            <w:shd w:val="clear" w:color="auto" w:fill="auto"/>
          </w:tcPr>
          <w:p w14:paraId="4F66A21C" w14:textId="77777777" w:rsidR="00540CB2" w:rsidRPr="007F0105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F01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40CB2" w:rsidRPr="009C5E79" w14:paraId="7676313C" w14:textId="77777777" w:rsidTr="00D2771B">
        <w:tc>
          <w:tcPr>
            <w:tcW w:w="2520" w:type="dxa"/>
            <w:shd w:val="clear" w:color="auto" w:fill="auto"/>
          </w:tcPr>
          <w:p w14:paraId="763DEFD7" w14:textId="08B38C34" w:rsidR="00540CB2" w:rsidRPr="007F0105" w:rsidRDefault="00CE7403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45" w:type="dxa"/>
            <w:shd w:val="clear" w:color="auto" w:fill="auto"/>
          </w:tcPr>
          <w:p w14:paraId="41270AB5" w14:textId="77777777" w:rsidR="00540CB2" w:rsidRPr="007F0105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11D2A87C" w14:textId="77777777" w:rsidR="00540CB2" w:rsidRPr="007F0105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599651A5" w14:textId="77777777" w:rsidR="00540CB2" w:rsidRPr="007F0105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6C71469" w14:textId="77777777" w:rsidR="00540CB2" w:rsidRPr="007F0105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E66E872" w14:textId="77777777" w:rsidR="00540CB2" w:rsidRPr="007F0105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CF03142" w14:textId="77777777" w:rsidR="00540CB2" w:rsidRPr="007F0105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059E94A3" w14:textId="77777777" w:rsidR="00540CB2" w:rsidRPr="007F0105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FB8D4A8" w14:textId="77777777" w:rsidR="00540CB2" w:rsidRPr="007F0105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60C307A6" w14:textId="77777777" w:rsidR="00540CB2" w:rsidRPr="007F0105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509443F" w14:textId="77777777" w:rsidR="00540CB2" w:rsidRPr="007F0105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3F8BEFAA" w14:textId="77777777" w:rsidR="00540CB2" w:rsidRPr="007F0105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0CB2" w:rsidRPr="009C5E79" w14:paraId="1D16A4F9" w14:textId="77777777" w:rsidTr="00D2771B">
        <w:tc>
          <w:tcPr>
            <w:tcW w:w="2520" w:type="dxa"/>
            <w:shd w:val="clear" w:color="auto" w:fill="auto"/>
          </w:tcPr>
          <w:p w14:paraId="2F4BBAE4" w14:textId="37895CB6" w:rsidR="00540CB2" w:rsidRPr="007F0105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0105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7F0105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</w:t>
            </w:r>
            <w:r w:rsidR="004F49CF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ยาว</w:t>
            </w:r>
          </w:p>
        </w:tc>
        <w:tc>
          <w:tcPr>
            <w:tcW w:w="945" w:type="dxa"/>
            <w:shd w:val="clear" w:color="auto" w:fill="auto"/>
          </w:tcPr>
          <w:p w14:paraId="074D8C7B" w14:textId="5B60F381" w:rsidR="00540CB2" w:rsidRPr="007F0105" w:rsidRDefault="004F49CF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5130162" w14:textId="77777777" w:rsidR="00540CB2" w:rsidRPr="007F0105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0528D702" w14:textId="7A16CFD4" w:rsidR="00540CB2" w:rsidRPr="002C791B" w:rsidRDefault="00491519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53E4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0" w:type="dxa"/>
            <w:shd w:val="clear" w:color="auto" w:fill="auto"/>
          </w:tcPr>
          <w:p w14:paraId="0ACD295E" w14:textId="77777777" w:rsidR="00540CB2" w:rsidRPr="002C791B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BB8B31E" w14:textId="5F2E0D19" w:rsidR="00540CB2" w:rsidRPr="002C791B" w:rsidRDefault="00540CB2" w:rsidP="0054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7BC7A09" w14:textId="77777777" w:rsidR="00540CB2" w:rsidRPr="002C791B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14A29A17" w14:textId="50485143" w:rsidR="00540CB2" w:rsidRPr="002C791B" w:rsidRDefault="00491519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240" w:type="dxa"/>
            <w:shd w:val="clear" w:color="auto" w:fill="auto"/>
          </w:tcPr>
          <w:p w14:paraId="3CFE30B5" w14:textId="77777777" w:rsidR="00540CB2" w:rsidRPr="002C791B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7E9F6D1C" w14:textId="1107EB4F" w:rsidR="00540CB2" w:rsidRPr="002C791B" w:rsidRDefault="00B53E40" w:rsidP="00B53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529D7D0" w14:textId="77777777" w:rsidR="00540CB2" w:rsidRPr="002C791B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71491E27" w14:textId="31A934AB" w:rsidR="00540CB2" w:rsidRPr="002C791B" w:rsidRDefault="00491519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</w:tr>
      <w:tr w:rsidR="00540CB2" w:rsidRPr="009C5E79" w14:paraId="13F3C3C0" w14:textId="77777777" w:rsidTr="00D2771B">
        <w:tc>
          <w:tcPr>
            <w:tcW w:w="2520" w:type="dxa"/>
            <w:shd w:val="clear" w:color="auto" w:fill="auto"/>
          </w:tcPr>
          <w:p w14:paraId="08C3A007" w14:textId="77777777" w:rsidR="00540CB2" w:rsidRPr="007F0105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0105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7F010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45" w:type="dxa"/>
            <w:shd w:val="clear" w:color="auto" w:fill="auto"/>
          </w:tcPr>
          <w:p w14:paraId="53DEEF87" w14:textId="77777777" w:rsidR="00540CB2" w:rsidRPr="007F0105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2A97F6B8" w14:textId="77777777" w:rsidR="00540CB2" w:rsidRPr="007F0105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22E0C12B" w14:textId="77777777" w:rsidR="00540CB2" w:rsidRPr="002C791B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35F5DAC" w14:textId="77777777" w:rsidR="00540CB2" w:rsidRPr="002C791B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C995B2A" w14:textId="1F16ECE1" w:rsidR="00540CB2" w:rsidRPr="002C791B" w:rsidRDefault="00540CB2" w:rsidP="0054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24B1F44" w14:textId="77777777" w:rsidR="00540CB2" w:rsidRPr="002C791B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56FB58B5" w14:textId="090A71CF" w:rsidR="00540CB2" w:rsidRPr="002C791B" w:rsidRDefault="00540CB2" w:rsidP="00B53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386EBE7" w14:textId="77777777" w:rsidR="00540CB2" w:rsidRPr="002C791B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6A14AFB8" w14:textId="43FAD6AD" w:rsidR="00540CB2" w:rsidRPr="002C791B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6A60587" w14:textId="77777777" w:rsidR="00540CB2" w:rsidRPr="002C791B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</w:tcPr>
          <w:p w14:paraId="1A2EE429" w14:textId="6C88D410" w:rsidR="00540CB2" w:rsidRPr="002C791B" w:rsidRDefault="00491519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40CB2" w:rsidRPr="009C5E79" w14:paraId="02CC2C3A" w14:textId="77777777" w:rsidTr="00D2771B">
        <w:tc>
          <w:tcPr>
            <w:tcW w:w="2520" w:type="dxa"/>
            <w:shd w:val="clear" w:color="auto" w:fill="auto"/>
          </w:tcPr>
          <w:p w14:paraId="09A961D6" w14:textId="77777777" w:rsidR="00540CB2" w:rsidRPr="007F0105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F010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5" w:type="dxa"/>
            <w:shd w:val="clear" w:color="auto" w:fill="auto"/>
          </w:tcPr>
          <w:p w14:paraId="421B145A" w14:textId="77777777" w:rsidR="00540CB2" w:rsidRPr="007F0105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23E890B9" w14:textId="77777777" w:rsidR="00540CB2" w:rsidRPr="007F0105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shd w:val="clear" w:color="auto" w:fill="auto"/>
          </w:tcPr>
          <w:p w14:paraId="2C04BC62" w14:textId="77777777" w:rsidR="00540CB2" w:rsidRPr="002C791B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4CBBD7C3" w14:textId="77777777" w:rsidR="00540CB2" w:rsidRPr="002C791B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D513DB6" w14:textId="5842719B" w:rsidR="00540CB2" w:rsidRPr="002C791B" w:rsidRDefault="00540CB2" w:rsidP="00540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0B96236" w14:textId="77777777" w:rsidR="00540CB2" w:rsidRPr="002C791B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14:paraId="32F96518" w14:textId="77777777" w:rsidR="00540CB2" w:rsidRPr="002C791B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4A81B65" w14:textId="77777777" w:rsidR="00540CB2" w:rsidRPr="002C791B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5" w:type="dxa"/>
            <w:shd w:val="clear" w:color="auto" w:fill="auto"/>
          </w:tcPr>
          <w:p w14:paraId="602FA4B7" w14:textId="77777777" w:rsidR="00540CB2" w:rsidRPr="002C791B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ECEF512" w14:textId="77777777" w:rsidR="00540CB2" w:rsidRPr="002C791B" w:rsidRDefault="00540CB2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</w:tcPr>
          <w:p w14:paraId="049C7F4C" w14:textId="638A9619" w:rsidR="00540CB2" w:rsidRPr="002C791B" w:rsidRDefault="00491519" w:rsidP="00D2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403</w:t>
            </w:r>
          </w:p>
        </w:tc>
      </w:tr>
    </w:tbl>
    <w:p w14:paraId="590E11C7" w14:textId="0BCCF575" w:rsidR="009C5E79" w:rsidRDefault="009C5E79" w:rsidP="003877B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</w:p>
    <w:tbl>
      <w:tblPr>
        <w:tblW w:w="9191" w:type="dxa"/>
        <w:tblInd w:w="450" w:type="dxa"/>
        <w:tblLook w:val="01E0" w:firstRow="1" w:lastRow="1" w:firstColumn="1" w:lastColumn="1" w:noHBand="0" w:noVBand="0"/>
      </w:tblPr>
      <w:tblGrid>
        <w:gridCol w:w="3757"/>
        <w:gridCol w:w="1161"/>
        <w:gridCol w:w="270"/>
        <w:gridCol w:w="1183"/>
        <w:gridCol w:w="246"/>
        <w:gridCol w:w="1196"/>
        <w:gridCol w:w="237"/>
        <w:gridCol w:w="1141"/>
      </w:tblGrid>
      <w:tr w:rsidR="00976866" w:rsidRPr="00CD3F5C" w14:paraId="74CA8A9B" w14:textId="77777777" w:rsidTr="00551CF0">
        <w:trPr>
          <w:tblHeader/>
        </w:trPr>
        <w:tc>
          <w:tcPr>
            <w:tcW w:w="3757" w:type="dxa"/>
          </w:tcPr>
          <w:p w14:paraId="37E4F148" w14:textId="4B01048E" w:rsidR="00976866" w:rsidRPr="00CD3F5C" w:rsidRDefault="00CC12B1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544E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</w:t>
            </w:r>
          </w:p>
        </w:tc>
        <w:tc>
          <w:tcPr>
            <w:tcW w:w="2614" w:type="dxa"/>
            <w:gridSpan w:val="3"/>
          </w:tcPr>
          <w:p w14:paraId="650931BE" w14:textId="77777777" w:rsidR="00976866" w:rsidRPr="00CD3F5C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" w:type="dxa"/>
          </w:tcPr>
          <w:p w14:paraId="2CC63704" w14:textId="77777777" w:rsidR="00976866" w:rsidRPr="00CD3F5C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74" w:type="dxa"/>
            <w:gridSpan w:val="3"/>
          </w:tcPr>
          <w:p w14:paraId="4B396AFF" w14:textId="77777777" w:rsidR="00976866" w:rsidRPr="00CD3F5C" w:rsidRDefault="00976866" w:rsidP="00E34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05ABB" w:rsidRPr="00CD3F5C" w14:paraId="6947F09E" w14:textId="77777777" w:rsidTr="00551CF0">
        <w:trPr>
          <w:tblHeader/>
        </w:trPr>
        <w:tc>
          <w:tcPr>
            <w:tcW w:w="3757" w:type="dxa"/>
          </w:tcPr>
          <w:p w14:paraId="19345193" w14:textId="16143239" w:rsidR="00005ABB" w:rsidRPr="00544EBF" w:rsidRDefault="00CC12B1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544E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  <w:r w:rsidRPr="00544E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44E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61" w:type="dxa"/>
          </w:tcPr>
          <w:p w14:paraId="072A3239" w14:textId="4B7FF472" w:rsidR="00005ABB" w:rsidRPr="00CD3F5C" w:rsidRDefault="00491519" w:rsidP="00005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005A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005AB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78D5628F" w14:textId="77777777" w:rsidR="00005ABB" w:rsidRPr="00CD3F5C" w:rsidRDefault="00005ABB" w:rsidP="00005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183" w:type="dxa"/>
          </w:tcPr>
          <w:p w14:paraId="2D330E72" w14:textId="7321D79D" w:rsidR="00005ABB" w:rsidRPr="00CD3F5C" w:rsidRDefault="00491519" w:rsidP="00005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49151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  <w:t>31</w:t>
            </w:r>
            <w:r w:rsidR="00005ABB" w:rsidRPr="00CD3F5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  <w:t xml:space="preserve"> </w:t>
            </w:r>
            <w:r w:rsidR="00005ABB" w:rsidRPr="00CD3F5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46" w:type="dxa"/>
          </w:tcPr>
          <w:p w14:paraId="1ABE070E" w14:textId="77777777" w:rsidR="00005ABB" w:rsidRPr="00CD3F5C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07215D2F" w14:textId="32838558" w:rsidR="00005ABB" w:rsidRPr="00CD3F5C" w:rsidRDefault="00491519" w:rsidP="00005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005A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005AB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7" w:type="dxa"/>
          </w:tcPr>
          <w:p w14:paraId="26009749" w14:textId="77777777" w:rsidR="00005ABB" w:rsidRPr="00CD3F5C" w:rsidRDefault="00005ABB" w:rsidP="00005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</w:p>
        </w:tc>
        <w:tc>
          <w:tcPr>
            <w:tcW w:w="1141" w:type="dxa"/>
          </w:tcPr>
          <w:p w14:paraId="7FB8A2BC" w14:textId="5B726EFF" w:rsidR="00005ABB" w:rsidRPr="00CD3F5C" w:rsidRDefault="00491519" w:rsidP="00005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</w:pPr>
            <w:r w:rsidRPr="00491519">
              <w:rPr>
                <w:rFonts w:asciiTheme="majorBidi" w:hAnsiTheme="majorBidi" w:cstheme="majorBidi"/>
                <w:color w:val="000000"/>
                <w:sz w:val="30"/>
                <w:szCs w:val="30"/>
                <w:lang w:val="en-US" w:eastAsia="en-US"/>
              </w:rPr>
              <w:t>31</w:t>
            </w:r>
            <w:r w:rsidR="00005ABB" w:rsidRPr="00CD3F5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eastAsia="en-US"/>
              </w:rPr>
              <w:t xml:space="preserve"> </w:t>
            </w:r>
            <w:r w:rsidR="00005ABB" w:rsidRPr="00CD3F5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05ABB" w:rsidRPr="00CD3F5C" w14:paraId="334D2C28" w14:textId="77777777" w:rsidTr="00551CF0">
        <w:trPr>
          <w:tblHeader/>
        </w:trPr>
        <w:tc>
          <w:tcPr>
            <w:tcW w:w="3757" w:type="dxa"/>
          </w:tcPr>
          <w:p w14:paraId="07E6D403" w14:textId="71C6C8C4" w:rsidR="00005ABB" w:rsidRPr="00544EBF" w:rsidRDefault="00CC12B1" w:rsidP="00C50B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61" w:type="dxa"/>
          </w:tcPr>
          <w:p w14:paraId="3D603F2C" w14:textId="6293D9D9" w:rsidR="00005ABB" w:rsidRPr="00CD3F5C" w:rsidRDefault="00491519" w:rsidP="00005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30644AC9" w14:textId="77777777" w:rsidR="00005ABB" w:rsidRPr="00CD3F5C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1295C5A8" w14:textId="2F04CF70" w:rsidR="00005ABB" w:rsidRPr="00CD3F5C" w:rsidRDefault="00491519" w:rsidP="00005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46" w:type="dxa"/>
          </w:tcPr>
          <w:p w14:paraId="16CC8032" w14:textId="77777777" w:rsidR="00005ABB" w:rsidRPr="00CD3F5C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</w:tcPr>
          <w:p w14:paraId="3E5EC08D" w14:textId="35F18BB7" w:rsidR="00005ABB" w:rsidRPr="00CD3F5C" w:rsidRDefault="00491519" w:rsidP="00005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37" w:type="dxa"/>
          </w:tcPr>
          <w:p w14:paraId="540DB883" w14:textId="77777777" w:rsidR="00005ABB" w:rsidRPr="00CD3F5C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2D6C6AE2" w14:textId="578BBF24" w:rsidR="00005ABB" w:rsidRPr="00CD3F5C" w:rsidRDefault="00491519" w:rsidP="00005A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10" w:firstLine="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005ABB" w:rsidRPr="00CD3F5C" w14:paraId="5ABCFFFF" w14:textId="77777777" w:rsidTr="00551CF0">
        <w:trPr>
          <w:tblHeader/>
        </w:trPr>
        <w:tc>
          <w:tcPr>
            <w:tcW w:w="3757" w:type="dxa"/>
          </w:tcPr>
          <w:p w14:paraId="32A3BC05" w14:textId="77777777" w:rsidR="00005ABB" w:rsidRPr="00CD3F5C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4" w:type="dxa"/>
            <w:gridSpan w:val="7"/>
          </w:tcPr>
          <w:p w14:paraId="4E70DC37" w14:textId="77777777" w:rsidR="00005ABB" w:rsidRPr="00CD3F5C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D3F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05ABB" w:rsidRPr="00CD3F5C" w14:paraId="06C3A4E9" w14:textId="77777777" w:rsidTr="00551CF0">
        <w:tblPrEx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3757" w:type="dxa"/>
            <w:shd w:val="clear" w:color="auto" w:fill="auto"/>
          </w:tcPr>
          <w:p w14:paraId="1FB5C78F" w14:textId="77777777" w:rsidR="00005ABB" w:rsidRPr="00CD3F5C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เงินมัดจำค่าเช่าและบริการ</w:t>
            </w:r>
          </w:p>
          <w:p w14:paraId="1BB57E56" w14:textId="77777777" w:rsidR="00005ABB" w:rsidRPr="00CD3F5C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3F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(</w:t>
            </w:r>
            <w:r w:rsidRPr="00CD3F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แสดงภายใต้สินทรัพย์ไม่หมุนเวียนอื่น</w:t>
            </w:r>
            <w:r w:rsidRPr="00CD3F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61" w:type="dxa"/>
            <w:shd w:val="clear" w:color="auto" w:fill="auto"/>
          </w:tcPr>
          <w:p w14:paraId="1CBC645D" w14:textId="77777777" w:rsidR="00005ABB" w:rsidRPr="00CD3F5C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2630354" w14:textId="77777777" w:rsidR="00005ABB" w:rsidRPr="00CD3F5C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2B836231" w14:textId="77777777" w:rsidR="00005ABB" w:rsidRPr="00CD3F5C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  <w:shd w:val="clear" w:color="auto" w:fill="auto"/>
          </w:tcPr>
          <w:p w14:paraId="6A5ABFE0" w14:textId="77777777" w:rsidR="00005ABB" w:rsidRPr="00CD3F5C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14:paraId="367FEF8F" w14:textId="77777777" w:rsidR="00005ABB" w:rsidRPr="00CD3F5C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14:paraId="65160C1A" w14:textId="77777777" w:rsidR="00005ABB" w:rsidRPr="00CD3F5C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14:paraId="19DB2268" w14:textId="77777777" w:rsidR="00005ABB" w:rsidRPr="00CD3F5C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05ABB" w:rsidRPr="00CD3F5C" w14:paraId="60CDCE6F" w14:textId="77777777" w:rsidTr="00551CF0">
        <w:tblPrEx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3757" w:type="dxa"/>
            <w:shd w:val="clear" w:color="auto" w:fill="auto"/>
          </w:tcPr>
          <w:p w14:paraId="1A9A29CE" w14:textId="77777777" w:rsidR="00005ABB" w:rsidRPr="00CD3F5C" w:rsidRDefault="00005ABB" w:rsidP="00005ABB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1" w:type="dxa"/>
            <w:tcBorders>
              <w:bottom w:val="double" w:sz="4" w:space="0" w:color="auto"/>
            </w:tcBorders>
            <w:shd w:val="clear" w:color="auto" w:fill="auto"/>
          </w:tcPr>
          <w:p w14:paraId="27428F4A" w14:textId="4B0DEB95" w:rsidR="00005ABB" w:rsidRPr="00B53E40" w:rsidRDefault="00491519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14:paraId="3F7FE05A" w14:textId="77777777" w:rsidR="00005ABB" w:rsidRPr="00B53E40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27CEA7B3" w14:textId="3C3B936D" w:rsidR="00005ABB" w:rsidRPr="00B53E40" w:rsidRDefault="00491519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246" w:type="dxa"/>
            <w:shd w:val="clear" w:color="auto" w:fill="auto"/>
          </w:tcPr>
          <w:p w14:paraId="3E04510C" w14:textId="77777777" w:rsidR="00005ABB" w:rsidRPr="00B53E40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  <w:shd w:val="clear" w:color="auto" w:fill="auto"/>
          </w:tcPr>
          <w:p w14:paraId="46A61D17" w14:textId="191494AA" w:rsidR="00005ABB" w:rsidRPr="00B53E40" w:rsidRDefault="00491519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14:paraId="6DB6CC20" w14:textId="77777777" w:rsidR="00005ABB" w:rsidRPr="00C33520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7" w:firstLine="10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</w:tcPr>
          <w:p w14:paraId="18C1E07D" w14:textId="73B79DD1" w:rsidR="00005ABB" w:rsidRPr="00C33520" w:rsidRDefault="00491519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005ABB" w:rsidRPr="00CD3F5C" w14:paraId="7819DC79" w14:textId="77777777" w:rsidTr="00551CF0">
        <w:trPr>
          <w:trHeight w:val="80"/>
        </w:trPr>
        <w:tc>
          <w:tcPr>
            <w:tcW w:w="3757" w:type="dxa"/>
          </w:tcPr>
          <w:p w14:paraId="52756CE9" w14:textId="77777777" w:rsidR="00005ABB" w:rsidRPr="00CD3F5C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7DE018C2" w14:textId="77777777" w:rsidR="00005ABB" w:rsidRPr="00B53E40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22BCD2" w14:textId="77777777" w:rsidR="00005ABB" w:rsidRPr="00B53E40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</w:tcPr>
          <w:p w14:paraId="64B27EF5" w14:textId="77777777" w:rsidR="00005ABB" w:rsidRPr="00B53E40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2EBD5F76" w14:textId="77777777" w:rsidR="00005ABB" w:rsidRPr="00B53E40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</w:tcPr>
          <w:p w14:paraId="3203FF45" w14:textId="77777777" w:rsidR="00005ABB" w:rsidRPr="00B53E40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5E64C5E4" w14:textId="77777777" w:rsidR="00005ABB" w:rsidRPr="00C33520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</w:tcPr>
          <w:p w14:paraId="5B08B523" w14:textId="77777777" w:rsidR="00005ABB" w:rsidRPr="00C33520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05ABB" w:rsidRPr="00CD3F5C" w14:paraId="10C77EB1" w14:textId="77777777" w:rsidTr="00551CF0">
        <w:trPr>
          <w:trHeight w:val="80"/>
        </w:trPr>
        <w:tc>
          <w:tcPr>
            <w:tcW w:w="3757" w:type="dxa"/>
          </w:tcPr>
          <w:p w14:paraId="132C0938" w14:textId="77777777" w:rsidR="00005ABB" w:rsidRPr="00CD3F5C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61" w:type="dxa"/>
          </w:tcPr>
          <w:p w14:paraId="1B6A552E" w14:textId="77777777" w:rsidR="00005ABB" w:rsidRPr="00B53E40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528327" w14:textId="77777777" w:rsidR="00005ABB" w:rsidRPr="00B53E40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</w:tcPr>
          <w:p w14:paraId="4D7E46E9" w14:textId="77777777" w:rsidR="00005ABB" w:rsidRPr="00B53E40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6" w:type="dxa"/>
          </w:tcPr>
          <w:p w14:paraId="00732706" w14:textId="77777777" w:rsidR="00005ABB" w:rsidRPr="00B53E40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</w:tcPr>
          <w:p w14:paraId="5CACC481" w14:textId="77777777" w:rsidR="00005ABB" w:rsidRPr="00B53E40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AFB72F6" w14:textId="77777777" w:rsidR="00005ABB" w:rsidRPr="00C33520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</w:tcPr>
          <w:p w14:paraId="4B763476" w14:textId="77777777" w:rsidR="00005ABB" w:rsidRPr="00C33520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05ABB" w:rsidRPr="00CD3F5C" w14:paraId="66A0933A" w14:textId="77777777" w:rsidTr="00551CF0">
        <w:trPr>
          <w:trHeight w:val="80"/>
        </w:trPr>
        <w:tc>
          <w:tcPr>
            <w:tcW w:w="3757" w:type="dxa"/>
          </w:tcPr>
          <w:p w14:paraId="50540E63" w14:textId="77777777" w:rsidR="00005ABB" w:rsidRPr="00CD3F5C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43B8CDBF" w14:textId="4DEFEE6E" w:rsidR="00005ABB" w:rsidRPr="00B53E40" w:rsidRDefault="00491519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309</w:t>
            </w:r>
          </w:p>
        </w:tc>
        <w:tc>
          <w:tcPr>
            <w:tcW w:w="270" w:type="dxa"/>
          </w:tcPr>
          <w:p w14:paraId="23B9F3CD" w14:textId="77777777" w:rsidR="00005ABB" w:rsidRPr="00B53E40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</w:tcPr>
          <w:p w14:paraId="2FCACA07" w14:textId="3BDFA54B" w:rsidR="00005ABB" w:rsidRPr="00B53E40" w:rsidRDefault="00491519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343</w:t>
            </w:r>
          </w:p>
        </w:tc>
        <w:tc>
          <w:tcPr>
            <w:tcW w:w="246" w:type="dxa"/>
          </w:tcPr>
          <w:p w14:paraId="11B53E1F" w14:textId="77777777" w:rsidR="00005ABB" w:rsidRPr="00B53E40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</w:tcPr>
          <w:p w14:paraId="711CDAFD" w14:textId="432EB5C5" w:rsidR="00005ABB" w:rsidRPr="00B53E40" w:rsidRDefault="00491519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</w:t>
            </w:r>
          </w:p>
        </w:tc>
        <w:tc>
          <w:tcPr>
            <w:tcW w:w="237" w:type="dxa"/>
          </w:tcPr>
          <w:p w14:paraId="7B0A10CC" w14:textId="77777777" w:rsidR="00005ABB" w:rsidRPr="00C33520" w:rsidRDefault="00005ABB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</w:tcPr>
          <w:p w14:paraId="4C3349BC" w14:textId="390A20CC" w:rsidR="00005ABB" w:rsidRPr="00C33520" w:rsidRDefault="00491519" w:rsidP="00005A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7" w:firstLine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</w:tr>
    </w:tbl>
    <w:p w14:paraId="393D016C" w14:textId="77777777" w:rsidR="00976866" w:rsidRPr="00CD3F5C" w:rsidRDefault="00976866" w:rsidP="00605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sz w:val="30"/>
          <w:szCs w:val="30"/>
          <w:lang w:val="x-none"/>
        </w:rPr>
      </w:pPr>
    </w:p>
    <w:p w14:paraId="746C4E8B" w14:textId="77777777" w:rsidR="00A45E3C" w:rsidRPr="00CD3F5C" w:rsidRDefault="00A45E3C" w:rsidP="00605E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D3F5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สัญญาสำคัญที่มีกับบุคคลหรือกิจการที่เกี่ยวข้องกัน</w:t>
      </w:r>
    </w:p>
    <w:p w14:paraId="7A0E212E" w14:textId="77777777" w:rsidR="003877B1" w:rsidRPr="00CD3F5C" w:rsidRDefault="003877B1" w:rsidP="006B6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b/>
          <w:bCs/>
          <w:sz w:val="30"/>
          <w:szCs w:val="30"/>
        </w:rPr>
      </w:pPr>
    </w:p>
    <w:p w14:paraId="0B1BD721" w14:textId="514CB899" w:rsidR="00A83446" w:rsidRPr="00CD3F5C" w:rsidRDefault="00562118" w:rsidP="00C306A6">
      <w:pPr>
        <w:pStyle w:val="a"/>
        <w:numPr>
          <w:ilvl w:val="0"/>
          <w:numId w:val="18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  <w:i/>
          <w:iCs/>
          <w:spacing w:val="-2"/>
          <w:lang w:val="en-US"/>
        </w:rPr>
      </w:pPr>
      <w:r w:rsidRPr="00CD3F5C">
        <w:rPr>
          <w:rFonts w:asciiTheme="majorBidi" w:hAnsiTheme="majorBidi" w:cstheme="majorBidi"/>
          <w:spacing w:val="-2"/>
          <w:cs/>
        </w:rPr>
        <w:t>บริษัทและบริษัทย่อย</w:t>
      </w:r>
      <w:r w:rsidRPr="00CD3F5C">
        <w:rPr>
          <w:rFonts w:asciiTheme="majorBidi" w:hAnsiTheme="majorBidi" w:cstheme="majorBidi"/>
          <w:cs/>
        </w:rPr>
        <w:t xml:space="preserve">ได้ทำสัญญาเช่าพื้นที่สำนักงาน </w:t>
      </w:r>
      <w:r w:rsidRPr="00CD3F5C">
        <w:rPr>
          <w:rFonts w:asciiTheme="majorBidi" w:hAnsiTheme="majorBidi" w:cstheme="majorBidi"/>
          <w:lang w:val="en-US"/>
        </w:rPr>
        <w:t>(</w:t>
      </w:r>
      <w:r w:rsidRPr="00CD3F5C">
        <w:rPr>
          <w:rFonts w:asciiTheme="majorBidi" w:hAnsiTheme="majorBidi" w:cstheme="majorBidi"/>
          <w:cs/>
          <w:lang w:val="en-US"/>
        </w:rPr>
        <w:t>รวมค่าบริการที่เกี่ยวข้อง</w:t>
      </w:r>
      <w:r w:rsidRPr="00CD3F5C">
        <w:rPr>
          <w:rFonts w:asciiTheme="majorBidi" w:hAnsiTheme="majorBidi" w:cstheme="majorBidi"/>
          <w:lang w:val="en-US"/>
        </w:rPr>
        <w:t xml:space="preserve">) </w:t>
      </w:r>
      <w:r w:rsidRPr="00CD3F5C">
        <w:rPr>
          <w:rFonts w:asciiTheme="majorBidi" w:hAnsiTheme="majorBidi" w:cstheme="majorBidi"/>
          <w:cs/>
          <w:lang w:val="en-US"/>
        </w:rPr>
        <w:t>กับกิจการ</w:t>
      </w:r>
      <w:r w:rsidR="00F4402F" w:rsidRPr="00F4402F">
        <w:rPr>
          <w:rFonts w:asciiTheme="majorBidi" w:hAnsiTheme="majorBidi" w:cs="Angsana New"/>
          <w:cs/>
          <w:lang w:val="en-US"/>
        </w:rPr>
        <w:t>อื่น</w:t>
      </w:r>
      <w:r w:rsidRPr="00CD3F5C">
        <w:rPr>
          <w:rFonts w:asciiTheme="majorBidi" w:hAnsiTheme="majorBidi" w:cstheme="majorBidi"/>
          <w:cs/>
          <w:lang w:val="en-US"/>
        </w:rPr>
        <w:t>ที่เกี่ยวข้องกัน</w:t>
      </w:r>
      <w:r w:rsidRPr="00CD3F5C">
        <w:rPr>
          <w:rFonts w:asciiTheme="majorBidi" w:hAnsiTheme="majorBidi" w:cstheme="majorBidi"/>
          <w:lang w:val="en-US"/>
        </w:rPr>
        <w:t xml:space="preserve"> </w:t>
      </w:r>
      <w:r w:rsidRPr="00CD3F5C">
        <w:rPr>
          <w:rFonts w:asciiTheme="majorBidi" w:hAnsiTheme="majorBidi" w:cstheme="majorBidi"/>
          <w:cs/>
          <w:lang w:val="en-US"/>
        </w:rPr>
        <w:t xml:space="preserve">ระยะเวลาตามสัญญา </w:t>
      </w:r>
      <w:r w:rsidR="00491519" w:rsidRPr="00491519">
        <w:rPr>
          <w:rFonts w:asciiTheme="majorBidi" w:hAnsiTheme="majorBidi" w:cstheme="majorBidi"/>
          <w:lang w:val="en-US"/>
        </w:rPr>
        <w:t>3</w:t>
      </w:r>
      <w:r w:rsidRPr="00CD3F5C">
        <w:rPr>
          <w:rFonts w:asciiTheme="majorBidi" w:hAnsiTheme="majorBidi" w:cstheme="majorBidi"/>
          <w:lang w:val="en-US"/>
        </w:rPr>
        <w:t xml:space="preserve"> </w:t>
      </w:r>
      <w:r w:rsidRPr="00CD3F5C">
        <w:rPr>
          <w:rFonts w:asciiTheme="majorBidi" w:hAnsiTheme="majorBidi" w:cstheme="majorBidi"/>
          <w:cs/>
          <w:lang w:val="en-US"/>
        </w:rPr>
        <w:t xml:space="preserve">ปี เริ่มตั้งแต่วันที่ </w:t>
      </w:r>
      <w:r w:rsidR="00491519" w:rsidRPr="00491519">
        <w:rPr>
          <w:rFonts w:asciiTheme="majorBidi" w:hAnsiTheme="majorBidi" w:cstheme="majorBidi"/>
          <w:lang w:val="en-US"/>
        </w:rPr>
        <w:t>1</w:t>
      </w:r>
      <w:r w:rsidRPr="00CD3F5C">
        <w:rPr>
          <w:rFonts w:asciiTheme="majorBidi" w:hAnsiTheme="majorBidi" w:cstheme="majorBidi"/>
          <w:cs/>
          <w:lang w:val="en-US"/>
        </w:rPr>
        <w:t xml:space="preserve"> พฤศจิกายน </w:t>
      </w:r>
      <w:r w:rsidR="00491519" w:rsidRPr="00491519">
        <w:rPr>
          <w:rFonts w:asciiTheme="majorBidi" w:hAnsiTheme="majorBidi" w:cstheme="majorBidi"/>
          <w:lang w:val="en-US"/>
        </w:rPr>
        <w:t>2560</w:t>
      </w:r>
      <w:r w:rsidRPr="00CD3F5C">
        <w:rPr>
          <w:rFonts w:asciiTheme="majorBidi" w:hAnsiTheme="majorBidi" w:cstheme="majorBidi"/>
          <w:lang w:val="en-US"/>
        </w:rPr>
        <w:t xml:space="preserve"> </w:t>
      </w:r>
      <w:r w:rsidRPr="00CD3F5C">
        <w:rPr>
          <w:rFonts w:asciiTheme="majorBidi" w:hAnsiTheme="majorBidi" w:cstheme="majorBidi"/>
          <w:cs/>
          <w:lang w:val="en-US"/>
        </w:rPr>
        <w:t>ถึงวันที่</w:t>
      </w:r>
      <w:r w:rsidRPr="00CD3F5C">
        <w:rPr>
          <w:rFonts w:asciiTheme="majorBidi" w:hAnsiTheme="majorBidi" w:cstheme="majorBidi"/>
          <w:lang w:val="en-US"/>
        </w:rPr>
        <w:t xml:space="preserve"> </w:t>
      </w:r>
      <w:r w:rsidR="00491519" w:rsidRPr="00491519">
        <w:rPr>
          <w:rFonts w:asciiTheme="majorBidi" w:hAnsiTheme="majorBidi" w:cstheme="majorBidi"/>
          <w:lang w:val="en-US"/>
        </w:rPr>
        <w:t>31</w:t>
      </w:r>
      <w:r w:rsidRPr="00CD3F5C">
        <w:rPr>
          <w:rFonts w:asciiTheme="majorBidi" w:hAnsiTheme="majorBidi" w:cstheme="majorBidi"/>
          <w:lang w:val="en-US"/>
        </w:rPr>
        <w:t xml:space="preserve"> </w:t>
      </w:r>
      <w:r w:rsidRPr="00CD3F5C">
        <w:rPr>
          <w:rFonts w:asciiTheme="majorBidi" w:hAnsiTheme="majorBidi" w:cstheme="majorBidi"/>
          <w:cs/>
          <w:lang w:val="en-US"/>
        </w:rPr>
        <w:t xml:space="preserve">ตุลาคม </w:t>
      </w:r>
      <w:r w:rsidR="00491519" w:rsidRPr="00491519">
        <w:rPr>
          <w:rFonts w:asciiTheme="majorBidi" w:hAnsiTheme="majorBidi" w:cstheme="majorBidi"/>
          <w:lang w:val="en-US"/>
        </w:rPr>
        <w:t>2563</w:t>
      </w:r>
      <w:r w:rsidRPr="00CD3F5C">
        <w:rPr>
          <w:rFonts w:asciiTheme="majorBidi" w:hAnsiTheme="majorBidi" w:cstheme="majorBidi"/>
          <w:lang w:val="en-US"/>
        </w:rPr>
        <w:t xml:space="preserve"> </w:t>
      </w:r>
      <w:r w:rsidRPr="00CD3F5C">
        <w:rPr>
          <w:rFonts w:asciiTheme="majorBidi" w:hAnsiTheme="majorBidi" w:cstheme="majorBidi"/>
          <w:spacing w:val="-2"/>
          <w:cs/>
          <w:lang w:val="en-US"/>
        </w:rPr>
        <w:t xml:space="preserve">โดยผู้ให้เช่าส่งมอบสถานที่เช่าให้กับกลุ่มบริษัทตั้งแต่วันที่ </w:t>
      </w:r>
      <w:r w:rsidR="00491519" w:rsidRPr="00491519">
        <w:rPr>
          <w:rFonts w:asciiTheme="majorBidi" w:hAnsiTheme="majorBidi" w:cstheme="majorBidi"/>
          <w:spacing w:val="-2"/>
          <w:lang w:val="en-US"/>
        </w:rPr>
        <w:t>1</w:t>
      </w:r>
      <w:r w:rsidRPr="00CD3F5C">
        <w:rPr>
          <w:rFonts w:asciiTheme="majorBidi" w:hAnsiTheme="majorBidi" w:cstheme="majorBidi"/>
          <w:spacing w:val="-2"/>
          <w:lang w:val="en-US"/>
        </w:rPr>
        <w:t xml:space="preserve"> </w:t>
      </w:r>
      <w:r w:rsidRPr="00CD3F5C">
        <w:rPr>
          <w:rFonts w:asciiTheme="majorBidi" w:hAnsiTheme="majorBidi" w:cstheme="majorBidi"/>
          <w:spacing w:val="-2"/>
          <w:cs/>
          <w:lang w:val="en-US"/>
        </w:rPr>
        <w:t xml:space="preserve">สิงหาคม </w:t>
      </w:r>
      <w:r w:rsidR="00491519" w:rsidRPr="00491519">
        <w:rPr>
          <w:rFonts w:asciiTheme="majorBidi" w:hAnsiTheme="majorBidi" w:cstheme="majorBidi"/>
          <w:spacing w:val="-2"/>
          <w:lang w:val="en-US"/>
        </w:rPr>
        <w:t>2560</w:t>
      </w:r>
      <w:r w:rsidRPr="00CD3F5C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CD3F5C">
        <w:rPr>
          <w:rFonts w:asciiTheme="majorBidi" w:hAnsiTheme="majorBidi" w:cstheme="majorBidi"/>
          <w:cs/>
          <w:lang w:val="en-US"/>
        </w:rPr>
        <w:t xml:space="preserve">และต่อสัญญาถึงเดือนตุลาคม </w:t>
      </w:r>
      <w:r w:rsidR="00491519" w:rsidRPr="00491519">
        <w:rPr>
          <w:rFonts w:asciiTheme="majorBidi" w:hAnsiTheme="majorBidi" w:cstheme="majorBidi"/>
          <w:lang w:val="en-US"/>
        </w:rPr>
        <w:t>2566</w:t>
      </w:r>
      <w:r w:rsidRPr="00CD3F5C">
        <w:rPr>
          <w:rFonts w:asciiTheme="majorBidi" w:hAnsiTheme="majorBidi" w:cstheme="majorBidi"/>
          <w:lang w:val="en-US"/>
        </w:rPr>
        <w:t xml:space="preserve"> </w:t>
      </w:r>
      <w:r w:rsidRPr="00CD3F5C">
        <w:rPr>
          <w:rFonts w:asciiTheme="majorBidi" w:hAnsiTheme="majorBidi" w:cstheme="majorBidi"/>
          <w:cs/>
          <w:lang w:val="en-US"/>
        </w:rPr>
        <w:t>โดยยกเลิกพื้นที่เช่าบางส่วน</w:t>
      </w:r>
      <w:r w:rsidR="00DC3B25" w:rsidRPr="00CD3F5C">
        <w:rPr>
          <w:rFonts w:asciiTheme="majorBidi" w:hAnsiTheme="majorBidi" w:cstheme="majorBidi"/>
          <w:cs/>
          <w:lang w:val="en-US"/>
        </w:rPr>
        <w:t xml:space="preserve"> </w:t>
      </w:r>
    </w:p>
    <w:p w14:paraId="4618B261" w14:textId="4517202A" w:rsidR="00A83446" w:rsidRDefault="00A83446" w:rsidP="00B53E40">
      <w:pPr>
        <w:pStyle w:val="a"/>
        <w:tabs>
          <w:tab w:val="clear" w:pos="1080"/>
        </w:tabs>
        <w:ind w:left="547"/>
        <w:jc w:val="thaiDistribute"/>
        <w:rPr>
          <w:rFonts w:asciiTheme="majorBidi" w:hAnsiTheme="majorBidi" w:cstheme="majorBidi"/>
          <w:spacing w:val="-2"/>
          <w:lang w:val="en-US"/>
        </w:rPr>
      </w:pPr>
    </w:p>
    <w:p w14:paraId="2339B823" w14:textId="7859D820" w:rsidR="00B53E40" w:rsidRDefault="00B53E40" w:rsidP="00B53E40">
      <w:pPr>
        <w:pStyle w:val="a"/>
        <w:tabs>
          <w:tab w:val="clear" w:pos="1080"/>
        </w:tabs>
        <w:ind w:left="547"/>
        <w:jc w:val="thaiDistribute"/>
        <w:rPr>
          <w:rFonts w:asciiTheme="majorBidi" w:hAnsiTheme="majorBidi" w:cstheme="majorBidi"/>
          <w:spacing w:val="-2"/>
          <w:lang w:val="en-US"/>
        </w:rPr>
      </w:pPr>
    </w:p>
    <w:p w14:paraId="2DB9BC46" w14:textId="77777777" w:rsidR="00B53E40" w:rsidRPr="00B53E40" w:rsidRDefault="00B53E40" w:rsidP="00B53E40">
      <w:pPr>
        <w:pStyle w:val="a"/>
        <w:tabs>
          <w:tab w:val="clear" w:pos="1080"/>
        </w:tabs>
        <w:ind w:left="547"/>
        <w:jc w:val="thaiDistribute"/>
        <w:rPr>
          <w:rFonts w:asciiTheme="majorBidi" w:hAnsiTheme="majorBidi" w:cstheme="majorBidi"/>
          <w:spacing w:val="-2"/>
          <w:lang w:val="en-US"/>
        </w:rPr>
      </w:pPr>
    </w:p>
    <w:p w14:paraId="156EC1DE" w14:textId="1ED0C9F8" w:rsidR="00CB73B1" w:rsidRPr="00B53E40" w:rsidRDefault="00E34482" w:rsidP="00CB73B1">
      <w:pPr>
        <w:pStyle w:val="a"/>
        <w:numPr>
          <w:ilvl w:val="0"/>
          <w:numId w:val="18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  <w:spacing w:val="-2"/>
          <w:lang w:val="en-US"/>
        </w:rPr>
      </w:pPr>
      <w:r w:rsidRPr="00CD3F5C">
        <w:rPr>
          <w:rFonts w:asciiTheme="majorBidi" w:hAnsiTheme="majorBidi" w:cstheme="majorBidi"/>
          <w:spacing w:val="-2"/>
          <w:cs/>
        </w:rPr>
        <w:lastRenderedPageBreak/>
        <w:t>บริษัทย่อยได้จดภาระจำยอมในที่ดินบางส่วนซึ่งมียอดสะสม</w:t>
      </w:r>
      <w:r w:rsidR="000802EA" w:rsidRPr="00CD3F5C">
        <w:rPr>
          <w:rFonts w:asciiTheme="majorBidi" w:hAnsiTheme="majorBidi" w:cstheme="majorBidi"/>
          <w:spacing w:val="-2"/>
          <w:cs/>
        </w:rPr>
        <w:t xml:space="preserve"> ณ วันที่ </w:t>
      </w:r>
      <w:r w:rsidR="00491519" w:rsidRPr="00491519">
        <w:rPr>
          <w:rFonts w:asciiTheme="majorBidi" w:hAnsiTheme="majorBidi" w:cstheme="majorBidi"/>
          <w:lang w:val="en-US"/>
        </w:rPr>
        <w:t>30</w:t>
      </w:r>
      <w:r w:rsidR="0050328D">
        <w:rPr>
          <w:rFonts w:asciiTheme="majorBidi" w:hAnsiTheme="majorBidi" w:cstheme="majorBidi"/>
          <w:lang w:val="en-US"/>
        </w:rPr>
        <w:t xml:space="preserve"> </w:t>
      </w:r>
      <w:r w:rsidR="0050328D">
        <w:rPr>
          <w:rFonts w:asciiTheme="majorBidi" w:hAnsiTheme="majorBidi" w:cstheme="majorBidi" w:hint="cs"/>
          <w:cs/>
          <w:lang w:val="en-US"/>
        </w:rPr>
        <w:t xml:space="preserve">มิถุนายน </w:t>
      </w:r>
      <w:r w:rsidR="00491519" w:rsidRPr="00491519">
        <w:rPr>
          <w:rFonts w:asciiTheme="majorBidi" w:hAnsiTheme="majorBidi" w:cstheme="majorBidi"/>
          <w:spacing w:val="-2"/>
          <w:lang w:val="en-US"/>
        </w:rPr>
        <w:t>2566</w:t>
      </w:r>
      <w:r w:rsidRPr="00CD3F5C">
        <w:rPr>
          <w:rFonts w:asciiTheme="majorBidi" w:hAnsiTheme="majorBidi" w:cstheme="majorBidi"/>
          <w:spacing w:val="-2"/>
          <w:cs/>
        </w:rPr>
        <w:t xml:space="preserve"> เป็นจำนวน</w:t>
      </w:r>
      <w:r w:rsidRPr="00B53E40">
        <w:rPr>
          <w:rFonts w:asciiTheme="majorBidi" w:hAnsiTheme="majorBidi" w:cstheme="majorBidi"/>
          <w:spacing w:val="-2"/>
          <w:cs/>
        </w:rPr>
        <w:t>เงิน</w:t>
      </w:r>
      <w:r w:rsidR="00D60264" w:rsidRPr="00B53E40">
        <w:rPr>
          <w:rFonts w:asciiTheme="majorBidi" w:hAnsiTheme="majorBidi" w:cstheme="majorBidi"/>
          <w:spacing w:val="-2"/>
          <w:cs/>
        </w:rPr>
        <w:t xml:space="preserve"> </w:t>
      </w:r>
      <w:r w:rsidR="00491519" w:rsidRPr="00491519">
        <w:rPr>
          <w:rFonts w:asciiTheme="majorBidi" w:hAnsiTheme="majorBidi" w:cstheme="majorBidi"/>
          <w:spacing w:val="-2"/>
          <w:lang w:val="en-US"/>
        </w:rPr>
        <w:t>2</w:t>
      </w:r>
      <w:r w:rsidR="00FF508B" w:rsidRPr="00B53E40">
        <w:rPr>
          <w:rFonts w:asciiTheme="majorBidi" w:hAnsiTheme="majorBidi" w:cstheme="majorBidi"/>
          <w:spacing w:val="-2"/>
          <w:lang w:val="en-US"/>
        </w:rPr>
        <w:t>,</w:t>
      </w:r>
      <w:r w:rsidR="00491519" w:rsidRPr="00491519">
        <w:rPr>
          <w:rFonts w:asciiTheme="majorBidi" w:hAnsiTheme="majorBidi" w:cstheme="majorBidi"/>
          <w:spacing w:val="-2"/>
          <w:lang w:val="en-US"/>
        </w:rPr>
        <w:t>072</w:t>
      </w:r>
      <w:r w:rsidR="00E26E15" w:rsidRPr="00B53E40">
        <w:rPr>
          <w:rFonts w:asciiTheme="majorBidi" w:hAnsiTheme="majorBidi" w:cstheme="majorBidi"/>
          <w:spacing w:val="-2"/>
          <w:lang w:val="en-US"/>
        </w:rPr>
        <w:t xml:space="preserve"> </w:t>
      </w:r>
      <w:r w:rsidRPr="00B53E40">
        <w:rPr>
          <w:rFonts w:asciiTheme="majorBidi" w:hAnsiTheme="majorBidi" w:cstheme="majorBidi"/>
          <w:spacing w:val="-2"/>
          <w:cs/>
        </w:rPr>
        <w:t xml:space="preserve">ล้านบาท </w:t>
      </w:r>
      <w:r w:rsidR="000E26FA" w:rsidRPr="00B53E40">
        <w:rPr>
          <w:rFonts w:asciiTheme="majorBidi" w:hAnsiTheme="majorBidi" w:cstheme="majorBidi"/>
          <w:i/>
          <w:iCs/>
          <w:spacing w:val="-2"/>
          <w:lang w:val="en-US"/>
        </w:rPr>
        <w:t>(</w:t>
      </w:r>
      <w:r w:rsidR="00491519" w:rsidRPr="00491519">
        <w:rPr>
          <w:rFonts w:asciiTheme="majorBidi" w:hAnsiTheme="majorBidi" w:cstheme="majorBidi"/>
          <w:i/>
          <w:iCs/>
          <w:spacing w:val="-2"/>
          <w:lang w:val="en-US"/>
        </w:rPr>
        <w:t>31</w:t>
      </w:r>
      <w:r w:rsidR="000802EA" w:rsidRPr="00B53E40">
        <w:rPr>
          <w:rFonts w:asciiTheme="majorBidi" w:hAnsiTheme="majorBidi" w:cstheme="majorBidi"/>
          <w:i/>
          <w:iCs/>
          <w:spacing w:val="-2"/>
          <w:lang w:val="en-US"/>
        </w:rPr>
        <w:t xml:space="preserve"> </w:t>
      </w:r>
      <w:r w:rsidR="000802EA" w:rsidRPr="00B53E40">
        <w:rPr>
          <w:rFonts w:asciiTheme="majorBidi" w:hAnsiTheme="majorBidi" w:cstheme="majorBidi"/>
          <w:i/>
          <w:iCs/>
          <w:spacing w:val="-2"/>
          <w:cs/>
          <w:lang w:val="en-US"/>
        </w:rPr>
        <w:t xml:space="preserve">ธันวาคม </w:t>
      </w:r>
      <w:r w:rsidR="00491519" w:rsidRPr="00491519">
        <w:rPr>
          <w:rFonts w:asciiTheme="majorBidi" w:hAnsiTheme="majorBidi" w:cstheme="majorBidi"/>
          <w:i/>
          <w:iCs/>
          <w:spacing w:val="-2"/>
          <w:lang w:val="en-US"/>
        </w:rPr>
        <w:t>2565</w:t>
      </w:r>
      <w:r w:rsidRPr="00B53E40">
        <w:rPr>
          <w:rFonts w:asciiTheme="majorBidi" w:hAnsiTheme="majorBidi" w:cstheme="majorBidi"/>
          <w:i/>
          <w:iCs/>
          <w:spacing w:val="-2"/>
          <w:lang w:val="en-US"/>
        </w:rPr>
        <w:t xml:space="preserve">: 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2</w:t>
      </w:r>
      <w:r w:rsidR="00562118" w:rsidRPr="00B53E40">
        <w:rPr>
          <w:rFonts w:asciiTheme="majorBidi" w:hAnsiTheme="majorBidi" w:cstheme="majorBidi"/>
          <w:i/>
          <w:iCs/>
          <w:lang w:val="en-US"/>
        </w:rPr>
        <w:t>,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193</w:t>
      </w:r>
      <w:r w:rsidR="00562118" w:rsidRPr="00B53E40">
        <w:rPr>
          <w:rFonts w:asciiTheme="majorBidi" w:hAnsiTheme="majorBidi" w:cstheme="majorBidi"/>
          <w:i/>
          <w:iCs/>
          <w:lang w:val="en-US"/>
        </w:rPr>
        <w:t xml:space="preserve"> </w:t>
      </w:r>
      <w:r w:rsidRPr="00B53E40">
        <w:rPr>
          <w:rFonts w:asciiTheme="majorBidi" w:hAnsiTheme="majorBidi" w:cstheme="majorBidi"/>
          <w:i/>
          <w:iCs/>
          <w:spacing w:val="-2"/>
          <w:cs/>
          <w:lang w:val="en-US"/>
        </w:rPr>
        <w:t>ล้านบาท)</w:t>
      </w:r>
      <w:r w:rsidRPr="00B53E40">
        <w:rPr>
          <w:rFonts w:asciiTheme="majorBidi" w:hAnsiTheme="majorBidi" w:cstheme="majorBidi"/>
          <w:spacing w:val="-2"/>
          <w:cs/>
        </w:rPr>
        <w:t xml:space="preserve"> ให้แก่โครงการของกลุ่มบริษัทเพื่อดำเนินการด้าน</w:t>
      </w:r>
      <w:r w:rsidRPr="00CD3F5C">
        <w:rPr>
          <w:rFonts w:asciiTheme="majorBidi" w:hAnsiTheme="majorBidi" w:cstheme="majorBidi"/>
          <w:spacing w:val="-2"/>
          <w:cs/>
        </w:rPr>
        <w:t>สาธารณูปโภคโดยไม่มีกำหนดเวลา ในระหว่างงวด</w:t>
      </w:r>
      <w:r w:rsidR="0050328D">
        <w:rPr>
          <w:rFonts w:asciiTheme="majorBidi" w:hAnsiTheme="majorBidi" w:cstheme="majorBidi" w:hint="cs"/>
          <w:spacing w:val="-2"/>
          <w:cs/>
          <w:lang w:val="en-US"/>
        </w:rPr>
        <w:t>หก</w:t>
      </w:r>
      <w:r w:rsidR="00371815" w:rsidRPr="00CD3F5C">
        <w:rPr>
          <w:rFonts w:asciiTheme="majorBidi" w:hAnsiTheme="majorBidi" w:cstheme="majorBidi"/>
          <w:spacing w:val="-2"/>
          <w:cs/>
        </w:rPr>
        <w:t>เดือน</w:t>
      </w:r>
      <w:r w:rsidRPr="00CD3F5C">
        <w:rPr>
          <w:rFonts w:asciiTheme="majorBidi" w:hAnsiTheme="majorBidi" w:cstheme="majorBidi"/>
          <w:spacing w:val="-2"/>
          <w:cs/>
        </w:rPr>
        <w:t xml:space="preserve">สิ้นสุดวันที่ </w:t>
      </w:r>
      <w:r w:rsidR="00491519" w:rsidRPr="00491519">
        <w:rPr>
          <w:rFonts w:asciiTheme="majorBidi" w:hAnsiTheme="majorBidi" w:cstheme="majorBidi"/>
          <w:spacing w:val="-2"/>
          <w:lang w:val="en-US"/>
        </w:rPr>
        <w:t>30</w:t>
      </w:r>
      <w:r w:rsidR="0050328D">
        <w:rPr>
          <w:rFonts w:asciiTheme="majorBidi" w:hAnsiTheme="majorBidi" w:cstheme="majorBidi"/>
          <w:spacing w:val="-2"/>
          <w:lang w:val="en-US"/>
        </w:rPr>
        <w:t xml:space="preserve"> </w:t>
      </w:r>
      <w:r w:rsidR="0050328D">
        <w:rPr>
          <w:rFonts w:asciiTheme="majorBidi" w:hAnsiTheme="majorBidi" w:cstheme="majorBidi" w:hint="cs"/>
          <w:spacing w:val="-2"/>
          <w:cs/>
          <w:lang w:val="en-US"/>
        </w:rPr>
        <w:t xml:space="preserve">มิถุนายน </w:t>
      </w:r>
      <w:r w:rsidR="00491519" w:rsidRPr="00491519">
        <w:rPr>
          <w:rFonts w:asciiTheme="majorBidi" w:hAnsiTheme="majorBidi" w:cstheme="majorBidi"/>
          <w:spacing w:val="-2"/>
          <w:lang w:val="en-US"/>
        </w:rPr>
        <w:t>2566</w:t>
      </w:r>
      <w:r w:rsidR="00562118" w:rsidRPr="00CD3F5C">
        <w:rPr>
          <w:rFonts w:asciiTheme="majorBidi" w:hAnsiTheme="majorBidi" w:cstheme="majorBidi"/>
          <w:spacing w:val="-2"/>
          <w:lang w:val="en-US"/>
        </w:rPr>
        <w:t xml:space="preserve"> </w:t>
      </w:r>
      <w:r w:rsidRPr="00CD3F5C">
        <w:rPr>
          <w:rFonts w:asciiTheme="majorBidi" w:hAnsiTheme="majorBidi" w:cstheme="majorBidi"/>
          <w:spacing w:val="-2"/>
          <w:cs/>
        </w:rPr>
        <w:t>บริษัทย่อยได้จดภาระจำยอมในที่ดิน</w:t>
      </w:r>
      <w:r w:rsidRPr="00CD3F5C">
        <w:rPr>
          <w:rFonts w:asciiTheme="majorBidi" w:hAnsiTheme="majorBidi" w:cstheme="majorBidi"/>
          <w:spacing w:val="-2"/>
          <w:cs/>
          <w:lang w:val="en-US"/>
        </w:rPr>
        <w:t>รวมถึงยกที่ดินเป็นที่</w:t>
      </w:r>
      <w:r w:rsidRPr="00B53E40">
        <w:rPr>
          <w:rFonts w:asciiTheme="majorBidi" w:hAnsiTheme="majorBidi" w:cstheme="majorBidi"/>
          <w:spacing w:val="-2"/>
          <w:cs/>
          <w:lang w:val="en-US"/>
        </w:rPr>
        <w:t>สาธารณะประโยชน์</w:t>
      </w:r>
      <w:r w:rsidRPr="00B53E40">
        <w:rPr>
          <w:rFonts w:asciiTheme="majorBidi" w:hAnsiTheme="majorBidi" w:cstheme="majorBidi"/>
          <w:spacing w:val="-2"/>
          <w:cs/>
        </w:rPr>
        <w:t>เป็นจำนวนเงิน</w:t>
      </w:r>
      <w:r w:rsidR="00050B07" w:rsidRPr="00B53E40">
        <w:rPr>
          <w:rFonts w:asciiTheme="majorBidi" w:hAnsiTheme="majorBidi" w:cstheme="majorBidi"/>
          <w:spacing w:val="-2"/>
          <w:cs/>
        </w:rPr>
        <w:t xml:space="preserve"> </w:t>
      </w:r>
      <w:r w:rsidR="00FF508B" w:rsidRPr="00B53E40">
        <w:rPr>
          <w:rFonts w:asciiTheme="majorBidi" w:hAnsiTheme="majorBidi" w:cstheme="majorBidi" w:hint="cs"/>
          <w:spacing w:val="-2"/>
          <w:cs/>
        </w:rPr>
        <w:t>-</w:t>
      </w:r>
      <w:r w:rsidR="00050B07" w:rsidRPr="00B53E40">
        <w:rPr>
          <w:rFonts w:asciiTheme="majorBidi" w:hAnsiTheme="majorBidi" w:cstheme="majorBidi"/>
          <w:spacing w:val="-2"/>
          <w:cs/>
        </w:rPr>
        <w:t xml:space="preserve"> </w:t>
      </w:r>
      <w:r w:rsidRPr="00B53E40">
        <w:rPr>
          <w:rFonts w:asciiTheme="majorBidi" w:hAnsiTheme="majorBidi" w:cstheme="majorBidi"/>
          <w:spacing w:val="-2"/>
          <w:cs/>
          <w:lang w:val="en-US"/>
        </w:rPr>
        <w:t>ล้านบาท</w:t>
      </w:r>
      <w:r w:rsidRPr="00B53E40">
        <w:rPr>
          <w:rFonts w:asciiTheme="majorBidi" w:hAnsiTheme="majorBidi" w:cstheme="majorBidi"/>
          <w:spacing w:val="-2"/>
          <w:cs/>
        </w:rPr>
        <w:t xml:space="preserve"> </w:t>
      </w:r>
      <w:r w:rsidR="000E26FA" w:rsidRPr="00B53E40">
        <w:rPr>
          <w:rFonts w:asciiTheme="majorBidi" w:hAnsiTheme="majorBidi" w:cstheme="majorBidi"/>
          <w:i/>
          <w:iCs/>
          <w:spacing w:val="-2"/>
          <w:lang w:val="en-US"/>
        </w:rPr>
        <w:t>(</w:t>
      </w:r>
      <w:r w:rsidR="00491519" w:rsidRPr="00491519">
        <w:rPr>
          <w:rFonts w:asciiTheme="majorBidi" w:hAnsiTheme="majorBidi" w:cstheme="majorBidi"/>
          <w:i/>
          <w:iCs/>
          <w:spacing w:val="-2"/>
          <w:lang w:val="en-US"/>
        </w:rPr>
        <w:t>2565</w:t>
      </w:r>
      <w:r w:rsidRPr="00B53E40">
        <w:rPr>
          <w:rFonts w:asciiTheme="majorBidi" w:hAnsiTheme="majorBidi" w:cstheme="majorBidi"/>
          <w:i/>
          <w:iCs/>
          <w:spacing w:val="-2"/>
          <w:lang w:val="en-US"/>
        </w:rPr>
        <w:t xml:space="preserve">: </w:t>
      </w:r>
      <w:r w:rsidR="00491519" w:rsidRPr="00491519">
        <w:rPr>
          <w:rFonts w:asciiTheme="majorBidi" w:hAnsiTheme="majorBidi" w:cstheme="majorBidi"/>
          <w:i/>
          <w:iCs/>
          <w:spacing w:val="-2"/>
          <w:lang w:val="en-US"/>
        </w:rPr>
        <w:t>12</w:t>
      </w:r>
      <w:r w:rsidR="00E26E15" w:rsidRPr="00B53E40">
        <w:rPr>
          <w:rFonts w:asciiTheme="majorBidi" w:hAnsiTheme="majorBidi" w:cstheme="majorBidi"/>
          <w:i/>
          <w:iCs/>
          <w:spacing w:val="-2"/>
          <w:lang w:val="en-US"/>
        </w:rPr>
        <w:t xml:space="preserve"> </w:t>
      </w:r>
      <w:r w:rsidRPr="00B53E40">
        <w:rPr>
          <w:rFonts w:asciiTheme="majorBidi" w:hAnsiTheme="majorBidi" w:cstheme="majorBidi"/>
          <w:i/>
          <w:iCs/>
          <w:spacing w:val="-2"/>
          <w:cs/>
          <w:lang w:val="en-US"/>
        </w:rPr>
        <w:t>ล้านบาท)</w:t>
      </w:r>
      <w:r w:rsidRPr="00B53E40">
        <w:rPr>
          <w:rFonts w:asciiTheme="majorBidi" w:hAnsiTheme="majorBidi" w:cstheme="majorBidi"/>
          <w:spacing w:val="-2"/>
          <w:cs/>
        </w:rPr>
        <w:t xml:space="preserve"> โดยได้รับค่าตอบแทนเป็นจำนวนเงิน </w:t>
      </w:r>
      <w:r w:rsidR="00FF508B" w:rsidRPr="00B53E40">
        <w:rPr>
          <w:rFonts w:asciiTheme="majorBidi" w:hAnsiTheme="majorBidi" w:cstheme="majorBidi" w:hint="cs"/>
          <w:spacing w:val="-2"/>
          <w:cs/>
        </w:rPr>
        <w:t>-</w:t>
      </w:r>
      <w:r w:rsidR="00B261DB" w:rsidRPr="00B53E40">
        <w:rPr>
          <w:rFonts w:asciiTheme="majorBidi" w:hAnsiTheme="majorBidi" w:cstheme="majorBidi"/>
          <w:spacing w:val="-2"/>
          <w:lang w:val="en-US"/>
        </w:rPr>
        <w:t xml:space="preserve"> </w:t>
      </w:r>
      <w:r w:rsidRPr="00B53E40">
        <w:rPr>
          <w:rFonts w:asciiTheme="majorBidi" w:hAnsiTheme="majorBidi" w:cstheme="majorBidi"/>
          <w:spacing w:val="-2"/>
          <w:cs/>
        </w:rPr>
        <w:t xml:space="preserve">ล้านบาท </w:t>
      </w:r>
      <w:r w:rsidR="000E26FA" w:rsidRPr="00B53E40">
        <w:rPr>
          <w:rFonts w:asciiTheme="majorBidi" w:hAnsiTheme="majorBidi" w:cstheme="majorBidi"/>
          <w:i/>
          <w:iCs/>
          <w:spacing w:val="-2"/>
          <w:lang w:val="en-US"/>
        </w:rPr>
        <w:t>(</w:t>
      </w:r>
      <w:r w:rsidR="00491519" w:rsidRPr="00491519">
        <w:rPr>
          <w:rFonts w:asciiTheme="majorBidi" w:hAnsiTheme="majorBidi" w:cstheme="majorBidi"/>
          <w:i/>
          <w:iCs/>
          <w:spacing w:val="-2"/>
          <w:lang w:val="en-US"/>
        </w:rPr>
        <w:t>2565</w:t>
      </w:r>
      <w:r w:rsidRPr="00B53E40">
        <w:rPr>
          <w:rFonts w:asciiTheme="majorBidi" w:hAnsiTheme="majorBidi" w:cstheme="majorBidi"/>
          <w:i/>
          <w:iCs/>
          <w:spacing w:val="-2"/>
          <w:lang w:val="en-US"/>
        </w:rPr>
        <w:t xml:space="preserve">: </w:t>
      </w:r>
      <w:r w:rsidR="00491519" w:rsidRPr="00491519">
        <w:rPr>
          <w:rFonts w:asciiTheme="majorBidi" w:hAnsiTheme="majorBidi" w:cstheme="majorBidi"/>
          <w:i/>
          <w:iCs/>
          <w:spacing w:val="-2"/>
          <w:lang w:val="en-US"/>
        </w:rPr>
        <w:t>13</w:t>
      </w:r>
      <w:r w:rsidR="00B206D8" w:rsidRPr="00B53E40">
        <w:rPr>
          <w:rFonts w:asciiTheme="majorBidi" w:hAnsiTheme="majorBidi" w:cstheme="majorBidi"/>
          <w:i/>
          <w:iCs/>
          <w:spacing w:val="-2"/>
          <w:lang w:val="en-US"/>
        </w:rPr>
        <w:t xml:space="preserve"> </w:t>
      </w:r>
      <w:r w:rsidRPr="00B53E40">
        <w:rPr>
          <w:rFonts w:asciiTheme="majorBidi" w:hAnsiTheme="majorBidi" w:cstheme="majorBidi"/>
          <w:i/>
          <w:iCs/>
          <w:spacing w:val="-2"/>
          <w:cs/>
          <w:lang w:val="en-US"/>
        </w:rPr>
        <w:t>ล้านบาท)</w:t>
      </w:r>
    </w:p>
    <w:p w14:paraId="2506436F" w14:textId="77777777" w:rsidR="008D71C3" w:rsidRPr="00B53E40" w:rsidRDefault="008D71C3" w:rsidP="008D71C3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pacing w:val="-2"/>
          <w:lang w:val="en-US"/>
        </w:rPr>
      </w:pPr>
    </w:p>
    <w:p w14:paraId="55100FCE" w14:textId="790512B2" w:rsidR="000C48BC" w:rsidRPr="00AD5C3A" w:rsidRDefault="000C48BC" w:rsidP="005E2315">
      <w:pPr>
        <w:pStyle w:val="a"/>
        <w:numPr>
          <w:ilvl w:val="0"/>
          <w:numId w:val="18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="Angsana New"/>
          <w:spacing w:val="-2"/>
        </w:rPr>
      </w:pPr>
      <w:r w:rsidRPr="00B53E40">
        <w:rPr>
          <w:rFonts w:asciiTheme="majorBidi" w:hAnsiTheme="majorBidi" w:cstheme="majorBidi"/>
          <w:spacing w:val="-2"/>
          <w:cs/>
          <w:lang w:val="en-US"/>
        </w:rPr>
        <w:t>บริษัท</w:t>
      </w:r>
      <w:r w:rsidRPr="00B53E40">
        <w:rPr>
          <w:rFonts w:asciiTheme="majorBidi" w:hAnsiTheme="majorBidi" w:cstheme="majorBidi"/>
          <w:spacing w:val="-2"/>
          <w:cs/>
        </w:rPr>
        <w:t>มีสัญญาให้</w:t>
      </w:r>
      <w:r w:rsidRPr="00B53E40">
        <w:rPr>
          <w:rFonts w:asciiTheme="majorBidi" w:hAnsiTheme="majorBidi" w:cstheme="majorBidi"/>
          <w:spacing w:val="-2"/>
          <w:cs/>
          <w:lang w:val="en-US"/>
        </w:rPr>
        <w:t xml:space="preserve">กู้ยืมเงินแก่บริษัทย่อยบางแห่งวงเงินรวม </w:t>
      </w:r>
      <w:r w:rsidR="00491519" w:rsidRPr="00491519">
        <w:rPr>
          <w:rFonts w:asciiTheme="majorBidi" w:hAnsiTheme="majorBidi" w:cstheme="majorBidi"/>
          <w:spacing w:val="-2"/>
          <w:lang w:val="en-US"/>
        </w:rPr>
        <w:t>3</w:t>
      </w:r>
      <w:r w:rsidR="00C67D9E" w:rsidRPr="00B53E40">
        <w:rPr>
          <w:rFonts w:asciiTheme="majorBidi" w:hAnsiTheme="majorBidi" w:cstheme="majorBidi"/>
          <w:spacing w:val="-2"/>
          <w:lang w:val="en-US"/>
        </w:rPr>
        <w:t>,</w:t>
      </w:r>
      <w:r w:rsidR="00491519" w:rsidRPr="00491519">
        <w:rPr>
          <w:rFonts w:asciiTheme="majorBidi" w:hAnsiTheme="majorBidi" w:cstheme="majorBidi"/>
          <w:spacing w:val="-2"/>
          <w:lang w:val="en-US"/>
        </w:rPr>
        <w:t>125</w:t>
      </w:r>
      <w:r w:rsidR="00C13BE6" w:rsidRPr="00B53E40">
        <w:rPr>
          <w:rFonts w:asciiTheme="majorBidi" w:hAnsiTheme="majorBidi" w:cstheme="majorBidi"/>
          <w:spacing w:val="-2"/>
          <w:lang w:val="en-US"/>
        </w:rPr>
        <w:t xml:space="preserve"> </w:t>
      </w:r>
      <w:r w:rsidRPr="00B53E40">
        <w:rPr>
          <w:rFonts w:asciiTheme="majorBidi" w:hAnsiTheme="majorBidi" w:cstheme="majorBidi"/>
          <w:spacing w:val="-2"/>
          <w:cs/>
          <w:lang w:val="en-US"/>
        </w:rPr>
        <w:t>ล้านบาท</w:t>
      </w:r>
      <w:r w:rsidR="00FE1C74" w:rsidRPr="00B53E40">
        <w:rPr>
          <w:rFonts w:asciiTheme="majorBidi" w:hAnsiTheme="majorBidi" w:cstheme="majorBidi"/>
          <w:spacing w:val="-2"/>
          <w:cs/>
          <w:lang w:val="en-US"/>
        </w:rPr>
        <w:t xml:space="preserve"> และมีสัญญากู้ยืมเงินจากบริษัทย่อยแห่งหนึ่งวงเงินรวม </w:t>
      </w:r>
      <w:r w:rsidR="00491519" w:rsidRPr="00491519">
        <w:rPr>
          <w:rFonts w:asciiTheme="majorBidi" w:hAnsiTheme="majorBidi" w:cstheme="majorBidi"/>
          <w:spacing w:val="-2"/>
          <w:lang w:val="en-US"/>
        </w:rPr>
        <w:t>500</w:t>
      </w:r>
      <w:r w:rsidR="00FE1C74" w:rsidRPr="00B53E40">
        <w:rPr>
          <w:rFonts w:asciiTheme="majorBidi" w:hAnsiTheme="majorBidi" w:cstheme="majorBidi"/>
          <w:spacing w:val="-2"/>
          <w:lang w:val="en-US"/>
        </w:rPr>
        <w:t xml:space="preserve"> </w:t>
      </w:r>
      <w:r w:rsidR="00FE1C74" w:rsidRPr="00B53E40">
        <w:rPr>
          <w:rFonts w:asciiTheme="majorBidi" w:hAnsiTheme="majorBidi" w:cstheme="majorBidi"/>
          <w:spacing w:val="-2"/>
          <w:cs/>
          <w:lang w:val="en-US"/>
        </w:rPr>
        <w:t>ล้านบาท</w:t>
      </w:r>
      <w:r w:rsidR="00F4402F" w:rsidRPr="00B53E40">
        <w:rPr>
          <w:rFonts w:asciiTheme="majorBidi" w:hAnsiTheme="majorBidi" w:cstheme="majorBidi"/>
          <w:spacing w:val="-2"/>
          <w:lang w:val="en-US"/>
        </w:rPr>
        <w:t xml:space="preserve"> </w:t>
      </w:r>
      <w:r w:rsidRPr="00B53E40">
        <w:rPr>
          <w:rFonts w:asciiTheme="majorBidi" w:hAnsiTheme="majorBidi" w:cstheme="majorBidi"/>
          <w:spacing w:val="-2"/>
          <w:cs/>
          <w:lang w:val="en-US"/>
        </w:rPr>
        <w:t>โดย</w:t>
      </w:r>
      <w:r w:rsidRPr="00CD3F5C">
        <w:rPr>
          <w:rFonts w:asciiTheme="majorBidi" w:hAnsiTheme="majorBidi" w:cstheme="majorBidi"/>
          <w:spacing w:val="-2"/>
          <w:cs/>
          <w:lang w:val="en-US"/>
        </w:rPr>
        <w:t xml:space="preserve">คิดอัตราดอกเบี้ยขั้นต่ำของเงินกู้ลบด้วยร้อยละ </w:t>
      </w:r>
      <w:r w:rsidR="00491519" w:rsidRPr="00491519">
        <w:rPr>
          <w:rFonts w:asciiTheme="majorBidi" w:hAnsiTheme="majorBidi" w:cstheme="majorBidi"/>
          <w:spacing w:val="-2"/>
          <w:lang w:val="en-US"/>
        </w:rPr>
        <w:t>2</w:t>
      </w:r>
      <w:r w:rsidRPr="00CD3F5C">
        <w:rPr>
          <w:rFonts w:asciiTheme="majorBidi" w:hAnsiTheme="majorBidi" w:cstheme="majorBidi"/>
          <w:spacing w:val="-2"/>
          <w:lang w:val="en-US"/>
        </w:rPr>
        <w:t xml:space="preserve"> (MLR-</w:t>
      </w:r>
      <w:r w:rsidR="00491519" w:rsidRPr="00491519">
        <w:rPr>
          <w:rFonts w:asciiTheme="majorBidi" w:hAnsiTheme="majorBidi" w:cstheme="majorBidi"/>
          <w:spacing w:val="-2"/>
          <w:lang w:val="en-US"/>
        </w:rPr>
        <w:t>2</w:t>
      </w:r>
      <w:r w:rsidRPr="00CD3F5C">
        <w:rPr>
          <w:rFonts w:asciiTheme="majorBidi" w:hAnsiTheme="majorBidi" w:cstheme="majorBidi"/>
          <w:spacing w:val="-2"/>
          <w:lang w:val="en-US"/>
        </w:rPr>
        <w:t xml:space="preserve">%) </w:t>
      </w:r>
      <w:r w:rsidRPr="00CD3F5C">
        <w:rPr>
          <w:rFonts w:asciiTheme="majorBidi" w:hAnsiTheme="majorBidi" w:cstheme="majorBidi"/>
          <w:spacing w:val="-2"/>
          <w:cs/>
          <w:lang w:val="en-US"/>
        </w:rPr>
        <w:t>ต่อปี และสามารถเรียกชำระเงินคืนได้ทันที</w:t>
      </w:r>
    </w:p>
    <w:p w14:paraId="0BE94578" w14:textId="77777777" w:rsidR="00AD5C3A" w:rsidRPr="00884F62" w:rsidRDefault="00AD5C3A" w:rsidP="00884F62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pacing w:val="-2"/>
          <w:lang w:val="en-US"/>
        </w:rPr>
      </w:pPr>
    </w:p>
    <w:p w14:paraId="52AB2CFA" w14:textId="7F7DE8EB" w:rsidR="00AD5C3A" w:rsidRPr="00CD3F5C" w:rsidRDefault="006C1DE0" w:rsidP="005E2315">
      <w:pPr>
        <w:pStyle w:val="a"/>
        <w:numPr>
          <w:ilvl w:val="0"/>
          <w:numId w:val="18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="Angsana New"/>
          <w:spacing w:val="-2"/>
          <w:cs/>
        </w:rPr>
      </w:pPr>
      <w:r>
        <w:rPr>
          <w:rFonts w:asciiTheme="majorBidi" w:hAnsiTheme="majorBidi" w:cs="Angsana New" w:hint="cs"/>
          <w:spacing w:val="-2"/>
          <w:cs/>
        </w:rPr>
        <w:t xml:space="preserve">ในเดือนธันวาคม </w:t>
      </w:r>
      <w:r>
        <w:rPr>
          <w:rFonts w:asciiTheme="majorBidi" w:hAnsiTheme="majorBidi" w:cs="Angsana New"/>
          <w:spacing w:val="-2"/>
          <w:lang w:val="en-US"/>
        </w:rPr>
        <w:t xml:space="preserve">2565 </w:t>
      </w:r>
      <w:r>
        <w:rPr>
          <w:rFonts w:asciiTheme="majorBidi" w:hAnsiTheme="majorBidi" w:cs="Angsana New" w:hint="cs"/>
          <w:spacing w:val="-2"/>
          <w:cs/>
          <w:lang w:val="en-US"/>
        </w:rPr>
        <w:t xml:space="preserve">บริษัทย่อยได้ทำสัญญาจะซื้อจะขายสินทรัพย์ (ที่ดิน อาคาร อุปกรณ์ และอื่นๆ) เป็นจำนวนเงิน </w:t>
      </w:r>
      <w:r>
        <w:rPr>
          <w:rFonts w:asciiTheme="majorBidi" w:hAnsiTheme="majorBidi" w:cs="Angsana New"/>
          <w:spacing w:val="-2"/>
          <w:lang w:val="en-US"/>
        </w:rPr>
        <w:t xml:space="preserve">2,388 </w:t>
      </w:r>
      <w:r>
        <w:rPr>
          <w:rFonts w:asciiTheme="majorBidi" w:hAnsiTheme="majorBidi" w:cs="Angsana New" w:hint="cs"/>
          <w:spacing w:val="-2"/>
          <w:cs/>
          <w:lang w:val="en-US"/>
        </w:rPr>
        <w:t xml:space="preserve">ล้านบาท กับกิจการที่เกี่ยวข้องกันแห่งหนึ่ง ทั้งนี้ในเดือนพฤษภาคม </w:t>
      </w:r>
      <w:r>
        <w:rPr>
          <w:rFonts w:asciiTheme="majorBidi" w:hAnsiTheme="majorBidi" w:cs="Angsana New"/>
          <w:spacing w:val="-2"/>
          <w:lang w:val="en-US"/>
        </w:rPr>
        <w:t xml:space="preserve">2566 </w:t>
      </w:r>
      <w:r>
        <w:rPr>
          <w:rFonts w:asciiTheme="majorBidi" w:hAnsiTheme="majorBidi" w:cs="Angsana New" w:hint="cs"/>
          <w:spacing w:val="-2"/>
          <w:cs/>
          <w:lang w:val="en-US"/>
        </w:rPr>
        <w:t>บริษัทย่อยได้รับเงินจากการขายสินทรัพย์ดังกล่าวแล้ว</w:t>
      </w:r>
    </w:p>
    <w:p w14:paraId="7141E11B" w14:textId="249D32BC" w:rsidR="00B42FC9" w:rsidRPr="00CD3F5C" w:rsidRDefault="00B42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4C6664C3" w14:textId="7440B3E2" w:rsidR="00A45E3C" w:rsidRPr="00DC65F4" w:rsidRDefault="001A60CA" w:rsidP="005E2315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cs/>
        </w:rPr>
      </w:pPr>
      <w:r w:rsidRPr="00DC65F4">
        <w:rPr>
          <w:rFonts w:asciiTheme="majorBidi" w:hAnsiTheme="majorBidi" w:cstheme="majorBidi"/>
          <w:b/>
          <w:bCs/>
          <w:cs/>
        </w:rPr>
        <w:t>วงเงินสินเชื่อและ</w:t>
      </w:r>
      <w:r w:rsidR="00A45E3C" w:rsidRPr="00DC65F4">
        <w:rPr>
          <w:rFonts w:asciiTheme="majorBidi" w:hAnsiTheme="majorBidi" w:cstheme="majorBidi"/>
          <w:b/>
          <w:bCs/>
          <w:cs/>
        </w:rPr>
        <w:t>สินทรัพย์ใช้เป็นหลักประกัน</w:t>
      </w:r>
    </w:p>
    <w:p w14:paraId="0F3466D5" w14:textId="77777777" w:rsidR="000D3B2A" w:rsidRPr="00DC65F4" w:rsidRDefault="000D3B2A" w:rsidP="00424F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859B29F" w14:textId="08999BDC" w:rsidR="00A45E3C" w:rsidRPr="00DC65F4" w:rsidRDefault="00A45E3C" w:rsidP="005E2315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C65F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="00491519" w:rsidRPr="00491519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50328D" w:rsidRPr="00DC65F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50328D" w:rsidRPr="00DC65F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มิถุนายน </w:t>
      </w:r>
      <w:r w:rsidR="00491519" w:rsidRPr="00491519">
        <w:rPr>
          <w:rFonts w:asciiTheme="majorBidi" w:hAnsiTheme="majorBidi" w:cstheme="majorBidi"/>
          <w:sz w:val="30"/>
          <w:szCs w:val="30"/>
          <w:lang w:val="en-US"/>
        </w:rPr>
        <w:t>2566</w:t>
      </w:r>
      <w:r w:rsidR="001A4E20" w:rsidRPr="00DC65F4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A5723" w:rsidRPr="00DC65F4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</w:t>
      </w:r>
      <w:r w:rsidRPr="00DC65F4">
        <w:rPr>
          <w:rFonts w:asciiTheme="majorBidi" w:hAnsiTheme="majorBidi" w:cstheme="majorBidi"/>
          <w:sz w:val="30"/>
          <w:szCs w:val="30"/>
          <w:cs/>
          <w:lang w:bidi="th-TH"/>
        </w:rPr>
        <w:t>มีวงเงินสินเชื่อซึ่งนำสินทรัพย์ไปเป็นหลักประกัน ดังนี้</w:t>
      </w:r>
    </w:p>
    <w:p w14:paraId="54267545" w14:textId="77777777" w:rsidR="000D3B2A" w:rsidRPr="00DC65F4" w:rsidRDefault="000D3B2A" w:rsidP="005823EA">
      <w:pPr>
        <w:pStyle w:val="block"/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538DEFDC" w14:textId="59011067" w:rsidR="00B22000" w:rsidRPr="00DC65F4" w:rsidRDefault="00B22000" w:rsidP="005E2315">
      <w:pPr>
        <w:pStyle w:val="BodyTextIndent2"/>
        <w:numPr>
          <w:ilvl w:val="0"/>
          <w:numId w:val="16"/>
        </w:numPr>
        <w:spacing w:line="240" w:lineRule="auto"/>
        <w:ind w:left="1080" w:hanging="540"/>
        <w:jc w:val="thaiDistribute"/>
        <w:rPr>
          <w:rFonts w:asciiTheme="majorBidi" w:hAnsiTheme="majorBidi" w:cstheme="majorBidi"/>
        </w:rPr>
      </w:pPr>
      <w:r w:rsidRPr="00DC65F4">
        <w:rPr>
          <w:rFonts w:asciiTheme="majorBidi" w:hAnsiTheme="majorBidi" w:cstheme="majorBidi"/>
          <w:cs/>
        </w:rPr>
        <w:t xml:space="preserve">วงเงินเบิกเกินบัญชีจำนวน </w:t>
      </w:r>
      <w:r w:rsidR="00491519" w:rsidRPr="00491519">
        <w:rPr>
          <w:rFonts w:asciiTheme="majorBidi" w:hAnsiTheme="majorBidi" w:cstheme="majorBidi"/>
          <w:lang w:val="en-US"/>
        </w:rPr>
        <w:t>1</w:t>
      </w:r>
      <w:r w:rsidR="00491519" w:rsidRPr="00491519">
        <w:rPr>
          <w:rFonts w:ascii="Angsana New" w:hAnsi="Angsana New"/>
          <w:lang w:val="en-US"/>
        </w:rPr>
        <w:t>0</w:t>
      </w:r>
      <w:r w:rsidRPr="00DC65F4">
        <w:rPr>
          <w:rFonts w:asciiTheme="majorBidi" w:hAnsiTheme="majorBidi" w:cstheme="majorBidi"/>
          <w:lang w:val="en-US"/>
        </w:rPr>
        <w:t xml:space="preserve"> </w:t>
      </w:r>
      <w:r w:rsidRPr="00DC65F4">
        <w:rPr>
          <w:rFonts w:asciiTheme="majorBidi" w:hAnsiTheme="majorBidi" w:cstheme="majorBidi"/>
          <w:cs/>
          <w:lang w:val="en-US"/>
        </w:rPr>
        <w:t xml:space="preserve">ล้านบาท </w:t>
      </w:r>
      <w:r w:rsidRPr="00DC65F4">
        <w:rPr>
          <w:rFonts w:asciiTheme="majorBidi" w:hAnsiTheme="majorBidi" w:cstheme="majorBidi"/>
          <w:i/>
          <w:iCs/>
        </w:rPr>
        <w:t>(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31</w:t>
      </w:r>
      <w:r w:rsidRPr="00DC65F4">
        <w:rPr>
          <w:rFonts w:asciiTheme="majorBidi" w:hAnsiTheme="majorBidi" w:cstheme="majorBidi"/>
          <w:i/>
          <w:iCs/>
          <w:lang w:val="en-US"/>
        </w:rPr>
        <w:t xml:space="preserve"> </w:t>
      </w:r>
      <w:r w:rsidRPr="00DC65F4">
        <w:rPr>
          <w:rFonts w:asciiTheme="majorBidi" w:hAnsiTheme="majorBidi" w:cstheme="majorBidi"/>
          <w:i/>
          <w:iCs/>
          <w:cs/>
          <w:lang w:val="en-US"/>
        </w:rPr>
        <w:t xml:space="preserve">ธันวาคม 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2565</w:t>
      </w:r>
      <w:r w:rsidRPr="00DC65F4">
        <w:rPr>
          <w:rFonts w:asciiTheme="majorBidi" w:hAnsiTheme="majorBidi" w:cstheme="majorBidi"/>
          <w:i/>
          <w:iCs/>
        </w:rPr>
        <w:t xml:space="preserve">: 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10</w:t>
      </w:r>
      <w:r w:rsidRPr="00DC65F4">
        <w:rPr>
          <w:rFonts w:asciiTheme="majorBidi" w:hAnsiTheme="majorBidi" w:cstheme="majorBidi"/>
          <w:i/>
          <w:iCs/>
        </w:rPr>
        <w:t xml:space="preserve"> </w:t>
      </w:r>
      <w:r w:rsidRPr="00DC65F4">
        <w:rPr>
          <w:rFonts w:asciiTheme="majorBidi" w:hAnsiTheme="majorBidi" w:cstheme="majorBidi"/>
          <w:i/>
          <w:iCs/>
          <w:cs/>
        </w:rPr>
        <w:t>ล้านบาท)</w:t>
      </w:r>
      <w:r w:rsidRPr="00DC65F4">
        <w:rPr>
          <w:rFonts w:asciiTheme="majorBidi" w:hAnsiTheme="majorBidi" w:cstheme="majorBidi"/>
          <w:i/>
          <w:iCs/>
        </w:rPr>
        <w:t xml:space="preserve"> </w:t>
      </w:r>
      <w:r w:rsidRPr="00DC65F4">
        <w:rPr>
          <w:rFonts w:asciiTheme="majorBidi" w:hAnsiTheme="majorBidi" w:cstheme="majorBidi"/>
          <w:cs/>
        </w:rPr>
        <w:t>สำหรับกลุ่มบริษัท</w:t>
      </w:r>
    </w:p>
    <w:p w14:paraId="24B49077" w14:textId="77777777" w:rsidR="002E635C" w:rsidRPr="00DC65F4" w:rsidRDefault="002E635C" w:rsidP="002E635C">
      <w:pPr>
        <w:pStyle w:val="BodyTextIndent2"/>
        <w:spacing w:line="240" w:lineRule="auto"/>
        <w:ind w:left="1080" w:firstLine="0"/>
        <w:jc w:val="thaiDistribute"/>
        <w:rPr>
          <w:rFonts w:asciiTheme="majorBidi" w:hAnsiTheme="majorBidi" w:cstheme="majorBidi"/>
        </w:rPr>
      </w:pPr>
    </w:p>
    <w:p w14:paraId="100BA59B" w14:textId="4834E577" w:rsidR="00A45E3C" w:rsidRPr="00DC65F4" w:rsidRDefault="00A45E3C" w:rsidP="00986B58">
      <w:pPr>
        <w:pStyle w:val="BodyTextIndent2"/>
        <w:numPr>
          <w:ilvl w:val="0"/>
          <w:numId w:val="16"/>
        </w:numPr>
        <w:spacing w:line="240" w:lineRule="auto"/>
        <w:ind w:left="1080" w:hanging="540"/>
        <w:jc w:val="thaiDistribute"/>
        <w:rPr>
          <w:rFonts w:asciiTheme="majorBidi" w:hAnsiTheme="majorBidi" w:cstheme="majorBidi"/>
        </w:rPr>
      </w:pPr>
      <w:r w:rsidRPr="00DC65F4">
        <w:rPr>
          <w:rFonts w:asciiTheme="majorBidi" w:hAnsiTheme="majorBidi" w:cstheme="majorBidi"/>
          <w:cs/>
        </w:rPr>
        <w:t>วงเงินหนังสือค้ำประกันที่ออกโดย</w:t>
      </w:r>
      <w:r w:rsidR="00555DBD" w:rsidRPr="00DC65F4">
        <w:rPr>
          <w:rFonts w:asciiTheme="majorBidi" w:hAnsiTheme="majorBidi" w:cstheme="majorBidi" w:hint="cs"/>
          <w:cs/>
        </w:rPr>
        <w:t>สถาบันการเงิน</w:t>
      </w:r>
      <w:r w:rsidRPr="00DE061B">
        <w:rPr>
          <w:rFonts w:asciiTheme="majorBidi" w:hAnsiTheme="majorBidi" w:cstheme="majorBidi"/>
          <w:cs/>
        </w:rPr>
        <w:t xml:space="preserve">จำนวน </w:t>
      </w:r>
      <w:r w:rsidR="00491519" w:rsidRPr="00491519">
        <w:rPr>
          <w:rFonts w:ascii="Angsana New" w:hAnsi="Angsana New" w:cs="Angsana New"/>
          <w:lang w:val="en-US"/>
        </w:rPr>
        <w:t>2</w:t>
      </w:r>
      <w:r w:rsidR="00F81622" w:rsidRPr="00DE061B">
        <w:rPr>
          <w:rFonts w:ascii="Angsana New" w:hAnsi="Angsana New" w:cs="Angsana New"/>
        </w:rPr>
        <w:t>,</w:t>
      </w:r>
      <w:r w:rsidR="00491519" w:rsidRPr="00491519">
        <w:rPr>
          <w:rFonts w:ascii="Angsana New" w:hAnsi="Angsana New" w:cs="Angsana New"/>
          <w:lang w:val="en-US"/>
        </w:rPr>
        <w:t>016</w:t>
      </w:r>
      <w:r w:rsidR="0050328D" w:rsidRPr="00DC65F4">
        <w:rPr>
          <w:rFonts w:asciiTheme="majorBidi" w:hAnsiTheme="majorBidi" w:cstheme="majorBidi"/>
          <w:lang w:val="en-US"/>
        </w:rPr>
        <w:t xml:space="preserve"> </w:t>
      </w:r>
      <w:r w:rsidR="002070D9" w:rsidRPr="00DC65F4">
        <w:rPr>
          <w:rFonts w:asciiTheme="majorBidi" w:hAnsiTheme="majorBidi" w:cstheme="majorBidi"/>
        </w:rPr>
        <w:t xml:space="preserve"> </w:t>
      </w:r>
      <w:r w:rsidR="00647556" w:rsidRPr="00DC65F4">
        <w:rPr>
          <w:rFonts w:asciiTheme="majorBidi" w:hAnsiTheme="majorBidi" w:cstheme="majorBidi"/>
          <w:cs/>
        </w:rPr>
        <w:t>ล้านบาท</w:t>
      </w:r>
      <w:r w:rsidR="005735BE" w:rsidRPr="00DC65F4">
        <w:rPr>
          <w:rFonts w:asciiTheme="majorBidi" w:hAnsiTheme="majorBidi" w:cstheme="majorBidi"/>
          <w:cs/>
        </w:rPr>
        <w:t xml:space="preserve"> </w:t>
      </w:r>
      <w:r w:rsidR="00685C4B" w:rsidRPr="00DC65F4">
        <w:rPr>
          <w:rFonts w:asciiTheme="majorBidi" w:hAnsiTheme="majorBidi" w:cstheme="majorBidi"/>
          <w:i/>
          <w:iCs/>
        </w:rPr>
        <w:t>(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31</w:t>
      </w:r>
      <w:r w:rsidR="00ED0E17" w:rsidRPr="00DC65F4">
        <w:rPr>
          <w:rFonts w:asciiTheme="majorBidi" w:hAnsiTheme="majorBidi" w:cstheme="majorBidi"/>
          <w:i/>
          <w:iCs/>
        </w:rPr>
        <w:t xml:space="preserve"> </w:t>
      </w:r>
      <w:r w:rsidR="00ED0E17" w:rsidRPr="00DC65F4">
        <w:rPr>
          <w:rFonts w:asciiTheme="majorBidi" w:hAnsiTheme="majorBidi" w:cstheme="majorBidi"/>
          <w:i/>
          <w:iCs/>
          <w:cs/>
        </w:rPr>
        <w:t xml:space="preserve">ธันวาคม 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2565</w:t>
      </w:r>
      <w:r w:rsidR="00685C4B" w:rsidRPr="00DC65F4">
        <w:rPr>
          <w:rFonts w:asciiTheme="majorBidi" w:hAnsiTheme="majorBidi" w:cstheme="majorBidi"/>
          <w:i/>
          <w:iCs/>
        </w:rPr>
        <w:t xml:space="preserve">: 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2</w:t>
      </w:r>
      <w:r w:rsidR="00B22000" w:rsidRPr="00DC65F4">
        <w:rPr>
          <w:rFonts w:asciiTheme="majorBidi" w:hAnsiTheme="majorBidi" w:cstheme="majorBidi"/>
          <w:i/>
          <w:iCs/>
        </w:rPr>
        <w:t>,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016</w:t>
      </w:r>
      <w:r w:rsidR="00662E5F" w:rsidRPr="00DC65F4">
        <w:rPr>
          <w:rFonts w:asciiTheme="majorBidi" w:hAnsiTheme="majorBidi" w:cstheme="majorBidi"/>
          <w:i/>
          <w:iCs/>
        </w:rPr>
        <w:t xml:space="preserve"> </w:t>
      </w:r>
      <w:r w:rsidR="00685C4B" w:rsidRPr="00DC65F4">
        <w:rPr>
          <w:rFonts w:asciiTheme="majorBidi" w:hAnsiTheme="majorBidi" w:cstheme="majorBidi"/>
          <w:i/>
          <w:iCs/>
          <w:cs/>
        </w:rPr>
        <w:t>ล้านบาท และ</w:t>
      </w:r>
      <w:r w:rsidR="00E43C81" w:rsidRPr="00DC65F4">
        <w:rPr>
          <w:rFonts w:asciiTheme="majorBidi" w:hAnsiTheme="majorBidi" w:cstheme="majorBidi"/>
          <w:i/>
          <w:iCs/>
        </w:rPr>
        <w:t xml:space="preserve"> 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4</w:t>
      </w:r>
      <w:r w:rsidR="00685C4B" w:rsidRPr="00DC65F4">
        <w:rPr>
          <w:rFonts w:asciiTheme="majorBidi" w:hAnsiTheme="majorBidi" w:cstheme="majorBidi"/>
          <w:i/>
          <w:iCs/>
        </w:rPr>
        <w:t xml:space="preserve"> </w:t>
      </w:r>
      <w:r w:rsidR="00685C4B" w:rsidRPr="00DC65F4">
        <w:rPr>
          <w:rFonts w:asciiTheme="majorBidi" w:hAnsiTheme="majorBidi" w:cstheme="majorBidi"/>
          <w:i/>
          <w:iCs/>
          <w:cs/>
        </w:rPr>
        <w:t xml:space="preserve">ล้านเหรียญสหรัฐ (เทียบเท่า 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139</w:t>
      </w:r>
      <w:r w:rsidR="002070D9" w:rsidRPr="00DC65F4">
        <w:rPr>
          <w:rFonts w:asciiTheme="majorBidi" w:hAnsiTheme="majorBidi" w:cstheme="majorBidi"/>
          <w:i/>
          <w:iCs/>
        </w:rPr>
        <w:t xml:space="preserve"> </w:t>
      </w:r>
      <w:r w:rsidR="00685C4B" w:rsidRPr="00DC65F4">
        <w:rPr>
          <w:rFonts w:asciiTheme="majorBidi" w:hAnsiTheme="majorBidi" w:cstheme="majorBidi"/>
          <w:i/>
          <w:iCs/>
          <w:cs/>
        </w:rPr>
        <w:t>ล้านบาท)</w:t>
      </w:r>
      <w:r w:rsidR="00685C4B" w:rsidRPr="00DC65F4">
        <w:rPr>
          <w:rFonts w:asciiTheme="majorBidi" w:hAnsiTheme="majorBidi" w:cstheme="majorBidi"/>
          <w:i/>
          <w:iCs/>
        </w:rPr>
        <w:t xml:space="preserve"> </w:t>
      </w:r>
      <w:r w:rsidR="00685C4B" w:rsidRPr="00DC65F4">
        <w:rPr>
          <w:rFonts w:asciiTheme="majorBidi" w:hAnsiTheme="majorBidi" w:cstheme="majorBidi"/>
          <w:i/>
          <w:iCs/>
          <w:cs/>
        </w:rPr>
        <w:t xml:space="preserve">และ 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65</w:t>
      </w:r>
      <w:r w:rsidR="00685C4B" w:rsidRPr="00DC65F4">
        <w:rPr>
          <w:rFonts w:asciiTheme="majorBidi" w:hAnsiTheme="majorBidi" w:cstheme="majorBidi"/>
          <w:i/>
          <w:iCs/>
        </w:rPr>
        <w:t xml:space="preserve"> </w:t>
      </w:r>
      <w:r w:rsidR="00685C4B" w:rsidRPr="00DC65F4">
        <w:rPr>
          <w:rFonts w:asciiTheme="majorBidi" w:hAnsiTheme="majorBidi" w:cstheme="majorBidi"/>
          <w:i/>
          <w:iCs/>
          <w:cs/>
        </w:rPr>
        <w:t xml:space="preserve">ล้านอินเดียรูปี (เทียบเท่า 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29</w:t>
      </w:r>
      <w:r w:rsidR="00685C4B" w:rsidRPr="00DC65F4">
        <w:rPr>
          <w:rFonts w:asciiTheme="majorBidi" w:hAnsiTheme="majorBidi" w:cstheme="majorBidi"/>
          <w:i/>
          <w:iCs/>
        </w:rPr>
        <w:t xml:space="preserve"> </w:t>
      </w:r>
      <w:r w:rsidR="00685C4B" w:rsidRPr="00DC65F4">
        <w:rPr>
          <w:rFonts w:asciiTheme="majorBidi" w:hAnsiTheme="majorBidi" w:cstheme="majorBidi"/>
          <w:i/>
          <w:iCs/>
          <w:cs/>
        </w:rPr>
        <w:t>ล้านบาท)</w:t>
      </w:r>
      <w:r w:rsidR="00685C4B" w:rsidRPr="00DC65F4">
        <w:rPr>
          <w:rFonts w:asciiTheme="majorBidi" w:hAnsiTheme="majorBidi" w:cstheme="majorBidi"/>
          <w:i/>
          <w:iCs/>
        </w:rPr>
        <w:t>)</w:t>
      </w:r>
      <w:r w:rsidR="00E842D4" w:rsidRPr="00DC65F4">
        <w:rPr>
          <w:rFonts w:asciiTheme="majorBidi" w:hAnsiTheme="majorBidi" w:cstheme="majorBidi"/>
        </w:rPr>
        <w:t xml:space="preserve"> </w:t>
      </w:r>
      <w:r w:rsidR="001E4C8E" w:rsidRPr="00DC65F4">
        <w:rPr>
          <w:rFonts w:asciiTheme="majorBidi" w:hAnsiTheme="majorBidi" w:cstheme="majorBidi"/>
          <w:cs/>
        </w:rPr>
        <w:t>สำหรับ</w:t>
      </w:r>
      <w:r w:rsidR="001A5723" w:rsidRPr="00DC65F4">
        <w:rPr>
          <w:rFonts w:asciiTheme="majorBidi" w:hAnsiTheme="majorBidi" w:cstheme="majorBidi"/>
          <w:cs/>
        </w:rPr>
        <w:t>กลุ่มบริษัท</w:t>
      </w:r>
    </w:p>
    <w:p w14:paraId="29DCD352" w14:textId="17DBE1F3" w:rsidR="00281CF4" w:rsidRPr="00DC65F4" w:rsidRDefault="00281CF4" w:rsidP="00986B58">
      <w:pPr>
        <w:pStyle w:val="BodyTextIndent2"/>
        <w:spacing w:line="240" w:lineRule="auto"/>
        <w:ind w:left="1080" w:firstLine="0"/>
        <w:jc w:val="thaiDistribute"/>
        <w:rPr>
          <w:rFonts w:asciiTheme="majorBidi" w:hAnsiTheme="majorBidi" w:cstheme="majorBidi"/>
          <w:rtl/>
          <w:cs/>
        </w:rPr>
      </w:pPr>
    </w:p>
    <w:p w14:paraId="17A3CA7B" w14:textId="669E7309" w:rsidR="00A45E3C" w:rsidRPr="006007E3" w:rsidRDefault="00A45E3C" w:rsidP="005E2315">
      <w:pPr>
        <w:pStyle w:val="BodyTextIndent2"/>
        <w:numPr>
          <w:ilvl w:val="0"/>
          <w:numId w:val="16"/>
        </w:numPr>
        <w:spacing w:line="240" w:lineRule="auto"/>
        <w:ind w:left="1080" w:hanging="540"/>
        <w:jc w:val="thaiDistribute"/>
        <w:rPr>
          <w:rFonts w:asciiTheme="majorBidi" w:hAnsiTheme="majorBidi" w:cstheme="majorBidi"/>
        </w:rPr>
      </w:pPr>
      <w:r w:rsidRPr="00DC65F4">
        <w:rPr>
          <w:rFonts w:asciiTheme="majorBidi" w:hAnsiTheme="majorBidi" w:cstheme="majorBidi"/>
          <w:cs/>
        </w:rPr>
        <w:t>วงเงินตั๋วสัญญาใช้เงินที่ออกโดย</w:t>
      </w:r>
      <w:r w:rsidR="00555DBD" w:rsidRPr="00DC65F4">
        <w:rPr>
          <w:rFonts w:asciiTheme="majorBidi" w:hAnsiTheme="majorBidi" w:cstheme="majorBidi" w:hint="cs"/>
          <w:cs/>
        </w:rPr>
        <w:t>สถา</w:t>
      </w:r>
      <w:r w:rsidR="00555DBD" w:rsidRPr="006007E3">
        <w:rPr>
          <w:rFonts w:asciiTheme="majorBidi" w:hAnsiTheme="majorBidi" w:cstheme="majorBidi" w:hint="cs"/>
          <w:cs/>
        </w:rPr>
        <w:t>บันการเงิน</w:t>
      </w:r>
      <w:r w:rsidRPr="006007E3">
        <w:rPr>
          <w:rFonts w:asciiTheme="majorBidi" w:hAnsiTheme="majorBidi" w:cstheme="majorBidi"/>
          <w:cs/>
        </w:rPr>
        <w:t>จำนวน</w:t>
      </w:r>
      <w:r w:rsidR="00EB07F9" w:rsidRPr="006007E3">
        <w:rPr>
          <w:rFonts w:asciiTheme="majorBidi" w:hAnsiTheme="majorBidi" w:cstheme="majorBidi"/>
          <w:cs/>
        </w:rPr>
        <w:t xml:space="preserve"> </w:t>
      </w:r>
      <w:r w:rsidR="00491519" w:rsidRPr="00491519">
        <w:rPr>
          <w:rFonts w:ascii="Angsana New" w:hAnsi="Angsana New" w:cs="Angsana New"/>
          <w:lang w:val="en-US"/>
        </w:rPr>
        <w:t>4</w:t>
      </w:r>
      <w:r w:rsidR="00F81622" w:rsidRPr="006007E3">
        <w:rPr>
          <w:rFonts w:ascii="Angsana New" w:hAnsi="Angsana New" w:cs="Angsana New"/>
        </w:rPr>
        <w:t>,</w:t>
      </w:r>
      <w:r w:rsidR="00491519" w:rsidRPr="00491519">
        <w:rPr>
          <w:rFonts w:ascii="Angsana New" w:hAnsi="Angsana New" w:cs="Angsana New"/>
          <w:lang w:val="en-US"/>
        </w:rPr>
        <w:t>800</w:t>
      </w:r>
      <w:r w:rsidR="009F0555" w:rsidRPr="006007E3">
        <w:rPr>
          <w:rFonts w:asciiTheme="majorBidi" w:hAnsiTheme="majorBidi" w:cstheme="majorBidi"/>
          <w:lang w:val="en-US"/>
        </w:rPr>
        <w:t xml:space="preserve"> </w:t>
      </w:r>
      <w:r w:rsidR="00647556" w:rsidRPr="006007E3">
        <w:rPr>
          <w:rFonts w:asciiTheme="majorBidi" w:hAnsiTheme="majorBidi" w:cstheme="majorBidi"/>
          <w:cs/>
        </w:rPr>
        <w:t>ล้านบาท</w:t>
      </w:r>
      <w:r w:rsidR="008E58B2" w:rsidRPr="006007E3">
        <w:rPr>
          <w:rFonts w:asciiTheme="majorBidi" w:hAnsiTheme="majorBidi" w:cstheme="majorBidi"/>
          <w:lang w:val="en-US"/>
        </w:rPr>
        <w:t xml:space="preserve"> </w:t>
      </w:r>
      <w:r w:rsidR="008E58B2" w:rsidRPr="006007E3">
        <w:rPr>
          <w:rFonts w:asciiTheme="majorBidi" w:hAnsiTheme="majorBidi" w:cstheme="majorBidi"/>
          <w:i/>
          <w:iCs/>
        </w:rPr>
        <w:t>(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31</w:t>
      </w:r>
      <w:r w:rsidR="00ED0E17" w:rsidRPr="006007E3">
        <w:rPr>
          <w:rFonts w:asciiTheme="majorBidi" w:hAnsiTheme="majorBidi" w:cstheme="majorBidi"/>
          <w:i/>
          <w:iCs/>
          <w:lang w:val="en-US"/>
        </w:rPr>
        <w:t xml:space="preserve"> </w:t>
      </w:r>
      <w:r w:rsidR="00ED0E17" w:rsidRPr="006007E3">
        <w:rPr>
          <w:rFonts w:asciiTheme="majorBidi" w:hAnsiTheme="majorBidi" w:cstheme="majorBidi"/>
          <w:i/>
          <w:iCs/>
          <w:cs/>
          <w:lang w:val="en-US"/>
        </w:rPr>
        <w:t xml:space="preserve">ธันวาคม 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2565</w:t>
      </w:r>
      <w:r w:rsidR="008E58B2" w:rsidRPr="006007E3">
        <w:rPr>
          <w:rFonts w:asciiTheme="majorBidi" w:hAnsiTheme="majorBidi" w:cstheme="majorBidi"/>
          <w:i/>
          <w:iCs/>
        </w:rPr>
        <w:t xml:space="preserve">: 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4</w:t>
      </w:r>
      <w:r w:rsidR="00B22000" w:rsidRPr="006007E3">
        <w:rPr>
          <w:rFonts w:asciiTheme="majorBidi" w:hAnsiTheme="majorBidi" w:cstheme="majorBidi"/>
          <w:i/>
          <w:iCs/>
          <w:lang w:val="en-US"/>
        </w:rPr>
        <w:t>,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800</w:t>
      </w:r>
      <w:r w:rsidR="00B22000" w:rsidRPr="006007E3">
        <w:rPr>
          <w:rFonts w:asciiTheme="majorBidi" w:hAnsiTheme="majorBidi" w:cstheme="majorBidi"/>
          <w:i/>
          <w:iCs/>
          <w:lang w:val="en-US"/>
        </w:rPr>
        <w:t xml:space="preserve"> </w:t>
      </w:r>
      <w:r w:rsidR="008E58B2" w:rsidRPr="006007E3">
        <w:rPr>
          <w:rFonts w:asciiTheme="majorBidi" w:hAnsiTheme="majorBidi" w:cstheme="majorBidi"/>
          <w:i/>
          <w:iCs/>
          <w:cs/>
        </w:rPr>
        <w:t>ล้านบาท)</w:t>
      </w:r>
      <w:r w:rsidR="008E58B2" w:rsidRPr="006007E3">
        <w:rPr>
          <w:rFonts w:asciiTheme="majorBidi" w:hAnsiTheme="majorBidi" w:cstheme="majorBidi"/>
          <w:i/>
          <w:iCs/>
        </w:rPr>
        <w:t xml:space="preserve"> </w:t>
      </w:r>
      <w:r w:rsidRPr="006007E3">
        <w:rPr>
          <w:rFonts w:asciiTheme="majorBidi" w:hAnsiTheme="majorBidi" w:cstheme="majorBidi"/>
          <w:cs/>
        </w:rPr>
        <w:t>สำหรับ</w:t>
      </w:r>
      <w:r w:rsidR="001A5723" w:rsidRPr="006007E3">
        <w:rPr>
          <w:rFonts w:asciiTheme="majorBidi" w:hAnsiTheme="majorBidi" w:cstheme="majorBidi"/>
          <w:cs/>
        </w:rPr>
        <w:t>กลุ่มบริษัท</w:t>
      </w:r>
    </w:p>
    <w:p w14:paraId="019B946C" w14:textId="77777777" w:rsidR="000D3B2A" w:rsidRPr="006007E3" w:rsidRDefault="000D3B2A" w:rsidP="0077010A">
      <w:pPr>
        <w:pStyle w:val="block"/>
        <w:spacing w:after="0"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899AE81" w14:textId="5CCD6D87" w:rsidR="00A83E01" w:rsidRPr="00DC65F4" w:rsidRDefault="00C24596" w:rsidP="005E2315">
      <w:pPr>
        <w:pStyle w:val="BodyTextIndent2"/>
        <w:numPr>
          <w:ilvl w:val="0"/>
          <w:numId w:val="16"/>
        </w:numPr>
        <w:spacing w:line="240" w:lineRule="auto"/>
        <w:ind w:left="1080" w:hanging="540"/>
        <w:jc w:val="thaiDistribute"/>
        <w:rPr>
          <w:rFonts w:asciiTheme="majorBidi" w:hAnsiTheme="majorBidi" w:cstheme="majorBidi"/>
        </w:rPr>
      </w:pPr>
      <w:r w:rsidRPr="006007E3">
        <w:rPr>
          <w:rFonts w:asciiTheme="majorBidi" w:hAnsiTheme="majorBidi" w:cstheme="majorBidi"/>
          <w:cs/>
        </w:rPr>
        <w:t>วงเงินสินเชื่ออื่น</w:t>
      </w:r>
      <w:r w:rsidR="00A83E01" w:rsidRPr="006007E3">
        <w:rPr>
          <w:rFonts w:asciiTheme="majorBidi" w:hAnsiTheme="majorBidi" w:cstheme="majorBidi"/>
          <w:cs/>
        </w:rPr>
        <w:t>จำนวน</w:t>
      </w:r>
      <w:r w:rsidR="00A32C1B" w:rsidRPr="006007E3">
        <w:rPr>
          <w:rFonts w:asciiTheme="majorBidi" w:hAnsiTheme="majorBidi" w:cstheme="majorBidi"/>
          <w:lang w:val="en-US"/>
        </w:rPr>
        <w:t xml:space="preserve"> </w:t>
      </w:r>
      <w:r w:rsidR="00491519" w:rsidRPr="00491519">
        <w:rPr>
          <w:rFonts w:ascii="Angsana New" w:hAnsi="Angsana New" w:cs="Angsana New"/>
          <w:lang w:val="en-US"/>
        </w:rPr>
        <w:t>900</w:t>
      </w:r>
      <w:r w:rsidR="00F81622" w:rsidRPr="006007E3">
        <w:rPr>
          <w:rFonts w:ascii="Angsana New" w:hAnsi="Angsana New" w:cs="Angsana New"/>
          <w:lang w:val="en-US"/>
        </w:rPr>
        <w:t xml:space="preserve"> </w:t>
      </w:r>
      <w:r w:rsidR="00647556" w:rsidRPr="006007E3">
        <w:rPr>
          <w:rFonts w:asciiTheme="majorBidi" w:hAnsiTheme="majorBidi" w:cstheme="majorBidi"/>
          <w:cs/>
        </w:rPr>
        <w:t>ล้าน</w:t>
      </w:r>
      <w:r w:rsidR="00647556" w:rsidRPr="00DC65F4">
        <w:rPr>
          <w:rFonts w:asciiTheme="majorBidi" w:hAnsiTheme="majorBidi" w:cstheme="majorBidi"/>
          <w:cs/>
        </w:rPr>
        <w:t>บาท</w:t>
      </w:r>
      <w:r w:rsidR="008E58B2" w:rsidRPr="00DC65F4">
        <w:rPr>
          <w:rFonts w:asciiTheme="majorBidi" w:hAnsiTheme="majorBidi" w:cstheme="majorBidi"/>
          <w:lang w:val="en-US"/>
        </w:rPr>
        <w:t xml:space="preserve"> </w:t>
      </w:r>
      <w:r w:rsidR="008E58B2" w:rsidRPr="00DC65F4">
        <w:rPr>
          <w:rFonts w:asciiTheme="majorBidi" w:hAnsiTheme="majorBidi" w:cstheme="majorBidi"/>
          <w:i/>
          <w:iCs/>
        </w:rPr>
        <w:t>(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31</w:t>
      </w:r>
      <w:r w:rsidR="00ED0E17" w:rsidRPr="00DC65F4">
        <w:rPr>
          <w:rFonts w:asciiTheme="majorBidi" w:hAnsiTheme="majorBidi" w:cstheme="majorBidi"/>
          <w:i/>
          <w:iCs/>
          <w:lang w:val="en-US"/>
        </w:rPr>
        <w:t xml:space="preserve"> </w:t>
      </w:r>
      <w:r w:rsidR="00ED0E17" w:rsidRPr="00DC65F4">
        <w:rPr>
          <w:rFonts w:asciiTheme="majorBidi" w:hAnsiTheme="majorBidi" w:cstheme="majorBidi"/>
          <w:i/>
          <w:iCs/>
          <w:cs/>
          <w:lang w:val="en-US"/>
        </w:rPr>
        <w:t xml:space="preserve">ธันวาคม 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2565</w:t>
      </w:r>
      <w:r w:rsidR="008E58B2" w:rsidRPr="00DC65F4">
        <w:rPr>
          <w:rFonts w:asciiTheme="majorBidi" w:hAnsiTheme="majorBidi" w:cstheme="majorBidi"/>
          <w:i/>
          <w:iCs/>
        </w:rPr>
        <w:t xml:space="preserve">: 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1</w:t>
      </w:r>
      <w:r w:rsidR="00B22000" w:rsidRPr="00DC65F4">
        <w:rPr>
          <w:rFonts w:asciiTheme="majorBidi" w:hAnsiTheme="majorBidi" w:cstheme="majorBidi"/>
          <w:i/>
          <w:iCs/>
          <w:lang w:val="en-US"/>
        </w:rPr>
        <w:t>,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000</w:t>
      </w:r>
      <w:r w:rsidR="008E58B2" w:rsidRPr="00DC65F4">
        <w:rPr>
          <w:rFonts w:asciiTheme="majorBidi" w:hAnsiTheme="majorBidi" w:cstheme="majorBidi"/>
          <w:i/>
          <w:iCs/>
        </w:rPr>
        <w:t xml:space="preserve"> </w:t>
      </w:r>
      <w:r w:rsidR="008E58B2" w:rsidRPr="00DC65F4">
        <w:rPr>
          <w:rFonts w:asciiTheme="majorBidi" w:hAnsiTheme="majorBidi" w:cstheme="majorBidi"/>
          <w:i/>
          <w:iCs/>
          <w:cs/>
        </w:rPr>
        <w:t>ล้านบาท)</w:t>
      </w:r>
      <w:r w:rsidR="008E58B2" w:rsidRPr="00DC65F4">
        <w:rPr>
          <w:rFonts w:asciiTheme="majorBidi" w:hAnsiTheme="majorBidi" w:cstheme="majorBidi"/>
          <w:i/>
          <w:iCs/>
        </w:rPr>
        <w:t xml:space="preserve"> </w:t>
      </w:r>
      <w:r w:rsidR="00157481" w:rsidRPr="00DC65F4">
        <w:rPr>
          <w:rFonts w:asciiTheme="majorBidi" w:hAnsiTheme="majorBidi" w:cstheme="majorBidi"/>
          <w:cs/>
        </w:rPr>
        <w:t>สำหรับกลุ่มบริษัท</w:t>
      </w:r>
    </w:p>
    <w:p w14:paraId="4AC85857" w14:textId="52337A06" w:rsidR="000B0D0C" w:rsidRDefault="000B0D0C" w:rsidP="00B53E40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BDD0968" w14:textId="09BE8A5D" w:rsidR="00B53E40" w:rsidRDefault="00B53E40" w:rsidP="00B53E40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DCED25F" w14:textId="32697661" w:rsidR="00B53E40" w:rsidRDefault="00B53E40" w:rsidP="00B53E40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2EF486C" w14:textId="00BA2145" w:rsidR="00B53E40" w:rsidRDefault="00B53E40" w:rsidP="00B53E40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2F1DFDF" w14:textId="445ECD4D" w:rsidR="005C069C" w:rsidRPr="00DC65F4" w:rsidRDefault="000C4E1E" w:rsidP="00C306A6">
      <w:pPr>
        <w:pStyle w:val="BodyTextIndent2"/>
        <w:spacing w:line="240" w:lineRule="auto"/>
        <w:ind w:left="0" w:firstLine="540"/>
        <w:jc w:val="thaiDistribute"/>
        <w:rPr>
          <w:rFonts w:asciiTheme="majorBidi" w:hAnsiTheme="majorBidi" w:cstheme="majorBidi"/>
        </w:rPr>
      </w:pPr>
      <w:r w:rsidRPr="00DC65F4">
        <w:rPr>
          <w:rFonts w:asciiTheme="majorBidi" w:hAnsiTheme="majorBidi" w:cstheme="majorBidi"/>
          <w:cs/>
        </w:rPr>
        <w:lastRenderedPageBreak/>
        <w:t>รายละเอียดของหลักประกันซึ่งเป็นสินทรัพย์แสดงราคาตามบัญชี ดังนี้</w:t>
      </w:r>
    </w:p>
    <w:p w14:paraId="14260E75" w14:textId="77777777" w:rsidR="00666F74" w:rsidRPr="00DC65F4" w:rsidRDefault="00666F74" w:rsidP="00A51B1E">
      <w:pPr>
        <w:pStyle w:val="BodyTextIndent2"/>
        <w:spacing w:line="240" w:lineRule="auto"/>
        <w:ind w:left="547" w:firstLine="0"/>
        <w:jc w:val="left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210"/>
        <w:gridCol w:w="1350"/>
        <w:gridCol w:w="270"/>
        <w:gridCol w:w="1350"/>
      </w:tblGrid>
      <w:tr w:rsidR="000A6D6D" w:rsidRPr="00CD3F5C" w14:paraId="38D76FD6" w14:textId="77777777" w:rsidTr="00EF0212">
        <w:tc>
          <w:tcPr>
            <w:tcW w:w="6210" w:type="dxa"/>
            <w:shd w:val="clear" w:color="auto" w:fill="auto"/>
          </w:tcPr>
          <w:p w14:paraId="13056AF0" w14:textId="77777777" w:rsidR="000A6D6D" w:rsidRPr="00CD3F5C" w:rsidRDefault="000A6D6D" w:rsidP="00C6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51E427CB" w14:textId="77777777" w:rsidR="000A6D6D" w:rsidRPr="00CD3F5C" w:rsidRDefault="000A6D6D" w:rsidP="00FA0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CD3F5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965E6" w:rsidRPr="00CD3F5C" w14:paraId="7B72BAE1" w14:textId="77777777" w:rsidTr="00EF0212">
        <w:tc>
          <w:tcPr>
            <w:tcW w:w="6210" w:type="dxa"/>
            <w:shd w:val="clear" w:color="auto" w:fill="auto"/>
          </w:tcPr>
          <w:p w14:paraId="3BEA3D75" w14:textId="77777777" w:rsidR="00A965E6" w:rsidRPr="00CD3F5C" w:rsidRDefault="00A965E6" w:rsidP="00C6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4448DBE" w14:textId="3D1EB889" w:rsidR="00A965E6" w:rsidRPr="00CD3F5C" w:rsidRDefault="00491519" w:rsidP="00FA0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5032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0328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74FE7C80" w14:textId="77777777" w:rsidR="00A965E6" w:rsidRPr="00CD3F5C" w:rsidRDefault="00A965E6" w:rsidP="00FA0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61FB2978" w14:textId="73CF320D" w:rsidR="00A965E6" w:rsidRPr="00CD3F5C" w:rsidRDefault="00491519" w:rsidP="00FA0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</w:t>
            </w:r>
            <w:r w:rsidR="00A965E6" w:rsidRPr="00CD3F5C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A965E6" w:rsidRPr="00CD3F5C" w14:paraId="6E9A0D18" w14:textId="77777777" w:rsidTr="00EF0212">
        <w:tc>
          <w:tcPr>
            <w:tcW w:w="6210" w:type="dxa"/>
            <w:shd w:val="clear" w:color="auto" w:fill="auto"/>
          </w:tcPr>
          <w:p w14:paraId="7B784538" w14:textId="77777777" w:rsidR="00A965E6" w:rsidRPr="00CD3F5C" w:rsidRDefault="00A965E6" w:rsidP="00C6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0045C5F" w14:textId="1ED4969C" w:rsidR="00A965E6" w:rsidRPr="00CD3F5C" w:rsidRDefault="00491519" w:rsidP="004C0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5258790F" w14:textId="77777777" w:rsidR="00A965E6" w:rsidRPr="00CD3F5C" w:rsidRDefault="00A965E6" w:rsidP="00FA08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50" w:type="dxa"/>
            <w:shd w:val="clear" w:color="auto" w:fill="auto"/>
          </w:tcPr>
          <w:p w14:paraId="27291868" w14:textId="64CA8218" w:rsidR="00A965E6" w:rsidRPr="00CD3F5C" w:rsidRDefault="00491519" w:rsidP="004C03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</w:tr>
      <w:tr w:rsidR="00A965E6" w:rsidRPr="00CD3F5C" w14:paraId="7AAA51EC" w14:textId="77777777" w:rsidTr="00EF0212">
        <w:tc>
          <w:tcPr>
            <w:tcW w:w="6210" w:type="dxa"/>
            <w:shd w:val="clear" w:color="auto" w:fill="auto"/>
          </w:tcPr>
          <w:p w14:paraId="26F53E37" w14:textId="77777777" w:rsidR="00A965E6" w:rsidRPr="00CD3F5C" w:rsidRDefault="00A965E6" w:rsidP="00C64E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29609E6C" w14:textId="71EA1C67" w:rsidR="00642C4F" w:rsidRPr="00CD3F5C" w:rsidRDefault="00A965E6" w:rsidP="00764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81622" w:rsidRPr="00CD3F5C" w14:paraId="56CFCD15" w14:textId="77777777" w:rsidTr="00EF0212">
        <w:tc>
          <w:tcPr>
            <w:tcW w:w="6210" w:type="dxa"/>
            <w:shd w:val="clear" w:color="auto" w:fill="auto"/>
          </w:tcPr>
          <w:p w14:paraId="7315CFE1" w14:textId="6ED4E4D3" w:rsidR="00F81622" w:rsidRPr="00CD3F5C" w:rsidRDefault="00F81622" w:rsidP="00F8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350" w:type="dxa"/>
            <w:shd w:val="clear" w:color="auto" w:fill="auto"/>
          </w:tcPr>
          <w:p w14:paraId="26D4E267" w14:textId="21A49E9C" w:rsidR="00F81622" w:rsidRPr="006007E3" w:rsidRDefault="00491519" w:rsidP="00F8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4FFE400A" w14:textId="77777777" w:rsidR="00F81622" w:rsidRPr="00CD3F5C" w:rsidRDefault="00F81622" w:rsidP="00F8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7EBA96E" w14:textId="125E77C4" w:rsidR="00F81622" w:rsidRPr="00CD3F5C" w:rsidRDefault="00491519" w:rsidP="00F8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F81622" w:rsidRPr="00CD3F5C" w14:paraId="756F5396" w14:textId="77777777" w:rsidTr="00EF0212">
        <w:tc>
          <w:tcPr>
            <w:tcW w:w="6210" w:type="dxa"/>
            <w:shd w:val="clear" w:color="auto" w:fill="auto"/>
          </w:tcPr>
          <w:p w14:paraId="6FD5B58B" w14:textId="632A830E" w:rsidR="00F81622" w:rsidRPr="00CD3F5C" w:rsidRDefault="00F81622" w:rsidP="00F8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shd w:val="clear" w:color="auto" w:fill="auto"/>
          </w:tcPr>
          <w:p w14:paraId="74A2994B" w14:textId="708D6355" w:rsidR="00F81622" w:rsidRPr="006007E3" w:rsidRDefault="00491519" w:rsidP="00F8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270" w:type="dxa"/>
            <w:shd w:val="clear" w:color="auto" w:fill="auto"/>
          </w:tcPr>
          <w:p w14:paraId="1CDFBF92" w14:textId="77777777" w:rsidR="00F81622" w:rsidRPr="00CD3F5C" w:rsidRDefault="00F81622" w:rsidP="00F8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EC4F81D" w14:textId="2DBFF56D" w:rsidR="00F81622" w:rsidRPr="00CD3F5C" w:rsidRDefault="00491519" w:rsidP="00F8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452</w:t>
            </w:r>
          </w:p>
        </w:tc>
      </w:tr>
      <w:tr w:rsidR="00F81622" w:rsidRPr="00CD3F5C" w14:paraId="3CEE9FDA" w14:textId="77777777" w:rsidTr="00EF0212">
        <w:tc>
          <w:tcPr>
            <w:tcW w:w="6210" w:type="dxa"/>
            <w:shd w:val="clear" w:color="auto" w:fill="auto"/>
          </w:tcPr>
          <w:p w14:paraId="7CFB7C96" w14:textId="77777777" w:rsidR="00F81622" w:rsidRPr="00CD3F5C" w:rsidRDefault="00F81622" w:rsidP="00F8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อสังหาริมทรัพย์พัฒนาเพื่อขาย</w:t>
            </w:r>
            <w:r w:rsidRPr="00CD3F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D3F5C">
              <w:rPr>
                <w:rFonts w:asciiTheme="majorBidi" w:hAnsiTheme="majorBidi" w:cstheme="majorBidi"/>
                <w:sz w:val="30"/>
                <w:szCs w:val="30"/>
                <w:cs/>
              </w:rPr>
              <w:t>(ที่ดินและสิ่งปลูกสร้าง)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6E77E27" w14:textId="60192369" w:rsidR="00F81622" w:rsidRPr="006007E3" w:rsidRDefault="00491519" w:rsidP="00F8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81622" w:rsidRPr="006007E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028</w:t>
            </w:r>
          </w:p>
        </w:tc>
        <w:tc>
          <w:tcPr>
            <w:tcW w:w="270" w:type="dxa"/>
            <w:shd w:val="clear" w:color="auto" w:fill="auto"/>
          </w:tcPr>
          <w:p w14:paraId="09DF7B28" w14:textId="77777777" w:rsidR="00F81622" w:rsidRPr="00CD3F5C" w:rsidRDefault="00F81622" w:rsidP="00F8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D8470F7" w14:textId="556B0D02" w:rsidR="00F81622" w:rsidRPr="00CD3F5C" w:rsidRDefault="00491519" w:rsidP="00F8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81622" w:rsidRPr="00CD3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029</w:t>
            </w:r>
          </w:p>
        </w:tc>
      </w:tr>
      <w:tr w:rsidR="00F81622" w:rsidRPr="00CD3F5C" w14:paraId="42E00257" w14:textId="77777777" w:rsidTr="00EF0212">
        <w:tc>
          <w:tcPr>
            <w:tcW w:w="6210" w:type="dxa"/>
            <w:shd w:val="clear" w:color="auto" w:fill="auto"/>
          </w:tcPr>
          <w:p w14:paraId="29774C28" w14:textId="77777777" w:rsidR="00F81622" w:rsidRPr="00CD3F5C" w:rsidRDefault="00F81622" w:rsidP="00F8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B16BD4" w14:textId="1C5AC03D" w:rsidR="00F81622" w:rsidRPr="006007E3" w:rsidRDefault="00491519" w:rsidP="00F8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F81622" w:rsidRPr="006007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439</w:t>
            </w:r>
          </w:p>
        </w:tc>
        <w:tc>
          <w:tcPr>
            <w:tcW w:w="270" w:type="dxa"/>
            <w:shd w:val="clear" w:color="auto" w:fill="auto"/>
          </w:tcPr>
          <w:p w14:paraId="118280EE" w14:textId="77777777" w:rsidR="00F81622" w:rsidRPr="00CD3F5C" w:rsidRDefault="00F81622" w:rsidP="00F8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98E6ED" w14:textId="34E7C3E7" w:rsidR="00F81622" w:rsidRPr="006E1BE4" w:rsidRDefault="00491519" w:rsidP="00F81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70E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492</w:t>
            </w:r>
          </w:p>
        </w:tc>
      </w:tr>
    </w:tbl>
    <w:p w14:paraId="26C6A131" w14:textId="77777777" w:rsidR="006D0357" w:rsidRPr="00CD3F5C" w:rsidRDefault="006D0357" w:rsidP="00A51B1E">
      <w:pPr>
        <w:pStyle w:val="BodyTextIndent2"/>
        <w:spacing w:line="240" w:lineRule="auto"/>
        <w:ind w:left="0" w:firstLine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D22A99F" w14:textId="77777777" w:rsidR="00A965E6" w:rsidRPr="00CD3F5C" w:rsidRDefault="00A965E6" w:rsidP="0063049F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D3F5C">
        <w:rPr>
          <w:rFonts w:asciiTheme="majorBidi" w:hAnsiTheme="majorBidi" w:cstheme="majorBidi"/>
          <w:sz w:val="30"/>
          <w:szCs w:val="30"/>
          <w:cs/>
          <w:lang w:bidi="th-TH"/>
        </w:rPr>
        <w:t>นอกจากนี้</w:t>
      </w:r>
      <w:r w:rsidR="00E8027F" w:rsidRPr="00CD3F5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CD3F5C">
        <w:rPr>
          <w:rFonts w:asciiTheme="majorBidi" w:hAnsiTheme="majorBidi" w:cstheme="majorBidi"/>
          <w:sz w:val="30"/>
          <w:szCs w:val="30"/>
          <w:cs/>
          <w:lang w:bidi="th-TH"/>
        </w:rPr>
        <w:t>วงเงินสินเชื่อ</w:t>
      </w:r>
      <w:r w:rsidR="00F84F22" w:rsidRPr="00CD3F5C">
        <w:rPr>
          <w:rFonts w:asciiTheme="majorBidi" w:hAnsiTheme="majorBidi" w:cstheme="majorBidi"/>
          <w:sz w:val="30"/>
          <w:szCs w:val="30"/>
          <w:cs/>
          <w:lang w:bidi="th-TH"/>
        </w:rPr>
        <w:t>บางส่วน</w:t>
      </w:r>
      <w:r w:rsidRPr="00CD3F5C">
        <w:rPr>
          <w:rFonts w:asciiTheme="majorBidi" w:hAnsiTheme="majorBidi" w:cstheme="majorBidi"/>
          <w:sz w:val="30"/>
          <w:szCs w:val="30"/>
          <w:cs/>
          <w:lang w:bidi="th-TH"/>
        </w:rPr>
        <w:t>ของบริษัทย่อยค้ำประกันโดย</w:t>
      </w:r>
      <w:r w:rsidR="005D491C" w:rsidRPr="00CD3F5C">
        <w:rPr>
          <w:rFonts w:asciiTheme="majorBidi" w:hAnsiTheme="majorBidi" w:cstheme="majorBidi"/>
          <w:sz w:val="30"/>
          <w:szCs w:val="30"/>
          <w:cs/>
          <w:lang w:bidi="th-TH"/>
        </w:rPr>
        <w:t>บริษัทและ</w:t>
      </w:r>
      <w:r w:rsidR="000802EA" w:rsidRPr="00CD3F5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 </w:t>
      </w:r>
      <w:r w:rsidRPr="00CD3F5C">
        <w:rPr>
          <w:rFonts w:asciiTheme="majorBidi" w:hAnsiTheme="majorBidi" w:cstheme="majorBidi"/>
          <w:sz w:val="30"/>
          <w:szCs w:val="30"/>
          <w:cs/>
          <w:lang w:bidi="th-TH"/>
        </w:rPr>
        <w:t>พฤกษา เรียลเอสเตท</w:t>
      </w:r>
      <w:r w:rsidR="000802EA" w:rsidRPr="00CD3F5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จำกัด </w:t>
      </w:r>
      <w:r w:rsidR="000802EA" w:rsidRPr="00CD3F5C">
        <w:rPr>
          <w:rFonts w:asciiTheme="majorBidi" w:hAnsiTheme="majorBidi" w:cstheme="majorBidi"/>
          <w:sz w:val="30"/>
          <w:szCs w:val="30"/>
          <w:rtl/>
          <w:cs/>
        </w:rPr>
        <w:t>(</w:t>
      </w:r>
      <w:r w:rsidR="000802EA" w:rsidRPr="00CD3F5C">
        <w:rPr>
          <w:rFonts w:asciiTheme="majorBidi" w:hAnsiTheme="majorBidi" w:cstheme="majorBidi"/>
          <w:sz w:val="30"/>
          <w:szCs w:val="30"/>
          <w:rtl/>
          <w:cs/>
          <w:lang w:bidi="th-TH"/>
        </w:rPr>
        <w:t>มหาชน</w:t>
      </w:r>
      <w:r w:rsidR="000802EA" w:rsidRPr="00CD3F5C">
        <w:rPr>
          <w:rFonts w:asciiTheme="majorBidi" w:hAnsiTheme="majorBidi" w:cstheme="majorBidi"/>
          <w:sz w:val="30"/>
          <w:szCs w:val="30"/>
          <w:rtl/>
          <w:cs/>
        </w:rPr>
        <w:t>)</w:t>
      </w:r>
    </w:p>
    <w:p w14:paraId="3FAA0CBC" w14:textId="77777777" w:rsidR="0063049F" w:rsidRPr="00CD3F5C" w:rsidRDefault="0063049F" w:rsidP="0063049F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DFC3C7D" w14:textId="2EAF554C" w:rsidR="00817117" w:rsidRDefault="00817117" w:rsidP="00817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87E0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91519" w:rsidRPr="00491519">
        <w:rPr>
          <w:rFonts w:asciiTheme="majorBidi" w:hAnsiTheme="majorBidi" w:cstheme="majorBidi"/>
          <w:sz w:val="30"/>
          <w:szCs w:val="30"/>
        </w:rPr>
        <w:t>30</w:t>
      </w:r>
      <w:r w:rsidR="0050328D">
        <w:rPr>
          <w:rFonts w:asciiTheme="majorBidi" w:hAnsiTheme="majorBidi" w:cstheme="majorBidi"/>
          <w:sz w:val="30"/>
          <w:szCs w:val="30"/>
        </w:rPr>
        <w:t xml:space="preserve"> </w:t>
      </w:r>
      <w:r w:rsidR="0050328D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491519" w:rsidRPr="00491519">
        <w:rPr>
          <w:rFonts w:asciiTheme="majorBidi" w:hAnsiTheme="majorBidi" w:cstheme="majorBidi"/>
          <w:sz w:val="30"/>
          <w:szCs w:val="30"/>
        </w:rPr>
        <w:t>2566</w:t>
      </w:r>
      <w:r w:rsidRPr="00087E0D">
        <w:rPr>
          <w:rFonts w:asciiTheme="majorBidi" w:hAnsiTheme="majorBidi" w:cstheme="majorBidi"/>
          <w:sz w:val="30"/>
          <w:szCs w:val="30"/>
        </w:rPr>
        <w:t xml:space="preserve"> </w:t>
      </w:r>
      <w:r w:rsidRPr="00087E0D">
        <w:rPr>
          <w:rFonts w:asciiTheme="majorBidi" w:hAnsiTheme="majorBidi" w:cstheme="majorBidi"/>
          <w:sz w:val="30"/>
          <w:szCs w:val="30"/>
          <w:cs/>
        </w:rPr>
        <w:t>กลุ่มบริษัทมีวงเงินสินเชื่อซึ่งยังมิได้เบิกใช้เป็นจำนวนเงินรวม</w:t>
      </w:r>
      <w:r w:rsidR="0050328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91519" w:rsidRPr="00491519">
        <w:rPr>
          <w:rFonts w:asciiTheme="majorBidi" w:hAnsiTheme="majorBidi" w:cstheme="majorBidi"/>
          <w:sz w:val="30"/>
          <w:szCs w:val="30"/>
        </w:rPr>
        <w:t>26</w:t>
      </w:r>
      <w:r w:rsidR="00F81622" w:rsidRPr="00DE061B">
        <w:rPr>
          <w:rFonts w:asciiTheme="majorBidi" w:hAnsiTheme="majorBidi" w:cstheme="majorBidi"/>
          <w:sz w:val="30"/>
          <w:szCs w:val="30"/>
        </w:rPr>
        <w:t>,</w:t>
      </w:r>
      <w:r w:rsidR="00491519" w:rsidRPr="00491519">
        <w:rPr>
          <w:rFonts w:asciiTheme="majorBidi" w:hAnsiTheme="majorBidi" w:cstheme="majorBidi"/>
          <w:sz w:val="30"/>
          <w:szCs w:val="30"/>
        </w:rPr>
        <w:t>149</w:t>
      </w:r>
      <w:r w:rsidR="004E725A">
        <w:rPr>
          <w:rFonts w:asciiTheme="majorBidi" w:hAnsiTheme="majorBidi" w:cstheme="majorBidi"/>
          <w:sz w:val="30"/>
          <w:szCs w:val="30"/>
        </w:rPr>
        <w:t xml:space="preserve"> </w:t>
      </w:r>
      <w:r w:rsidRPr="00087E0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872EDB">
        <w:rPr>
          <w:rFonts w:asciiTheme="majorBidi" w:hAnsiTheme="majorBidi" w:cstheme="majorBidi"/>
          <w:sz w:val="30"/>
          <w:szCs w:val="30"/>
        </w:rPr>
        <w:br/>
      </w:r>
      <w:r w:rsidRPr="00087E0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491519" w:rsidRPr="00491519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087E0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87E0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491519" w:rsidRPr="00491519">
        <w:rPr>
          <w:rFonts w:asciiTheme="majorBidi" w:hAnsiTheme="majorBidi" w:cstheme="majorBidi"/>
          <w:i/>
          <w:iCs/>
          <w:sz w:val="30"/>
          <w:szCs w:val="30"/>
        </w:rPr>
        <w:t>2565</w:t>
      </w:r>
      <w:r w:rsidRPr="00087E0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91519" w:rsidRPr="00491519">
        <w:rPr>
          <w:rFonts w:asciiTheme="majorBidi" w:hAnsiTheme="majorBidi" w:cstheme="majorBidi"/>
          <w:i/>
          <w:iCs/>
          <w:sz w:val="30"/>
          <w:szCs w:val="30"/>
        </w:rPr>
        <w:t>24</w:t>
      </w:r>
      <w:r w:rsidRPr="00087E0D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491519" w:rsidRPr="00491519">
        <w:rPr>
          <w:rFonts w:asciiTheme="majorBidi" w:hAnsiTheme="majorBidi" w:cstheme="majorBidi"/>
          <w:i/>
          <w:iCs/>
          <w:sz w:val="30"/>
          <w:szCs w:val="30"/>
        </w:rPr>
        <w:t>838</w:t>
      </w:r>
      <w:r w:rsidRPr="00087E0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87E0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491519" w:rsidRPr="00491519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087E0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87E0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ล้านเหรียญสหรัฐ (เทียบเท่า </w:t>
      </w:r>
      <w:r w:rsidR="00491519" w:rsidRPr="00491519">
        <w:rPr>
          <w:rFonts w:asciiTheme="majorBidi" w:hAnsiTheme="majorBidi" w:cstheme="majorBidi"/>
          <w:i/>
          <w:iCs/>
          <w:sz w:val="30"/>
          <w:szCs w:val="30"/>
        </w:rPr>
        <w:t>139</w:t>
      </w:r>
      <w:r w:rsidRPr="00087E0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87E0D">
        <w:rPr>
          <w:rFonts w:asciiTheme="majorBidi" w:hAnsiTheme="majorBidi" w:cstheme="majorBidi"/>
          <w:i/>
          <w:iCs/>
          <w:sz w:val="30"/>
          <w:szCs w:val="30"/>
          <w:cs/>
        </w:rPr>
        <w:t>ล้านบาท) และ</w:t>
      </w:r>
      <w:r w:rsidR="0050328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91519" w:rsidRPr="00491519">
        <w:rPr>
          <w:rFonts w:asciiTheme="majorBidi" w:hAnsiTheme="majorBidi" w:cstheme="majorBidi"/>
          <w:i/>
          <w:iCs/>
          <w:sz w:val="30"/>
          <w:szCs w:val="30"/>
        </w:rPr>
        <w:t>65</w:t>
      </w:r>
      <w:r w:rsidRPr="00087E0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87E0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ล้านอินเดียรูปี (เทียบเท่า </w:t>
      </w:r>
      <w:r w:rsidR="00491519" w:rsidRPr="00491519">
        <w:rPr>
          <w:rFonts w:asciiTheme="majorBidi" w:hAnsiTheme="majorBidi" w:cstheme="majorBidi"/>
          <w:i/>
          <w:iCs/>
          <w:sz w:val="30"/>
          <w:szCs w:val="30"/>
        </w:rPr>
        <w:t>29</w:t>
      </w:r>
      <w:r w:rsidRPr="00087E0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87E0D">
        <w:rPr>
          <w:rFonts w:asciiTheme="majorBidi" w:hAnsiTheme="majorBidi" w:cstheme="majorBidi"/>
          <w:i/>
          <w:iCs/>
          <w:sz w:val="30"/>
          <w:szCs w:val="30"/>
          <w:cs/>
        </w:rPr>
        <w:t>ล้านบาท))</w:t>
      </w:r>
    </w:p>
    <w:p w14:paraId="1D9F8AEB" w14:textId="29E7B665" w:rsidR="00B53E40" w:rsidRDefault="00B53E40" w:rsidP="00B53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94D0E51" w14:textId="5C2B1A28" w:rsidR="00B53E40" w:rsidRDefault="00B53E40" w:rsidP="00B53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C975D79" w14:textId="55E9EF34" w:rsidR="00B53E40" w:rsidRDefault="00B53E40" w:rsidP="00B53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A8A8EA9" w14:textId="008FAB09" w:rsidR="00B53E40" w:rsidRDefault="00B53E40" w:rsidP="00B53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2A1303E" w14:textId="1CC4884D" w:rsidR="00B53E40" w:rsidRDefault="00B53E40" w:rsidP="00B53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AADC5C8" w14:textId="378956A5" w:rsidR="00B53E40" w:rsidRDefault="00B53E40" w:rsidP="00B53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ACDD6F4" w14:textId="35BC0E68" w:rsidR="00B53E40" w:rsidRDefault="00B53E40" w:rsidP="00B53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A81755D" w14:textId="23803280" w:rsidR="00B53E40" w:rsidRDefault="00B53E40" w:rsidP="00B53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81E1772" w14:textId="057613B6" w:rsidR="00B53E40" w:rsidRDefault="00B53E40" w:rsidP="00B53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DDECF70" w14:textId="07C8B683" w:rsidR="00B53E40" w:rsidRDefault="00B53E40" w:rsidP="00B53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A0E6342" w14:textId="7681695B" w:rsidR="00B53E40" w:rsidRDefault="00B53E40" w:rsidP="00B53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DB3D273" w14:textId="569D727F" w:rsidR="00B53E40" w:rsidRDefault="00B53E40" w:rsidP="00B53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13E617A" w14:textId="012E8261" w:rsidR="00B53E40" w:rsidRDefault="00B53E40" w:rsidP="00B53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04C7CDB" w14:textId="415ED18D" w:rsidR="00B53E40" w:rsidRDefault="00B53E40" w:rsidP="00B53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D99D421" w14:textId="77777777" w:rsidR="00B53E40" w:rsidRPr="00B53E40" w:rsidRDefault="00B53E40" w:rsidP="00B53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47DC739" w14:textId="4EE2E924" w:rsidR="00A45E3C" w:rsidRPr="00CD3F5C" w:rsidRDefault="00CC7E7D" w:rsidP="00C57ABB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cs/>
        </w:rPr>
      </w:pPr>
      <w:r w:rsidRPr="00CD3F5C">
        <w:rPr>
          <w:rFonts w:asciiTheme="majorBidi" w:hAnsiTheme="majorBidi" w:cstheme="majorBidi"/>
          <w:b/>
          <w:bCs/>
          <w:cs/>
        </w:rPr>
        <w:lastRenderedPageBreak/>
        <w:t>อสังหาริมทรัพย์พัฒนาเพื่อขาย</w:t>
      </w:r>
    </w:p>
    <w:p w14:paraId="4C257550" w14:textId="77777777" w:rsidR="009131FD" w:rsidRPr="007E6335" w:rsidRDefault="009131FD" w:rsidP="00630222">
      <w:pPr>
        <w:pStyle w:val="a"/>
        <w:tabs>
          <w:tab w:val="clear" w:pos="1080"/>
          <w:tab w:val="left" w:pos="540"/>
        </w:tabs>
        <w:ind w:left="720"/>
        <w:jc w:val="thaiDistribute"/>
        <w:rPr>
          <w:rFonts w:asciiTheme="majorBidi" w:hAnsiTheme="majorBidi" w:cs="Angsana New"/>
          <w:b/>
          <w:bCs/>
          <w:sz w:val="24"/>
          <w:szCs w:val="24"/>
          <w:cs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270"/>
        <w:gridCol w:w="1692"/>
        <w:gridCol w:w="288"/>
        <w:gridCol w:w="1692"/>
      </w:tblGrid>
      <w:tr w:rsidR="009131FD" w:rsidRPr="00CD3F5C" w14:paraId="70725128" w14:textId="77777777" w:rsidTr="0050328D">
        <w:trPr>
          <w:tblHeader/>
        </w:trPr>
        <w:tc>
          <w:tcPr>
            <w:tcW w:w="5220" w:type="dxa"/>
          </w:tcPr>
          <w:p w14:paraId="54124E4F" w14:textId="77777777" w:rsidR="009131FD" w:rsidRPr="0050328D" w:rsidRDefault="009131FD" w:rsidP="007662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531B24" w14:textId="77777777" w:rsidR="009131FD" w:rsidRPr="0050328D" w:rsidRDefault="009131FD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672" w:type="dxa"/>
            <w:gridSpan w:val="3"/>
          </w:tcPr>
          <w:p w14:paraId="58452A3D" w14:textId="77777777" w:rsidR="009131FD" w:rsidRPr="0050328D" w:rsidRDefault="009131FD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0328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131FD" w:rsidRPr="00CD3F5C" w14:paraId="6EB535DB" w14:textId="77777777" w:rsidTr="0050328D">
        <w:trPr>
          <w:tblHeader/>
        </w:trPr>
        <w:tc>
          <w:tcPr>
            <w:tcW w:w="5220" w:type="dxa"/>
          </w:tcPr>
          <w:p w14:paraId="6D128E75" w14:textId="77777777" w:rsidR="009131FD" w:rsidRPr="0050328D" w:rsidRDefault="009131FD" w:rsidP="007662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F00E85" w14:textId="77777777" w:rsidR="009131FD" w:rsidRPr="0050328D" w:rsidRDefault="009131FD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4369F36F" w14:textId="0FFD781C" w:rsidR="009131FD" w:rsidRPr="0050328D" w:rsidRDefault="00491519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50328D" w:rsidRPr="005032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0328D" w:rsidRPr="0050328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8" w:type="dxa"/>
          </w:tcPr>
          <w:p w14:paraId="52ACD18C" w14:textId="77777777" w:rsidR="009131FD" w:rsidRPr="0050328D" w:rsidRDefault="009131FD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4AEFDB19" w14:textId="21487677" w:rsidR="009131FD" w:rsidRPr="0050328D" w:rsidRDefault="00491519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131FD" w:rsidRPr="005032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131FD"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131FD" w:rsidRPr="00CD3F5C" w14:paraId="5E7E12EE" w14:textId="77777777" w:rsidTr="0050328D">
        <w:trPr>
          <w:tblHeader/>
        </w:trPr>
        <w:tc>
          <w:tcPr>
            <w:tcW w:w="5220" w:type="dxa"/>
          </w:tcPr>
          <w:p w14:paraId="6CA0540E" w14:textId="77777777" w:rsidR="009131FD" w:rsidRPr="0050328D" w:rsidRDefault="009131FD" w:rsidP="007662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C585E9" w14:textId="77777777" w:rsidR="009131FD" w:rsidRPr="0050328D" w:rsidRDefault="009131FD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7DAF19FA" w14:textId="51ED1F2A" w:rsidR="009131FD" w:rsidRPr="0050328D" w:rsidRDefault="00491519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8" w:type="dxa"/>
          </w:tcPr>
          <w:p w14:paraId="41847FF6" w14:textId="77777777" w:rsidR="009131FD" w:rsidRPr="0050328D" w:rsidRDefault="009131FD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132DC8D3" w14:textId="4F3F79F9" w:rsidR="009131FD" w:rsidRPr="0050328D" w:rsidRDefault="00491519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131FD" w:rsidRPr="00CD3F5C" w14:paraId="736741C6" w14:textId="77777777" w:rsidTr="0050328D">
        <w:trPr>
          <w:tblHeader/>
        </w:trPr>
        <w:tc>
          <w:tcPr>
            <w:tcW w:w="5220" w:type="dxa"/>
          </w:tcPr>
          <w:p w14:paraId="25A90ADB" w14:textId="77777777" w:rsidR="009131FD" w:rsidRPr="0050328D" w:rsidRDefault="009131FD" w:rsidP="007662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123797" w14:textId="77777777" w:rsidR="009131FD" w:rsidRPr="0050328D" w:rsidRDefault="009131FD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72" w:type="dxa"/>
            <w:gridSpan w:val="3"/>
          </w:tcPr>
          <w:p w14:paraId="12EB995D" w14:textId="77777777" w:rsidR="009131FD" w:rsidRPr="0050328D" w:rsidRDefault="009131FD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35B94" w:rsidRPr="00CD3F5C" w14:paraId="035921C7" w14:textId="77777777" w:rsidTr="0050328D">
        <w:tc>
          <w:tcPr>
            <w:tcW w:w="5220" w:type="dxa"/>
          </w:tcPr>
          <w:p w14:paraId="5B534396" w14:textId="77777777" w:rsidR="00F35B94" w:rsidRPr="0050328D" w:rsidRDefault="00F35B94" w:rsidP="00F35B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270" w:type="dxa"/>
          </w:tcPr>
          <w:p w14:paraId="2454B8AC" w14:textId="77777777" w:rsidR="00F35B94" w:rsidRPr="0050328D" w:rsidRDefault="00F35B94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613D5687" w14:textId="1C2FB0DB" w:rsidR="00F35B94" w:rsidRPr="00B53E40" w:rsidRDefault="00491519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288" w:type="dxa"/>
          </w:tcPr>
          <w:p w14:paraId="092D7427" w14:textId="77777777" w:rsidR="00F35B94" w:rsidRPr="0050328D" w:rsidRDefault="00F35B94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2FCDC05B" w14:textId="290D648C" w:rsidR="00F35B94" w:rsidRPr="0050328D" w:rsidRDefault="00491519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309</w:t>
            </w:r>
          </w:p>
        </w:tc>
      </w:tr>
      <w:tr w:rsidR="00F35B94" w:rsidRPr="00CD3F5C" w14:paraId="612E02A9" w14:textId="77777777" w:rsidTr="0050328D">
        <w:tc>
          <w:tcPr>
            <w:tcW w:w="5220" w:type="dxa"/>
          </w:tcPr>
          <w:p w14:paraId="0D71840C" w14:textId="77777777" w:rsidR="00F35B94" w:rsidRPr="0050328D" w:rsidRDefault="00F35B94" w:rsidP="00F35B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บ้านตัวอย่าง</w:t>
            </w:r>
          </w:p>
        </w:tc>
        <w:tc>
          <w:tcPr>
            <w:tcW w:w="270" w:type="dxa"/>
          </w:tcPr>
          <w:p w14:paraId="56E36F0A" w14:textId="77777777" w:rsidR="00F35B94" w:rsidRPr="0050328D" w:rsidRDefault="00F35B94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6E27B2B0" w14:textId="2D2FC2B7" w:rsidR="00F35B94" w:rsidRPr="00B53E40" w:rsidRDefault="00491519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989</w:t>
            </w:r>
          </w:p>
        </w:tc>
        <w:tc>
          <w:tcPr>
            <w:tcW w:w="288" w:type="dxa"/>
          </w:tcPr>
          <w:p w14:paraId="03FF04E6" w14:textId="77777777" w:rsidR="00F35B94" w:rsidRPr="0050328D" w:rsidRDefault="00F35B94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696BA1E0" w14:textId="35E530D7" w:rsidR="00F35B94" w:rsidRPr="0050328D" w:rsidRDefault="00491519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5B94" w:rsidRPr="005032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072</w:t>
            </w:r>
          </w:p>
        </w:tc>
      </w:tr>
      <w:tr w:rsidR="00F35B94" w:rsidRPr="00CD3F5C" w14:paraId="262B5C24" w14:textId="77777777" w:rsidTr="0050328D">
        <w:tc>
          <w:tcPr>
            <w:tcW w:w="5220" w:type="dxa"/>
          </w:tcPr>
          <w:p w14:paraId="3D290A00" w14:textId="77777777" w:rsidR="00F35B94" w:rsidRPr="0050328D" w:rsidRDefault="00F35B94" w:rsidP="00F35B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อสังหาริมทรัพย์ระหว่างการพัฒนา</w:t>
            </w:r>
          </w:p>
        </w:tc>
        <w:tc>
          <w:tcPr>
            <w:tcW w:w="270" w:type="dxa"/>
          </w:tcPr>
          <w:p w14:paraId="6A717E76" w14:textId="77777777" w:rsidR="00F35B94" w:rsidRPr="0050328D" w:rsidRDefault="00F35B94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1F0D5441" w14:textId="77777777" w:rsidR="00F35B94" w:rsidRPr="00B53E40" w:rsidRDefault="00F35B94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5D65FDDB" w14:textId="77777777" w:rsidR="00F35B94" w:rsidRPr="0050328D" w:rsidRDefault="00F35B94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2CC895E6" w14:textId="77777777" w:rsidR="00F35B94" w:rsidRPr="0050328D" w:rsidRDefault="00F35B94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5B94" w:rsidRPr="00CD3F5C" w14:paraId="5269563C" w14:textId="77777777" w:rsidTr="0050328D">
        <w:tc>
          <w:tcPr>
            <w:tcW w:w="5220" w:type="dxa"/>
          </w:tcPr>
          <w:p w14:paraId="687AA4C5" w14:textId="77777777" w:rsidR="00F35B94" w:rsidRPr="0050328D" w:rsidRDefault="00F35B94" w:rsidP="00F35B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ที่ดิน</w:t>
            </w:r>
          </w:p>
        </w:tc>
        <w:tc>
          <w:tcPr>
            <w:tcW w:w="270" w:type="dxa"/>
          </w:tcPr>
          <w:p w14:paraId="441015A6" w14:textId="77777777" w:rsidR="00F35B94" w:rsidRPr="0050328D" w:rsidRDefault="00F35B94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381B535A" w14:textId="2051A6D4" w:rsidR="00F35B94" w:rsidRPr="00B53E40" w:rsidRDefault="00491519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="Angsana New" w:hAnsi="Angsana New"/>
                <w:sz w:val="30"/>
                <w:szCs w:val="30"/>
              </w:rPr>
              <w:t>14</w:t>
            </w:r>
            <w:r w:rsidR="00F35B94" w:rsidRPr="00B53E40">
              <w:rPr>
                <w:rFonts w:ascii="Angsana New" w:hAnsi="Angsana New"/>
                <w:sz w:val="30"/>
                <w:szCs w:val="30"/>
              </w:rPr>
              <w:t>,</w:t>
            </w:r>
            <w:r w:rsidRPr="00491519">
              <w:rPr>
                <w:rFonts w:ascii="Angsana New" w:hAnsi="Angsana New"/>
                <w:sz w:val="30"/>
                <w:szCs w:val="30"/>
              </w:rPr>
              <w:t>511</w:t>
            </w:r>
          </w:p>
        </w:tc>
        <w:tc>
          <w:tcPr>
            <w:tcW w:w="288" w:type="dxa"/>
          </w:tcPr>
          <w:p w14:paraId="0B597991" w14:textId="77777777" w:rsidR="00F35B94" w:rsidRPr="0050328D" w:rsidRDefault="00F35B94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0299694D" w14:textId="3FA989FF" w:rsidR="00F35B94" w:rsidRPr="0050328D" w:rsidRDefault="00491519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F35B94" w:rsidRPr="005032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992</w:t>
            </w:r>
          </w:p>
        </w:tc>
      </w:tr>
      <w:tr w:rsidR="00F35B94" w:rsidRPr="00CD3F5C" w14:paraId="36860295" w14:textId="77777777" w:rsidTr="0050328D">
        <w:tc>
          <w:tcPr>
            <w:tcW w:w="5220" w:type="dxa"/>
          </w:tcPr>
          <w:p w14:paraId="2E1E1C88" w14:textId="77777777" w:rsidR="00F35B94" w:rsidRPr="0050328D" w:rsidRDefault="00F35B94" w:rsidP="00F35B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ค่าปรับปรุงที่ดิน</w:t>
            </w:r>
          </w:p>
        </w:tc>
        <w:tc>
          <w:tcPr>
            <w:tcW w:w="270" w:type="dxa"/>
          </w:tcPr>
          <w:p w14:paraId="54396AFE" w14:textId="77777777" w:rsidR="00F35B94" w:rsidRPr="0050328D" w:rsidRDefault="00F35B94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39CA6718" w14:textId="6D142916" w:rsidR="00F35B94" w:rsidRPr="00B53E40" w:rsidRDefault="00491519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="Angsana New" w:hAnsi="Angsana New"/>
                <w:sz w:val="30"/>
                <w:szCs w:val="30"/>
              </w:rPr>
              <w:t>1</w:t>
            </w:r>
            <w:r w:rsidR="00F35B94" w:rsidRPr="00B53E40">
              <w:rPr>
                <w:rFonts w:ascii="Angsana New" w:hAnsi="Angsana New"/>
                <w:sz w:val="30"/>
                <w:szCs w:val="30"/>
              </w:rPr>
              <w:t>,</w:t>
            </w:r>
            <w:r w:rsidRPr="00491519">
              <w:rPr>
                <w:rFonts w:ascii="Angsana New" w:hAnsi="Angsana New"/>
                <w:sz w:val="30"/>
                <w:szCs w:val="30"/>
              </w:rPr>
              <w:t>269</w:t>
            </w:r>
          </w:p>
        </w:tc>
        <w:tc>
          <w:tcPr>
            <w:tcW w:w="288" w:type="dxa"/>
          </w:tcPr>
          <w:p w14:paraId="24E1CEE0" w14:textId="77777777" w:rsidR="00F35B94" w:rsidRPr="0050328D" w:rsidRDefault="00F35B94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05CA21F9" w14:textId="20BBE3E2" w:rsidR="00F35B94" w:rsidRPr="0050328D" w:rsidRDefault="00491519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5B94" w:rsidRPr="005032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</w:tr>
      <w:tr w:rsidR="00F35B94" w:rsidRPr="00CD3F5C" w14:paraId="402BA6C4" w14:textId="77777777" w:rsidTr="0050328D">
        <w:tc>
          <w:tcPr>
            <w:tcW w:w="5220" w:type="dxa"/>
          </w:tcPr>
          <w:p w14:paraId="4E1DDFA6" w14:textId="77777777" w:rsidR="00F35B94" w:rsidRPr="0050328D" w:rsidRDefault="00F35B94" w:rsidP="00F35B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ค่าก่อสร้าง</w:t>
            </w:r>
          </w:p>
        </w:tc>
        <w:tc>
          <w:tcPr>
            <w:tcW w:w="270" w:type="dxa"/>
          </w:tcPr>
          <w:p w14:paraId="6B19D51E" w14:textId="77777777" w:rsidR="00F35B94" w:rsidRPr="0050328D" w:rsidRDefault="00F35B94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5911DCBA" w14:textId="77A390E1" w:rsidR="00F35B94" w:rsidRPr="00B53E40" w:rsidRDefault="00491519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="Angsana New" w:hAnsi="Angsana New"/>
                <w:sz w:val="30"/>
                <w:szCs w:val="30"/>
              </w:rPr>
              <w:t>956</w:t>
            </w:r>
          </w:p>
        </w:tc>
        <w:tc>
          <w:tcPr>
            <w:tcW w:w="288" w:type="dxa"/>
          </w:tcPr>
          <w:p w14:paraId="1D4DBD17" w14:textId="77777777" w:rsidR="00F35B94" w:rsidRPr="0050328D" w:rsidRDefault="00F35B94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4A5BD5F3" w14:textId="57B6443E" w:rsidR="00F35B94" w:rsidRPr="0050328D" w:rsidRDefault="00491519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5B94" w:rsidRPr="005032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351</w:t>
            </w:r>
          </w:p>
        </w:tc>
      </w:tr>
      <w:tr w:rsidR="00F35B94" w:rsidRPr="00CD3F5C" w14:paraId="2A9FEB72" w14:textId="77777777" w:rsidTr="0050328D">
        <w:tc>
          <w:tcPr>
            <w:tcW w:w="5220" w:type="dxa"/>
          </w:tcPr>
          <w:p w14:paraId="65A97EB9" w14:textId="77777777" w:rsidR="00F35B94" w:rsidRPr="0050328D" w:rsidRDefault="00F35B94" w:rsidP="00F35B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ค่าสาธารณูปโภค</w:t>
            </w:r>
          </w:p>
        </w:tc>
        <w:tc>
          <w:tcPr>
            <w:tcW w:w="270" w:type="dxa"/>
          </w:tcPr>
          <w:p w14:paraId="326F7106" w14:textId="77777777" w:rsidR="00F35B94" w:rsidRPr="0050328D" w:rsidRDefault="00F35B94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784FC9A5" w14:textId="7DF87F1D" w:rsidR="00F35B94" w:rsidRPr="00B53E40" w:rsidRDefault="00491519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="Angsana New" w:hAnsi="Angsana New"/>
                <w:sz w:val="30"/>
                <w:szCs w:val="30"/>
              </w:rPr>
              <w:t>1</w:t>
            </w:r>
            <w:r w:rsidR="00F35B94" w:rsidRPr="00B53E40">
              <w:rPr>
                <w:rFonts w:ascii="Angsana New" w:hAnsi="Angsana New"/>
                <w:sz w:val="30"/>
                <w:szCs w:val="30"/>
              </w:rPr>
              <w:t>,</w:t>
            </w:r>
            <w:r w:rsidRPr="00491519">
              <w:rPr>
                <w:rFonts w:ascii="Angsana New" w:hAnsi="Angsana New"/>
                <w:sz w:val="30"/>
                <w:szCs w:val="30"/>
              </w:rPr>
              <w:t>818</w:t>
            </w:r>
          </w:p>
        </w:tc>
        <w:tc>
          <w:tcPr>
            <w:tcW w:w="288" w:type="dxa"/>
          </w:tcPr>
          <w:p w14:paraId="27F7B04F" w14:textId="77777777" w:rsidR="00F35B94" w:rsidRPr="0050328D" w:rsidRDefault="00F35B94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643399CB" w14:textId="7D2BEF9B" w:rsidR="00F35B94" w:rsidRPr="0050328D" w:rsidRDefault="00491519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5B94" w:rsidRPr="005032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033</w:t>
            </w:r>
          </w:p>
        </w:tc>
      </w:tr>
      <w:tr w:rsidR="00F35B94" w:rsidRPr="00CD3F5C" w14:paraId="7C3423A5" w14:textId="77777777" w:rsidTr="0050328D">
        <w:tc>
          <w:tcPr>
            <w:tcW w:w="5220" w:type="dxa"/>
          </w:tcPr>
          <w:p w14:paraId="54184111" w14:textId="77777777" w:rsidR="00F35B94" w:rsidRPr="0050328D" w:rsidRDefault="00F35B94" w:rsidP="00F35B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ค่าโสหุ้ยการก่อสร้าง</w:t>
            </w:r>
          </w:p>
        </w:tc>
        <w:tc>
          <w:tcPr>
            <w:tcW w:w="270" w:type="dxa"/>
          </w:tcPr>
          <w:p w14:paraId="4184FC0C" w14:textId="77777777" w:rsidR="00F35B94" w:rsidRPr="0050328D" w:rsidRDefault="00F35B94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25C62E27" w14:textId="61C2B64C" w:rsidR="00F35B94" w:rsidRPr="00B53E40" w:rsidRDefault="00491519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="Angsana New" w:hAnsi="Angsana New"/>
                <w:sz w:val="30"/>
                <w:szCs w:val="30"/>
              </w:rPr>
              <w:t>1</w:t>
            </w:r>
            <w:r w:rsidR="00F35B94" w:rsidRPr="00B53E40">
              <w:rPr>
                <w:rFonts w:ascii="Angsana New" w:hAnsi="Angsana New"/>
                <w:sz w:val="30"/>
                <w:szCs w:val="30"/>
              </w:rPr>
              <w:t>,</w:t>
            </w:r>
            <w:r w:rsidRPr="00491519">
              <w:rPr>
                <w:rFonts w:ascii="Angsana New" w:hAnsi="Angsana New"/>
                <w:sz w:val="30"/>
                <w:szCs w:val="30"/>
              </w:rPr>
              <w:t>506</w:t>
            </w:r>
          </w:p>
        </w:tc>
        <w:tc>
          <w:tcPr>
            <w:tcW w:w="288" w:type="dxa"/>
          </w:tcPr>
          <w:p w14:paraId="3EE5672F" w14:textId="77777777" w:rsidR="00F35B94" w:rsidRPr="0050328D" w:rsidRDefault="00F35B94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</w:tcPr>
          <w:p w14:paraId="01B447D3" w14:textId="0F56437A" w:rsidR="00F35B94" w:rsidRPr="0050328D" w:rsidRDefault="00491519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35B94" w:rsidRPr="005032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</w:tr>
      <w:tr w:rsidR="00F35B94" w:rsidRPr="00CD3F5C" w14:paraId="5CF59464" w14:textId="77777777" w:rsidTr="0050328D">
        <w:tc>
          <w:tcPr>
            <w:tcW w:w="5220" w:type="dxa"/>
          </w:tcPr>
          <w:p w14:paraId="77486168" w14:textId="77777777" w:rsidR="00F35B94" w:rsidRPr="0050328D" w:rsidRDefault="00F35B94" w:rsidP="00F35B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ค่าดอกเบี้ย</w:t>
            </w:r>
          </w:p>
        </w:tc>
        <w:tc>
          <w:tcPr>
            <w:tcW w:w="270" w:type="dxa"/>
          </w:tcPr>
          <w:p w14:paraId="2ECDDC47" w14:textId="77777777" w:rsidR="00F35B94" w:rsidRPr="0050328D" w:rsidRDefault="00F35B94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2A884F42" w14:textId="61CD5370" w:rsidR="00F35B94" w:rsidRPr="00B53E40" w:rsidRDefault="00F35B94" w:rsidP="00B53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53E40">
              <w:rPr>
                <w:rFonts w:ascii="Angsana New" w:hAnsi="Angsana New"/>
                <w:sz w:val="30"/>
                <w:szCs w:val="30"/>
              </w:rPr>
              <w:t>(</w:t>
            </w:r>
            <w:r w:rsidR="00491519" w:rsidRPr="00491519">
              <w:rPr>
                <w:rFonts w:ascii="Angsana New" w:hAnsi="Angsana New"/>
                <w:sz w:val="30"/>
                <w:szCs w:val="30"/>
              </w:rPr>
              <w:t>7</w:t>
            </w:r>
            <w:r w:rsidRPr="00B53E4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14:paraId="4A556B0C" w14:textId="77777777" w:rsidR="00F35B94" w:rsidRPr="0050328D" w:rsidRDefault="00F35B94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49F87D8E" w14:textId="57DA1AD1" w:rsidR="00F35B94" w:rsidRPr="0050328D" w:rsidRDefault="00491519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F35B94" w:rsidRPr="00CD3F5C" w14:paraId="78AEF181" w14:textId="77777777" w:rsidTr="0050328D">
        <w:tc>
          <w:tcPr>
            <w:tcW w:w="5220" w:type="dxa"/>
          </w:tcPr>
          <w:p w14:paraId="544A9811" w14:textId="77777777" w:rsidR="00F35B94" w:rsidRPr="0050328D" w:rsidRDefault="00F35B94" w:rsidP="00F35B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B8B8EA" w14:textId="77777777" w:rsidR="00F35B94" w:rsidRPr="0050328D" w:rsidRDefault="00F35B94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659AC2B2" w14:textId="20F30B06" w:rsidR="00F35B94" w:rsidRPr="00B53E40" w:rsidRDefault="00491519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="Angsana New" w:hAnsi="Angsana New"/>
                <w:sz w:val="30"/>
                <w:szCs w:val="30"/>
              </w:rPr>
              <w:t>20</w:t>
            </w:r>
            <w:r w:rsidR="00F35B94" w:rsidRPr="00B53E40">
              <w:rPr>
                <w:rFonts w:ascii="Angsana New" w:hAnsi="Angsana New"/>
                <w:sz w:val="30"/>
                <w:szCs w:val="30"/>
              </w:rPr>
              <w:t>,</w:t>
            </w:r>
            <w:r w:rsidRPr="00491519">
              <w:rPr>
                <w:rFonts w:ascii="Angsana New" w:hAnsi="Angsana New"/>
                <w:sz w:val="30"/>
                <w:szCs w:val="30"/>
              </w:rPr>
              <w:t>053</w:t>
            </w:r>
          </w:p>
        </w:tc>
        <w:tc>
          <w:tcPr>
            <w:tcW w:w="288" w:type="dxa"/>
          </w:tcPr>
          <w:p w14:paraId="7D2C10C2" w14:textId="77777777" w:rsidR="00F35B94" w:rsidRPr="0050328D" w:rsidRDefault="00F35B94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1E8BEA79" w14:textId="08FBB24D" w:rsidR="00F35B94" w:rsidRPr="0050328D" w:rsidRDefault="00491519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F35B94" w:rsidRPr="005032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</w:tr>
      <w:tr w:rsidR="00F35B94" w:rsidRPr="00CD3F5C" w14:paraId="1E9EFA82" w14:textId="77777777" w:rsidTr="0050328D">
        <w:tc>
          <w:tcPr>
            <w:tcW w:w="5220" w:type="dxa"/>
          </w:tcPr>
          <w:p w14:paraId="6A73E1FD" w14:textId="77777777" w:rsidR="00F35B94" w:rsidRPr="0050328D" w:rsidRDefault="00F35B94" w:rsidP="00F35B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ที่ดินและที่ดินพร้อมบ้านเพื่อขาย</w:t>
            </w:r>
          </w:p>
        </w:tc>
        <w:tc>
          <w:tcPr>
            <w:tcW w:w="270" w:type="dxa"/>
          </w:tcPr>
          <w:p w14:paraId="7AB19820" w14:textId="77777777" w:rsidR="00F35B94" w:rsidRPr="0050328D" w:rsidRDefault="00F35B94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0A25EF13" w14:textId="183BBCB7" w:rsidR="00F35B94" w:rsidRPr="00B53E40" w:rsidRDefault="00491519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="Angsana New" w:hAnsi="Angsana New"/>
                <w:sz w:val="30"/>
                <w:szCs w:val="30"/>
              </w:rPr>
              <w:t>9</w:t>
            </w:r>
            <w:r w:rsidR="00F35B94" w:rsidRPr="00B53E40">
              <w:rPr>
                <w:rFonts w:ascii="Angsana New" w:hAnsi="Angsana New"/>
                <w:sz w:val="30"/>
                <w:szCs w:val="30"/>
              </w:rPr>
              <w:t>,</w:t>
            </w:r>
            <w:r w:rsidRPr="00491519">
              <w:rPr>
                <w:rFonts w:ascii="Angsana New" w:hAnsi="Angsana New"/>
                <w:sz w:val="30"/>
                <w:szCs w:val="30"/>
              </w:rPr>
              <w:t>969</w:t>
            </w:r>
          </w:p>
        </w:tc>
        <w:tc>
          <w:tcPr>
            <w:tcW w:w="288" w:type="dxa"/>
          </w:tcPr>
          <w:p w14:paraId="6C5171A9" w14:textId="77777777" w:rsidR="00F35B94" w:rsidRPr="0050328D" w:rsidRDefault="00F35B94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0B823E5C" w14:textId="50E954FF" w:rsidR="00F35B94" w:rsidRPr="0050328D" w:rsidRDefault="00491519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F35B94" w:rsidRPr="005032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</w:tr>
      <w:tr w:rsidR="00F35B94" w:rsidRPr="00CD3F5C" w14:paraId="4C1F1F68" w14:textId="77777777" w:rsidTr="0050328D">
        <w:tc>
          <w:tcPr>
            <w:tcW w:w="5220" w:type="dxa"/>
          </w:tcPr>
          <w:p w14:paraId="53FD11B6" w14:textId="77777777" w:rsidR="00F35B94" w:rsidRPr="0050328D" w:rsidRDefault="00F35B94" w:rsidP="00F35B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ที่ดินรอการพัฒนา</w:t>
            </w:r>
          </w:p>
        </w:tc>
        <w:tc>
          <w:tcPr>
            <w:tcW w:w="270" w:type="dxa"/>
          </w:tcPr>
          <w:p w14:paraId="2E9D4DB5" w14:textId="77777777" w:rsidR="00F35B94" w:rsidRPr="0050328D" w:rsidRDefault="00F35B94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63BAE361" w14:textId="420E63E8" w:rsidR="00F35B94" w:rsidRPr="00B53E40" w:rsidRDefault="00491519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="Angsana New" w:hAnsi="Angsana New"/>
                <w:sz w:val="30"/>
                <w:szCs w:val="30"/>
              </w:rPr>
              <w:t>12</w:t>
            </w:r>
            <w:r w:rsidR="00F35B94" w:rsidRPr="00B53E40">
              <w:rPr>
                <w:rFonts w:ascii="Angsana New" w:hAnsi="Angsana New"/>
                <w:sz w:val="30"/>
                <w:szCs w:val="30"/>
              </w:rPr>
              <w:t>,</w:t>
            </w:r>
            <w:r w:rsidRPr="00491519">
              <w:rPr>
                <w:rFonts w:ascii="Angsana New" w:hAnsi="Angsana New"/>
                <w:sz w:val="30"/>
                <w:szCs w:val="30"/>
              </w:rPr>
              <w:t>538</w:t>
            </w:r>
          </w:p>
        </w:tc>
        <w:tc>
          <w:tcPr>
            <w:tcW w:w="288" w:type="dxa"/>
          </w:tcPr>
          <w:p w14:paraId="13B1FD26" w14:textId="77777777" w:rsidR="00F35B94" w:rsidRPr="0050328D" w:rsidRDefault="00F35B94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14:paraId="2E49466A" w14:textId="6531E392" w:rsidR="00F35B94" w:rsidRPr="0050328D" w:rsidRDefault="00491519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F35B94" w:rsidRPr="0050328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</w:tr>
      <w:tr w:rsidR="00F35B94" w:rsidRPr="00CD3F5C" w14:paraId="27ADE463" w14:textId="77777777" w:rsidTr="0050328D">
        <w:tc>
          <w:tcPr>
            <w:tcW w:w="5220" w:type="dxa"/>
          </w:tcPr>
          <w:p w14:paraId="6104BCE2" w14:textId="77777777" w:rsidR="00F35B94" w:rsidRPr="0050328D" w:rsidRDefault="00F35B94" w:rsidP="00F35B9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DCF1DB8" w14:textId="77777777" w:rsidR="00F35B94" w:rsidRPr="0050328D" w:rsidRDefault="00F35B94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5DB3D9BC" w14:textId="7962B84F" w:rsidR="00F35B94" w:rsidRPr="00B53E40" w:rsidRDefault="00491519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 w:rsidR="00F35B94" w:rsidRPr="00B53E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1519">
              <w:rPr>
                <w:rFonts w:ascii="Angsana New" w:hAnsi="Angsana New"/>
                <w:b/>
                <w:bCs/>
                <w:sz w:val="30"/>
                <w:szCs w:val="30"/>
              </w:rPr>
              <w:t>630</w:t>
            </w:r>
          </w:p>
        </w:tc>
        <w:tc>
          <w:tcPr>
            <w:tcW w:w="288" w:type="dxa"/>
          </w:tcPr>
          <w:p w14:paraId="57B4DC7C" w14:textId="77777777" w:rsidR="00F35B94" w:rsidRPr="0050328D" w:rsidRDefault="00F35B94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507B5D0F" w14:textId="19DB1689" w:rsidR="00F35B94" w:rsidRPr="0050328D" w:rsidRDefault="00491519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 w:rsidR="00F35B94" w:rsidRPr="005032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840</w:t>
            </w:r>
          </w:p>
        </w:tc>
      </w:tr>
      <w:tr w:rsidR="00F35B94" w:rsidRPr="00CD3F5C" w14:paraId="526145CC" w14:textId="77777777" w:rsidTr="0050328D">
        <w:tc>
          <w:tcPr>
            <w:tcW w:w="5220" w:type="dxa"/>
          </w:tcPr>
          <w:p w14:paraId="551F7EEF" w14:textId="77777777" w:rsidR="00F35B94" w:rsidRPr="0050328D" w:rsidRDefault="00F35B94" w:rsidP="00F35B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ค่าเผื่อผลขาดทุนของอสังหาริมทรัพย์พัฒนาเพื่อขาย</w:t>
            </w:r>
          </w:p>
        </w:tc>
        <w:tc>
          <w:tcPr>
            <w:tcW w:w="270" w:type="dxa"/>
          </w:tcPr>
          <w:p w14:paraId="34556FEA" w14:textId="77777777" w:rsidR="00F35B94" w:rsidRPr="0050328D" w:rsidRDefault="00F35B94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4CB33CB9" w14:textId="03352EF3" w:rsidR="00F35B94" w:rsidRPr="00B53E40" w:rsidRDefault="00F35B94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53E4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91519" w:rsidRPr="00491519">
              <w:rPr>
                <w:rFonts w:asciiTheme="majorBidi" w:hAnsiTheme="majorBidi" w:cstheme="majorBidi"/>
                <w:sz w:val="30"/>
                <w:szCs w:val="30"/>
              </w:rPr>
              <w:t>118</w:t>
            </w:r>
            <w:r w:rsidRPr="00B53E4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14:paraId="132D6172" w14:textId="77777777" w:rsidR="00F35B94" w:rsidRPr="0050328D" w:rsidRDefault="00F35B94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4F001CE4" w14:textId="5EB8F3CA" w:rsidR="00F35B94" w:rsidRPr="0050328D" w:rsidRDefault="00F35B94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91519" w:rsidRPr="00491519">
              <w:rPr>
                <w:rFonts w:asciiTheme="majorBidi" w:hAnsiTheme="majorBidi" w:cstheme="majorBidi"/>
                <w:sz w:val="30"/>
                <w:szCs w:val="30"/>
              </w:rPr>
              <w:t>118</w:t>
            </w:r>
            <w:r w:rsidRPr="0050328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35B94" w:rsidRPr="00CD3F5C" w14:paraId="53DAB4B4" w14:textId="77777777" w:rsidTr="0050328D">
        <w:tc>
          <w:tcPr>
            <w:tcW w:w="5220" w:type="dxa"/>
          </w:tcPr>
          <w:p w14:paraId="78BF7D52" w14:textId="77777777" w:rsidR="00F35B94" w:rsidRPr="0050328D" w:rsidRDefault="00F35B94" w:rsidP="00F35B9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6537A74D" w14:textId="77777777" w:rsidR="00F35B94" w:rsidRPr="0050328D" w:rsidRDefault="00F35B94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231A2032" w14:textId="1F58DB12" w:rsidR="00F35B94" w:rsidRPr="00B53E40" w:rsidRDefault="00491519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 w:rsidR="00F35B94" w:rsidRPr="00B53E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1519">
              <w:rPr>
                <w:rFonts w:ascii="Angsana New" w:hAnsi="Angsana New"/>
                <w:b/>
                <w:bCs/>
                <w:sz w:val="30"/>
                <w:szCs w:val="30"/>
              </w:rPr>
              <w:t>512</w:t>
            </w:r>
          </w:p>
        </w:tc>
        <w:tc>
          <w:tcPr>
            <w:tcW w:w="288" w:type="dxa"/>
          </w:tcPr>
          <w:p w14:paraId="3C51F53B" w14:textId="77777777" w:rsidR="00F35B94" w:rsidRPr="0050328D" w:rsidRDefault="00F35B94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14:paraId="2F39B4D2" w14:textId="183F4726" w:rsidR="00F35B94" w:rsidRPr="0050328D" w:rsidRDefault="00491519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 w:rsidR="00F35B94" w:rsidRPr="005032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722</w:t>
            </w:r>
          </w:p>
        </w:tc>
      </w:tr>
    </w:tbl>
    <w:p w14:paraId="3E9B341B" w14:textId="77777777" w:rsidR="009131FD" w:rsidRPr="007E6335" w:rsidRDefault="009131FD" w:rsidP="009131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720"/>
        <w:jc w:val="thaiDistribute"/>
        <w:rPr>
          <w:rFonts w:asciiTheme="majorBidi" w:hAnsiTheme="majorBidi" w:cstheme="majorBidi"/>
          <w:sz w:val="24"/>
          <w:szCs w:val="24"/>
        </w:rPr>
      </w:pPr>
    </w:p>
    <w:p w14:paraId="5BDB6692" w14:textId="31E1CB48" w:rsidR="00424FC2" w:rsidRPr="00CD3F5C" w:rsidRDefault="003E34F4" w:rsidP="00CA401F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cs/>
        </w:rPr>
      </w:pPr>
      <w:r w:rsidRPr="00CD3F5C">
        <w:rPr>
          <w:rFonts w:asciiTheme="majorBidi" w:hAnsiTheme="majorBidi" w:cstheme="majorBidi"/>
          <w:b/>
          <w:bCs/>
          <w:cs/>
        </w:rPr>
        <w:t>เงินลงทุนในบริษัทย่อย</w:t>
      </w:r>
      <w:r w:rsidR="00B53E40">
        <w:rPr>
          <w:rFonts w:asciiTheme="majorBidi" w:hAnsiTheme="majorBidi" w:cstheme="majorBidi" w:hint="cs"/>
          <w:b/>
          <w:bCs/>
          <w:cs/>
        </w:rPr>
        <w:t xml:space="preserve"> บริษัทร่วม</w:t>
      </w:r>
      <w:r w:rsidR="00764679" w:rsidRPr="00CD3F5C">
        <w:rPr>
          <w:rFonts w:asciiTheme="majorBidi" w:hAnsiTheme="majorBidi" w:cstheme="majorBidi"/>
          <w:b/>
          <w:bCs/>
          <w:cs/>
        </w:rPr>
        <w:t>และการร่วมค้า</w:t>
      </w:r>
    </w:p>
    <w:p w14:paraId="36B09E16" w14:textId="1BEC3BBC" w:rsidR="00A30995" w:rsidRPr="007E6335" w:rsidRDefault="00A30995" w:rsidP="00D44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74C4D077" w14:textId="77777777" w:rsidR="00A30995" w:rsidRPr="00544EBF" w:rsidRDefault="00A30995" w:rsidP="00A30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44EB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บริษัทย่อย</w:t>
      </w:r>
    </w:p>
    <w:p w14:paraId="622CE53F" w14:textId="77777777" w:rsidR="00C33520" w:rsidRPr="007E6335" w:rsidRDefault="00C33520" w:rsidP="00092F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5A441C26" w14:textId="77777777" w:rsidR="00552E41" w:rsidRDefault="00AD4BDD" w:rsidP="00552E41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50"/>
        <w:jc w:val="thaiDistribute"/>
        <w:rPr>
          <w:rFonts w:asciiTheme="majorBidi" w:hAnsiTheme="majorBidi"/>
          <w:sz w:val="30"/>
          <w:szCs w:val="30"/>
        </w:rPr>
      </w:pPr>
      <w:r w:rsidRPr="00C44D99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ในเดือนมีนาคม </w:t>
      </w:r>
      <w:r w:rsidR="00491519" w:rsidRPr="00C44D99">
        <w:rPr>
          <w:rFonts w:asciiTheme="majorBidi" w:hAnsiTheme="majorBidi" w:cstheme="majorBidi"/>
          <w:sz w:val="30"/>
          <w:szCs w:val="30"/>
          <w:lang w:val="x-none" w:eastAsia="x-none"/>
        </w:rPr>
        <w:t>2566</w:t>
      </w:r>
      <w:r w:rsidRPr="00C44D99">
        <w:rPr>
          <w:rFonts w:asciiTheme="majorBidi" w:hAnsiTheme="majorBidi" w:cstheme="majorBidi"/>
          <w:sz w:val="30"/>
          <w:szCs w:val="30"/>
          <w:cs/>
          <w:lang w:val="x-none" w:eastAsia="x-none"/>
        </w:rPr>
        <w:t xml:space="preserve"> บริษัท วิมุต โฮลดิ้ง จำกัด ซึ่งเป็นบริษัทย่อยทางตรง ได้จดทะเบียนจัดตั้งบริษัท วิมุต</w:t>
      </w:r>
      <w:r w:rsidRPr="00C44D99">
        <w:rPr>
          <w:rFonts w:asciiTheme="majorBidi" w:hAnsiTheme="majorBidi"/>
          <w:sz w:val="30"/>
          <w:szCs w:val="30"/>
          <w:cs/>
        </w:rPr>
        <w:t xml:space="preserve"> ฟาร์มาซี โซลูชั่น จำกัด มีทุนจดทะเบียนจำนวน</w:t>
      </w:r>
      <w:r w:rsidRPr="00C44D99">
        <w:rPr>
          <w:rFonts w:asciiTheme="majorBidi" w:hAnsiTheme="majorBidi" w:cstheme="majorBidi"/>
          <w:sz w:val="30"/>
          <w:szCs w:val="30"/>
        </w:rPr>
        <w:t> </w:t>
      </w:r>
      <w:r w:rsidR="00491519" w:rsidRPr="00C44D99">
        <w:rPr>
          <w:rFonts w:asciiTheme="majorBidi" w:hAnsiTheme="majorBidi"/>
          <w:sz w:val="30"/>
          <w:szCs w:val="30"/>
        </w:rPr>
        <w:t>5</w:t>
      </w:r>
      <w:r w:rsidRPr="00C44D99">
        <w:rPr>
          <w:rFonts w:asciiTheme="majorBidi" w:hAnsiTheme="majorBidi"/>
          <w:sz w:val="30"/>
          <w:szCs w:val="30"/>
          <w:cs/>
        </w:rPr>
        <w:t xml:space="preserve"> ล้านบาท ซึ่งเป็นบริษัทจำกัดในประเทศไทย โดยบริษัท วิมุต โฮลดิ้ง จำกัด ถือหุ้นในอัตราร้อยละ </w:t>
      </w:r>
      <w:r w:rsidR="00491519" w:rsidRPr="00C44D99">
        <w:rPr>
          <w:rFonts w:asciiTheme="majorBidi" w:hAnsiTheme="majorBidi"/>
          <w:sz w:val="30"/>
          <w:szCs w:val="30"/>
        </w:rPr>
        <w:t>99</w:t>
      </w:r>
      <w:r w:rsidRPr="00C44D99">
        <w:rPr>
          <w:rFonts w:asciiTheme="majorBidi" w:hAnsiTheme="majorBidi"/>
          <w:sz w:val="30"/>
          <w:szCs w:val="30"/>
        </w:rPr>
        <w:t>.</w:t>
      </w:r>
      <w:r w:rsidR="00491519" w:rsidRPr="00C44D99">
        <w:rPr>
          <w:rFonts w:asciiTheme="majorBidi" w:hAnsiTheme="majorBidi"/>
          <w:sz w:val="30"/>
          <w:szCs w:val="30"/>
        </w:rPr>
        <w:t>99</w:t>
      </w:r>
      <w:r w:rsidRPr="00C44D99">
        <w:rPr>
          <w:rFonts w:asciiTheme="majorBidi" w:hAnsiTheme="majorBidi"/>
          <w:sz w:val="30"/>
          <w:szCs w:val="30"/>
          <w:cs/>
        </w:rPr>
        <w:t xml:space="preserve"> ของทุนจดทะเบียน และซื้อหุ้นในบริษัท เทพธัญญภา จำกัด จำนวน</w:t>
      </w:r>
      <w:r w:rsidRPr="00C44D99">
        <w:rPr>
          <w:rFonts w:asciiTheme="majorBidi" w:hAnsiTheme="majorBidi" w:cstheme="majorBidi"/>
          <w:sz w:val="30"/>
          <w:szCs w:val="30"/>
        </w:rPr>
        <w:t> </w:t>
      </w:r>
      <w:r w:rsidR="00491519" w:rsidRPr="00C44D99">
        <w:rPr>
          <w:rFonts w:asciiTheme="majorBidi" w:hAnsiTheme="majorBidi"/>
          <w:sz w:val="30"/>
          <w:szCs w:val="30"/>
        </w:rPr>
        <w:t>305</w:t>
      </w:r>
      <w:r w:rsidRPr="00C44D99">
        <w:rPr>
          <w:rFonts w:asciiTheme="majorBidi" w:hAnsiTheme="majorBidi"/>
          <w:sz w:val="30"/>
          <w:szCs w:val="30"/>
        </w:rPr>
        <w:t>,</w:t>
      </w:r>
      <w:r w:rsidR="00491519" w:rsidRPr="00C44D99">
        <w:rPr>
          <w:rFonts w:asciiTheme="majorBidi" w:hAnsiTheme="majorBidi"/>
          <w:sz w:val="30"/>
          <w:szCs w:val="30"/>
        </w:rPr>
        <w:t>222</w:t>
      </w:r>
      <w:r w:rsidRPr="00C44D99">
        <w:rPr>
          <w:rFonts w:asciiTheme="majorBidi" w:hAnsiTheme="majorBidi"/>
          <w:sz w:val="30"/>
          <w:szCs w:val="30"/>
        </w:rPr>
        <w:t xml:space="preserve"> </w:t>
      </w:r>
      <w:r w:rsidRPr="00C44D99">
        <w:rPr>
          <w:rFonts w:asciiTheme="majorBidi" w:hAnsiTheme="majorBidi"/>
          <w:sz w:val="30"/>
          <w:szCs w:val="30"/>
          <w:cs/>
        </w:rPr>
        <w:t>หุ้น เป็นจำนวนเงิน</w:t>
      </w:r>
      <w:r w:rsidRPr="00C44D99">
        <w:rPr>
          <w:rFonts w:asciiTheme="majorBidi" w:hAnsiTheme="majorBidi" w:cstheme="majorBidi"/>
          <w:sz w:val="30"/>
          <w:szCs w:val="30"/>
        </w:rPr>
        <w:t> </w:t>
      </w:r>
      <w:r w:rsidR="00491519" w:rsidRPr="00C44D99">
        <w:rPr>
          <w:rFonts w:asciiTheme="majorBidi" w:hAnsiTheme="majorBidi"/>
          <w:sz w:val="30"/>
          <w:szCs w:val="30"/>
        </w:rPr>
        <w:t>7</w:t>
      </w:r>
      <w:r w:rsidR="007E6335" w:rsidRPr="00C44D99">
        <w:rPr>
          <w:rFonts w:asciiTheme="majorBidi" w:hAnsiTheme="majorBidi"/>
          <w:sz w:val="30"/>
          <w:szCs w:val="30"/>
        </w:rPr>
        <w:t>.</w:t>
      </w:r>
      <w:r w:rsidR="00491519" w:rsidRPr="00C44D99">
        <w:rPr>
          <w:rFonts w:asciiTheme="majorBidi" w:hAnsiTheme="majorBidi"/>
          <w:sz w:val="30"/>
          <w:szCs w:val="30"/>
        </w:rPr>
        <w:t>9</w:t>
      </w:r>
      <w:r w:rsidRPr="00C44D99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="00B31236" w:rsidRPr="00C44D99">
        <w:rPr>
          <w:rFonts w:asciiTheme="majorBidi" w:hAnsiTheme="majorBidi" w:hint="cs"/>
          <w:sz w:val="30"/>
          <w:szCs w:val="30"/>
          <w:cs/>
        </w:rPr>
        <w:t xml:space="preserve">ต่อมาในเดือนมิถุนายน </w:t>
      </w:r>
      <w:r w:rsidR="00491519" w:rsidRPr="00C44D99">
        <w:rPr>
          <w:rFonts w:asciiTheme="majorBidi" w:hAnsiTheme="majorBidi"/>
          <w:sz w:val="30"/>
          <w:szCs w:val="30"/>
        </w:rPr>
        <w:t>2566</w:t>
      </w:r>
      <w:r w:rsidR="00B31236" w:rsidRPr="00C44D99">
        <w:rPr>
          <w:rFonts w:asciiTheme="majorBidi" w:hAnsiTheme="majorBidi"/>
          <w:sz w:val="30"/>
          <w:szCs w:val="30"/>
        </w:rPr>
        <w:t xml:space="preserve"> </w:t>
      </w:r>
      <w:r w:rsidR="00B31236" w:rsidRPr="00C44D99">
        <w:rPr>
          <w:rFonts w:asciiTheme="majorBidi" w:hAnsiTheme="majorBidi" w:hint="cs"/>
          <w:sz w:val="30"/>
          <w:szCs w:val="30"/>
          <w:cs/>
        </w:rPr>
        <w:t>ได้ซื้อหุ้นเพิ่ม</w:t>
      </w:r>
      <w:r w:rsidR="007E6335" w:rsidRPr="00C44D99">
        <w:rPr>
          <w:rFonts w:asciiTheme="majorBidi" w:hAnsiTheme="majorBidi"/>
          <w:sz w:val="30"/>
          <w:szCs w:val="30"/>
          <w:cs/>
        </w:rPr>
        <w:t xml:space="preserve">ในบริษัท </w:t>
      </w:r>
      <w:r w:rsidR="00552E41">
        <w:rPr>
          <w:rFonts w:asciiTheme="majorBidi" w:hAnsiTheme="majorBidi"/>
          <w:sz w:val="30"/>
          <w:szCs w:val="30"/>
        </w:rPr>
        <w:br/>
      </w:r>
      <w:r w:rsidR="007E6335" w:rsidRPr="00C44D99">
        <w:rPr>
          <w:rFonts w:asciiTheme="majorBidi" w:hAnsiTheme="majorBidi"/>
          <w:sz w:val="30"/>
          <w:szCs w:val="30"/>
          <w:cs/>
        </w:rPr>
        <w:t xml:space="preserve">เทพธัญญภา จำกัด </w:t>
      </w:r>
      <w:r w:rsidR="00B31236" w:rsidRPr="00C44D99">
        <w:rPr>
          <w:rFonts w:asciiTheme="majorBidi" w:hAnsiTheme="majorBidi"/>
          <w:sz w:val="30"/>
          <w:szCs w:val="30"/>
          <w:cs/>
        </w:rPr>
        <w:t>จำนวน</w:t>
      </w:r>
      <w:r w:rsidR="00B31236" w:rsidRPr="00C44D99">
        <w:rPr>
          <w:rFonts w:asciiTheme="majorBidi" w:hAnsiTheme="majorBidi" w:cstheme="majorBidi"/>
          <w:sz w:val="30"/>
          <w:szCs w:val="30"/>
        </w:rPr>
        <w:t> </w:t>
      </w:r>
      <w:r w:rsidR="00491519" w:rsidRPr="00C44D99">
        <w:rPr>
          <w:rFonts w:asciiTheme="majorBidi" w:hAnsiTheme="majorBidi"/>
          <w:sz w:val="30"/>
          <w:szCs w:val="30"/>
        </w:rPr>
        <w:t>60</w:t>
      </w:r>
      <w:r w:rsidR="00B31236" w:rsidRPr="00C44D99">
        <w:rPr>
          <w:rFonts w:asciiTheme="majorBidi" w:hAnsiTheme="majorBidi"/>
          <w:sz w:val="30"/>
          <w:szCs w:val="30"/>
        </w:rPr>
        <w:t>,</w:t>
      </w:r>
      <w:r w:rsidR="00491519" w:rsidRPr="00C44D99">
        <w:rPr>
          <w:rFonts w:asciiTheme="majorBidi" w:hAnsiTheme="majorBidi"/>
          <w:sz w:val="30"/>
          <w:szCs w:val="30"/>
        </w:rPr>
        <w:t>000</w:t>
      </w:r>
      <w:r w:rsidR="00B31236" w:rsidRPr="00C44D99">
        <w:rPr>
          <w:rFonts w:asciiTheme="majorBidi" w:hAnsiTheme="majorBidi"/>
          <w:sz w:val="30"/>
          <w:szCs w:val="30"/>
        </w:rPr>
        <w:t xml:space="preserve"> </w:t>
      </w:r>
      <w:r w:rsidR="00B31236" w:rsidRPr="00C44D99">
        <w:rPr>
          <w:rFonts w:asciiTheme="majorBidi" w:hAnsiTheme="majorBidi"/>
          <w:sz w:val="30"/>
          <w:szCs w:val="30"/>
          <w:cs/>
        </w:rPr>
        <w:t>หุ้น เป็นจำนวนเงิน</w:t>
      </w:r>
      <w:r w:rsidR="00B31236" w:rsidRPr="00C44D99">
        <w:rPr>
          <w:rFonts w:asciiTheme="majorBidi" w:hAnsiTheme="majorBidi" w:cstheme="majorBidi"/>
          <w:sz w:val="30"/>
          <w:szCs w:val="30"/>
        </w:rPr>
        <w:t> </w:t>
      </w:r>
      <w:r w:rsidR="00491519" w:rsidRPr="00C44D99">
        <w:rPr>
          <w:rFonts w:asciiTheme="majorBidi" w:hAnsiTheme="majorBidi"/>
          <w:sz w:val="30"/>
          <w:szCs w:val="30"/>
        </w:rPr>
        <w:t>1</w:t>
      </w:r>
      <w:r w:rsidR="007E6335" w:rsidRPr="00C44D99">
        <w:rPr>
          <w:rFonts w:asciiTheme="majorBidi" w:hAnsiTheme="majorBidi"/>
          <w:sz w:val="30"/>
          <w:szCs w:val="30"/>
        </w:rPr>
        <w:t>.</w:t>
      </w:r>
      <w:r w:rsidR="00491519" w:rsidRPr="00C44D99">
        <w:rPr>
          <w:rFonts w:asciiTheme="majorBidi" w:hAnsiTheme="majorBidi"/>
          <w:sz w:val="30"/>
          <w:szCs w:val="30"/>
        </w:rPr>
        <w:t>5</w:t>
      </w:r>
      <w:r w:rsidR="00B31236" w:rsidRPr="00C44D99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C44D99">
        <w:rPr>
          <w:rFonts w:asciiTheme="majorBidi" w:hAnsiTheme="majorBidi"/>
          <w:sz w:val="30"/>
          <w:szCs w:val="30"/>
          <w:cs/>
        </w:rPr>
        <w:t>ทำให้สัดส่วนการลงทุนเพิ่มขึ้นจาก</w:t>
      </w:r>
      <w:r w:rsidR="00552E41">
        <w:rPr>
          <w:rFonts w:asciiTheme="majorBidi" w:hAnsiTheme="majorBidi"/>
          <w:sz w:val="30"/>
          <w:szCs w:val="30"/>
        </w:rPr>
        <w:br/>
      </w:r>
      <w:r w:rsidRPr="00C44D99">
        <w:rPr>
          <w:rFonts w:asciiTheme="majorBidi" w:hAnsiTheme="majorBidi"/>
          <w:sz w:val="30"/>
          <w:szCs w:val="30"/>
          <w:cs/>
        </w:rPr>
        <w:t>ร้อยละ</w:t>
      </w:r>
      <w:r w:rsidRPr="00C44D99">
        <w:rPr>
          <w:rFonts w:asciiTheme="majorBidi" w:hAnsiTheme="majorBidi" w:cstheme="majorBidi"/>
          <w:sz w:val="30"/>
          <w:szCs w:val="30"/>
        </w:rPr>
        <w:t> </w:t>
      </w:r>
      <w:r w:rsidR="00491519" w:rsidRPr="00C44D99">
        <w:rPr>
          <w:rFonts w:asciiTheme="majorBidi" w:hAnsiTheme="majorBidi"/>
          <w:sz w:val="30"/>
          <w:szCs w:val="30"/>
        </w:rPr>
        <w:t>51</w:t>
      </w:r>
      <w:r w:rsidR="000D69CE" w:rsidRPr="00C44D99">
        <w:rPr>
          <w:rFonts w:asciiTheme="majorBidi" w:hAnsiTheme="majorBidi"/>
          <w:sz w:val="30"/>
          <w:szCs w:val="30"/>
        </w:rPr>
        <w:t>.</w:t>
      </w:r>
      <w:r w:rsidR="00491519" w:rsidRPr="00C44D99">
        <w:rPr>
          <w:rFonts w:asciiTheme="majorBidi" w:hAnsiTheme="majorBidi"/>
          <w:sz w:val="30"/>
          <w:szCs w:val="30"/>
        </w:rPr>
        <w:t>00</w:t>
      </w:r>
      <w:r w:rsidRPr="00C44D99">
        <w:rPr>
          <w:rFonts w:asciiTheme="majorBidi" w:hAnsiTheme="majorBidi"/>
          <w:sz w:val="30"/>
          <w:szCs w:val="30"/>
          <w:cs/>
        </w:rPr>
        <w:t xml:space="preserve"> เป็นร้อยละ</w:t>
      </w:r>
      <w:r w:rsidRPr="00C44D99">
        <w:rPr>
          <w:rFonts w:asciiTheme="majorBidi" w:hAnsiTheme="majorBidi" w:cstheme="majorBidi"/>
          <w:sz w:val="30"/>
          <w:szCs w:val="30"/>
        </w:rPr>
        <w:t> </w:t>
      </w:r>
      <w:r w:rsidR="00491519" w:rsidRPr="00C44D99">
        <w:rPr>
          <w:rFonts w:asciiTheme="majorBidi" w:hAnsiTheme="majorBidi"/>
          <w:sz w:val="30"/>
          <w:szCs w:val="30"/>
        </w:rPr>
        <w:t>51</w:t>
      </w:r>
      <w:r w:rsidRPr="00C44D99">
        <w:rPr>
          <w:rFonts w:asciiTheme="majorBidi" w:hAnsiTheme="majorBidi"/>
          <w:sz w:val="30"/>
          <w:szCs w:val="30"/>
        </w:rPr>
        <w:t>.</w:t>
      </w:r>
      <w:r w:rsidR="00491519" w:rsidRPr="00C44D99">
        <w:rPr>
          <w:rFonts w:asciiTheme="majorBidi" w:hAnsiTheme="majorBidi"/>
          <w:sz w:val="30"/>
          <w:szCs w:val="30"/>
        </w:rPr>
        <w:t>69</w:t>
      </w:r>
      <w:r w:rsidRPr="00C44D99">
        <w:rPr>
          <w:rFonts w:asciiTheme="majorBidi" w:hAnsiTheme="majorBidi"/>
          <w:sz w:val="30"/>
          <w:szCs w:val="30"/>
          <w:cs/>
        </w:rPr>
        <w:t xml:space="preserve"> โดยที่อำนาจการควบคุมในบริษัทย่อยนั้นไม่เปลี่ยนแปลง</w:t>
      </w:r>
    </w:p>
    <w:p w14:paraId="6662C971" w14:textId="77777777" w:rsidR="00552E41" w:rsidRDefault="00F35B94" w:rsidP="00552E41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50"/>
        <w:jc w:val="thaiDistribute"/>
        <w:rPr>
          <w:rFonts w:asciiTheme="majorBidi" w:hAnsiTheme="majorBidi"/>
          <w:sz w:val="30"/>
          <w:szCs w:val="30"/>
        </w:rPr>
      </w:pPr>
      <w:r w:rsidRPr="00552E41">
        <w:rPr>
          <w:rFonts w:asciiTheme="majorBidi" w:hAnsiTheme="majorBidi"/>
          <w:sz w:val="30"/>
          <w:szCs w:val="30"/>
          <w:cs/>
        </w:rPr>
        <w:lastRenderedPageBreak/>
        <w:t xml:space="preserve">ในการประชุมคณะกรรมการบริษัท เมื่อวันที่ </w:t>
      </w:r>
      <w:r w:rsidR="00491519" w:rsidRPr="00552E41">
        <w:rPr>
          <w:rFonts w:asciiTheme="majorBidi" w:hAnsiTheme="majorBidi"/>
          <w:sz w:val="30"/>
          <w:szCs w:val="30"/>
        </w:rPr>
        <w:t>11</w:t>
      </w:r>
      <w:r w:rsidRPr="00552E41">
        <w:rPr>
          <w:rFonts w:asciiTheme="majorBidi" w:hAnsiTheme="majorBidi"/>
          <w:sz w:val="30"/>
          <w:szCs w:val="30"/>
          <w:cs/>
        </w:rPr>
        <w:t xml:space="preserve"> เมษายน </w:t>
      </w:r>
      <w:r w:rsidR="00491519" w:rsidRPr="00552E41">
        <w:rPr>
          <w:rFonts w:asciiTheme="majorBidi" w:hAnsiTheme="majorBidi"/>
          <w:sz w:val="30"/>
          <w:szCs w:val="30"/>
        </w:rPr>
        <w:t>2566</w:t>
      </w:r>
      <w:r w:rsidRPr="00552E41">
        <w:rPr>
          <w:rFonts w:asciiTheme="majorBidi" w:hAnsiTheme="majorBidi"/>
          <w:sz w:val="30"/>
          <w:szCs w:val="30"/>
          <w:cs/>
        </w:rPr>
        <w:t xml:space="preserve"> คณะกรรมการบริษัทมีมติอนุมัติให้บริษัท </w:t>
      </w:r>
      <w:r w:rsidR="00552E41">
        <w:rPr>
          <w:rFonts w:asciiTheme="majorBidi" w:hAnsiTheme="majorBidi"/>
          <w:sz w:val="30"/>
          <w:szCs w:val="30"/>
        </w:rPr>
        <w:br/>
      </w:r>
      <w:r w:rsidRPr="00552E41">
        <w:rPr>
          <w:rFonts w:asciiTheme="majorBidi" w:hAnsiTheme="majorBidi"/>
          <w:sz w:val="30"/>
          <w:szCs w:val="30"/>
          <w:cs/>
        </w:rPr>
        <w:t>อินโน สเปราท์ โฮลดิ้ง จำกัด ซึ่งเป็นบริษัทย่อยของบริษัท จัดตั้ง บริษัท รีเจน อินโนเวชั่น จำกัด</w:t>
      </w:r>
      <w:r w:rsidRPr="00552E41">
        <w:rPr>
          <w:rFonts w:asciiTheme="majorBidi" w:hAnsiTheme="majorBidi"/>
          <w:sz w:val="30"/>
          <w:szCs w:val="30"/>
        </w:rPr>
        <w:t xml:space="preserve"> </w:t>
      </w:r>
      <w:r w:rsidRPr="00552E41">
        <w:rPr>
          <w:rFonts w:asciiTheme="majorBidi" w:hAnsiTheme="majorBidi"/>
          <w:sz w:val="30"/>
          <w:szCs w:val="30"/>
          <w:cs/>
        </w:rPr>
        <w:t>บริษัท รีเจน เมเนจเม้นท์ เซอร์วิสเซส จำกัด และบริษัท รีเจน พร็อพเพอร์ตี้ จำกัด ซึ่งทั้งสามบริษัทเป็นบริษัทจำกัดที่</w:t>
      </w:r>
      <w:r w:rsidR="00552E41">
        <w:rPr>
          <w:rFonts w:asciiTheme="majorBidi" w:hAnsiTheme="majorBidi"/>
          <w:sz w:val="30"/>
          <w:szCs w:val="30"/>
        </w:rPr>
        <w:br/>
      </w:r>
      <w:r w:rsidRPr="00552E41">
        <w:rPr>
          <w:rFonts w:asciiTheme="majorBidi" w:hAnsiTheme="majorBidi"/>
          <w:sz w:val="30"/>
          <w:szCs w:val="30"/>
          <w:cs/>
        </w:rPr>
        <w:t xml:space="preserve">จดทะเบียนในประเทศไทย ในอัตราร้อยละ </w:t>
      </w:r>
      <w:r w:rsidR="00491519" w:rsidRPr="00552E41">
        <w:rPr>
          <w:rFonts w:asciiTheme="majorBidi" w:hAnsiTheme="majorBidi"/>
          <w:sz w:val="30"/>
          <w:szCs w:val="30"/>
        </w:rPr>
        <w:t>99</w:t>
      </w:r>
      <w:r w:rsidRPr="00552E41">
        <w:rPr>
          <w:rFonts w:asciiTheme="majorBidi" w:hAnsiTheme="majorBidi"/>
          <w:sz w:val="30"/>
          <w:szCs w:val="30"/>
          <w:cs/>
        </w:rPr>
        <w:t>.</w:t>
      </w:r>
      <w:r w:rsidR="00491519" w:rsidRPr="00552E41">
        <w:rPr>
          <w:rFonts w:asciiTheme="majorBidi" w:hAnsiTheme="majorBidi"/>
          <w:sz w:val="30"/>
          <w:szCs w:val="30"/>
        </w:rPr>
        <w:t>9</w:t>
      </w:r>
      <w:r w:rsidRPr="00552E41">
        <w:rPr>
          <w:rFonts w:asciiTheme="majorBidi" w:hAnsiTheme="majorBidi"/>
          <w:sz w:val="30"/>
          <w:szCs w:val="30"/>
          <w:cs/>
        </w:rPr>
        <w:t xml:space="preserve"> ของทุนจดทะเบียน เป็นจำนวนเงินบริษัทละ </w:t>
      </w:r>
      <w:r w:rsidR="00491519" w:rsidRPr="00552E41">
        <w:rPr>
          <w:rFonts w:asciiTheme="majorBidi" w:hAnsiTheme="majorBidi"/>
          <w:sz w:val="30"/>
          <w:szCs w:val="30"/>
        </w:rPr>
        <w:t>2</w:t>
      </w:r>
      <w:r w:rsidRPr="00552E41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="00552E41">
        <w:rPr>
          <w:rFonts w:asciiTheme="majorBidi" w:hAnsiTheme="majorBidi"/>
          <w:sz w:val="30"/>
          <w:szCs w:val="30"/>
        </w:rPr>
        <w:br/>
      </w:r>
      <w:r w:rsidRPr="00552E41">
        <w:rPr>
          <w:rFonts w:asciiTheme="majorBidi" w:hAnsiTheme="majorBidi"/>
          <w:sz w:val="30"/>
          <w:szCs w:val="30"/>
          <w:cs/>
        </w:rPr>
        <w:t xml:space="preserve">โดยได้จดทะเบียนจัดตั้งแล้วเมื่อวันที่ </w:t>
      </w:r>
      <w:r w:rsidR="00491519" w:rsidRPr="00552E41">
        <w:rPr>
          <w:rFonts w:asciiTheme="majorBidi" w:hAnsiTheme="majorBidi"/>
          <w:sz w:val="30"/>
          <w:szCs w:val="30"/>
        </w:rPr>
        <w:t>28</w:t>
      </w:r>
      <w:r w:rsidRPr="00552E41">
        <w:rPr>
          <w:rFonts w:asciiTheme="majorBidi" w:hAnsiTheme="majorBidi"/>
          <w:sz w:val="30"/>
          <w:szCs w:val="30"/>
          <w:cs/>
        </w:rPr>
        <w:t xml:space="preserve"> เมษายน </w:t>
      </w:r>
      <w:r w:rsidR="00491519" w:rsidRPr="00552E41">
        <w:rPr>
          <w:rFonts w:asciiTheme="majorBidi" w:hAnsiTheme="majorBidi"/>
          <w:sz w:val="30"/>
          <w:szCs w:val="30"/>
        </w:rPr>
        <w:t>2566</w:t>
      </w:r>
      <w:r w:rsidRPr="00552E41">
        <w:rPr>
          <w:rFonts w:asciiTheme="majorBidi" w:hAnsiTheme="majorBidi"/>
          <w:sz w:val="30"/>
          <w:szCs w:val="30"/>
        </w:rPr>
        <w:t xml:space="preserve"> </w:t>
      </w:r>
      <w:r w:rsidRPr="00552E41">
        <w:rPr>
          <w:rFonts w:asciiTheme="majorBidi" w:hAnsiTheme="majorBidi" w:hint="cs"/>
          <w:sz w:val="30"/>
          <w:szCs w:val="30"/>
          <w:cs/>
        </w:rPr>
        <w:t xml:space="preserve">ทั้งนี้ในเดือนมิถุนายน </w:t>
      </w:r>
      <w:r w:rsidR="00491519" w:rsidRPr="00552E41">
        <w:rPr>
          <w:rFonts w:asciiTheme="majorBidi" w:hAnsiTheme="majorBidi"/>
          <w:sz w:val="30"/>
          <w:szCs w:val="30"/>
        </w:rPr>
        <w:t>2566</w:t>
      </w:r>
      <w:r w:rsidRPr="00552E41">
        <w:rPr>
          <w:rFonts w:asciiTheme="majorBidi" w:hAnsiTheme="majorBidi" w:hint="cs"/>
          <w:sz w:val="30"/>
          <w:szCs w:val="30"/>
          <w:cs/>
        </w:rPr>
        <w:t xml:space="preserve"> </w:t>
      </w:r>
      <w:r w:rsidR="009E0E75" w:rsidRPr="00552E41">
        <w:rPr>
          <w:rFonts w:asciiTheme="majorBidi" w:hAnsiTheme="majorBidi"/>
          <w:sz w:val="30"/>
          <w:szCs w:val="30"/>
          <w:cs/>
        </w:rPr>
        <w:t>ทั้งสามบริษัทได้</w:t>
      </w:r>
      <w:r w:rsidR="00552E41">
        <w:rPr>
          <w:rFonts w:asciiTheme="majorBidi" w:hAnsiTheme="majorBidi"/>
          <w:sz w:val="30"/>
          <w:szCs w:val="30"/>
        </w:rPr>
        <w:br/>
      </w:r>
      <w:r w:rsidR="009E0E75" w:rsidRPr="00552E41">
        <w:rPr>
          <w:rFonts w:asciiTheme="majorBidi" w:hAnsiTheme="majorBidi"/>
          <w:sz w:val="30"/>
          <w:szCs w:val="30"/>
          <w:cs/>
        </w:rPr>
        <w:t xml:space="preserve">จดทะเบียนเพิ่มทุนจากบริษัทละ </w:t>
      </w:r>
      <w:r w:rsidR="00491519" w:rsidRPr="00552E41">
        <w:rPr>
          <w:rFonts w:asciiTheme="majorBidi" w:hAnsiTheme="majorBidi"/>
          <w:sz w:val="30"/>
          <w:szCs w:val="30"/>
        </w:rPr>
        <w:t>2</w:t>
      </w:r>
      <w:r w:rsidR="009E0E75" w:rsidRPr="00552E41">
        <w:rPr>
          <w:rFonts w:asciiTheme="majorBidi" w:hAnsiTheme="majorBidi"/>
          <w:sz w:val="30"/>
          <w:szCs w:val="30"/>
          <w:cs/>
        </w:rPr>
        <w:t xml:space="preserve"> ล้านบาท เป็น</w:t>
      </w:r>
      <w:r w:rsidR="009E0E75" w:rsidRPr="00552E41">
        <w:rPr>
          <w:rFonts w:asciiTheme="majorBidi" w:hAnsiTheme="majorBidi"/>
          <w:sz w:val="30"/>
          <w:szCs w:val="30"/>
        </w:rPr>
        <w:t xml:space="preserve"> </w:t>
      </w:r>
      <w:r w:rsidR="00491519" w:rsidRPr="00552E41">
        <w:rPr>
          <w:rFonts w:asciiTheme="majorBidi" w:hAnsiTheme="majorBidi"/>
          <w:sz w:val="30"/>
          <w:szCs w:val="30"/>
        </w:rPr>
        <w:t>20</w:t>
      </w:r>
      <w:r w:rsidR="009E0E75" w:rsidRPr="00552E41">
        <w:rPr>
          <w:rFonts w:asciiTheme="majorBidi" w:hAnsiTheme="majorBidi"/>
          <w:sz w:val="30"/>
          <w:szCs w:val="30"/>
        </w:rPr>
        <w:t>.</w:t>
      </w:r>
      <w:r w:rsidR="00491519" w:rsidRPr="00552E41">
        <w:rPr>
          <w:rFonts w:asciiTheme="majorBidi" w:hAnsiTheme="majorBidi"/>
          <w:sz w:val="30"/>
          <w:szCs w:val="30"/>
        </w:rPr>
        <w:t>4</w:t>
      </w:r>
      <w:r w:rsidR="009E0E75" w:rsidRPr="00552E41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="00491519" w:rsidRPr="00552E41">
        <w:rPr>
          <w:rFonts w:asciiTheme="majorBidi" w:hAnsiTheme="majorBidi"/>
          <w:sz w:val="30"/>
          <w:szCs w:val="30"/>
        </w:rPr>
        <w:t>5</w:t>
      </w:r>
      <w:r w:rsidR="009E0E75" w:rsidRPr="00552E41">
        <w:rPr>
          <w:rFonts w:asciiTheme="majorBidi" w:hAnsiTheme="majorBidi"/>
          <w:sz w:val="30"/>
          <w:szCs w:val="30"/>
        </w:rPr>
        <w:t>.</w:t>
      </w:r>
      <w:r w:rsidR="00491519" w:rsidRPr="00552E41">
        <w:rPr>
          <w:rFonts w:asciiTheme="majorBidi" w:hAnsiTheme="majorBidi"/>
          <w:sz w:val="30"/>
          <w:szCs w:val="30"/>
        </w:rPr>
        <w:t>1</w:t>
      </w:r>
      <w:r w:rsidR="009E0E75" w:rsidRPr="00552E41">
        <w:rPr>
          <w:rFonts w:asciiTheme="majorBidi" w:hAnsiTheme="majorBidi"/>
          <w:sz w:val="30"/>
          <w:szCs w:val="30"/>
          <w:cs/>
        </w:rPr>
        <w:t xml:space="preserve"> ล้านบาท และ </w:t>
      </w:r>
      <w:r w:rsidR="00491519" w:rsidRPr="00552E41">
        <w:rPr>
          <w:rFonts w:asciiTheme="majorBidi" w:hAnsiTheme="majorBidi"/>
          <w:sz w:val="30"/>
          <w:szCs w:val="30"/>
        </w:rPr>
        <w:t>76</w:t>
      </w:r>
      <w:r w:rsidR="009E0E75" w:rsidRPr="00552E41">
        <w:rPr>
          <w:rFonts w:asciiTheme="majorBidi" w:hAnsiTheme="majorBidi"/>
          <w:sz w:val="30"/>
          <w:szCs w:val="30"/>
        </w:rPr>
        <w:t>.</w:t>
      </w:r>
      <w:r w:rsidR="00491519" w:rsidRPr="00552E41">
        <w:rPr>
          <w:rFonts w:asciiTheme="majorBidi" w:hAnsiTheme="majorBidi"/>
          <w:sz w:val="30"/>
          <w:szCs w:val="30"/>
        </w:rPr>
        <w:t>5</w:t>
      </w:r>
      <w:r w:rsidR="009E0E75" w:rsidRPr="00552E41">
        <w:rPr>
          <w:rFonts w:asciiTheme="majorBidi" w:hAnsiTheme="majorBidi"/>
          <w:sz w:val="30"/>
          <w:szCs w:val="30"/>
          <w:cs/>
        </w:rPr>
        <w:t xml:space="preserve"> ล้านบาท ตามลำดับ โดยที่สัดส่วนการถือหุ้นไม่เปลี่ยนแปลง</w:t>
      </w:r>
    </w:p>
    <w:p w14:paraId="601B705A" w14:textId="77777777" w:rsidR="00552E41" w:rsidRDefault="00552E41" w:rsidP="00552E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/>
        <w:jc w:val="thaiDistribute"/>
        <w:rPr>
          <w:rFonts w:asciiTheme="majorBidi" w:hAnsiTheme="majorBidi"/>
          <w:sz w:val="30"/>
          <w:szCs w:val="30"/>
        </w:rPr>
      </w:pPr>
    </w:p>
    <w:p w14:paraId="67659617" w14:textId="128E2B0A" w:rsidR="00E10AD5" w:rsidRPr="00007C76" w:rsidRDefault="00E10AD5" w:rsidP="00007C76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52E41"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ในการประชุมคณะกรรมการบริษัทของบริษัท ควอตซ์ โฮลดิ้ง </w:t>
      </w:r>
      <w:r w:rsidRPr="00552E41">
        <w:rPr>
          <w:rFonts w:asciiTheme="majorBidi" w:hAnsiTheme="majorBidi" w:cstheme="majorBidi"/>
          <w:sz w:val="30"/>
          <w:szCs w:val="30"/>
        </w:rPr>
        <w:t xml:space="preserve">1 </w:t>
      </w:r>
      <w:r w:rsidRPr="00552E41">
        <w:rPr>
          <w:rFonts w:asciiTheme="majorBidi" w:hAnsiTheme="majorBidi" w:cstheme="majorBidi" w:hint="cs"/>
          <w:sz w:val="30"/>
          <w:szCs w:val="30"/>
          <w:cs/>
        </w:rPr>
        <w:t xml:space="preserve">จำกัด ซึ่งเป็นบริษัทย่อยของบริษัท เมื่อวันที่ </w:t>
      </w:r>
      <w:r w:rsidRPr="00552E41">
        <w:rPr>
          <w:rFonts w:asciiTheme="majorBidi" w:hAnsiTheme="majorBidi" w:cstheme="majorBidi"/>
          <w:sz w:val="30"/>
          <w:szCs w:val="30"/>
        </w:rPr>
        <w:t xml:space="preserve">11 </w:t>
      </w:r>
      <w:r w:rsidRPr="00552E41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Pr="00552E41">
        <w:rPr>
          <w:rFonts w:asciiTheme="majorBidi" w:hAnsiTheme="majorBidi" w:cstheme="majorBidi"/>
          <w:sz w:val="30"/>
          <w:szCs w:val="30"/>
        </w:rPr>
        <w:t xml:space="preserve">2566 </w:t>
      </w:r>
      <w:r w:rsidRPr="00552E41">
        <w:rPr>
          <w:rFonts w:asciiTheme="majorBidi" w:hAnsiTheme="majorBidi" w:cstheme="majorBidi" w:hint="cs"/>
          <w:sz w:val="30"/>
          <w:szCs w:val="30"/>
          <w:cs/>
        </w:rPr>
        <w:t>คณะกรรมการมีมติอนุม</w:t>
      </w:r>
      <w:r w:rsidR="007D1B9B" w:rsidRPr="00552E41">
        <w:rPr>
          <w:rFonts w:asciiTheme="majorBidi" w:hAnsiTheme="majorBidi" w:cstheme="majorBidi" w:hint="cs"/>
          <w:sz w:val="30"/>
          <w:szCs w:val="30"/>
          <w:cs/>
        </w:rPr>
        <w:t>ั</w:t>
      </w:r>
      <w:r w:rsidRPr="00552E41">
        <w:rPr>
          <w:rFonts w:asciiTheme="majorBidi" w:hAnsiTheme="majorBidi" w:cstheme="majorBidi" w:hint="cs"/>
          <w:sz w:val="30"/>
          <w:szCs w:val="30"/>
          <w:cs/>
        </w:rPr>
        <w:t xml:space="preserve">ติให้เลิกบริษัท ควอตซ์ โฮลดิ้ง </w:t>
      </w:r>
      <w:r w:rsidRPr="00552E41">
        <w:rPr>
          <w:rFonts w:asciiTheme="majorBidi" w:hAnsiTheme="majorBidi" w:cstheme="majorBidi"/>
          <w:sz w:val="30"/>
          <w:szCs w:val="30"/>
        </w:rPr>
        <w:t xml:space="preserve">1 </w:t>
      </w:r>
      <w:r w:rsidRPr="00552E41">
        <w:rPr>
          <w:rFonts w:asciiTheme="majorBidi" w:hAnsiTheme="majorBidi" w:cstheme="majorBidi" w:hint="cs"/>
          <w:sz w:val="30"/>
          <w:szCs w:val="30"/>
          <w:cs/>
        </w:rPr>
        <w:t>จำกัด โดยบริษัทดังกล่าวได้</w:t>
      </w:r>
      <w:r w:rsidR="00552E41">
        <w:rPr>
          <w:rFonts w:asciiTheme="majorBidi" w:hAnsiTheme="majorBidi" w:cstheme="majorBidi"/>
          <w:sz w:val="30"/>
          <w:szCs w:val="30"/>
        </w:rPr>
        <w:br/>
      </w:r>
      <w:r w:rsidRPr="00007C76">
        <w:rPr>
          <w:rFonts w:asciiTheme="majorBidi" w:hAnsiTheme="majorBidi" w:cstheme="majorBidi" w:hint="cs"/>
          <w:sz w:val="30"/>
          <w:szCs w:val="30"/>
          <w:cs/>
        </w:rPr>
        <w:t xml:space="preserve">จดทะเบียนเลิกบริษัทต่อกระทรวงพาณิชย์แล้วเมื่อวันที่ </w:t>
      </w:r>
      <w:r w:rsidRPr="00007C76">
        <w:rPr>
          <w:rFonts w:asciiTheme="majorBidi" w:hAnsiTheme="majorBidi" w:cstheme="majorBidi"/>
          <w:sz w:val="30"/>
          <w:szCs w:val="30"/>
        </w:rPr>
        <w:t xml:space="preserve">26 </w:t>
      </w:r>
      <w:r w:rsidRPr="00007C76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Pr="00007C76">
        <w:rPr>
          <w:rFonts w:asciiTheme="majorBidi" w:hAnsiTheme="majorBidi" w:cstheme="majorBidi"/>
          <w:sz w:val="30"/>
          <w:szCs w:val="30"/>
        </w:rPr>
        <w:t>2566</w:t>
      </w:r>
      <w:r w:rsidR="00246B8B" w:rsidRPr="00007C76">
        <w:rPr>
          <w:rFonts w:asciiTheme="majorBidi" w:hAnsiTheme="majorBidi" w:cstheme="majorBidi"/>
          <w:sz w:val="30"/>
          <w:szCs w:val="30"/>
        </w:rPr>
        <w:t xml:space="preserve"> </w:t>
      </w:r>
      <w:r w:rsidR="00246B8B" w:rsidRPr="00007C76">
        <w:rPr>
          <w:rFonts w:asciiTheme="majorBidi" w:hAnsiTheme="majorBidi" w:cstheme="majorBidi" w:hint="cs"/>
          <w:sz w:val="30"/>
          <w:szCs w:val="30"/>
          <w:cs/>
        </w:rPr>
        <w:t>และอยู่ระหว่างการดำเนินการชำระบัญชี</w:t>
      </w:r>
    </w:p>
    <w:p w14:paraId="76833268" w14:textId="77777777" w:rsidR="00E10AD5" w:rsidRPr="00007C76" w:rsidRDefault="00E10AD5" w:rsidP="004F4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2105B2AD" w14:textId="564422DD" w:rsidR="00B53E40" w:rsidRDefault="00B53E40" w:rsidP="00B53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บริษัทร่วม</w:t>
      </w:r>
    </w:p>
    <w:p w14:paraId="0EFA5340" w14:textId="3458855C" w:rsidR="003403C8" w:rsidRDefault="003403C8" w:rsidP="00B53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3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384"/>
        <w:gridCol w:w="270"/>
        <w:gridCol w:w="1350"/>
      </w:tblGrid>
      <w:tr w:rsidR="003403C8" w:rsidRPr="00CF01B4" w14:paraId="785C696E" w14:textId="77777777" w:rsidTr="00F0349E">
        <w:trPr>
          <w:tblHeader/>
        </w:trPr>
        <w:tc>
          <w:tcPr>
            <w:tcW w:w="6300" w:type="dxa"/>
            <w:vAlign w:val="bottom"/>
          </w:tcPr>
          <w:p w14:paraId="13128945" w14:textId="77777777" w:rsidR="003403C8" w:rsidRPr="00CF01B4" w:rsidRDefault="003403C8" w:rsidP="00F0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F01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4928D95C" w14:textId="77777777" w:rsidR="003403C8" w:rsidRPr="00CF01B4" w:rsidRDefault="003403C8" w:rsidP="00F0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CF01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F01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CF01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CF01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CF01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915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CF01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F01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4915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384" w:type="dxa"/>
            <w:vAlign w:val="bottom"/>
          </w:tcPr>
          <w:p w14:paraId="3F27683A" w14:textId="77777777" w:rsidR="003403C8" w:rsidRPr="00CF01B4" w:rsidRDefault="003403C8" w:rsidP="00F0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  <w:r w:rsidRPr="00CF01B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65D64FAF" w14:textId="77777777" w:rsidR="003403C8" w:rsidRPr="00CF01B4" w:rsidRDefault="003403C8" w:rsidP="00F0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69BBEBE0" w14:textId="77777777" w:rsidR="003403C8" w:rsidRPr="00CF01B4" w:rsidRDefault="003403C8" w:rsidP="00F0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F01B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</w:p>
          <w:p w14:paraId="6954E184" w14:textId="77777777" w:rsidR="003403C8" w:rsidRPr="00CF01B4" w:rsidRDefault="003403C8" w:rsidP="00F0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F01B4">
              <w:rPr>
                <w:rFonts w:ascii="Angsana New" w:hAnsi="Angsana New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3403C8" w:rsidRPr="00CF01B4" w14:paraId="53AF2A5B" w14:textId="77777777" w:rsidTr="00F0349E">
        <w:trPr>
          <w:tblHeader/>
        </w:trPr>
        <w:tc>
          <w:tcPr>
            <w:tcW w:w="6300" w:type="dxa"/>
            <w:shd w:val="clear" w:color="auto" w:fill="auto"/>
            <w:vAlign w:val="bottom"/>
          </w:tcPr>
          <w:p w14:paraId="0C45910F" w14:textId="77777777" w:rsidR="003403C8" w:rsidRPr="00CF01B4" w:rsidRDefault="003403C8" w:rsidP="00F0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4" w:type="dxa"/>
            <w:gridSpan w:val="3"/>
          </w:tcPr>
          <w:p w14:paraId="63DA95BC" w14:textId="77777777" w:rsidR="003403C8" w:rsidRPr="00CF01B4" w:rsidRDefault="003403C8" w:rsidP="00F0349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CF01B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403C8" w:rsidRPr="00CF01B4" w14:paraId="20AA99AF" w14:textId="77777777" w:rsidTr="00F0349E">
        <w:tc>
          <w:tcPr>
            <w:tcW w:w="6300" w:type="dxa"/>
            <w:vAlign w:val="bottom"/>
          </w:tcPr>
          <w:p w14:paraId="01F8D5D4" w14:textId="77777777" w:rsidR="003403C8" w:rsidRDefault="003403C8" w:rsidP="00F0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F01B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91519">
              <w:rPr>
                <w:rFonts w:ascii="Angsana New" w:hAnsi="Angsana New"/>
                <w:sz w:val="30"/>
                <w:szCs w:val="30"/>
              </w:rPr>
              <w:t>1</w:t>
            </w:r>
            <w:r w:rsidRPr="00CF01B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F01B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49151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84" w:type="dxa"/>
          </w:tcPr>
          <w:p w14:paraId="422FE7A7" w14:textId="6AE13CAB" w:rsidR="003403C8" w:rsidRPr="004E725A" w:rsidRDefault="008C0ED7" w:rsidP="008C0ED7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42D6D001" w14:textId="77777777" w:rsidR="003403C8" w:rsidRPr="00CF01B4" w:rsidRDefault="003403C8" w:rsidP="00F0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F69B24" w14:textId="77777777" w:rsidR="003403C8" w:rsidRPr="00CF01B4" w:rsidRDefault="003403C8" w:rsidP="00F0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E72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03C8" w:rsidRPr="00CF01B4" w14:paraId="62EAFF56" w14:textId="77777777" w:rsidTr="00F0349E">
        <w:tc>
          <w:tcPr>
            <w:tcW w:w="6300" w:type="dxa"/>
            <w:vAlign w:val="bottom"/>
          </w:tcPr>
          <w:p w14:paraId="4BD68DBD" w14:textId="4CAA38D4" w:rsidR="003403C8" w:rsidRPr="00CF01B4" w:rsidRDefault="003403C8" w:rsidP="00F0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84" w:type="dxa"/>
          </w:tcPr>
          <w:p w14:paraId="01086A39" w14:textId="77777777" w:rsidR="003403C8" w:rsidRPr="004E725A" w:rsidRDefault="003403C8" w:rsidP="00F0349E">
            <w:pPr>
              <w:pStyle w:val="acctfourfigures"/>
              <w:tabs>
                <w:tab w:val="clear" w:pos="765"/>
              </w:tabs>
              <w:spacing w:line="240" w:lineRule="auto"/>
              <w:ind w:right="2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ADFC906" w14:textId="77777777" w:rsidR="003403C8" w:rsidRPr="00CF01B4" w:rsidRDefault="003403C8" w:rsidP="00F0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62FCD7D" w14:textId="77777777" w:rsidR="003403C8" w:rsidRPr="004E725A" w:rsidRDefault="003403C8" w:rsidP="00F0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0ED7" w:rsidRPr="00F35B94" w14:paraId="4879461C" w14:textId="77777777" w:rsidTr="00F0349E">
        <w:tc>
          <w:tcPr>
            <w:tcW w:w="6300" w:type="dxa"/>
            <w:vAlign w:val="bottom"/>
          </w:tcPr>
          <w:p w14:paraId="027AFB21" w14:textId="1A6B5929" w:rsidR="008C0ED7" w:rsidRPr="00900F19" w:rsidRDefault="008C0ED7" w:rsidP="00F0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ลงทุนใน</w:t>
            </w:r>
            <w:r w:rsidRPr="008C0ED7">
              <w:rPr>
                <w:rFonts w:ascii="Angsana New" w:hAnsi="Angsana New"/>
                <w:sz w:val="30"/>
                <w:szCs w:val="30"/>
                <w:cs/>
              </w:rPr>
              <w:t>บริษัท อินโน พรีคาสท์ จำกัด</w:t>
            </w:r>
          </w:p>
        </w:tc>
        <w:tc>
          <w:tcPr>
            <w:tcW w:w="1384" w:type="dxa"/>
          </w:tcPr>
          <w:p w14:paraId="4300E1BA" w14:textId="114AAA12" w:rsidR="008C0ED7" w:rsidRPr="00900F19" w:rsidRDefault="0072260E" w:rsidP="0072260E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B264A2">
              <w:rPr>
                <w:rFonts w:ascii="Angsana New" w:hAnsi="Angsana New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270" w:type="dxa"/>
          </w:tcPr>
          <w:p w14:paraId="13E07404" w14:textId="77777777" w:rsidR="008C0ED7" w:rsidRPr="00F35B94" w:rsidRDefault="008C0ED7" w:rsidP="00F0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24CF86F6" w14:textId="7A3E0BE1" w:rsidR="008C0ED7" w:rsidRPr="00900F19" w:rsidRDefault="00E10AD5" w:rsidP="00F0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03C8" w:rsidRPr="00F35B94" w14:paraId="60C80CB5" w14:textId="77777777" w:rsidTr="00F0349E">
        <w:tc>
          <w:tcPr>
            <w:tcW w:w="6300" w:type="dxa"/>
            <w:vAlign w:val="bottom"/>
          </w:tcPr>
          <w:p w14:paraId="1112AE2B" w14:textId="0FEB8410" w:rsidR="003403C8" w:rsidRPr="00900F19" w:rsidRDefault="008C0ED7" w:rsidP="00F0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00F19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 w:rsidR="007D1B9B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900F19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="007D1B9B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  <w:r w:rsidRPr="00900F19">
              <w:rPr>
                <w:rFonts w:ascii="Angsana New" w:hAnsi="Angsana New" w:hint="cs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384" w:type="dxa"/>
          </w:tcPr>
          <w:p w14:paraId="14B05BB3" w14:textId="524F47D8" w:rsidR="003403C8" w:rsidRPr="00900F19" w:rsidRDefault="00B264A2" w:rsidP="0072260E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CBA9EB8" w14:textId="77777777" w:rsidR="003403C8" w:rsidRPr="00F35B94" w:rsidRDefault="003403C8" w:rsidP="00F0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2E67D7A1" w14:textId="77777777" w:rsidR="003403C8" w:rsidRPr="00900F19" w:rsidRDefault="003403C8" w:rsidP="00F0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900F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03C8" w:rsidRPr="00CF01B4" w14:paraId="45E2213C" w14:textId="77777777" w:rsidTr="00F0349E">
        <w:tc>
          <w:tcPr>
            <w:tcW w:w="6300" w:type="dxa"/>
            <w:vAlign w:val="bottom"/>
          </w:tcPr>
          <w:p w14:paraId="0BD222B3" w14:textId="77777777" w:rsidR="003403C8" w:rsidRPr="00900F19" w:rsidRDefault="003403C8" w:rsidP="00F0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0F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91519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900F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00F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491519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1789D8CA" w14:textId="5DE15911" w:rsidR="003403C8" w:rsidRPr="00900F19" w:rsidRDefault="008C0ED7" w:rsidP="008C0ED7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501</w:t>
            </w:r>
          </w:p>
        </w:tc>
        <w:tc>
          <w:tcPr>
            <w:tcW w:w="270" w:type="dxa"/>
          </w:tcPr>
          <w:p w14:paraId="1E4E73DC" w14:textId="77777777" w:rsidR="003403C8" w:rsidRPr="00900F19" w:rsidRDefault="003403C8" w:rsidP="00F0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BF746C" w14:textId="77777777" w:rsidR="003403C8" w:rsidRPr="00900F19" w:rsidRDefault="003403C8" w:rsidP="00F0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0F1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A186623" w14:textId="2D4C143B" w:rsidR="00B53E40" w:rsidRDefault="00B53E40" w:rsidP="004F4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5AB0F87E" w14:textId="5239EA8A" w:rsidR="00246B8B" w:rsidRDefault="00246B8B" w:rsidP="004F4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2E79823" w14:textId="59C42EAF" w:rsidR="00246B8B" w:rsidRDefault="00246B8B" w:rsidP="004F4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563FE3B6" w14:textId="6C0FABC9" w:rsidR="00246B8B" w:rsidRDefault="00246B8B" w:rsidP="004F4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303E22B9" w14:textId="5AC6F1D7" w:rsidR="00246B8B" w:rsidRDefault="00246B8B" w:rsidP="004F4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1D38AEC2" w14:textId="2295004D" w:rsidR="00246B8B" w:rsidRDefault="00246B8B" w:rsidP="004F4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493949D0" w14:textId="35D1811D" w:rsidR="00246B8B" w:rsidRDefault="00246B8B" w:rsidP="004F4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4152F320" w14:textId="5509D0B3" w:rsidR="00246B8B" w:rsidRDefault="00246B8B" w:rsidP="004F4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2ADD52A3" w14:textId="2380B35B" w:rsidR="00B53E40" w:rsidRPr="00B53E40" w:rsidRDefault="00137A48" w:rsidP="00B53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hint="cs"/>
          <w:sz w:val="30"/>
          <w:szCs w:val="30"/>
          <w:cs/>
        </w:rPr>
        <w:lastRenderedPageBreak/>
        <w:t>ในการ</w:t>
      </w:r>
      <w:r w:rsidR="00B53E40" w:rsidRPr="00B53E40">
        <w:rPr>
          <w:rFonts w:asciiTheme="majorBidi" w:hAnsiTheme="majorBidi"/>
          <w:sz w:val="30"/>
          <w:szCs w:val="30"/>
          <w:cs/>
        </w:rPr>
        <w:t xml:space="preserve">ประชุมคณะกรรมการบริษัท เมื่อวันที่ </w:t>
      </w:r>
      <w:r w:rsidR="00491519" w:rsidRPr="00491519">
        <w:rPr>
          <w:rFonts w:asciiTheme="majorBidi" w:hAnsiTheme="majorBidi"/>
          <w:sz w:val="30"/>
          <w:szCs w:val="30"/>
        </w:rPr>
        <w:t>13</w:t>
      </w:r>
      <w:r w:rsidR="00B53E40" w:rsidRPr="00B53E40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491519" w:rsidRPr="00491519">
        <w:rPr>
          <w:rFonts w:asciiTheme="majorBidi" w:hAnsiTheme="majorBidi"/>
          <w:sz w:val="30"/>
          <w:szCs w:val="30"/>
        </w:rPr>
        <w:t>2566</w:t>
      </w:r>
      <w:r w:rsidR="00B53E40" w:rsidRPr="00B53E40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คณะกรรมการบริษัท</w:t>
      </w:r>
      <w:r w:rsidR="00B53E40" w:rsidRPr="00B53E40">
        <w:rPr>
          <w:rFonts w:asciiTheme="majorBidi" w:hAnsiTheme="majorBidi"/>
          <w:sz w:val="30"/>
          <w:szCs w:val="30"/>
          <w:cs/>
        </w:rPr>
        <w:t xml:space="preserve">มีมติอนุมัติการนำหุ้นสามัญของบริษัท อินโน พรีคาสท์ จำกัด ในสัดส่วนร้อยละ </w:t>
      </w:r>
      <w:r w:rsidR="00491519" w:rsidRPr="00491519">
        <w:rPr>
          <w:rFonts w:asciiTheme="majorBidi" w:hAnsiTheme="majorBidi"/>
          <w:sz w:val="30"/>
          <w:szCs w:val="30"/>
        </w:rPr>
        <w:t>51</w:t>
      </w:r>
      <w:r w:rsidR="00D67FB9">
        <w:rPr>
          <w:rFonts w:asciiTheme="majorBidi" w:hAnsiTheme="majorBidi"/>
          <w:sz w:val="30"/>
          <w:szCs w:val="30"/>
        </w:rPr>
        <w:t>.</w:t>
      </w:r>
      <w:r w:rsidR="00491519" w:rsidRPr="00491519">
        <w:rPr>
          <w:rFonts w:asciiTheme="majorBidi" w:hAnsiTheme="majorBidi"/>
          <w:sz w:val="30"/>
          <w:szCs w:val="30"/>
        </w:rPr>
        <w:t>00</w:t>
      </w:r>
      <w:r w:rsidR="00B53E40" w:rsidRPr="00B53E40">
        <w:rPr>
          <w:rFonts w:asciiTheme="majorBidi" w:hAnsiTheme="majorBidi"/>
          <w:sz w:val="30"/>
          <w:szCs w:val="30"/>
          <w:cs/>
        </w:rPr>
        <w:t xml:space="preserve"> ไปชำระมูลค่าหุ้นให้แก่ บริษัท เจนเนอรัล เอนจิเนียริ่ง จำกัด (มหาชน) หรือ </w:t>
      </w:r>
      <w:r w:rsidR="00B53E40" w:rsidRPr="00B53E40">
        <w:rPr>
          <w:rFonts w:asciiTheme="majorBidi" w:hAnsiTheme="majorBidi" w:cstheme="majorBidi"/>
          <w:sz w:val="30"/>
          <w:szCs w:val="30"/>
        </w:rPr>
        <w:t xml:space="preserve">GEL </w:t>
      </w:r>
      <w:r w:rsidR="00B53E40" w:rsidRPr="00B53E40">
        <w:rPr>
          <w:rFonts w:asciiTheme="majorBidi" w:hAnsiTheme="majorBidi"/>
          <w:sz w:val="30"/>
          <w:szCs w:val="30"/>
          <w:cs/>
        </w:rPr>
        <w:t xml:space="preserve">โดย </w:t>
      </w:r>
      <w:r w:rsidR="00B53E40" w:rsidRPr="00B53E40">
        <w:rPr>
          <w:rFonts w:asciiTheme="majorBidi" w:hAnsiTheme="majorBidi" w:cstheme="majorBidi"/>
          <w:sz w:val="30"/>
          <w:szCs w:val="30"/>
        </w:rPr>
        <w:t xml:space="preserve">GEL </w:t>
      </w:r>
      <w:r w:rsidR="00B53E40" w:rsidRPr="00B53E40">
        <w:rPr>
          <w:rFonts w:asciiTheme="majorBidi" w:hAnsiTheme="majorBidi"/>
          <w:sz w:val="30"/>
          <w:szCs w:val="30"/>
          <w:cs/>
        </w:rPr>
        <w:t xml:space="preserve">จะออกหุ้นใหม่และจัดสรรให้แก่ บริษัท พฤกษา โฮลดิ้ง จำกัด (มหาชน) มูลค่า </w:t>
      </w:r>
      <w:r w:rsidR="00491519" w:rsidRPr="00491519">
        <w:rPr>
          <w:rFonts w:asciiTheme="majorBidi" w:hAnsiTheme="majorBidi"/>
          <w:sz w:val="30"/>
          <w:szCs w:val="30"/>
        </w:rPr>
        <w:t>582</w:t>
      </w:r>
      <w:r w:rsidR="00B53E40" w:rsidRPr="00B53E40">
        <w:rPr>
          <w:rFonts w:asciiTheme="majorBidi" w:hAnsiTheme="majorBidi"/>
          <w:sz w:val="30"/>
          <w:szCs w:val="30"/>
          <w:cs/>
        </w:rPr>
        <w:t xml:space="preserve"> ล้านบาท ต่อมาเมื่อวันที่ </w:t>
      </w:r>
      <w:r w:rsidR="00491519" w:rsidRPr="00491519">
        <w:rPr>
          <w:rFonts w:asciiTheme="majorBidi" w:hAnsiTheme="majorBidi"/>
          <w:sz w:val="30"/>
          <w:szCs w:val="30"/>
        </w:rPr>
        <w:t>26</w:t>
      </w:r>
      <w:r w:rsidR="00B53E40" w:rsidRPr="00B53E40">
        <w:rPr>
          <w:rFonts w:asciiTheme="majorBidi" w:hAnsiTheme="majorBidi"/>
          <w:sz w:val="30"/>
          <w:szCs w:val="30"/>
          <w:cs/>
        </w:rPr>
        <w:t xml:space="preserve"> พฤษ</w:t>
      </w:r>
      <w:r w:rsidR="004F49CF">
        <w:rPr>
          <w:rFonts w:asciiTheme="majorBidi" w:hAnsiTheme="majorBidi" w:hint="cs"/>
          <w:sz w:val="30"/>
          <w:szCs w:val="30"/>
          <w:cs/>
        </w:rPr>
        <w:t>ภ</w:t>
      </w:r>
      <w:r w:rsidR="00B53E40" w:rsidRPr="00B53E40">
        <w:rPr>
          <w:rFonts w:asciiTheme="majorBidi" w:hAnsiTheme="majorBidi"/>
          <w:sz w:val="30"/>
          <w:szCs w:val="30"/>
          <w:cs/>
        </w:rPr>
        <w:t xml:space="preserve">าคม </w:t>
      </w:r>
      <w:r w:rsidR="00491519" w:rsidRPr="00491519">
        <w:rPr>
          <w:rFonts w:asciiTheme="majorBidi" w:hAnsiTheme="majorBidi"/>
          <w:sz w:val="30"/>
          <w:szCs w:val="30"/>
        </w:rPr>
        <w:t>2566</w:t>
      </w:r>
      <w:r w:rsidR="00B53E40" w:rsidRPr="00B53E40">
        <w:rPr>
          <w:rFonts w:asciiTheme="majorBidi" w:hAnsiTheme="majorBidi"/>
          <w:sz w:val="30"/>
          <w:szCs w:val="30"/>
          <w:cs/>
        </w:rPr>
        <w:t xml:space="preserve"> บริษัท ควอตซ์ โฮลดิ้ง </w:t>
      </w:r>
      <w:r w:rsidR="00491519" w:rsidRPr="00491519">
        <w:rPr>
          <w:rFonts w:asciiTheme="majorBidi" w:hAnsiTheme="majorBidi"/>
          <w:sz w:val="30"/>
          <w:szCs w:val="30"/>
        </w:rPr>
        <w:t>1</w:t>
      </w:r>
      <w:r w:rsidR="00B53E40" w:rsidRPr="00B53E40">
        <w:rPr>
          <w:rFonts w:asciiTheme="majorBidi" w:hAnsiTheme="majorBidi"/>
          <w:sz w:val="30"/>
          <w:szCs w:val="30"/>
          <w:cs/>
        </w:rPr>
        <w:t xml:space="preserve"> จำกัด ซึ่งเป็นบริษัทย่อยของบริษัท</w:t>
      </w:r>
      <w:r w:rsidR="00CC4F4A">
        <w:rPr>
          <w:rFonts w:asciiTheme="majorBidi" w:hAnsiTheme="majorBidi"/>
          <w:sz w:val="30"/>
          <w:szCs w:val="30"/>
        </w:rPr>
        <w:br/>
      </w:r>
      <w:r w:rsidR="00B53E40" w:rsidRPr="00B53E40">
        <w:rPr>
          <w:rFonts w:asciiTheme="majorBidi" w:hAnsiTheme="majorBidi"/>
          <w:sz w:val="30"/>
          <w:szCs w:val="30"/>
          <w:cs/>
        </w:rPr>
        <w:t xml:space="preserve">ได้ดำเนินการโอนกิจการทั้งหมด รวมถึงหุ้นของบริษัท อินโน พรีคาสท์ จำกัด ในสัดส่วนร้อยละ </w:t>
      </w:r>
      <w:r w:rsidR="00491519" w:rsidRPr="00491519">
        <w:rPr>
          <w:rFonts w:asciiTheme="majorBidi" w:hAnsiTheme="majorBidi"/>
          <w:sz w:val="30"/>
          <w:szCs w:val="30"/>
        </w:rPr>
        <w:t>51</w:t>
      </w:r>
      <w:r w:rsidR="00D67FB9">
        <w:rPr>
          <w:rFonts w:asciiTheme="majorBidi" w:hAnsiTheme="majorBidi"/>
          <w:sz w:val="30"/>
          <w:szCs w:val="30"/>
        </w:rPr>
        <w:t>.</w:t>
      </w:r>
      <w:r w:rsidR="00491519" w:rsidRPr="00491519">
        <w:rPr>
          <w:rFonts w:asciiTheme="majorBidi" w:hAnsiTheme="majorBidi"/>
          <w:sz w:val="30"/>
          <w:szCs w:val="30"/>
        </w:rPr>
        <w:t>00</w:t>
      </w:r>
      <w:r w:rsidR="00B53E40" w:rsidRPr="00B53E40">
        <w:rPr>
          <w:rFonts w:asciiTheme="majorBidi" w:hAnsiTheme="majorBidi"/>
          <w:sz w:val="30"/>
          <w:szCs w:val="30"/>
          <w:cs/>
        </w:rPr>
        <w:t xml:space="preserve"> ให้แก่ </w:t>
      </w:r>
      <w:r w:rsidR="00B53E40" w:rsidRPr="00B53E40">
        <w:rPr>
          <w:rFonts w:asciiTheme="majorBidi" w:hAnsiTheme="majorBidi" w:cstheme="majorBidi"/>
          <w:sz w:val="30"/>
          <w:szCs w:val="30"/>
        </w:rPr>
        <w:t>GE</w:t>
      </w:r>
      <w:r w:rsidR="00CC4F4A">
        <w:rPr>
          <w:rFonts w:asciiTheme="majorBidi" w:hAnsiTheme="majorBidi" w:cstheme="majorBidi"/>
          <w:sz w:val="30"/>
          <w:szCs w:val="30"/>
        </w:rPr>
        <w:t xml:space="preserve">L </w:t>
      </w:r>
      <w:r w:rsidR="00B53E40" w:rsidRPr="00B53E40">
        <w:rPr>
          <w:rFonts w:asciiTheme="majorBidi" w:hAnsiTheme="majorBidi"/>
          <w:sz w:val="30"/>
          <w:szCs w:val="30"/>
          <w:cs/>
        </w:rPr>
        <w:t>และ</w:t>
      </w:r>
      <w:r>
        <w:rPr>
          <w:rFonts w:asciiTheme="majorBidi" w:hAnsiTheme="majorBidi" w:hint="cs"/>
          <w:sz w:val="30"/>
          <w:szCs w:val="30"/>
          <w:cs/>
        </w:rPr>
        <w:t>บริษัท</w:t>
      </w:r>
      <w:r w:rsidR="00B53E40" w:rsidRPr="00B53E40">
        <w:rPr>
          <w:rFonts w:asciiTheme="majorBidi" w:hAnsiTheme="majorBidi"/>
          <w:sz w:val="30"/>
          <w:szCs w:val="30"/>
          <w:cs/>
        </w:rPr>
        <w:t xml:space="preserve">ได้รับชำระค่าตอบแทนสำหรับการโอนกิจการทั้งหมดเป็นหุ้นสามัญเพิ่มทุนของ </w:t>
      </w:r>
      <w:r w:rsidR="00B53E40" w:rsidRPr="00B53E40">
        <w:rPr>
          <w:rFonts w:asciiTheme="majorBidi" w:hAnsiTheme="majorBidi" w:cstheme="majorBidi"/>
          <w:sz w:val="30"/>
          <w:szCs w:val="30"/>
        </w:rPr>
        <w:t xml:space="preserve">GEL </w:t>
      </w:r>
      <w:r w:rsidR="00B53E40" w:rsidRPr="00B53E40">
        <w:rPr>
          <w:rFonts w:asciiTheme="majorBidi" w:hAnsiTheme="majorBidi"/>
          <w:sz w:val="30"/>
          <w:szCs w:val="30"/>
          <w:cs/>
        </w:rPr>
        <w:t xml:space="preserve">จำนวน </w:t>
      </w:r>
      <w:r w:rsidR="00491519" w:rsidRPr="00491519">
        <w:rPr>
          <w:rFonts w:asciiTheme="majorBidi" w:hAnsiTheme="majorBidi"/>
          <w:sz w:val="30"/>
          <w:szCs w:val="30"/>
        </w:rPr>
        <w:t>1</w:t>
      </w:r>
      <w:r w:rsidR="00B53E40" w:rsidRPr="00B53E40">
        <w:rPr>
          <w:rFonts w:asciiTheme="majorBidi" w:hAnsiTheme="majorBidi" w:cstheme="majorBidi"/>
          <w:sz w:val="30"/>
          <w:szCs w:val="30"/>
        </w:rPr>
        <w:t>,</w:t>
      </w:r>
      <w:r w:rsidR="00491519" w:rsidRPr="00491519">
        <w:rPr>
          <w:rFonts w:asciiTheme="majorBidi" w:hAnsiTheme="majorBidi"/>
          <w:sz w:val="30"/>
          <w:szCs w:val="30"/>
        </w:rPr>
        <w:t>573</w:t>
      </w:r>
      <w:r w:rsidR="00B53E40" w:rsidRPr="00B53E40">
        <w:rPr>
          <w:rFonts w:asciiTheme="majorBidi" w:hAnsiTheme="majorBidi"/>
          <w:sz w:val="30"/>
          <w:szCs w:val="30"/>
          <w:cs/>
        </w:rPr>
        <w:t xml:space="preserve"> </w:t>
      </w:r>
      <w:r w:rsidR="00CC4F4A">
        <w:rPr>
          <w:rFonts w:asciiTheme="majorBidi" w:hAnsiTheme="majorBidi"/>
          <w:sz w:val="30"/>
          <w:szCs w:val="30"/>
        </w:rPr>
        <w:br/>
      </w:r>
      <w:r w:rsidR="00B53E40" w:rsidRPr="00B53E40">
        <w:rPr>
          <w:rFonts w:asciiTheme="majorBidi" w:hAnsiTheme="majorBidi"/>
          <w:sz w:val="30"/>
          <w:szCs w:val="30"/>
          <w:cs/>
        </w:rPr>
        <w:t xml:space="preserve">ล้านหุ้น (ร้อยละ </w:t>
      </w:r>
      <w:r w:rsidR="00491519" w:rsidRPr="00491519">
        <w:rPr>
          <w:rFonts w:asciiTheme="majorBidi" w:hAnsiTheme="majorBidi"/>
          <w:sz w:val="30"/>
          <w:szCs w:val="30"/>
        </w:rPr>
        <w:t>18</w:t>
      </w:r>
      <w:r w:rsidR="00B53E40" w:rsidRPr="00B53E40">
        <w:rPr>
          <w:rFonts w:asciiTheme="majorBidi" w:hAnsiTheme="majorBidi"/>
          <w:sz w:val="30"/>
          <w:szCs w:val="30"/>
          <w:cs/>
        </w:rPr>
        <w:t>.</w:t>
      </w:r>
      <w:r w:rsidR="00491519" w:rsidRPr="00491519">
        <w:rPr>
          <w:rFonts w:asciiTheme="majorBidi" w:hAnsiTheme="majorBidi"/>
          <w:sz w:val="30"/>
          <w:szCs w:val="30"/>
        </w:rPr>
        <w:t>26</w:t>
      </w:r>
      <w:r w:rsidR="00B53E40" w:rsidRPr="00B53E40">
        <w:rPr>
          <w:rFonts w:asciiTheme="majorBidi" w:hAnsiTheme="majorBidi"/>
          <w:sz w:val="30"/>
          <w:szCs w:val="30"/>
          <w:cs/>
        </w:rPr>
        <w:t xml:space="preserve"> ของจำนวนหุ้นทั้งหมดของ </w:t>
      </w:r>
      <w:r w:rsidR="00B53E40" w:rsidRPr="00B53E40">
        <w:rPr>
          <w:rFonts w:asciiTheme="majorBidi" w:hAnsiTheme="majorBidi" w:cstheme="majorBidi"/>
          <w:sz w:val="30"/>
          <w:szCs w:val="30"/>
        </w:rPr>
        <w:t xml:space="preserve">GEL) </w:t>
      </w:r>
      <w:r w:rsidR="00B53E40" w:rsidRPr="00B53E40">
        <w:rPr>
          <w:rFonts w:asciiTheme="majorBidi" w:hAnsiTheme="majorBidi"/>
          <w:sz w:val="30"/>
          <w:szCs w:val="30"/>
          <w:cs/>
        </w:rPr>
        <w:t xml:space="preserve">หรือคิดเป็นมูลค่า </w:t>
      </w:r>
      <w:r w:rsidR="00491519" w:rsidRPr="00491519">
        <w:rPr>
          <w:rFonts w:asciiTheme="majorBidi" w:hAnsiTheme="majorBidi"/>
          <w:sz w:val="30"/>
          <w:szCs w:val="30"/>
        </w:rPr>
        <w:t>582</w:t>
      </w:r>
      <w:r w:rsidR="00B53E40" w:rsidRPr="00B53E40">
        <w:rPr>
          <w:rFonts w:asciiTheme="majorBidi" w:hAnsiTheme="majorBidi"/>
          <w:sz w:val="30"/>
          <w:szCs w:val="30"/>
          <w:cs/>
        </w:rPr>
        <w:t xml:space="preserve"> ล้านบาท ส่งผลให้บริษัท อินโน </w:t>
      </w:r>
      <w:r w:rsidR="00CC4F4A">
        <w:rPr>
          <w:rFonts w:asciiTheme="majorBidi" w:hAnsiTheme="majorBidi"/>
          <w:sz w:val="30"/>
          <w:szCs w:val="30"/>
        </w:rPr>
        <w:br/>
      </w:r>
      <w:r w:rsidR="00B53E40" w:rsidRPr="00B53E40">
        <w:rPr>
          <w:rFonts w:asciiTheme="majorBidi" w:hAnsiTheme="majorBidi"/>
          <w:sz w:val="30"/>
          <w:szCs w:val="30"/>
          <w:cs/>
        </w:rPr>
        <w:t xml:space="preserve">พรีคาสท์ จำกัด และบริษัท ควอตซ์ โฮลดิ้ง </w:t>
      </w:r>
      <w:r w:rsidR="00491519" w:rsidRPr="00491519">
        <w:rPr>
          <w:rFonts w:asciiTheme="majorBidi" w:hAnsiTheme="majorBidi"/>
          <w:sz w:val="30"/>
          <w:szCs w:val="30"/>
        </w:rPr>
        <w:t>1</w:t>
      </w:r>
      <w:r w:rsidR="00B53E40" w:rsidRPr="00B53E40">
        <w:rPr>
          <w:rFonts w:asciiTheme="majorBidi" w:hAnsiTheme="majorBidi"/>
          <w:sz w:val="30"/>
          <w:szCs w:val="30"/>
          <w:cs/>
        </w:rPr>
        <w:t xml:space="preserve"> จำกัด สิ้นสุดสถานะการเป็นบริษัทย่อยของบริษัทในวันเดียวกัน โดยบริษัทรับรู้กำไรจากการ</w:t>
      </w:r>
      <w:r w:rsidR="001C756B">
        <w:rPr>
          <w:rFonts w:asciiTheme="majorBidi" w:hAnsiTheme="majorBidi" w:hint="cs"/>
          <w:sz w:val="30"/>
          <w:szCs w:val="30"/>
          <w:cs/>
        </w:rPr>
        <w:t>สูญเสีย</w:t>
      </w:r>
      <w:r w:rsidR="00DA21AE">
        <w:rPr>
          <w:rFonts w:asciiTheme="majorBidi" w:hAnsiTheme="majorBidi" w:hint="cs"/>
          <w:sz w:val="30"/>
          <w:szCs w:val="30"/>
          <w:cs/>
        </w:rPr>
        <w:t>อำนาจ</w:t>
      </w:r>
      <w:r w:rsidR="00BC0ACF">
        <w:rPr>
          <w:rFonts w:asciiTheme="majorBidi" w:hAnsiTheme="majorBidi" w:hint="cs"/>
          <w:sz w:val="30"/>
          <w:szCs w:val="30"/>
          <w:cs/>
        </w:rPr>
        <w:t>ควบคุม</w:t>
      </w:r>
      <w:r w:rsidR="003A3EB5">
        <w:rPr>
          <w:rFonts w:asciiTheme="majorBidi" w:hAnsiTheme="majorBidi" w:hint="cs"/>
          <w:sz w:val="30"/>
          <w:szCs w:val="30"/>
          <w:cs/>
        </w:rPr>
        <w:t>ในบริษัทย่อย (</w:t>
      </w:r>
      <w:r w:rsidR="00B53E40" w:rsidRPr="00B53E40">
        <w:rPr>
          <w:rFonts w:asciiTheme="majorBidi" w:hAnsiTheme="majorBidi"/>
          <w:sz w:val="30"/>
          <w:szCs w:val="30"/>
          <w:cs/>
        </w:rPr>
        <w:t>บริษัท</w:t>
      </w:r>
      <w:r w:rsidR="00246B8B">
        <w:rPr>
          <w:rFonts w:asciiTheme="majorBidi" w:hAnsiTheme="majorBidi" w:hint="cs"/>
          <w:sz w:val="30"/>
          <w:szCs w:val="30"/>
          <w:cs/>
        </w:rPr>
        <w:t xml:space="preserve"> </w:t>
      </w:r>
      <w:r w:rsidR="00B53E40" w:rsidRPr="00B53E40">
        <w:rPr>
          <w:rFonts w:asciiTheme="majorBidi" w:hAnsiTheme="majorBidi"/>
          <w:sz w:val="30"/>
          <w:szCs w:val="30"/>
          <w:cs/>
        </w:rPr>
        <w:t>อินโน พรีคาสท์ จำกัด</w:t>
      </w:r>
      <w:r w:rsidR="003A3EB5">
        <w:rPr>
          <w:rFonts w:asciiTheme="majorBidi" w:hAnsiTheme="majorBidi" w:hint="cs"/>
          <w:sz w:val="30"/>
          <w:szCs w:val="30"/>
          <w:cs/>
        </w:rPr>
        <w:t>)</w:t>
      </w:r>
      <w:r w:rsidR="00B53E40" w:rsidRPr="00B53E40">
        <w:rPr>
          <w:rFonts w:asciiTheme="majorBidi" w:hAnsiTheme="majorBidi"/>
          <w:sz w:val="30"/>
          <w:szCs w:val="30"/>
          <w:cs/>
        </w:rPr>
        <w:t xml:space="preserve"> จำนวน </w:t>
      </w:r>
      <w:r w:rsidR="00491519" w:rsidRPr="00491519">
        <w:rPr>
          <w:rFonts w:asciiTheme="majorBidi" w:hAnsiTheme="majorBidi"/>
          <w:sz w:val="30"/>
          <w:szCs w:val="30"/>
        </w:rPr>
        <w:t>703</w:t>
      </w:r>
      <w:r w:rsidR="00B53E40" w:rsidRPr="00B53E40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="00CC6D4C">
        <w:rPr>
          <w:rFonts w:asciiTheme="majorBidi" w:hAnsiTheme="majorBidi" w:hint="cs"/>
          <w:sz w:val="30"/>
          <w:szCs w:val="30"/>
          <w:cs/>
        </w:rPr>
        <w:t xml:space="preserve"> </w:t>
      </w:r>
      <w:r w:rsidR="00DA21AE">
        <w:rPr>
          <w:rFonts w:asciiTheme="majorBidi" w:hAnsiTheme="majorBidi"/>
          <w:sz w:val="30"/>
          <w:szCs w:val="30"/>
        </w:rPr>
        <w:br/>
      </w:r>
      <w:r w:rsidR="00720D4B">
        <w:rPr>
          <w:rFonts w:asciiTheme="majorBidi" w:hAnsiTheme="majorBidi" w:hint="cs"/>
          <w:sz w:val="30"/>
          <w:szCs w:val="30"/>
          <w:cs/>
        </w:rPr>
        <w:t>ในงบกำไรขาดทุนเบ็ดเสร็จรวม</w:t>
      </w:r>
      <w:r w:rsidR="00B53E40" w:rsidRPr="00B53E40">
        <w:rPr>
          <w:rFonts w:asciiTheme="majorBidi" w:hAnsiTheme="majorBidi"/>
          <w:sz w:val="30"/>
          <w:szCs w:val="30"/>
          <w:cs/>
        </w:rPr>
        <w:t xml:space="preserve"> </w:t>
      </w:r>
      <w:r w:rsidR="004F49CF" w:rsidRPr="00B53E40">
        <w:rPr>
          <w:rFonts w:asciiTheme="majorBidi" w:hAnsiTheme="majorBidi"/>
          <w:sz w:val="30"/>
          <w:szCs w:val="30"/>
          <w:cs/>
        </w:rPr>
        <w:t xml:space="preserve">และ </w:t>
      </w:r>
      <w:r w:rsidR="00491519" w:rsidRPr="00491519">
        <w:rPr>
          <w:rFonts w:asciiTheme="majorBidi" w:hAnsiTheme="majorBidi"/>
          <w:sz w:val="30"/>
          <w:szCs w:val="30"/>
        </w:rPr>
        <w:t>251</w:t>
      </w:r>
      <w:r w:rsidR="004F49CF" w:rsidRPr="00B53E40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="00CC6D4C">
        <w:rPr>
          <w:rFonts w:asciiTheme="majorBidi" w:hAnsiTheme="majorBidi" w:hint="cs"/>
          <w:sz w:val="30"/>
          <w:szCs w:val="30"/>
          <w:cs/>
        </w:rPr>
        <w:t xml:space="preserve"> </w:t>
      </w:r>
      <w:r w:rsidR="00B53E40" w:rsidRPr="00B53E40">
        <w:rPr>
          <w:rFonts w:asciiTheme="majorBidi" w:hAnsiTheme="majorBidi"/>
          <w:sz w:val="30"/>
          <w:szCs w:val="30"/>
          <w:cs/>
        </w:rPr>
        <w:t>ใน</w:t>
      </w:r>
      <w:r w:rsidR="004F49CF">
        <w:rPr>
          <w:rFonts w:asciiTheme="majorBidi" w:hAnsiTheme="majorBidi" w:hint="cs"/>
          <w:sz w:val="30"/>
          <w:szCs w:val="30"/>
          <w:cs/>
        </w:rPr>
        <w:t>งบกำไรขาดทุนเบ็ดเสร็จ</w:t>
      </w:r>
      <w:r w:rsidR="00720D4B">
        <w:rPr>
          <w:rFonts w:asciiTheme="majorBidi" w:hAnsiTheme="majorBidi" w:hint="cs"/>
          <w:sz w:val="30"/>
          <w:szCs w:val="30"/>
          <w:cs/>
        </w:rPr>
        <w:t>เฉพาะกิจการ</w:t>
      </w:r>
      <w:r w:rsidR="004F49CF">
        <w:rPr>
          <w:rFonts w:asciiTheme="majorBidi" w:hAnsiTheme="majorBidi" w:hint="cs"/>
          <w:sz w:val="30"/>
          <w:szCs w:val="30"/>
          <w:cs/>
        </w:rPr>
        <w:t xml:space="preserve">สำหรับงวดหกเดือนสิ้นสุดวันที่ </w:t>
      </w:r>
      <w:r w:rsidR="00491519" w:rsidRPr="00491519">
        <w:rPr>
          <w:rFonts w:asciiTheme="majorBidi" w:hAnsiTheme="majorBidi"/>
          <w:sz w:val="30"/>
          <w:szCs w:val="30"/>
        </w:rPr>
        <w:t>30</w:t>
      </w:r>
      <w:r w:rsidR="004F49CF">
        <w:rPr>
          <w:rFonts w:asciiTheme="majorBidi" w:hAnsiTheme="majorBidi"/>
          <w:sz w:val="30"/>
          <w:szCs w:val="30"/>
        </w:rPr>
        <w:t xml:space="preserve"> </w:t>
      </w:r>
      <w:r w:rsidR="004F49CF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="00491519" w:rsidRPr="00491519">
        <w:rPr>
          <w:rFonts w:asciiTheme="majorBidi" w:hAnsiTheme="majorBidi"/>
          <w:sz w:val="30"/>
          <w:szCs w:val="30"/>
        </w:rPr>
        <w:t>2566</w:t>
      </w:r>
    </w:p>
    <w:p w14:paraId="5C7A1B17" w14:textId="77777777" w:rsidR="004F49CF" w:rsidRPr="004F49CF" w:rsidRDefault="004F49CF" w:rsidP="004F4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40F8A8A2" w14:textId="212ABCCF" w:rsidR="00EF3A1E" w:rsidRPr="000627BC" w:rsidRDefault="00EF3A1E" w:rsidP="00EF3A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627B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การร่วมค้า</w:t>
      </w:r>
    </w:p>
    <w:p w14:paraId="0B9F00B3" w14:textId="5982E4D4" w:rsidR="00EF3A1E" w:rsidRPr="004F49CF" w:rsidRDefault="00EF3A1E" w:rsidP="004F4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8"/>
          <w:sz w:val="30"/>
          <w:szCs w:val="30"/>
        </w:rPr>
      </w:pPr>
    </w:p>
    <w:tbl>
      <w:tblPr>
        <w:tblW w:w="93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1384"/>
        <w:gridCol w:w="270"/>
        <w:gridCol w:w="1350"/>
      </w:tblGrid>
      <w:tr w:rsidR="0050328D" w:rsidRPr="00CF01B4" w14:paraId="052C953C" w14:textId="77777777" w:rsidTr="0050328D">
        <w:trPr>
          <w:tblHeader/>
        </w:trPr>
        <w:tc>
          <w:tcPr>
            <w:tcW w:w="6300" w:type="dxa"/>
            <w:vAlign w:val="bottom"/>
          </w:tcPr>
          <w:p w14:paraId="67D9BCF6" w14:textId="77777777" w:rsidR="0050328D" w:rsidRPr="00CF01B4" w:rsidRDefault="0050328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F01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27331D82" w14:textId="39F12C5F" w:rsidR="0050328D" w:rsidRPr="00CF01B4" w:rsidRDefault="0050328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CF01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CF01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CF01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CF01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CF01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91519" w:rsidRPr="004915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CF01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F01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491519" w:rsidRPr="004915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384" w:type="dxa"/>
            <w:vAlign w:val="bottom"/>
          </w:tcPr>
          <w:p w14:paraId="6EFFCC88" w14:textId="77777777" w:rsidR="0050328D" w:rsidRPr="00CF01B4" w:rsidRDefault="0050328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  <w:r w:rsidRPr="00CF01B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center"/>
          </w:tcPr>
          <w:p w14:paraId="6656621C" w14:textId="77777777" w:rsidR="0050328D" w:rsidRPr="00CF01B4" w:rsidRDefault="0050328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1AFEAACF" w14:textId="77777777" w:rsidR="0050328D" w:rsidRPr="00CF01B4" w:rsidRDefault="0050328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F01B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</w:p>
          <w:p w14:paraId="36EB8A7C" w14:textId="77777777" w:rsidR="0050328D" w:rsidRPr="00CF01B4" w:rsidRDefault="0050328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CF01B4">
              <w:rPr>
                <w:rFonts w:ascii="Angsana New" w:hAnsi="Angsana New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0328D" w:rsidRPr="00CF01B4" w14:paraId="0FA093CC" w14:textId="77777777" w:rsidTr="0050328D">
        <w:trPr>
          <w:tblHeader/>
        </w:trPr>
        <w:tc>
          <w:tcPr>
            <w:tcW w:w="6300" w:type="dxa"/>
            <w:shd w:val="clear" w:color="auto" w:fill="auto"/>
            <w:vAlign w:val="bottom"/>
          </w:tcPr>
          <w:p w14:paraId="1A65DEA3" w14:textId="77777777" w:rsidR="0050328D" w:rsidRPr="00CF01B4" w:rsidRDefault="0050328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4" w:type="dxa"/>
            <w:gridSpan w:val="3"/>
          </w:tcPr>
          <w:p w14:paraId="511AE3C3" w14:textId="77777777" w:rsidR="0050328D" w:rsidRPr="00CF01B4" w:rsidRDefault="0050328D" w:rsidP="00F66CA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CF01B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4E725A" w:rsidRPr="00CF01B4" w14:paraId="241A5A45" w14:textId="77777777" w:rsidTr="0050328D">
        <w:tc>
          <w:tcPr>
            <w:tcW w:w="6300" w:type="dxa"/>
            <w:vAlign w:val="bottom"/>
          </w:tcPr>
          <w:p w14:paraId="33F889D4" w14:textId="7C5E1C3D" w:rsidR="004E725A" w:rsidRDefault="004E725A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F01B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91519" w:rsidRPr="00491519">
              <w:rPr>
                <w:rFonts w:ascii="Angsana New" w:hAnsi="Angsana New"/>
                <w:sz w:val="30"/>
                <w:szCs w:val="30"/>
              </w:rPr>
              <w:t>1</w:t>
            </w:r>
            <w:r w:rsidRPr="00CF01B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F01B4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491519" w:rsidRPr="0049151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84" w:type="dxa"/>
          </w:tcPr>
          <w:p w14:paraId="60CC535E" w14:textId="2E9E4213" w:rsidR="004E725A" w:rsidRPr="004E725A" w:rsidRDefault="00491519" w:rsidP="004E725A">
            <w:pPr>
              <w:pStyle w:val="acctfourfigures"/>
              <w:tabs>
                <w:tab w:val="clear" w:pos="765"/>
              </w:tabs>
              <w:spacing w:line="240" w:lineRule="auto"/>
              <w:ind w:right="2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1519"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270" w:type="dxa"/>
          </w:tcPr>
          <w:p w14:paraId="19A736AF" w14:textId="77777777" w:rsidR="004E725A" w:rsidRPr="00CF01B4" w:rsidRDefault="004E725A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E9A2E1" w14:textId="2C82D60A" w:rsidR="004E725A" w:rsidRPr="00CF01B4" w:rsidRDefault="004E725A" w:rsidP="004E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4E72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725A" w:rsidRPr="00CF01B4" w14:paraId="065C62D9" w14:textId="77777777" w:rsidTr="0050328D">
        <w:tc>
          <w:tcPr>
            <w:tcW w:w="6300" w:type="dxa"/>
            <w:vAlign w:val="bottom"/>
          </w:tcPr>
          <w:p w14:paraId="39BAEED5" w14:textId="0F23DDA3" w:rsidR="004E725A" w:rsidRPr="00CF01B4" w:rsidRDefault="004E725A" w:rsidP="004E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1384" w:type="dxa"/>
          </w:tcPr>
          <w:p w14:paraId="53692F14" w14:textId="0451FA0F" w:rsidR="004E725A" w:rsidRPr="004E725A" w:rsidRDefault="004E725A" w:rsidP="004E725A">
            <w:pPr>
              <w:pStyle w:val="acctfourfigures"/>
              <w:tabs>
                <w:tab w:val="clear" w:pos="765"/>
              </w:tabs>
              <w:spacing w:line="240" w:lineRule="auto"/>
              <w:ind w:right="2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53FF9F8" w14:textId="77777777" w:rsidR="004E725A" w:rsidRPr="00CF01B4" w:rsidRDefault="004E725A" w:rsidP="004E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265618F" w14:textId="69DF09AB" w:rsidR="004E725A" w:rsidRPr="004E725A" w:rsidRDefault="004E725A" w:rsidP="004E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725A" w:rsidRPr="00F35B94" w14:paraId="52C248D1" w14:textId="77777777" w:rsidTr="004E725A">
        <w:tc>
          <w:tcPr>
            <w:tcW w:w="6300" w:type="dxa"/>
            <w:vAlign w:val="bottom"/>
          </w:tcPr>
          <w:p w14:paraId="2148E5A5" w14:textId="1510E674" w:rsidR="004E725A" w:rsidRPr="00900F19" w:rsidRDefault="004E725A" w:rsidP="004E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00F19">
              <w:rPr>
                <w:rFonts w:ascii="Angsana New" w:hAnsi="Angsana New" w:hint="cs"/>
                <w:sz w:val="30"/>
                <w:szCs w:val="30"/>
                <w:cs/>
              </w:rPr>
              <w:t>ลง</w:t>
            </w:r>
            <w:r w:rsidRPr="00900F19">
              <w:rPr>
                <w:rFonts w:ascii="Angsana New" w:hAnsi="Angsana New"/>
                <w:sz w:val="30"/>
                <w:szCs w:val="30"/>
                <w:cs/>
              </w:rPr>
              <w:t>ทุนในบริษัท</w:t>
            </w:r>
            <w:r w:rsidRPr="00900F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00F19">
              <w:rPr>
                <w:rFonts w:ascii="Angsana New" w:hAnsi="Angsana New" w:hint="cs"/>
                <w:sz w:val="30"/>
                <w:szCs w:val="30"/>
                <w:cs/>
              </w:rPr>
              <w:t>โอเมก้า โลจิสติกส์ แคมปัส จำกัด</w:t>
            </w:r>
          </w:p>
        </w:tc>
        <w:tc>
          <w:tcPr>
            <w:tcW w:w="1384" w:type="dxa"/>
          </w:tcPr>
          <w:p w14:paraId="049EA801" w14:textId="5A998685" w:rsidR="004E725A" w:rsidRPr="00900F19" w:rsidRDefault="00491519" w:rsidP="004E725A">
            <w:pPr>
              <w:pStyle w:val="acctfourfigures"/>
              <w:tabs>
                <w:tab w:val="clear" w:pos="765"/>
              </w:tabs>
              <w:spacing w:line="240" w:lineRule="auto"/>
              <w:ind w:right="2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1519">
              <w:rPr>
                <w:rFonts w:ascii="Angsana New" w:hAnsi="Angsana New"/>
                <w:sz w:val="30"/>
                <w:szCs w:val="30"/>
                <w:lang w:val="en-US" w:bidi="th-TH"/>
              </w:rPr>
              <w:t>103</w:t>
            </w:r>
          </w:p>
        </w:tc>
        <w:tc>
          <w:tcPr>
            <w:tcW w:w="270" w:type="dxa"/>
          </w:tcPr>
          <w:p w14:paraId="559FD404" w14:textId="77777777" w:rsidR="004E725A" w:rsidRPr="00F35B94" w:rsidRDefault="004E725A" w:rsidP="004E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6F956EA3" w14:textId="3E0F8702" w:rsidR="004E725A" w:rsidRPr="00900F19" w:rsidRDefault="004E725A" w:rsidP="004E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900F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5B94" w:rsidRPr="00F35B94" w14:paraId="48131AEE" w14:textId="77777777" w:rsidTr="00332A1D">
        <w:tc>
          <w:tcPr>
            <w:tcW w:w="6300" w:type="dxa"/>
            <w:vAlign w:val="bottom"/>
          </w:tcPr>
          <w:p w14:paraId="09C48D39" w14:textId="239D9019" w:rsidR="00F35B94" w:rsidRPr="00900F19" w:rsidRDefault="00F35B94" w:rsidP="0033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00F19">
              <w:rPr>
                <w:rFonts w:ascii="Angsana New" w:hAnsi="Angsana New" w:hint="cs"/>
                <w:sz w:val="30"/>
                <w:szCs w:val="30"/>
                <w:cs/>
              </w:rPr>
              <w:t>ลง</w:t>
            </w:r>
            <w:r w:rsidRPr="00900F19">
              <w:rPr>
                <w:rFonts w:ascii="Angsana New" w:hAnsi="Angsana New"/>
                <w:sz w:val="30"/>
                <w:szCs w:val="30"/>
                <w:cs/>
              </w:rPr>
              <w:t>ทุนในบริษัท</w:t>
            </w:r>
            <w:r w:rsidRPr="00900F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C5DD2" w:rsidRPr="00900F19">
              <w:rPr>
                <w:rFonts w:ascii="Angsana New" w:hAnsi="Angsana New" w:hint="cs"/>
                <w:sz w:val="30"/>
                <w:szCs w:val="30"/>
                <w:cs/>
              </w:rPr>
              <w:t>เอ็นแอลอาร์</w:t>
            </w:r>
            <w:r w:rsidRPr="00900F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C5DD2" w:rsidRPr="00900F19">
              <w:rPr>
                <w:rFonts w:ascii="Angsana New" w:hAnsi="Angsana New" w:hint="cs"/>
                <w:sz w:val="30"/>
                <w:szCs w:val="30"/>
                <w:cs/>
              </w:rPr>
              <w:t>ทีเอช จำกัด</w:t>
            </w:r>
          </w:p>
        </w:tc>
        <w:tc>
          <w:tcPr>
            <w:tcW w:w="1384" w:type="dxa"/>
          </w:tcPr>
          <w:p w14:paraId="546A6C9E" w14:textId="4F3183CE" w:rsidR="00F35B94" w:rsidRPr="00900F19" w:rsidRDefault="00491519" w:rsidP="00332A1D">
            <w:pPr>
              <w:pStyle w:val="acctfourfigures"/>
              <w:tabs>
                <w:tab w:val="clear" w:pos="765"/>
              </w:tabs>
              <w:spacing w:line="240" w:lineRule="auto"/>
              <w:ind w:right="2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9151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1D5C9FC" w14:textId="77777777" w:rsidR="00F35B94" w:rsidRPr="00F35B94" w:rsidRDefault="00F35B94" w:rsidP="0033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51B28131" w14:textId="77777777" w:rsidR="00F35B94" w:rsidRPr="00900F19" w:rsidRDefault="00F35B94" w:rsidP="00332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900F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725A" w:rsidRPr="00F35B94" w14:paraId="17B24394" w14:textId="77777777" w:rsidTr="004E725A">
        <w:tc>
          <w:tcPr>
            <w:tcW w:w="6300" w:type="dxa"/>
            <w:vAlign w:val="bottom"/>
          </w:tcPr>
          <w:p w14:paraId="02705F75" w14:textId="4EBF498A" w:rsidR="004E725A" w:rsidRPr="00900F19" w:rsidRDefault="004E725A" w:rsidP="004E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00F19">
              <w:rPr>
                <w:rFonts w:ascii="Angsana New" w:hAnsi="Angsana New" w:hint="cs"/>
                <w:sz w:val="30"/>
                <w:szCs w:val="30"/>
                <w:cs/>
              </w:rPr>
              <w:t>ลง</w:t>
            </w:r>
            <w:r w:rsidRPr="00900F19">
              <w:rPr>
                <w:rFonts w:ascii="Angsana New" w:hAnsi="Angsana New"/>
                <w:sz w:val="30"/>
                <w:szCs w:val="30"/>
                <w:cs/>
              </w:rPr>
              <w:t>ทุนในบริษัท</w:t>
            </w:r>
            <w:r w:rsidRPr="00900F1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00F19">
              <w:rPr>
                <w:rFonts w:ascii="Angsana New" w:hAnsi="Angsana New" w:hint="cs"/>
                <w:sz w:val="30"/>
                <w:szCs w:val="30"/>
                <w:cs/>
              </w:rPr>
              <w:t xml:space="preserve">พีเอเอช โฮลดิ้ง </w:t>
            </w:r>
            <w:r w:rsidRPr="00900F19">
              <w:rPr>
                <w:rFonts w:ascii="Angsana New" w:hAnsi="Angsana New"/>
                <w:sz w:val="30"/>
                <w:szCs w:val="30"/>
              </w:rPr>
              <w:t>(</w:t>
            </w:r>
            <w:r w:rsidRPr="00900F19">
              <w:rPr>
                <w:rFonts w:ascii="Angsana New" w:hAnsi="Angsana New" w:hint="cs"/>
                <w:sz w:val="30"/>
                <w:szCs w:val="30"/>
                <w:cs/>
              </w:rPr>
              <w:t>ประเทศไทย) จำกัด</w:t>
            </w:r>
          </w:p>
        </w:tc>
        <w:tc>
          <w:tcPr>
            <w:tcW w:w="1384" w:type="dxa"/>
          </w:tcPr>
          <w:p w14:paraId="2C0AC3B4" w14:textId="13E015D1" w:rsidR="004E725A" w:rsidRPr="00900F19" w:rsidRDefault="004E725A" w:rsidP="00787670">
            <w:pPr>
              <w:pStyle w:val="acctfourfigures"/>
              <w:tabs>
                <w:tab w:val="clear" w:pos="765"/>
              </w:tabs>
              <w:spacing w:line="240" w:lineRule="auto"/>
              <w:ind w:right="19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0F1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91519" w:rsidRPr="0049151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900F1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4028CB6" w14:textId="77777777" w:rsidR="004E725A" w:rsidRPr="00F35B94" w:rsidRDefault="004E725A" w:rsidP="004E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60DCF510" w14:textId="74BB22E1" w:rsidR="004E725A" w:rsidRPr="00900F19" w:rsidRDefault="004E725A" w:rsidP="004E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900F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725A" w:rsidRPr="00F35B94" w14:paraId="2B02EA5E" w14:textId="77777777" w:rsidTr="004E725A">
        <w:tc>
          <w:tcPr>
            <w:tcW w:w="6300" w:type="dxa"/>
            <w:vAlign w:val="bottom"/>
          </w:tcPr>
          <w:p w14:paraId="5637863E" w14:textId="11356B28" w:rsidR="004E725A" w:rsidRPr="00900F19" w:rsidRDefault="004E725A" w:rsidP="004E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00F19"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ส่วนแบ่งขาดทุนของการร่วมค้าที่ใช้วิธีส่วนได้เสีย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2B25D669" w14:textId="34B54F80" w:rsidR="004E725A" w:rsidRPr="00900F19" w:rsidRDefault="00F35B94" w:rsidP="00900F19">
            <w:pPr>
              <w:pStyle w:val="acctfourfigures"/>
              <w:tabs>
                <w:tab w:val="clear" w:pos="765"/>
              </w:tabs>
              <w:spacing w:line="240" w:lineRule="auto"/>
              <w:ind w:right="2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0F19">
              <w:rPr>
                <w:rFonts w:ascii="Angsana New" w:hAnsi="Angsana New"/>
                <w:sz w:val="30"/>
                <w:szCs w:val="30"/>
              </w:rPr>
              <w:t>(</w:t>
            </w:r>
            <w:r w:rsidR="00491519" w:rsidRPr="0049151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900F1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59F4479" w14:textId="77777777" w:rsidR="004E725A" w:rsidRPr="00F35B94" w:rsidRDefault="004E725A" w:rsidP="004E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A12B6FE" w14:textId="635D1164" w:rsidR="004E725A" w:rsidRPr="00900F19" w:rsidRDefault="004E725A" w:rsidP="004E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900F1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725A" w:rsidRPr="00CF01B4" w14:paraId="14F2A4F7" w14:textId="77777777" w:rsidTr="0050328D">
        <w:tc>
          <w:tcPr>
            <w:tcW w:w="6300" w:type="dxa"/>
            <w:vAlign w:val="bottom"/>
          </w:tcPr>
          <w:p w14:paraId="2CD7334C" w14:textId="49152357" w:rsidR="004E725A" w:rsidRPr="00900F19" w:rsidRDefault="004E725A" w:rsidP="004E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0F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91519" w:rsidRPr="00491519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900F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00F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491519" w:rsidRPr="00491519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56D7BCBB" w14:textId="2B413DE8" w:rsidR="004E725A" w:rsidRPr="00900F19" w:rsidRDefault="00491519" w:rsidP="004E725A">
            <w:pPr>
              <w:pStyle w:val="acctfourfigures"/>
              <w:tabs>
                <w:tab w:val="clear" w:pos="765"/>
              </w:tabs>
              <w:spacing w:line="240" w:lineRule="auto"/>
              <w:ind w:right="29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151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136</w:t>
            </w:r>
          </w:p>
        </w:tc>
        <w:tc>
          <w:tcPr>
            <w:tcW w:w="270" w:type="dxa"/>
          </w:tcPr>
          <w:p w14:paraId="2D702EC5" w14:textId="77777777" w:rsidR="004E725A" w:rsidRPr="00900F19" w:rsidRDefault="004E725A" w:rsidP="004E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BF176E" w14:textId="4A35FE29" w:rsidR="004E725A" w:rsidRPr="00900F19" w:rsidRDefault="004E725A" w:rsidP="004E7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0F1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28ED968" w14:textId="77777777" w:rsidR="004F49CF" w:rsidRDefault="004F49CF" w:rsidP="006F7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F79D59D" w14:textId="77777777" w:rsidR="00D47FB2" w:rsidRDefault="0022308C" w:rsidP="00634086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D47FB2">
        <w:rPr>
          <w:rFonts w:ascii="Angsana New" w:hAnsi="Angsana New"/>
          <w:spacing w:val="-2"/>
          <w:sz w:val="30"/>
          <w:szCs w:val="30"/>
          <w:cs/>
        </w:rPr>
        <w:t>ในเดือนมกราคม</w:t>
      </w:r>
      <w:r w:rsidR="00C24CFD" w:rsidRPr="00D47FB2">
        <w:rPr>
          <w:rFonts w:ascii="Angsana New" w:hAnsi="Angsana New"/>
          <w:spacing w:val="-2"/>
          <w:sz w:val="30"/>
          <w:szCs w:val="30"/>
        </w:rPr>
        <w:t xml:space="preserve"> </w:t>
      </w:r>
      <w:r w:rsidR="00491519" w:rsidRPr="00D47FB2">
        <w:rPr>
          <w:rFonts w:ascii="Angsana New" w:hAnsi="Angsana New"/>
          <w:spacing w:val="-2"/>
          <w:sz w:val="30"/>
          <w:szCs w:val="30"/>
        </w:rPr>
        <w:t>2566</w:t>
      </w:r>
      <w:r w:rsidR="00C24CFD" w:rsidRPr="00D47FB2">
        <w:rPr>
          <w:rFonts w:ascii="Angsana New" w:hAnsi="Angsana New"/>
          <w:spacing w:val="-2"/>
          <w:sz w:val="30"/>
          <w:szCs w:val="30"/>
        </w:rPr>
        <w:t xml:space="preserve"> </w:t>
      </w:r>
      <w:r w:rsidRPr="00D47FB2">
        <w:rPr>
          <w:rFonts w:ascii="Angsana New" w:hAnsi="Angsana New"/>
          <w:spacing w:val="-2"/>
          <w:sz w:val="30"/>
          <w:szCs w:val="30"/>
          <w:cs/>
        </w:rPr>
        <w:t xml:space="preserve">บริษัทย่อยทางตรงของบริษัท คือ บริษัท อินโน สเปราท์ โฮลดิ้ง จำกัด </w:t>
      </w:r>
      <w:r w:rsidR="00253910" w:rsidRPr="00D47FB2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D47FB2">
        <w:rPr>
          <w:rFonts w:ascii="Angsana New" w:hAnsi="Angsana New"/>
          <w:spacing w:val="-2"/>
          <w:sz w:val="30"/>
          <w:szCs w:val="30"/>
          <w:cs/>
        </w:rPr>
        <w:t xml:space="preserve">จดทะเบียนจัดตั้งบริษัท โอเมก้า โลจิสติกส์ แคมปัส จำกัด </w:t>
      </w:r>
      <w:r w:rsidR="00253910" w:rsidRPr="00D47FB2">
        <w:rPr>
          <w:rFonts w:ascii="Angsana New" w:hAnsi="Angsana New" w:hint="cs"/>
          <w:spacing w:val="-2"/>
          <w:sz w:val="30"/>
          <w:szCs w:val="30"/>
          <w:cs/>
        </w:rPr>
        <w:t>มี</w:t>
      </w:r>
      <w:r w:rsidRPr="00D47FB2">
        <w:rPr>
          <w:rFonts w:ascii="Angsana New" w:hAnsi="Angsana New"/>
          <w:spacing w:val="-2"/>
          <w:sz w:val="30"/>
          <w:szCs w:val="30"/>
          <w:cs/>
        </w:rPr>
        <w:t>ทุนจดทะเบียน</w:t>
      </w:r>
      <w:r w:rsidR="000D69CE" w:rsidRPr="00D47FB2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="00C24CFD" w:rsidRPr="00D47FB2">
        <w:rPr>
          <w:rFonts w:ascii="Angsana New" w:hAnsi="Angsana New"/>
          <w:spacing w:val="-2"/>
          <w:sz w:val="30"/>
          <w:szCs w:val="30"/>
        </w:rPr>
        <w:t xml:space="preserve"> </w:t>
      </w:r>
      <w:r w:rsidR="00491519" w:rsidRPr="00D47FB2">
        <w:rPr>
          <w:rFonts w:ascii="Angsana New" w:hAnsi="Angsana New"/>
          <w:spacing w:val="-2"/>
          <w:sz w:val="30"/>
          <w:szCs w:val="30"/>
        </w:rPr>
        <w:t>1</w:t>
      </w:r>
      <w:r w:rsidRPr="00D47FB2">
        <w:rPr>
          <w:rFonts w:ascii="Angsana New" w:hAnsi="Angsana New"/>
          <w:spacing w:val="-2"/>
          <w:sz w:val="30"/>
          <w:szCs w:val="30"/>
          <w:cs/>
        </w:rPr>
        <w:t xml:space="preserve"> ล้านบาท </w:t>
      </w:r>
      <w:r w:rsidR="002E0C97" w:rsidRPr="00D47FB2">
        <w:rPr>
          <w:rFonts w:ascii="Angsana New" w:hAnsi="Angsana New" w:hint="cs"/>
          <w:spacing w:val="-2"/>
          <w:sz w:val="30"/>
          <w:szCs w:val="30"/>
          <w:cs/>
        </w:rPr>
        <w:t>โดย</w:t>
      </w:r>
      <w:r w:rsidRPr="00D47FB2">
        <w:rPr>
          <w:rFonts w:ascii="Angsana New" w:hAnsi="Angsana New"/>
          <w:spacing w:val="-2"/>
          <w:sz w:val="30"/>
          <w:szCs w:val="30"/>
          <w:cs/>
        </w:rPr>
        <w:t>ถือหุ้น</w:t>
      </w:r>
      <w:r w:rsidR="00253910" w:rsidRPr="00D47FB2">
        <w:rPr>
          <w:rFonts w:ascii="Angsana New" w:hAnsi="Angsana New" w:hint="cs"/>
          <w:spacing w:val="-2"/>
          <w:sz w:val="30"/>
          <w:szCs w:val="30"/>
          <w:cs/>
        </w:rPr>
        <w:t>ในอัตราร้อยละ</w:t>
      </w:r>
      <w:r w:rsidR="00C24CFD" w:rsidRPr="00D47FB2">
        <w:rPr>
          <w:rFonts w:ascii="Angsana New" w:hAnsi="Angsana New"/>
          <w:spacing w:val="-2"/>
          <w:sz w:val="30"/>
          <w:szCs w:val="30"/>
        </w:rPr>
        <w:t xml:space="preserve"> </w:t>
      </w:r>
      <w:r w:rsidR="00491519" w:rsidRPr="00D47FB2">
        <w:rPr>
          <w:rFonts w:ascii="Angsana New" w:hAnsi="Angsana New"/>
          <w:spacing w:val="-2"/>
          <w:sz w:val="30"/>
          <w:szCs w:val="30"/>
        </w:rPr>
        <w:t>99</w:t>
      </w:r>
      <w:r w:rsidRPr="00D47FB2">
        <w:rPr>
          <w:rFonts w:ascii="Angsana New" w:hAnsi="Angsana New"/>
          <w:spacing w:val="-2"/>
          <w:sz w:val="30"/>
          <w:szCs w:val="30"/>
          <w:cs/>
        </w:rPr>
        <w:t>.</w:t>
      </w:r>
      <w:r w:rsidR="00491519" w:rsidRPr="00D47FB2">
        <w:rPr>
          <w:rFonts w:ascii="Angsana New" w:hAnsi="Angsana New"/>
          <w:spacing w:val="-2"/>
          <w:sz w:val="30"/>
          <w:szCs w:val="30"/>
        </w:rPr>
        <w:t>99</w:t>
      </w:r>
      <w:r w:rsidR="00253910" w:rsidRPr="00D47FB2">
        <w:rPr>
          <w:rFonts w:ascii="Angsana New" w:hAnsi="Angsana New" w:hint="cs"/>
          <w:spacing w:val="-2"/>
          <w:sz w:val="30"/>
          <w:szCs w:val="30"/>
          <w:cs/>
        </w:rPr>
        <w:t xml:space="preserve"> ของ</w:t>
      </w:r>
      <w:r w:rsidR="00253910" w:rsidRPr="00D47FB2">
        <w:rPr>
          <w:rFonts w:ascii="Angsana New" w:hAnsi="Angsana New" w:hint="cs"/>
          <w:spacing w:val="-6"/>
          <w:sz w:val="30"/>
          <w:szCs w:val="30"/>
          <w:cs/>
        </w:rPr>
        <w:t>ทุนจดทะเบียน</w:t>
      </w:r>
      <w:r w:rsidRPr="00D47FB2">
        <w:rPr>
          <w:rFonts w:ascii="Angsana New" w:hAnsi="Angsana New"/>
          <w:spacing w:val="-6"/>
          <w:sz w:val="30"/>
          <w:szCs w:val="30"/>
          <w:cs/>
        </w:rPr>
        <w:t xml:space="preserve"> ต่อมาในเดือนมีนาคม </w:t>
      </w:r>
      <w:r w:rsidR="00491519" w:rsidRPr="00D47FB2">
        <w:rPr>
          <w:rFonts w:ascii="Angsana New" w:hAnsi="Angsana New"/>
          <w:spacing w:val="-6"/>
          <w:sz w:val="30"/>
          <w:szCs w:val="30"/>
        </w:rPr>
        <w:t>2566</w:t>
      </w:r>
      <w:r w:rsidRPr="00D47FB2">
        <w:rPr>
          <w:rFonts w:ascii="Angsana New" w:hAnsi="Angsana New"/>
          <w:spacing w:val="-6"/>
          <w:sz w:val="30"/>
          <w:szCs w:val="30"/>
          <w:cs/>
        </w:rPr>
        <w:t xml:space="preserve"> บริษัท อินโน สเปราท์ โฮลดิ้ง จำกัดได้เข้าร่วมทุนกับบริษัท </w:t>
      </w:r>
      <w:r w:rsidRPr="00D47FB2">
        <w:rPr>
          <w:rFonts w:ascii="Angsana New" w:hAnsi="Angsana New"/>
          <w:spacing w:val="-2"/>
          <w:sz w:val="30"/>
          <w:szCs w:val="30"/>
          <w:cs/>
        </w:rPr>
        <w:t>ซีเอสแอลเอฟ</w:t>
      </w:r>
      <w:r w:rsidR="00D47FB2" w:rsidRPr="00D47FB2">
        <w:rPr>
          <w:rFonts w:ascii="Angsana New" w:hAnsi="Angsana New"/>
          <w:spacing w:val="-2"/>
          <w:sz w:val="30"/>
          <w:szCs w:val="30"/>
        </w:rPr>
        <w:t xml:space="preserve"> </w:t>
      </w:r>
      <w:r w:rsidRPr="00D47FB2">
        <w:rPr>
          <w:rFonts w:ascii="Angsana New" w:hAnsi="Angsana New"/>
          <w:spacing w:val="-2"/>
          <w:sz w:val="30"/>
          <w:szCs w:val="30"/>
        </w:rPr>
        <w:t>(</w:t>
      </w:r>
      <w:r w:rsidRPr="00D47FB2">
        <w:rPr>
          <w:rFonts w:ascii="Angsana New" w:hAnsi="Angsana New"/>
          <w:spacing w:val="-2"/>
          <w:sz w:val="30"/>
          <w:szCs w:val="30"/>
          <w:cs/>
        </w:rPr>
        <w:t>ทีเอช</w:t>
      </w:r>
      <w:r w:rsidR="00491519" w:rsidRPr="00D47FB2">
        <w:rPr>
          <w:rFonts w:ascii="Angsana New" w:hAnsi="Angsana New"/>
          <w:spacing w:val="-2"/>
          <w:sz w:val="30"/>
          <w:szCs w:val="30"/>
        </w:rPr>
        <w:t>1</w:t>
      </w:r>
      <w:r w:rsidRPr="00D47FB2">
        <w:rPr>
          <w:rFonts w:ascii="Angsana New" w:hAnsi="Angsana New"/>
          <w:spacing w:val="-2"/>
          <w:sz w:val="30"/>
          <w:szCs w:val="30"/>
          <w:cs/>
        </w:rPr>
        <w:t xml:space="preserve">) จำกัด ซึ่งเป็นบริษัทจำกัดในประเทศสิงคโปร์ </w:t>
      </w:r>
      <w:r w:rsidR="00CC569B" w:rsidRPr="00D47FB2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D47FB2">
        <w:rPr>
          <w:rFonts w:ascii="Angsana New" w:hAnsi="Angsana New"/>
          <w:spacing w:val="-2"/>
          <w:sz w:val="30"/>
          <w:szCs w:val="30"/>
          <w:cs/>
        </w:rPr>
        <w:t>เพิ่มทุนจดทะเบียน</w:t>
      </w:r>
      <w:r w:rsidR="002E0C97" w:rsidRPr="00D47FB2">
        <w:rPr>
          <w:rFonts w:ascii="Angsana New" w:hAnsi="Angsana New" w:hint="cs"/>
          <w:spacing w:val="-2"/>
          <w:sz w:val="30"/>
          <w:szCs w:val="30"/>
          <w:cs/>
        </w:rPr>
        <w:t xml:space="preserve">ในบริษัท </w:t>
      </w:r>
      <w:r w:rsidR="002E0C97" w:rsidRPr="00D47FB2">
        <w:rPr>
          <w:rFonts w:ascii="Angsana New" w:hAnsi="Angsana New"/>
          <w:spacing w:val="-2"/>
          <w:sz w:val="30"/>
          <w:szCs w:val="30"/>
          <w:cs/>
        </w:rPr>
        <w:t xml:space="preserve">โอเมก้า </w:t>
      </w:r>
      <w:r w:rsidR="00D47FB2" w:rsidRPr="00D47FB2">
        <w:rPr>
          <w:rFonts w:ascii="Angsana New" w:hAnsi="Angsana New"/>
          <w:spacing w:val="-2"/>
          <w:sz w:val="30"/>
          <w:szCs w:val="30"/>
        </w:rPr>
        <w:br/>
      </w:r>
      <w:r w:rsidR="002E0C97" w:rsidRPr="00D47FB2">
        <w:rPr>
          <w:rFonts w:ascii="Angsana New" w:hAnsi="Angsana New"/>
          <w:spacing w:val="-2"/>
          <w:sz w:val="30"/>
          <w:szCs w:val="30"/>
          <w:cs/>
        </w:rPr>
        <w:t xml:space="preserve">โลจิสติกส์ แคมปัส จำกัด </w:t>
      </w:r>
      <w:r w:rsidRPr="00D47FB2">
        <w:rPr>
          <w:rFonts w:ascii="Angsana New" w:hAnsi="Angsana New"/>
          <w:spacing w:val="-2"/>
          <w:sz w:val="30"/>
          <w:szCs w:val="30"/>
          <w:cs/>
        </w:rPr>
        <w:t xml:space="preserve">เป็น </w:t>
      </w:r>
      <w:r w:rsidR="00491519" w:rsidRPr="00D47FB2">
        <w:rPr>
          <w:rFonts w:ascii="Angsana New" w:hAnsi="Angsana New"/>
          <w:spacing w:val="-2"/>
          <w:sz w:val="30"/>
          <w:szCs w:val="30"/>
        </w:rPr>
        <w:t>201</w:t>
      </w:r>
      <w:r w:rsidRPr="00D47FB2">
        <w:rPr>
          <w:rFonts w:ascii="Angsana New" w:hAnsi="Angsana New"/>
          <w:spacing w:val="-2"/>
          <w:sz w:val="30"/>
          <w:szCs w:val="30"/>
          <w:cs/>
        </w:rPr>
        <w:t xml:space="preserve"> ล้านบาท โดยบริษัท</w:t>
      </w:r>
      <w:r w:rsidR="00253910" w:rsidRPr="00D47FB2">
        <w:rPr>
          <w:rFonts w:ascii="Angsana New" w:hAnsi="Angsana New" w:hint="cs"/>
          <w:spacing w:val="-2"/>
          <w:sz w:val="30"/>
          <w:szCs w:val="30"/>
          <w:cs/>
        </w:rPr>
        <w:t>ย่อย</w:t>
      </w:r>
      <w:r w:rsidRPr="00D47FB2">
        <w:rPr>
          <w:rFonts w:ascii="Angsana New" w:hAnsi="Angsana New"/>
          <w:spacing w:val="-2"/>
          <w:sz w:val="30"/>
          <w:szCs w:val="30"/>
          <w:cs/>
        </w:rPr>
        <w:t>ได้ลงทุนในบริษัทดังกล่าวเป็นจำนวนเงิน</w:t>
      </w:r>
      <w:r w:rsidR="00C24CFD" w:rsidRPr="00D47FB2">
        <w:rPr>
          <w:rFonts w:ascii="Angsana New" w:hAnsi="Angsana New"/>
          <w:spacing w:val="-2"/>
          <w:sz w:val="30"/>
          <w:szCs w:val="30"/>
        </w:rPr>
        <w:t xml:space="preserve"> </w:t>
      </w:r>
      <w:r w:rsidR="00491519" w:rsidRPr="00D47FB2">
        <w:rPr>
          <w:rFonts w:ascii="Angsana New" w:hAnsi="Angsana New"/>
          <w:spacing w:val="-2"/>
          <w:sz w:val="30"/>
          <w:szCs w:val="30"/>
        </w:rPr>
        <w:t>103</w:t>
      </w:r>
      <w:r w:rsidR="00C24CFD" w:rsidRPr="00D47FB2">
        <w:rPr>
          <w:rFonts w:ascii="Angsana New" w:hAnsi="Angsana New"/>
          <w:spacing w:val="-2"/>
          <w:sz w:val="30"/>
          <w:szCs w:val="30"/>
        </w:rPr>
        <w:t xml:space="preserve"> </w:t>
      </w:r>
      <w:r w:rsidR="00D47FB2">
        <w:rPr>
          <w:rFonts w:ascii="Angsana New" w:hAnsi="Angsana New"/>
          <w:spacing w:val="-2"/>
          <w:sz w:val="30"/>
          <w:szCs w:val="30"/>
        </w:rPr>
        <w:br/>
      </w:r>
      <w:r w:rsidRPr="00D47FB2">
        <w:rPr>
          <w:rFonts w:ascii="Angsana New" w:hAnsi="Angsana New"/>
          <w:spacing w:val="-2"/>
          <w:sz w:val="30"/>
          <w:szCs w:val="30"/>
          <w:cs/>
        </w:rPr>
        <w:t>ล้านบาท ในอัตราร้อยละ</w:t>
      </w:r>
      <w:r w:rsidR="00D47FB2">
        <w:rPr>
          <w:rFonts w:ascii="Angsana New" w:hAnsi="Angsana New"/>
          <w:spacing w:val="-2"/>
          <w:sz w:val="30"/>
          <w:szCs w:val="30"/>
        </w:rPr>
        <w:t xml:space="preserve"> </w:t>
      </w:r>
      <w:r w:rsidR="00491519" w:rsidRPr="00D47FB2">
        <w:rPr>
          <w:rFonts w:ascii="Angsana New" w:hAnsi="Angsana New"/>
          <w:spacing w:val="-2"/>
          <w:sz w:val="30"/>
          <w:szCs w:val="30"/>
        </w:rPr>
        <w:t>51</w:t>
      </w:r>
      <w:r w:rsidR="000D69CE" w:rsidRPr="00D47FB2">
        <w:rPr>
          <w:rFonts w:ascii="Angsana New" w:hAnsi="Angsana New"/>
          <w:spacing w:val="-2"/>
          <w:sz w:val="30"/>
          <w:szCs w:val="30"/>
        </w:rPr>
        <w:t>.</w:t>
      </w:r>
      <w:r w:rsidR="00491519" w:rsidRPr="00D47FB2">
        <w:rPr>
          <w:rFonts w:ascii="Angsana New" w:hAnsi="Angsana New"/>
          <w:spacing w:val="-2"/>
          <w:sz w:val="30"/>
          <w:szCs w:val="30"/>
        </w:rPr>
        <w:t>00</w:t>
      </w:r>
      <w:r w:rsidR="00C24CFD" w:rsidRPr="00D47FB2">
        <w:rPr>
          <w:rFonts w:ascii="Angsana New" w:hAnsi="Angsana New"/>
          <w:spacing w:val="-2"/>
          <w:sz w:val="30"/>
          <w:szCs w:val="30"/>
        </w:rPr>
        <w:t xml:space="preserve"> </w:t>
      </w:r>
      <w:r w:rsidRPr="00D47FB2">
        <w:rPr>
          <w:rFonts w:ascii="Angsana New" w:hAnsi="Angsana New"/>
          <w:spacing w:val="-2"/>
          <w:sz w:val="30"/>
          <w:szCs w:val="30"/>
          <w:cs/>
        </w:rPr>
        <w:t>ของทุนจดทะเบียน</w:t>
      </w:r>
    </w:p>
    <w:p w14:paraId="0BE9FD87" w14:textId="26EF13FA" w:rsidR="00C22ACD" w:rsidRPr="00D47FB2" w:rsidRDefault="009F4143" w:rsidP="00634086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43" w:hanging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D47FB2">
        <w:rPr>
          <w:rFonts w:ascii="Angsana New" w:hAnsi="Angsana New"/>
          <w:spacing w:val="-2"/>
          <w:sz w:val="30"/>
          <w:szCs w:val="30"/>
          <w:cs/>
        </w:rPr>
        <w:lastRenderedPageBreak/>
        <w:t>ในเดือน</w:t>
      </w:r>
      <w:r w:rsidRPr="00D47FB2">
        <w:rPr>
          <w:rFonts w:ascii="Angsana New" w:hAnsi="Angsana New" w:hint="cs"/>
          <w:spacing w:val="-2"/>
          <w:sz w:val="30"/>
          <w:szCs w:val="30"/>
          <w:cs/>
        </w:rPr>
        <w:t>เมษายน</w:t>
      </w:r>
      <w:r w:rsidRPr="00D47FB2">
        <w:rPr>
          <w:rFonts w:ascii="Angsana New" w:hAnsi="Angsana New"/>
          <w:spacing w:val="-2"/>
          <w:sz w:val="30"/>
          <w:szCs w:val="30"/>
        </w:rPr>
        <w:t xml:space="preserve"> </w:t>
      </w:r>
      <w:r w:rsidR="00491519" w:rsidRPr="00D47FB2">
        <w:rPr>
          <w:rFonts w:ascii="Angsana New" w:hAnsi="Angsana New"/>
          <w:spacing w:val="-2"/>
          <w:sz w:val="30"/>
          <w:szCs w:val="30"/>
        </w:rPr>
        <w:t>2566</w:t>
      </w:r>
      <w:r w:rsidRPr="00D47FB2">
        <w:rPr>
          <w:rFonts w:ascii="Angsana New" w:hAnsi="Angsana New"/>
          <w:spacing w:val="-2"/>
          <w:sz w:val="30"/>
          <w:szCs w:val="30"/>
        </w:rPr>
        <w:t xml:space="preserve"> </w:t>
      </w:r>
      <w:r w:rsidRPr="00D47FB2">
        <w:rPr>
          <w:rFonts w:ascii="Angsana New" w:hAnsi="Angsana New"/>
          <w:spacing w:val="-2"/>
          <w:sz w:val="30"/>
          <w:szCs w:val="30"/>
          <w:cs/>
        </w:rPr>
        <w:t xml:space="preserve">บริษัทย่อยทางตรงของบริษัท คือ บริษัท </w:t>
      </w:r>
      <w:r w:rsidRPr="00D47FB2">
        <w:rPr>
          <w:rFonts w:ascii="Angsana New" w:hAnsi="Angsana New" w:hint="cs"/>
          <w:spacing w:val="-2"/>
          <w:sz w:val="30"/>
          <w:szCs w:val="30"/>
          <w:cs/>
        </w:rPr>
        <w:t>โรงพยาบาลวิมุต</w:t>
      </w:r>
      <w:r w:rsidRPr="00D47FB2">
        <w:rPr>
          <w:rFonts w:ascii="Angsana New" w:hAnsi="Angsana New"/>
          <w:spacing w:val="-2"/>
          <w:sz w:val="30"/>
          <w:szCs w:val="30"/>
          <w:cs/>
        </w:rPr>
        <w:t xml:space="preserve"> โฮลดิ้ง จำกัด ได้เข้าร่วมทุนกับบริษัทจำกัด</w:t>
      </w:r>
      <w:r w:rsidR="00C6541D" w:rsidRPr="00D47FB2">
        <w:rPr>
          <w:rFonts w:ascii="Angsana New" w:hAnsi="Angsana New" w:hint="cs"/>
          <w:spacing w:val="-2"/>
          <w:sz w:val="30"/>
          <w:szCs w:val="30"/>
          <w:cs/>
        </w:rPr>
        <w:t>แห่งหนึ่ง</w:t>
      </w:r>
      <w:r w:rsidRPr="00D47FB2">
        <w:rPr>
          <w:rFonts w:ascii="Angsana New" w:hAnsi="Angsana New"/>
          <w:spacing w:val="-2"/>
          <w:sz w:val="30"/>
          <w:szCs w:val="30"/>
          <w:cs/>
        </w:rPr>
        <w:t>ในประเทศ</w:t>
      </w:r>
      <w:r w:rsidRPr="00D47FB2">
        <w:rPr>
          <w:rFonts w:ascii="Angsana New" w:hAnsi="Angsana New" w:hint="cs"/>
          <w:spacing w:val="-2"/>
          <w:sz w:val="30"/>
          <w:szCs w:val="30"/>
          <w:cs/>
        </w:rPr>
        <w:t>มาเลเซีย</w:t>
      </w:r>
      <w:r w:rsidRPr="00D47FB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47FB2">
        <w:rPr>
          <w:rFonts w:ascii="Angsana New" w:hAnsi="Angsana New" w:hint="cs"/>
          <w:spacing w:val="-2"/>
          <w:sz w:val="30"/>
          <w:szCs w:val="30"/>
          <w:cs/>
        </w:rPr>
        <w:t xml:space="preserve">เพื่อลงทุนในบริษัท เอ็นแอลอาร์ ทีเอช จำกัด </w:t>
      </w:r>
      <w:r w:rsidRPr="00D47FB2">
        <w:rPr>
          <w:rFonts w:ascii="Angsana New" w:hAnsi="Angsana New"/>
          <w:spacing w:val="-2"/>
          <w:sz w:val="30"/>
          <w:szCs w:val="30"/>
          <w:cs/>
        </w:rPr>
        <w:t>โดยบริษัท</w:t>
      </w:r>
      <w:r w:rsidRPr="00D47FB2">
        <w:rPr>
          <w:rFonts w:ascii="Angsana New" w:hAnsi="Angsana New" w:hint="cs"/>
          <w:spacing w:val="-2"/>
          <w:sz w:val="30"/>
          <w:szCs w:val="30"/>
          <w:cs/>
        </w:rPr>
        <w:t>ย่อย</w:t>
      </w:r>
      <w:r w:rsidRPr="00D47FB2">
        <w:rPr>
          <w:rFonts w:ascii="Angsana New" w:hAnsi="Angsana New"/>
          <w:spacing w:val="-2"/>
          <w:sz w:val="30"/>
          <w:szCs w:val="30"/>
          <w:cs/>
        </w:rPr>
        <w:t>ได้ลงทุนในบริษัทดังกล่าวเป็นจำนวนเงิน</w:t>
      </w:r>
      <w:r w:rsidRPr="00D47FB2">
        <w:rPr>
          <w:rFonts w:ascii="Angsana New" w:hAnsi="Angsana New"/>
          <w:spacing w:val="-2"/>
          <w:sz w:val="30"/>
          <w:szCs w:val="30"/>
        </w:rPr>
        <w:t xml:space="preserve"> </w:t>
      </w:r>
      <w:r w:rsidR="00491519" w:rsidRPr="00D47FB2">
        <w:rPr>
          <w:rFonts w:ascii="Angsana New" w:hAnsi="Angsana New"/>
          <w:spacing w:val="-2"/>
          <w:sz w:val="30"/>
          <w:szCs w:val="30"/>
        </w:rPr>
        <w:t>5</w:t>
      </w:r>
      <w:r w:rsidRPr="00D47FB2">
        <w:rPr>
          <w:rFonts w:ascii="Angsana New" w:hAnsi="Angsana New"/>
          <w:spacing w:val="-2"/>
          <w:sz w:val="30"/>
          <w:szCs w:val="30"/>
        </w:rPr>
        <w:t xml:space="preserve"> </w:t>
      </w:r>
      <w:r w:rsidRPr="00D47FB2">
        <w:rPr>
          <w:rFonts w:ascii="Angsana New" w:hAnsi="Angsana New"/>
          <w:spacing w:val="-2"/>
          <w:sz w:val="30"/>
          <w:szCs w:val="30"/>
          <w:cs/>
        </w:rPr>
        <w:t>ล้านบาท ในอัตราร้อยละ</w:t>
      </w:r>
      <w:r w:rsidR="0089479F">
        <w:rPr>
          <w:rFonts w:ascii="Angsana New" w:hAnsi="Angsana New"/>
          <w:spacing w:val="-2"/>
          <w:sz w:val="30"/>
          <w:szCs w:val="30"/>
        </w:rPr>
        <w:t xml:space="preserve"> </w:t>
      </w:r>
      <w:r w:rsidR="00491519" w:rsidRPr="00D47FB2">
        <w:rPr>
          <w:rFonts w:ascii="Angsana New" w:hAnsi="Angsana New"/>
          <w:spacing w:val="-2"/>
          <w:sz w:val="30"/>
          <w:szCs w:val="30"/>
        </w:rPr>
        <w:t>80</w:t>
      </w:r>
      <w:r w:rsidRPr="00D47FB2">
        <w:rPr>
          <w:rFonts w:ascii="Angsana New" w:hAnsi="Angsana New"/>
          <w:spacing w:val="-2"/>
          <w:sz w:val="30"/>
          <w:szCs w:val="30"/>
        </w:rPr>
        <w:t>.</w:t>
      </w:r>
      <w:r w:rsidR="00491519" w:rsidRPr="00D47FB2">
        <w:rPr>
          <w:rFonts w:ascii="Angsana New" w:hAnsi="Angsana New"/>
          <w:spacing w:val="-2"/>
          <w:sz w:val="30"/>
          <w:szCs w:val="30"/>
        </w:rPr>
        <w:t>00</w:t>
      </w:r>
      <w:r w:rsidRPr="00D47FB2">
        <w:rPr>
          <w:rFonts w:ascii="Angsana New" w:hAnsi="Angsana New"/>
          <w:spacing w:val="-2"/>
          <w:sz w:val="30"/>
          <w:szCs w:val="30"/>
        </w:rPr>
        <w:t xml:space="preserve"> </w:t>
      </w:r>
      <w:r w:rsidRPr="00D47FB2">
        <w:rPr>
          <w:rFonts w:ascii="Angsana New" w:hAnsi="Angsana New"/>
          <w:spacing w:val="-2"/>
          <w:sz w:val="30"/>
          <w:szCs w:val="30"/>
          <w:cs/>
        </w:rPr>
        <w:t>ของทุนจดทะเบียน</w:t>
      </w:r>
    </w:p>
    <w:p w14:paraId="60FAB7AB" w14:textId="77777777" w:rsidR="004F49CF" w:rsidRDefault="004F49CF" w:rsidP="00900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B58CBAD" w14:textId="368BDBC4" w:rsidR="00016FC9" w:rsidRPr="00CD3F5C" w:rsidRDefault="009833BD" w:rsidP="00016FC9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cs/>
        </w:rPr>
      </w:pPr>
      <w:r w:rsidRPr="00CD3F5C">
        <w:rPr>
          <w:rFonts w:asciiTheme="majorBidi" w:hAnsiTheme="majorBidi" w:cstheme="majorBidi"/>
          <w:b/>
          <w:bCs/>
          <w:cs/>
        </w:rPr>
        <w:t>สินทรัพย์ทางการเงิน</w:t>
      </w:r>
      <w:r w:rsidR="00900F19">
        <w:rPr>
          <w:rFonts w:asciiTheme="majorBidi" w:hAnsiTheme="majorBidi" w:cstheme="majorBidi" w:hint="cs"/>
          <w:b/>
          <w:bCs/>
          <w:cs/>
        </w:rPr>
        <w:t>ไม่หมุนเวียน</w:t>
      </w:r>
      <w:r w:rsidR="00BE1FED">
        <w:rPr>
          <w:rFonts w:asciiTheme="majorBidi" w:hAnsiTheme="majorBidi" w:cstheme="majorBidi" w:hint="cs"/>
          <w:b/>
          <w:bCs/>
          <w:cs/>
        </w:rPr>
        <w:t>อื่น</w:t>
      </w:r>
    </w:p>
    <w:p w14:paraId="451F95CC" w14:textId="77777777" w:rsidR="00C6294C" w:rsidRPr="000E0139" w:rsidRDefault="00C6294C" w:rsidP="00C6294C">
      <w:pPr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1"/>
        <w:gridCol w:w="1257"/>
        <w:gridCol w:w="237"/>
        <w:gridCol w:w="1205"/>
        <w:gridCol w:w="237"/>
        <w:gridCol w:w="1112"/>
        <w:gridCol w:w="245"/>
        <w:gridCol w:w="1196"/>
      </w:tblGrid>
      <w:tr w:rsidR="00C55B55" w:rsidRPr="00C6294C" w14:paraId="558B12BE" w14:textId="578F9C9B" w:rsidTr="00C55B55">
        <w:trPr>
          <w:tblHeader/>
        </w:trPr>
        <w:tc>
          <w:tcPr>
            <w:tcW w:w="2039" w:type="pct"/>
          </w:tcPr>
          <w:p w14:paraId="67C29244" w14:textId="77777777" w:rsidR="00C55B55" w:rsidRPr="00C6294C" w:rsidRDefault="00C55B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6" w:type="pct"/>
            <w:gridSpan w:val="3"/>
            <w:vAlign w:val="bottom"/>
            <w:hideMark/>
          </w:tcPr>
          <w:p w14:paraId="6D78FCE7" w14:textId="077419AB" w:rsidR="00C55B55" w:rsidRPr="00C6294C" w:rsidRDefault="00C55B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29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40F37FA4" w14:textId="77777777" w:rsidR="00C55B55" w:rsidRPr="00C6294C" w:rsidRDefault="00C55B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7" w:type="pct"/>
            <w:gridSpan w:val="3"/>
          </w:tcPr>
          <w:p w14:paraId="3B77C372" w14:textId="73096279" w:rsidR="00C55B55" w:rsidRPr="00C6294C" w:rsidRDefault="00C55B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629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55B55" w:rsidRPr="00C6294C" w14:paraId="75DA67FC" w14:textId="7C91BDC8" w:rsidTr="00C55B55">
        <w:trPr>
          <w:tblHeader/>
        </w:trPr>
        <w:tc>
          <w:tcPr>
            <w:tcW w:w="2039" w:type="pct"/>
          </w:tcPr>
          <w:p w14:paraId="535AE15B" w14:textId="77777777" w:rsidR="00C55B55" w:rsidRPr="00C6294C" w:rsidRDefault="00C55B55" w:rsidP="00C55B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8" w:type="pct"/>
            <w:hideMark/>
          </w:tcPr>
          <w:p w14:paraId="4F9EF0D5" w14:textId="1A16EF9E" w:rsidR="00C55B55" w:rsidRPr="00C6294C" w:rsidRDefault="00C55B55" w:rsidP="00C55B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8" w:type="pct"/>
          </w:tcPr>
          <w:p w14:paraId="1F8A0016" w14:textId="77777777" w:rsidR="00C55B55" w:rsidRPr="00C6294C" w:rsidRDefault="00C55B55" w:rsidP="00C55B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0" w:type="pct"/>
            <w:hideMark/>
          </w:tcPr>
          <w:p w14:paraId="0C320444" w14:textId="75117D9D" w:rsidR="00C55B55" w:rsidRPr="00C6294C" w:rsidRDefault="00C55B55" w:rsidP="00C55B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629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294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0C845726" w14:textId="77777777" w:rsidR="00C55B55" w:rsidRPr="00491519" w:rsidRDefault="00C55B55" w:rsidP="00C55B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5A477B03" w14:textId="6ACBB6B6" w:rsidR="00C55B55" w:rsidRPr="00491519" w:rsidRDefault="00C55B55" w:rsidP="00C55B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2" w:type="pct"/>
          </w:tcPr>
          <w:p w14:paraId="3BFF4E6E" w14:textId="77777777" w:rsidR="00C55B55" w:rsidRPr="00491519" w:rsidRDefault="00C55B55" w:rsidP="00C55B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5" w:type="pct"/>
          </w:tcPr>
          <w:p w14:paraId="7E2AABE5" w14:textId="4FC41980" w:rsidR="00C55B55" w:rsidRPr="00491519" w:rsidRDefault="00C55B55" w:rsidP="00C55B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629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294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55B55" w:rsidRPr="00C6294C" w14:paraId="066C3CB4" w14:textId="46117557" w:rsidTr="00C55B55">
        <w:trPr>
          <w:tblHeader/>
        </w:trPr>
        <w:tc>
          <w:tcPr>
            <w:tcW w:w="2039" w:type="pct"/>
          </w:tcPr>
          <w:p w14:paraId="56D43318" w14:textId="77777777" w:rsidR="00C55B55" w:rsidRPr="00C6294C" w:rsidRDefault="00C55B55" w:rsidP="00C55B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78" w:type="pct"/>
            <w:hideMark/>
          </w:tcPr>
          <w:p w14:paraId="4627DF27" w14:textId="03196B45" w:rsidR="00C55B55" w:rsidRPr="00C6294C" w:rsidRDefault="00C55B55" w:rsidP="00C55B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8" w:type="pct"/>
          </w:tcPr>
          <w:p w14:paraId="02A8BB01" w14:textId="77777777" w:rsidR="00C55B55" w:rsidRPr="00C6294C" w:rsidRDefault="00C55B55" w:rsidP="00C55B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hideMark/>
          </w:tcPr>
          <w:p w14:paraId="1E1AD50E" w14:textId="64525DCB" w:rsidR="00C55B55" w:rsidRPr="00C6294C" w:rsidRDefault="00C55B55" w:rsidP="00C55B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8" w:type="pct"/>
          </w:tcPr>
          <w:p w14:paraId="1C2FA41C" w14:textId="77777777" w:rsidR="00C55B55" w:rsidRPr="00491519" w:rsidRDefault="00C55B55" w:rsidP="00C55B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58FE9FCF" w14:textId="242D5F87" w:rsidR="00C55B55" w:rsidRPr="00491519" w:rsidRDefault="00C55B55" w:rsidP="00C55B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2" w:type="pct"/>
          </w:tcPr>
          <w:p w14:paraId="16230FB0" w14:textId="77777777" w:rsidR="00C55B55" w:rsidRPr="00491519" w:rsidRDefault="00C55B55" w:rsidP="00C55B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5" w:type="pct"/>
          </w:tcPr>
          <w:p w14:paraId="26CF5BE8" w14:textId="3113122D" w:rsidR="00C55B55" w:rsidRPr="00491519" w:rsidRDefault="00C55B55" w:rsidP="00C55B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C55B55" w:rsidRPr="00C6294C" w14:paraId="0E689B8D" w14:textId="7C0589D3" w:rsidTr="00C55B55">
        <w:trPr>
          <w:tblHeader/>
        </w:trPr>
        <w:tc>
          <w:tcPr>
            <w:tcW w:w="2039" w:type="pct"/>
          </w:tcPr>
          <w:p w14:paraId="01617BDE" w14:textId="77777777" w:rsidR="00C55B55" w:rsidRPr="00C6294C" w:rsidRDefault="00C55B55" w:rsidP="00C55B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61" w:type="pct"/>
            <w:gridSpan w:val="7"/>
            <w:hideMark/>
          </w:tcPr>
          <w:p w14:paraId="7B856CD8" w14:textId="75F01440" w:rsidR="00C55B55" w:rsidRPr="00C6294C" w:rsidRDefault="00C55B55" w:rsidP="00C55B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C6294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C629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55B55" w:rsidRPr="00C6294C" w14:paraId="0BF29113" w14:textId="48AD8AC9" w:rsidTr="00C55B55">
        <w:trPr>
          <w:tblHeader/>
        </w:trPr>
        <w:tc>
          <w:tcPr>
            <w:tcW w:w="2039" w:type="pct"/>
            <w:hideMark/>
          </w:tcPr>
          <w:p w14:paraId="47C44439" w14:textId="77777777" w:rsidR="00C55B55" w:rsidRPr="00C6294C" w:rsidRDefault="00C55B55" w:rsidP="00C55B55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29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 </w:t>
            </w:r>
          </w:p>
        </w:tc>
        <w:tc>
          <w:tcPr>
            <w:tcW w:w="678" w:type="pct"/>
            <w:vAlign w:val="bottom"/>
          </w:tcPr>
          <w:p w14:paraId="1B8AD355" w14:textId="6C9F4EC5" w:rsidR="00C55B55" w:rsidRPr="00C6294C" w:rsidRDefault="00C55B55" w:rsidP="00C5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  <w:tc>
          <w:tcPr>
            <w:tcW w:w="128" w:type="pct"/>
            <w:vAlign w:val="bottom"/>
          </w:tcPr>
          <w:p w14:paraId="37DA3241" w14:textId="77777777" w:rsidR="00C55B55" w:rsidRPr="00C6294C" w:rsidRDefault="00C55B55" w:rsidP="00C55B55">
            <w:pPr>
              <w:pStyle w:val="BodyText"/>
              <w:spacing w:after="0"/>
              <w:ind w:left="-108" w:right="-11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650" w:type="pct"/>
            <w:vAlign w:val="bottom"/>
            <w:hideMark/>
          </w:tcPr>
          <w:p w14:paraId="48C6C14D" w14:textId="600528D3" w:rsidR="00C55B55" w:rsidRPr="00C6294C" w:rsidRDefault="00C55B55" w:rsidP="00C5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  <w:tc>
          <w:tcPr>
            <w:tcW w:w="128" w:type="pct"/>
          </w:tcPr>
          <w:p w14:paraId="67C05DA6" w14:textId="77777777" w:rsidR="00C55B55" w:rsidRPr="00491519" w:rsidRDefault="00C55B55" w:rsidP="00C5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2D1C8282" w14:textId="0199585F" w:rsidR="00C55B55" w:rsidRPr="00491519" w:rsidRDefault="00C55B55" w:rsidP="00C5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2" w:type="pct"/>
          </w:tcPr>
          <w:p w14:paraId="6B21ABAB" w14:textId="77777777" w:rsidR="00C55B55" w:rsidRPr="00491519" w:rsidRDefault="00C55B55" w:rsidP="00C5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44B225A6" w14:textId="3C32FD03" w:rsidR="00C55B55" w:rsidRPr="00491519" w:rsidRDefault="00C55B55" w:rsidP="00C5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C55B55" w:rsidRPr="00C6294C" w14:paraId="33434FDA" w14:textId="015B28FA" w:rsidTr="00C55B55">
        <w:trPr>
          <w:tblHeader/>
        </w:trPr>
        <w:tc>
          <w:tcPr>
            <w:tcW w:w="2039" w:type="pct"/>
          </w:tcPr>
          <w:p w14:paraId="42A12A7B" w14:textId="77D2563D" w:rsidR="00C55B55" w:rsidRPr="00C6294C" w:rsidRDefault="00C55B55" w:rsidP="00C55B55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294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678" w:type="pct"/>
            <w:vAlign w:val="bottom"/>
          </w:tcPr>
          <w:p w14:paraId="3C04F080" w14:textId="64E2D28D" w:rsidR="00C55B55" w:rsidRPr="00CD6790" w:rsidRDefault="00C55B55" w:rsidP="00C5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372</w:t>
            </w:r>
          </w:p>
        </w:tc>
        <w:tc>
          <w:tcPr>
            <w:tcW w:w="128" w:type="pct"/>
            <w:vAlign w:val="bottom"/>
          </w:tcPr>
          <w:p w14:paraId="248B2EFA" w14:textId="77777777" w:rsidR="00C55B55" w:rsidRPr="00C6294C" w:rsidRDefault="00C55B55" w:rsidP="00C55B55">
            <w:pPr>
              <w:pStyle w:val="BodyText"/>
              <w:spacing w:after="0"/>
              <w:ind w:left="-108" w:right="-11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650" w:type="pct"/>
            <w:vAlign w:val="bottom"/>
          </w:tcPr>
          <w:p w14:paraId="0A95E372" w14:textId="68ED4903" w:rsidR="00C55B55" w:rsidRPr="00C6294C" w:rsidRDefault="00C55B55" w:rsidP="00C5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28" w:type="pct"/>
          </w:tcPr>
          <w:p w14:paraId="6F70EFF9" w14:textId="77777777" w:rsidR="00C55B55" w:rsidRPr="00491519" w:rsidRDefault="00C55B55" w:rsidP="00C5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362D4358" w14:textId="72DFD8B3" w:rsidR="00C55B55" w:rsidRPr="00491519" w:rsidRDefault="00C55B55" w:rsidP="00C5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362</w:t>
            </w:r>
          </w:p>
        </w:tc>
        <w:tc>
          <w:tcPr>
            <w:tcW w:w="132" w:type="pct"/>
          </w:tcPr>
          <w:p w14:paraId="3F733D36" w14:textId="77777777" w:rsidR="00C55B55" w:rsidRPr="00491519" w:rsidRDefault="00C55B55" w:rsidP="00C5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213F9FDE" w14:textId="636D111E" w:rsidR="00C55B55" w:rsidRPr="00491519" w:rsidRDefault="00C55B55" w:rsidP="00C5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B0146C" w:rsidRPr="00C6294C" w14:paraId="625FE364" w14:textId="20E4BF19" w:rsidTr="00C55B55">
        <w:trPr>
          <w:tblHeader/>
        </w:trPr>
        <w:tc>
          <w:tcPr>
            <w:tcW w:w="2039" w:type="pct"/>
            <w:hideMark/>
          </w:tcPr>
          <w:p w14:paraId="10203186" w14:textId="77777777" w:rsidR="00B0146C" w:rsidRPr="00C6294C" w:rsidRDefault="00B0146C" w:rsidP="00C55B55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6294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678" w:type="pct"/>
            <w:vAlign w:val="bottom"/>
          </w:tcPr>
          <w:p w14:paraId="506C8DB6" w14:textId="1D35FAB7" w:rsidR="00B0146C" w:rsidRPr="00C6294C" w:rsidRDefault="00B0146C" w:rsidP="00C5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071</w:t>
            </w:r>
          </w:p>
        </w:tc>
        <w:tc>
          <w:tcPr>
            <w:tcW w:w="128" w:type="pct"/>
            <w:vAlign w:val="bottom"/>
          </w:tcPr>
          <w:p w14:paraId="6F855C53" w14:textId="77777777" w:rsidR="00B0146C" w:rsidRPr="00C6294C" w:rsidRDefault="00B0146C" w:rsidP="00C55B55">
            <w:pPr>
              <w:pStyle w:val="BodyText"/>
              <w:spacing w:after="0"/>
              <w:ind w:left="-108" w:right="-11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0" w:type="pct"/>
            <w:vAlign w:val="bottom"/>
            <w:hideMark/>
          </w:tcPr>
          <w:p w14:paraId="6A33DADB" w14:textId="402EE930" w:rsidR="00B0146C" w:rsidRPr="00C6294C" w:rsidRDefault="00B0146C" w:rsidP="00C5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906</w:t>
            </w:r>
          </w:p>
        </w:tc>
        <w:tc>
          <w:tcPr>
            <w:tcW w:w="128" w:type="pct"/>
            <w:vMerge w:val="restart"/>
          </w:tcPr>
          <w:p w14:paraId="22D6B9E3" w14:textId="77777777" w:rsidR="00B0146C" w:rsidRPr="00491519" w:rsidRDefault="00B0146C" w:rsidP="00C5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3E3A81F0" w14:textId="108940F8" w:rsidR="00B0146C" w:rsidRPr="00491519" w:rsidRDefault="00B0146C" w:rsidP="00C5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2" w:type="pct"/>
            <w:vMerge w:val="restart"/>
          </w:tcPr>
          <w:p w14:paraId="781D53FD" w14:textId="77777777" w:rsidR="00B0146C" w:rsidRPr="00491519" w:rsidRDefault="00B0146C" w:rsidP="00C5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0283F0F3" w14:textId="57B91E2D" w:rsidR="00B0146C" w:rsidRPr="00491519" w:rsidRDefault="00B0146C" w:rsidP="00C5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0146C" w:rsidRPr="00C6294C" w14:paraId="6F8F736E" w14:textId="1ABF415B" w:rsidTr="00B0146C">
        <w:trPr>
          <w:tblHeader/>
        </w:trPr>
        <w:tc>
          <w:tcPr>
            <w:tcW w:w="2039" w:type="pct"/>
            <w:hideMark/>
          </w:tcPr>
          <w:p w14:paraId="13A35962" w14:textId="77777777" w:rsidR="00B0146C" w:rsidRPr="00C6294C" w:rsidRDefault="00B0146C" w:rsidP="00C55B55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29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EF4ED0" w14:textId="6E487639" w:rsidR="00B0146C" w:rsidRPr="00CD6790" w:rsidRDefault="00B0146C" w:rsidP="00C5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CD6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737</w:t>
            </w:r>
          </w:p>
        </w:tc>
        <w:tc>
          <w:tcPr>
            <w:tcW w:w="128" w:type="pct"/>
          </w:tcPr>
          <w:p w14:paraId="04AF667F" w14:textId="77777777" w:rsidR="00B0146C" w:rsidRPr="00C6294C" w:rsidRDefault="00B0146C" w:rsidP="00C55B5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double" w:sz="4" w:space="0" w:color="auto"/>
            </w:tcBorders>
            <w:hideMark/>
          </w:tcPr>
          <w:p w14:paraId="57FBBD06" w14:textId="490F2323" w:rsidR="00B0146C" w:rsidRPr="00CD6790" w:rsidRDefault="00B0146C" w:rsidP="00C5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CD6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309</w:t>
            </w:r>
          </w:p>
        </w:tc>
        <w:tc>
          <w:tcPr>
            <w:tcW w:w="128" w:type="pct"/>
            <w:vMerge/>
          </w:tcPr>
          <w:p w14:paraId="578A5127" w14:textId="77777777" w:rsidR="00B0146C" w:rsidRPr="00491519" w:rsidRDefault="00B0146C" w:rsidP="00C5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059A8F97" w14:textId="21D8C971" w:rsidR="00B0146C" w:rsidRPr="00491519" w:rsidRDefault="00B0146C" w:rsidP="00C5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365</w:t>
            </w:r>
          </w:p>
        </w:tc>
        <w:tc>
          <w:tcPr>
            <w:tcW w:w="132" w:type="pct"/>
            <w:vMerge/>
          </w:tcPr>
          <w:p w14:paraId="6D06BDCD" w14:textId="77777777" w:rsidR="00B0146C" w:rsidRPr="00491519" w:rsidRDefault="00B0146C" w:rsidP="00C5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363AFC31" w14:textId="77BBE809" w:rsidR="00B0146C" w:rsidRPr="00491519" w:rsidRDefault="00B0146C" w:rsidP="00C55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E62D135" w14:textId="77777777" w:rsidR="00787670" w:rsidRDefault="00787670" w:rsidP="000E0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1ED31AE" w14:textId="4034D933" w:rsidR="00C6294C" w:rsidRPr="00C6294C" w:rsidRDefault="00C6294C" w:rsidP="000E0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6294C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รายการเคลื่อนไหวของตราสารหนี้</w:t>
      </w:r>
      <w:r w:rsidR="00E1182F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E1182F" w:rsidRPr="00E1182F">
        <w:rPr>
          <w:rFonts w:asciiTheme="majorBidi" w:hAnsiTheme="majorBidi"/>
          <w:sz w:val="30"/>
          <w:szCs w:val="30"/>
          <w:cs/>
        </w:rPr>
        <w:t>ตราสารทุนที่ไม่อยู่ในความต้องการของตลาด</w:t>
      </w:r>
      <w:r w:rsidRPr="00C6294C">
        <w:rPr>
          <w:rFonts w:asciiTheme="majorBidi" w:hAnsiTheme="majorBidi" w:cstheme="majorBidi"/>
          <w:sz w:val="30"/>
          <w:szCs w:val="30"/>
          <w:cs/>
        </w:rPr>
        <w:t xml:space="preserve">  มีดังนี้</w:t>
      </w:r>
      <w:r w:rsidRPr="000E013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3979CD4" w14:textId="77777777" w:rsidR="00C6294C" w:rsidRPr="000E0139" w:rsidRDefault="00C6294C" w:rsidP="000E0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64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7"/>
        <w:gridCol w:w="998"/>
        <w:gridCol w:w="236"/>
        <w:gridCol w:w="960"/>
        <w:gridCol w:w="273"/>
        <w:gridCol w:w="1051"/>
        <w:gridCol w:w="244"/>
        <w:gridCol w:w="1196"/>
        <w:gridCol w:w="236"/>
        <w:gridCol w:w="1013"/>
      </w:tblGrid>
      <w:tr w:rsidR="00C6294C" w:rsidRPr="00C6294C" w14:paraId="7FF2D6C6" w14:textId="77777777" w:rsidTr="00C6294C">
        <w:tc>
          <w:tcPr>
            <w:tcW w:w="3057" w:type="dxa"/>
          </w:tcPr>
          <w:p w14:paraId="0A6848D6" w14:textId="77777777" w:rsidR="00C6294C" w:rsidRPr="00C6294C" w:rsidRDefault="00C6294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7" w:type="dxa"/>
            <w:gridSpan w:val="9"/>
            <w:hideMark/>
          </w:tcPr>
          <w:p w14:paraId="5DBEE8B9" w14:textId="5E97376B" w:rsidR="00C6294C" w:rsidRPr="00C6294C" w:rsidRDefault="00C6294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294C"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</w:tr>
      <w:tr w:rsidR="00C6294C" w:rsidRPr="00C6294C" w14:paraId="5F1C79C9" w14:textId="77777777" w:rsidTr="00F35B94">
        <w:tc>
          <w:tcPr>
            <w:tcW w:w="3057" w:type="dxa"/>
          </w:tcPr>
          <w:p w14:paraId="22265468" w14:textId="77777777" w:rsidR="00C6294C" w:rsidRPr="00C6294C" w:rsidRDefault="00C6294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8" w:type="dxa"/>
            <w:vAlign w:val="bottom"/>
            <w:hideMark/>
          </w:tcPr>
          <w:p w14:paraId="3380D19B" w14:textId="77777777" w:rsidR="00C6294C" w:rsidRPr="00C6294C" w:rsidRDefault="00C6294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294C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6FF5E725" w14:textId="0DC4EE24" w:rsidR="00C6294C" w:rsidRPr="00C6294C" w:rsidRDefault="0049151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C6294C" w:rsidRPr="00C629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4915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  <w:vAlign w:val="bottom"/>
          </w:tcPr>
          <w:p w14:paraId="47B16D5A" w14:textId="77777777" w:rsidR="00C6294C" w:rsidRPr="00C6294C" w:rsidRDefault="00C6294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  <w:vAlign w:val="bottom"/>
            <w:hideMark/>
          </w:tcPr>
          <w:p w14:paraId="7CBCF9B9" w14:textId="77777777" w:rsidR="00C6294C" w:rsidRPr="00C6294C" w:rsidRDefault="00C6294C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294C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73" w:type="dxa"/>
            <w:vAlign w:val="bottom"/>
          </w:tcPr>
          <w:p w14:paraId="78C51ADA" w14:textId="77777777" w:rsidR="00C6294C" w:rsidRPr="00C6294C" w:rsidRDefault="00C6294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  <w:hideMark/>
          </w:tcPr>
          <w:p w14:paraId="3CA405B9" w14:textId="77777777" w:rsidR="00C6294C" w:rsidRPr="00C6294C" w:rsidRDefault="00C6294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294C">
              <w:rPr>
                <w:rFonts w:asciiTheme="majorBidi" w:hAnsiTheme="majorBidi" w:cstheme="majorBidi"/>
                <w:sz w:val="30"/>
                <w:szCs w:val="30"/>
                <w:cs/>
              </w:rPr>
              <w:t>ขาย / ครบกำหนด</w:t>
            </w:r>
          </w:p>
        </w:tc>
        <w:tc>
          <w:tcPr>
            <w:tcW w:w="244" w:type="dxa"/>
            <w:vAlign w:val="bottom"/>
          </w:tcPr>
          <w:p w14:paraId="7B7C4CAA" w14:textId="77777777" w:rsidR="00C6294C" w:rsidRPr="00C6294C" w:rsidRDefault="00C6294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  <w:hideMark/>
          </w:tcPr>
          <w:p w14:paraId="6A961A61" w14:textId="77777777" w:rsidR="00C6294C" w:rsidRPr="00C6294C" w:rsidRDefault="00C6294C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294C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รายการปรับปรุงจากมูลค่ายุติธรรมและอื่นๆ</w:t>
            </w:r>
          </w:p>
        </w:tc>
        <w:tc>
          <w:tcPr>
            <w:tcW w:w="236" w:type="dxa"/>
            <w:vAlign w:val="bottom"/>
          </w:tcPr>
          <w:p w14:paraId="1B7EE890" w14:textId="77777777" w:rsidR="00C6294C" w:rsidRPr="00C6294C" w:rsidRDefault="00C6294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  <w:hideMark/>
          </w:tcPr>
          <w:p w14:paraId="6EAC904F" w14:textId="77777777" w:rsidR="00C6294C" w:rsidRPr="00C6294C" w:rsidRDefault="00C6294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294C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6D292926" w14:textId="474EC8A3" w:rsidR="00C6294C" w:rsidRPr="00C6294C" w:rsidRDefault="0049151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5032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50328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  <w:r w:rsidRPr="004915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C6294C" w:rsidRPr="00C6294C" w14:paraId="7E5FF973" w14:textId="77777777" w:rsidTr="00C6294C">
        <w:tc>
          <w:tcPr>
            <w:tcW w:w="3057" w:type="dxa"/>
          </w:tcPr>
          <w:p w14:paraId="6278EBE9" w14:textId="77777777" w:rsidR="00C6294C" w:rsidRPr="00C6294C" w:rsidRDefault="00C6294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7" w:type="dxa"/>
            <w:gridSpan w:val="9"/>
            <w:hideMark/>
          </w:tcPr>
          <w:p w14:paraId="53FF25F5" w14:textId="2171526F" w:rsidR="00C6294C" w:rsidRPr="00C6294C" w:rsidRDefault="00C6294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294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eastAsia="en-GB" w:bidi="th-TH"/>
              </w:rPr>
              <w:t>(</w:t>
            </w:r>
            <w:r w:rsidR="0015174D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eastAsia="en-GB" w:bidi="th-TH"/>
              </w:rPr>
              <w:t>ล้าน</w:t>
            </w:r>
            <w:r w:rsidRPr="00C6294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F35B94" w:rsidRPr="00C6294C" w14:paraId="34FAE144" w14:textId="77777777" w:rsidTr="00E1182F">
        <w:tc>
          <w:tcPr>
            <w:tcW w:w="3057" w:type="dxa"/>
            <w:hideMark/>
          </w:tcPr>
          <w:p w14:paraId="42F19BA0" w14:textId="77777777" w:rsidR="00F35B94" w:rsidRPr="00C6294C" w:rsidRDefault="00F35B94" w:rsidP="00F35B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6294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 </w:t>
            </w: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  <w:hideMark/>
          </w:tcPr>
          <w:p w14:paraId="49EC23DD" w14:textId="77B910FB" w:rsidR="00F35B94" w:rsidRPr="00E1182F" w:rsidRDefault="00491519" w:rsidP="00F35B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  <w:tc>
          <w:tcPr>
            <w:tcW w:w="236" w:type="dxa"/>
          </w:tcPr>
          <w:p w14:paraId="0328ADDB" w14:textId="77777777" w:rsidR="00F35B94" w:rsidRPr="00C6294C" w:rsidRDefault="00F35B94" w:rsidP="00F35B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</w:tcPr>
          <w:p w14:paraId="4AA2527F" w14:textId="5E89FF0D" w:rsidR="00F35B94" w:rsidRPr="001B7DE0" w:rsidRDefault="00491519" w:rsidP="00F35B94">
            <w:pPr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5B94" w:rsidRPr="00544E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057</w:t>
            </w:r>
          </w:p>
        </w:tc>
        <w:tc>
          <w:tcPr>
            <w:tcW w:w="273" w:type="dxa"/>
          </w:tcPr>
          <w:p w14:paraId="5043A4DC" w14:textId="77777777" w:rsidR="00F35B94" w:rsidRPr="001B7DE0" w:rsidRDefault="00F35B94" w:rsidP="00F35B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051" w:type="dxa"/>
          </w:tcPr>
          <w:p w14:paraId="4E186AC8" w14:textId="40E10E17" w:rsidR="00F35B94" w:rsidRPr="001B7DE0" w:rsidRDefault="00F35B94" w:rsidP="00F35B9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44EF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91519" w:rsidRPr="00491519"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 w:rsidRPr="00544EF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</w:tcPr>
          <w:p w14:paraId="19C552D9" w14:textId="77777777" w:rsidR="00F35B94" w:rsidRPr="001B7DE0" w:rsidRDefault="00F35B94" w:rsidP="00F35B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</w:tcPr>
          <w:p w14:paraId="420820A7" w14:textId="39A7DA56" w:rsidR="00F35B94" w:rsidRPr="001B7DE0" w:rsidRDefault="00491519" w:rsidP="00F35B94">
            <w:pPr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36" w:type="dxa"/>
          </w:tcPr>
          <w:p w14:paraId="4CD98DFE" w14:textId="77777777" w:rsidR="00F35B94" w:rsidRPr="00C6294C" w:rsidRDefault="00F35B94" w:rsidP="00F35B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right w:val="nil"/>
            </w:tcBorders>
            <w:hideMark/>
          </w:tcPr>
          <w:p w14:paraId="5129359E" w14:textId="0E40FF71" w:rsidR="00F35B94" w:rsidRPr="00E1182F" w:rsidRDefault="00491519" w:rsidP="00F35B94">
            <w:pPr>
              <w:tabs>
                <w:tab w:val="clear" w:pos="680"/>
                <w:tab w:val="left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35B94" w:rsidRPr="00E118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</w:tr>
      <w:tr w:rsidR="00E1182F" w:rsidRPr="00C6294C" w14:paraId="2A61687D" w14:textId="77777777" w:rsidTr="00E1182F">
        <w:tc>
          <w:tcPr>
            <w:tcW w:w="3057" w:type="dxa"/>
          </w:tcPr>
          <w:p w14:paraId="7842B211" w14:textId="77777777" w:rsidR="00E1182F" w:rsidRDefault="00E1182F" w:rsidP="00E1182F">
            <w:pPr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4F49CF">
              <w:rPr>
                <w:rFonts w:asciiTheme="majorBidi" w:hAnsiTheme="majorBidi"/>
                <w:sz w:val="30"/>
                <w:szCs w:val="30"/>
                <w:cs/>
              </w:rPr>
              <w:t>ตราสารทุนที่ไม่อยู่</w:t>
            </w:r>
          </w:p>
          <w:p w14:paraId="5B8A9E79" w14:textId="0B25EC21" w:rsidR="00E1182F" w:rsidRPr="00E1182F" w:rsidRDefault="00E1182F" w:rsidP="00E1182F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4F49CF">
              <w:rPr>
                <w:rFonts w:asciiTheme="majorBidi" w:hAnsiTheme="majorBidi"/>
                <w:sz w:val="30"/>
                <w:szCs w:val="30"/>
                <w:cs/>
              </w:rPr>
              <w:t>ในความต้องการของตลาด</w:t>
            </w:r>
          </w:p>
        </w:tc>
        <w:tc>
          <w:tcPr>
            <w:tcW w:w="998" w:type="dxa"/>
            <w:tcBorders>
              <w:top w:val="nil"/>
              <w:left w:val="nil"/>
              <w:right w:val="nil"/>
            </w:tcBorders>
          </w:tcPr>
          <w:p w14:paraId="5F96FCA5" w14:textId="77777777" w:rsidR="00E1182F" w:rsidRDefault="00E1182F" w:rsidP="00E1182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FEE7DE4" w14:textId="7EC2B4D8" w:rsidR="00E1182F" w:rsidRPr="00E1182F" w:rsidRDefault="00491519" w:rsidP="00E1182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1182F" w:rsidRPr="00E118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906</w:t>
            </w:r>
          </w:p>
        </w:tc>
        <w:tc>
          <w:tcPr>
            <w:tcW w:w="236" w:type="dxa"/>
          </w:tcPr>
          <w:p w14:paraId="2B609049" w14:textId="77777777" w:rsidR="00E1182F" w:rsidRPr="00C6294C" w:rsidRDefault="00E1182F" w:rsidP="00E118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0" w:type="dxa"/>
          </w:tcPr>
          <w:p w14:paraId="192EDFCF" w14:textId="77777777" w:rsidR="00E1182F" w:rsidRDefault="00E1182F" w:rsidP="00E1182F">
            <w:pPr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8C0F1F" w14:textId="45C9AFB8" w:rsidR="00E1182F" w:rsidRPr="00B53E40" w:rsidRDefault="00491519" w:rsidP="00E1182F">
            <w:pPr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961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059</w:t>
            </w:r>
          </w:p>
        </w:tc>
        <w:tc>
          <w:tcPr>
            <w:tcW w:w="273" w:type="dxa"/>
          </w:tcPr>
          <w:p w14:paraId="422CE07E" w14:textId="77777777" w:rsidR="00E1182F" w:rsidRPr="001B7DE0" w:rsidRDefault="00E1182F" w:rsidP="00E118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051" w:type="dxa"/>
          </w:tcPr>
          <w:p w14:paraId="01E597CF" w14:textId="77777777" w:rsidR="00E1182F" w:rsidRDefault="00E1182F" w:rsidP="00E1182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AD1F82" w14:textId="5FFD825D" w:rsidR="0069616A" w:rsidRPr="00544EFF" w:rsidRDefault="0069616A" w:rsidP="0069616A">
            <w:pPr>
              <w:spacing w:line="240" w:lineRule="auto"/>
              <w:ind w:left="4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629EA0FB" w14:textId="77777777" w:rsidR="00E1182F" w:rsidRPr="001B7DE0" w:rsidRDefault="00E1182F" w:rsidP="00E118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96" w:type="dxa"/>
          </w:tcPr>
          <w:p w14:paraId="4CB7403A" w14:textId="77777777" w:rsidR="00E1182F" w:rsidRDefault="00E1182F" w:rsidP="00E1182F">
            <w:pPr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92A674" w14:textId="397A649F" w:rsidR="00E1182F" w:rsidRDefault="00491519" w:rsidP="00E1182F">
            <w:pPr>
              <w:spacing w:line="240" w:lineRule="auto"/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236" w:type="dxa"/>
          </w:tcPr>
          <w:p w14:paraId="6708B835" w14:textId="77777777" w:rsidR="00E1182F" w:rsidRPr="00C6294C" w:rsidRDefault="00E1182F" w:rsidP="00E118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right w:val="nil"/>
            </w:tcBorders>
          </w:tcPr>
          <w:p w14:paraId="6CC245BE" w14:textId="77777777" w:rsidR="00E1182F" w:rsidRDefault="00E1182F" w:rsidP="00E1182F">
            <w:pPr>
              <w:tabs>
                <w:tab w:val="clear" w:pos="680"/>
                <w:tab w:val="left" w:pos="64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48FC40F" w14:textId="7F9BBEF0" w:rsidR="00E1182F" w:rsidRPr="00E1182F" w:rsidRDefault="00491519" w:rsidP="00E1182F">
            <w:pPr>
              <w:tabs>
                <w:tab w:val="clear" w:pos="680"/>
                <w:tab w:val="left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1182F" w:rsidRPr="00E1182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071</w:t>
            </w:r>
          </w:p>
        </w:tc>
      </w:tr>
    </w:tbl>
    <w:p w14:paraId="0BDADCDD" w14:textId="77777777" w:rsidR="00F501B8" w:rsidRDefault="00F501B8" w:rsidP="00037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487ACA6" w14:textId="77777777" w:rsidR="004F49CF" w:rsidRPr="000E0139" w:rsidRDefault="004F49CF" w:rsidP="004F4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F22956D" w14:textId="002E50B5" w:rsidR="001B7DE0" w:rsidRPr="00C6294C" w:rsidRDefault="001B7DE0" w:rsidP="000379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  <w:sectPr w:rsidR="001B7DE0" w:rsidRPr="00C6294C" w:rsidSect="00005ABB">
          <w:headerReference w:type="default" r:id="rId8"/>
          <w:footerReference w:type="default" r:id="rId9"/>
          <w:headerReference w:type="first" r:id="rId10"/>
          <w:footerReference w:type="first" r:id="rId11"/>
          <w:type w:val="nextColumn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p w14:paraId="1CCB5BE7" w14:textId="35ECB1D6" w:rsidR="009C5C2C" w:rsidRDefault="009C423D" w:rsidP="00CC326D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</w:rPr>
      </w:pPr>
      <w:r w:rsidRPr="00CD3F5C">
        <w:rPr>
          <w:rFonts w:asciiTheme="majorBidi" w:hAnsiTheme="majorBidi" w:cstheme="majorBidi"/>
          <w:b/>
          <w:bCs/>
          <w:cs/>
        </w:rPr>
        <w:lastRenderedPageBreak/>
        <w:t>หุ้นกู้</w:t>
      </w:r>
    </w:p>
    <w:p w14:paraId="546F361C" w14:textId="26AB6BC8" w:rsidR="00CD3F5C" w:rsidRDefault="00CD3F5C" w:rsidP="00CD3F5C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13681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1512"/>
        <w:gridCol w:w="1388"/>
        <w:gridCol w:w="2053"/>
        <w:gridCol w:w="1183"/>
        <w:gridCol w:w="1665"/>
        <w:gridCol w:w="1665"/>
        <w:gridCol w:w="2034"/>
        <w:gridCol w:w="237"/>
        <w:gridCol w:w="1944"/>
      </w:tblGrid>
      <w:tr w:rsidR="00914F56" w:rsidRPr="0050328D" w14:paraId="336522C1" w14:textId="77777777" w:rsidTr="0050328D">
        <w:trPr>
          <w:trHeight w:val="409"/>
          <w:tblHeader/>
        </w:trPr>
        <w:tc>
          <w:tcPr>
            <w:tcW w:w="1512" w:type="dxa"/>
            <w:vAlign w:val="center"/>
          </w:tcPr>
          <w:p w14:paraId="1D6914EF" w14:textId="77777777" w:rsidR="00914F56" w:rsidRPr="0050328D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6354E6B9" w14:textId="77777777" w:rsidR="00914F56" w:rsidRPr="0050328D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3" w:type="dxa"/>
            <w:vAlign w:val="bottom"/>
          </w:tcPr>
          <w:p w14:paraId="4B242624" w14:textId="77777777" w:rsidR="00914F56" w:rsidRPr="0050328D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center"/>
          </w:tcPr>
          <w:p w14:paraId="44D8123D" w14:textId="77777777" w:rsidR="00914F56" w:rsidRPr="0050328D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</w:tcPr>
          <w:p w14:paraId="30407BDD" w14:textId="77777777" w:rsidR="00914F56" w:rsidRPr="0050328D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center"/>
          </w:tcPr>
          <w:p w14:paraId="34DC8EA0" w14:textId="77777777" w:rsidR="00914F56" w:rsidRPr="0050328D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5" w:type="dxa"/>
            <w:gridSpan w:val="3"/>
          </w:tcPr>
          <w:p w14:paraId="0C585297" w14:textId="77777777" w:rsidR="00914F56" w:rsidRPr="0050328D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32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5032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5032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4F56" w:rsidRPr="0050328D" w14:paraId="3B34EE10" w14:textId="77777777" w:rsidTr="0050328D">
        <w:trPr>
          <w:trHeight w:val="409"/>
          <w:tblHeader/>
        </w:trPr>
        <w:tc>
          <w:tcPr>
            <w:tcW w:w="1512" w:type="dxa"/>
            <w:vAlign w:val="center"/>
          </w:tcPr>
          <w:p w14:paraId="49F30CEC" w14:textId="77777777" w:rsidR="00914F56" w:rsidRPr="0050328D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</w:tcPr>
          <w:p w14:paraId="0C43862A" w14:textId="77777777" w:rsidR="00914F56" w:rsidRPr="0050328D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53" w:type="dxa"/>
            <w:vAlign w:val="bottom"/>
          </w:tcPr>
          <w:p w14:paraId="157EB73A" w14:textId="77777777" w:rsidR="00914F56" w:rsidRPr="0050328D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center"/>
          </w:tcPr>
          <w:p w14:paraId="3947E7DD" w14:textId="77777777" w:rsidR="00914F56" w:rsidRPr="0050328D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</w:tcPr>
          <w:p w14:paraId="1696E12E" w14:textId="77777777" w:rsidR="00914F56" w:rsidRPr="0050328D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center"/>
          </w:tcPr>
          <w:p w14:paraId="354957A9" w14:textId="77777777" w:rsidR="00914F56" w:rsidRPr="0050328D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34" w:type="dxa"/>
          </w:tcPr>
          <w:p w14:paraId="59B4BFD7" w14:textId="77777777" w:rsidR="00914F56" w:rsidRPr="0050328D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237" w:type="dxa"/>
          </w:tcPr>
          <w:p w14:paraId="063085F5" w14:textId="77777777" w:rsidR="00914F56" w:rsidRPr="0050328D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</w:tcPr>
          <w:p w14:paraId="0E8FBC3B" w14:textId="77777777" w:rsidR="00914F56" w:rsidRPr="0050328D" w:rsidRDefault="00914F56" w:rsidP="00587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50328D" w:rsidRPr="0050328D" w14:paraId="5DC623E3" w14:textId="77777777" w:rsidTr="0050328D">
        <w:trPr>
          <w:trHeight w:val="395"/>
          <w:tblHeader/>
        </w:trPr>
        <w:tc>
          <w:tcPr>
            <w:tcW w:w="1512" w:type="dxa"/>
            <w:vAlign w:val="center"/>
          </w:tcPr>
          <w:p w14:paraId="789DB25A" w14:textId="77777777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ประเภทหุ้นกู้</w:t>
            </w:r>
          </w:p>
        </w:tc>
        <w:tc>
          <w:tcPr>
            <w:tcW w:w="1388" w:type="dxa"/>
            <w:vAlign w:val="center"/>
          </w:tcPr>
          <w:p w14:paraId="54D01F07" w14:textId="77777777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053" w:type="dxa"/>
            <w:vAlign w:val="bottom"/>
          </w:tcPr>
          <w:p w14:paraId="4F4344F4" w14:textId="77777777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กำหนดชำระดอกเบี้ย</w:t>
            </w:r>
          </w:p>
        </w:tc>
        <w:tc>
          <w:tcPr>
            <w:tcW w:w="1183" w:type="dxa"/>
            <w:vAlign w:val="center"/>
          </w:tcPr>
          <w:p w14:paraId="62B936AE" w14:textId="77777777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อายุ</w:t>
            </w:r>
          </w:p>
        </w:tc>
        <w:tc>
          <w:tcPr>
            <w:tcW w:w="1665" w:type="dxa"/>
          </w:tcPr>
          <w:p w14:paraId="76739C95" w14:textId="77777777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วันที่ออก</w:t>
            </w:r>
          </w:p>
        </w:tc>
        <w:tc>
          <w:tcPr>
            <w:tcW w:w="1665" w:type="dxa"/>
            <w:vAlign w:val="center"/>
          </w:tcPr>
          <w:p w14:paraId="4C4AE522" w14:textId="77777777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2034" w:type="dxa"/>
            <w:vAlign w:val="center"/>
          </w:tcPr>
          <w:p w14:paraId="70451D7E" w14:textId="2C51F75A" w:rsidR="0050328D" w:rsidRPr="0050328D" w:rsidRDefault="00491519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50328D" w:rsidRPr="0050328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50328D" w:rsidRPr="0050328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49151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37" w:type="dxa"/>
          </w:tcPr>
          <w:p w14:paraId="26896A4E" w14:textId="77777777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944" w:type="dxa"/>
            <w:vAlign w:val="center"/>
          </w:tcPr>
          <w:p w14:paraId="00BFEBCF" w14:textId="75BF1FD8" w:rsidR="0050328D" w:rsidRPr="0050328D" w:rsidRDefault="00491519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9" w:right="-11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50328D" w:rsidRPr="0050328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50328D" w:rsidRPr="0050328D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49151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2566</w:t>
            </w:r>
          </w:p>
        </w:tc>
      </w:tr>
      <w:tr w:rsidR="0050328D" w:rsidRPr="0050328D" w14:paraId="1A4B3ADD" w14:textId="77777777" w:rsidTr="0050328D">
        <w:trPr>
          <w:trHeight w:val="395"/>
          <w:tblHeader/>
        </w:trPr>
        <w:tc>
          <w:tcPr>
            <w:tcW w:w="1512" w:type="dxa"/>
            <w:vAlign w:val="center"/>
          </w:tcPr>
          <w:p w14:paraId="155BA472" w14:textId="77777777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8" w:type="dxa"/>
            <w:vAlign w:val="center"/>
          </w:tcPr>
          <w:p w14:paraId="77C05458" w14:textId="77777777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032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053" w:type="dxa"/>
            <w:vAlign w:val="center"/>
          </w:tcPr>
          <w:p w14:paraId="2870B73F" w14:textId="77777777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center"/>
          </w:tcPr>
          <w:p w14:paraId="0732A85C" w14:textId="77777777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</w:tcPr>
          <w:p w14:paraId="3D7174F0" w14:textId="77777777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vAlign w:val="center"/>
          </w:tcPr>
          <w:p w14:paraId="449FF8C6" w14:textId="77777777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34" w:type="dxa"/>
            <w:vAlign w:val="center"/>
          </w:tcPr>
          <w:p w14:paraId="481798C0" w14:textId="77777777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(ล้านหน่วย)</w:t>
            </w:r>
          </w:p>
        </w:tc>
        <w:tc>
          <w:tcPr>
            <w:tcW w:w="237" w:type="dxa"/>
          </w:tcPr>
          <w:p w14:paraId="4C4BC8E7" w14:textId="77777777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vAlign w:val="center"/>
          </w:tcPr>
          <w:p w14:paraId="126726E1" w14:textId="77777777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0328D" w:rsidRPr="0050328D" w14:paraId="33B28EB9" w14:textId="77777777" w:rsidTr="00F707B7">
        <w:trPr>
          <w:trHeight w:val="409"/>
        </w:trPr>
        <w:tc>
          <w:tcPr>
            <w:tcW w:w="2900" w:type="dxa"/>
            <w:gridSpan w:val="2"/>
            <w:shd w:val="clear" w:color="000000" w:fill="FFFFFF"/>
            <w:vAlign w:val="center"/>
          </w:tcPr>
          <w:p w14:paraId="61469FAC" w14:textId="14DB2A4C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32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ครั้งที่ </w:t>
            </w:r>
            <w:r w:rsidR="00491519"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5032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491519"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6D68724E" w14:textId="77777777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3" w:type="dxa"/>
            <w:shd w:val="clear" w:color="000000" w:fill="FFFFFF"/>
            <w:vAlign w:val="center"/>
          </w:tcPr>
          <w:p w14:paraId="5AF61EF5" w14:textId="77777777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2F0E8A53" w14:textId="77777777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5BDD6C84" w14:textId="77777777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34" w:type="dxa"/>
            <w:shd w:val="clear" w:color="000000" w:fill="FFFFFF"/>
            <w:vAlign w:val="center"/>
          </w:tcPr>
          <w:p w14:paraId="5898E00A" w14:textId="77777777" w:rsidR="0050328D" w:rsidRPr="00346E4C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 w:firstLine="6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37" w:type="dxa"/>
            <w:shd w:val="clear" w:color="000000" w:fill="FFFFFF"/>
            <w:vAlign w:val="center"/>
          </w:tcPr>
          <w:p w14:paraId="7BD7C289" w14:textId="77777777" w:rsidR="0050328D" w:rsidRPr="00346E4C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1F4EF8FC" w14:textId="77777777" w:rsidR="0050328D" w:rsidRPr="00346E4C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569"/>
              </w:tabs>
              <w:spacing w:line="240" w:lineRule="auto"/>
              <w:ind w:right="-288" w:firstLine="51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50328D" w:rsidRPr="0050328D" w14:paraId="64AD6F58" w14:textId="77777777" w:rsidTr="0050328D">
        <w:trPr>
          <w:trHeight w:val="409"/>
        </w:trPr>
        <w:tc>
          <w:tcPr>
            <w:tcW w:w="1512" w:type="dxa"/>
            <w:shd w:val="clear" w:color="000000" w:fill="FFFFFF"/>
            <w:vAlign w:val="center"/>
          </w:tcPr>
          <w:p w14:paraId="641A2B5E" w14:textId="6725C3FB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ชุดที่</w:t>
            </w:r>
            <w:r w:rsidRPr="005032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91519" w:rsidRPr="0049151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88" w:type="dxa"/>
            <w:shd w:val="clear" w:color="000000" w:fill="FFFFFF"/>
          </w:tcPr>
          <w:p w14:paraId="5AFE9F05" w14:textId="44A7DC95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491519" w:rsidRPr="0049151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491519" w:rsidRPr="00491519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752775E7" w14:textId="08E36318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ทุก </w:t>
            </w:r>
            <w:r w:rsidR="00491519" w:rsidRPr="0049151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032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83" w:type="dxa"/>
            <w:shd w:val="clear" w:color="000000" w:fill="FFFFFF"/>
            <w:vAlign w:val="center"/>
          </w:tcPr>
          <w:p w14:paraId="05E31F20" w14:textId="273B63A6" w:rsidR="0050328D" w:rsidRPr="0050328D" w:rsidRDefault="00491519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0328D" w:rsidRPr="005032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0328D"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752DBA01" w14:textId="10C85F48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พฤศจิกายน </w:t>
            </w:r>
            <w:r w:rsidR="00491519" w:rsidRPr="00491519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7645BF15" w14:textId="08E4D577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พฤศจิกายน </w:t>
            </w:r>
            <w:r w:rsidR="00491519" w:rsidRPr="0049151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034" w:type="dxa"/>
            <w:shd w:val="clear" w:color="000000" w:fill="FFFFFF"/>
            <w:vAlign w:val="center"/>
          </w:tcPr>
          <w:p w14:paraId="6CC0793E" w14:textId="12792111" w:rsidR="0050328D" w:rsidRPr="00F707B7" w:rsidRDefault="00491519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46E4C" w:rsidRPr="00F707B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2EF84007" w14:textId="77777777" w:rsidR="0050328D" w:rsidRPr="00F707B7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04BD13CE" w14:textId="372EEA55" w:rsidR="0050328D" w:rsidRPr="00F707B7" w:rsidRDefault="00491519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590" w:firstLine="699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46E4C" w:rsidRPr="00F707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50328D" w:rsidRPr="0050328D" w14:paraId="3B6525B6" w14:textId="77777777" w:rsidTr="00F707B7">
        <w:trPr>
          <w:trHeight w:val="409"/>
        </w:trPr>
        <w:tc>
          <w:tcPr>
            <w:tcW w:w="2900" w:type="dxa"/>
            <w:gridSpan w:val="2"/>
            <w:shd w:val="clear" w:color="000000" w:fill="FFFFFF"/>
            <w:vAlign w:val="center"/>
          </w:tcPr>
          <w:p w14:paraId="6C9574EF" w14:textId="798B5CEB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32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ครั้งที่ </w:t>
            </w:r>
            <w:r w:rsidR="00491519"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5032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491519"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5032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3CB3D93B" w14:textId="77777777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3" w:type="dxa"/>
            <w:shd w:val="clear" w:color="000000" w:fill="FFFFFF"/>
            <w:vAlign w:val="center"/>
          </w:tcPr>
          <w:p w14:paraId="5AA16F32" w14:textId="77777777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7E33A4EE" w14:textId="77777777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1E4B4183" w14:textId="77777777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34" w:type="dxa"/>
            <w:shd w:val="clear" w:color="000000" w:fill="FFFFFF"/>
            <w:vAlign w:val="center"/>
          </w:tcPr>
          <w:p w14:paraId="481D0C97" w14:textId="77777777" w:rsidR="0050328D" w:rsidRPr="00F707B7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 w:firstLine="6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000000" w:fill="FFFFFF"/>
            <w:vAlign w:val="center"/>
          </w:tcPr>
          <w:p w14:paraId="1D78DA12" w14:textId="77777777" w:rsidR="0050328D" w:rsidRPr="00F707B7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40529684" w14:textId="77777777" w:rsidR="0050328D" w:rsidRPr="00F707B7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right="-590" w:firstLine="5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328D" w:rsidRPr="0050328D" w14:paraId="4CAB8BF8" w14:textId="77777777" w:rsidTr="0050328D">
        <w:trPr>
          <w:trHeight w:val="395"/>
        </w:trPr>
        <w:tc>
          <w:tcPr>
            <w:tcW w:w="1512" w:type="dxa"/>
            <w:shd w:val="clear" w:color="000000" w:fill="FFFFFF"/>
            <w:vAlign w:val="center"/>
          </w:tcPr>
          <w:p w14:paraId="32649634" w14:textId="07F5E762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ชุดที่</w:t>
            </w:r>
            <w:r w:rsidRPr="005032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91519" w:rsidRPr="0049151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88" w:type="dxa"/>
            <w:shd w:val="clear" w:color="000000" w:fill="FFFFFF"/>
          </w:tcPr>
          <w:p w14:paraId="57E30F9F" w14:textId="5680C93C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491519" w:rsidRPr="0049151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491519" w:rsidRPr="00491519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3CDB3296" w14:textId="19532E49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ทุก </w:t>
            </w:r>
            <w:r w:rsidR="00491519" w:rsidRPr="0049151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032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83" w:type="dxa"/>
            <w:shd w:val="clear" w:color="000000" w:fill="FFFFFF"/>
            <w:vAlign w:val="center"/>
          </w:tcPr>
          <w:p w14:paraId="40306694" w14:textId="403FFC52" w:rsidR="0050328D" w:rsidRPr="0050328D" w:rsidRDefault="00491519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0328D" w:rsidRPr="005032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0328D"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1BDC1D8D" w14:textId="1684AC2B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พฤศจิกายน </w:t>
            </w:r>
            <w:r w:rsidR="00491519" w:rsidRPr="00491519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66665F45" w14:textId="714ADA86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พฤศจิกายน </w:t>
            </w:r>
            <w:r w:rsidR="00491519" w:rsidRPr="0049151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034" w:type="dxa"/>
            <w:shd w:val="clear" w:color="000000" w:fill="FFFFFF"/>
            <w:vAlign w:val="center"/>
          </w:tcPr>
          <w:p w14:paraId="0061CAFD" w14:textId="1400AA3D" w:rsidR="0050328D" w:rsidRPr="00F707B7" w:rsidRDefault="00491519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46E4C" w:rsidRPr="00F707B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42B4F51F" w14:textId="77777777" w:rsidR="0050328D" w:rsidRPr="00F707B7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332C7C5B" w14:textId="4E8B71DA" w:rsidR="0050328D" w:rsidRPr="00F707B7" w:rsidRDefault="00491519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 w:firstLine="699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46E4C" w:rsidRPr="00F707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50328D" w:rsidRPr="0050328D" w14:paraId="423B6742" w14:textId="77777777" w:rsidTr="00F707B7">
        <w:trPr>
          <w:trHeight w:val="409"/>
        </w:trPr>
        <w:tc>
          <w:tcPr>
            <w:tcW w:w="2900" w:type="dxa"/>
            <w:gridSpan w:val="2"/>
            <w:shd w:val="clear" w:color="000000" w:fill="FFFFFF"/>
            <w:vAlign w:val="center"/>
          </w:tcPr>
          <w:p w14:paraId="6C258BEC" w14:textId="3A60EF2E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32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ครั้งที่ </w:t>
            </w:r>
            <w:r w:rsidR="00491519"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032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491519"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5032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7775CCF9" w14:textId="77777777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3" w:type="dxa"/>
            <w:shd w:val="clear" w:color="000000" w:fill="FFFFFF"/>
            <w:vAlign w:val="center"/>
          </w:tcPr>
          <w:p w14:paraId="7D45708D" w14:textId="77777777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6BFBDA6A" w14:textId="77777777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37F704D3" w14:textId="77777777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34" w:type="dxa"/>
            <w:shd w:val="clear" w:color="000000" w:fill="FFFFFF"/>
            <w:vAlign w:val="center"/>
          </w:tcPr>
          <w:p w14:paraId="1A80F749" w14:textId="77777777" w:rsidR="0050328D" w:rsidRPr="00F707B7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 w:firstLine="6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000000" w:fill="FFFFFF"/>
            <w:vAlign w:val="center"/>
          </w:tcPr>
          <w:p w14:paraId="609B5CD2" w14:textId="77777777" w:rsidR="0050328D" w:rsidRPr="00F707B7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4344D20F" w14:textId="77777777" w:rsidR="0050328D" w:rsidRPr="00F707B7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90" w:firstLine="7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328D" w:rsidRPr="0050328D" w14:paraId="6C229AD2" w14:textId="77777777" w:rsidTr="0050328D">
        <w:trPr>
          <w:trHeight w:val="409"/>
        </w:trPr>
        <w:tc>
          <w:tcPr>
            <w:tcW w:w="1512" w:type="dxa"/>
            <w:shd w:val="clear" w:color="000000" w:fill="FFFFFF"/>
            <w:vAlign w:val="center"/>
          </w:tcPr>
          <w:p w14:paraId="7BF538B2" w14:textId="1B801545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ชุดที่</w:t>
            </w:r>
            <w:r w:rsidRPr="005032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91519" w:rsidRPr="0049151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88" w:type="dxa"/>
            <w:shd w:val="clear" w:color="000000" w:fill="FFFFFF"/>
          </w:tcPr>
          <w:p w14:paraId="098D102F" w14:textId="26AF28D2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491519" w:rsidRPr="0049151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0328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91519" w:rsidRPr="00491519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03B296F2" w14:textId="148F9CBD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ทุก </w:t>
            </w:r>
            <w:r w:rsidR="00491519" w:rsidRPr="0049151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032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83" w:type="dxa"/>
            <w:shd w:val="clear" w:color="000000" w:fill="FFFFFF"/>
            <w:vAlign w:val="center"/>
          </w:tcPr>
          <w:p w14:paraId="75557A68" w14:textId="1D0DA29F" w:rsidR="0050328D" w:rsidRPr="0050328D" w:rsidRDefault="00491519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0328D" w:rsidRPr="005032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0328D"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6B45E655" w14:textId="1E775E24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491519" w:rsidRPr="00491519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73A24323" w14:textId="1232E608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491519" w:rsidRPr="0049151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034" w:type="dxa"/>
            <w:shd w:val="clear" w:color="000000" w:fill="FFFFFF"/>
            <w:vAlign w:val="center"/>
          </w:tcPr>
          <w:p w14:paraId="32F68416" w14:textId="19D810E0" w:rsidR="0050328D" w:rsidRPr="00F707B7" w:rsidRDefault="00491519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46E4C" w:rsidRPr="00F707B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363608E6" w14:textId="77777777" w:rsidR="0050328D" w:rsidRPr="00F707B7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52002F47" w14:textId="714A42DF" w:rsidR="0050328D" w:rsidRPr="00F707B7" w:rsidRDefault="00491519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right="-590" w:firstLine="699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46E4C" w:rsidRPr="00F707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50328D" w:rsidRPr="0050328D" w14:paraId="197427E3" w14:textId="77777777" w:rsidTr="0050328D">
        <w:trPr>
          <w:trHeight w:val="409"/>
        </w:trPr>
        <w:tc>
          <w:tcPr>
            <w:tcW w:w="1512" w:type="dxa"/>
            <w:shd w:val="clear" w:color="000000" w:fill="FFFFFF"/>
            <w:vAlign w:val="center"/>
          </w:tcPr>
          <w:p w14:paraId="069A56F0" w14:textId="3AD2FF1F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32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ครั้งที่ </w:t>
            </w:r>
            <w:r w:rsidR="00491519"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032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491519"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388" w:type="dxa"/>
            <w:shd w:val="clear" w:color="000000" w:fill="FFFFFF"/>
          </w:tcPr>
          <w:p w14:paraId="6A05F759" w14:textId="77777777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53" w:type="dxa"/>
            <w:shd w:val="clear" w:color="000000" w:fill="FFFFFF"/>
            <w:vAlign w:val="center"/>
          </w:tcPr>
          <w:p w14:paraId="01EEFA16" w14:textId="77777777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3" w:type="dxa"/>
            <w:shd w:val="clear" w:color="000000" w:fill="FFFFFF"/>
            <w:vAlign w:val="center"/>
          </w:tcPr>
          <w:p w14:paraId="47FCCEEC" w14:textId="77777777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489AFEAA" w14:textId="77777777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7D28A2CF" w14:textId="77777777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34" w:type="dxa"/>
            <w:shd w:val="clear" w:color="000000" w:fill="FFFFFF"/>
            <w:vAlign w:val="center"/>
          </w:tcPr>
          <w:p w14:paraId="1AFAE459" w14:textId="77777777" w:rsidR="0050328D" w:rsidRPr="00F707B7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0" w:right="-288" w:firstLine="6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000000" w:fill="FFFFFF"/>
            <w:vAlign w:val="center"/>
          </w:tcPr>
          <w:p w14:paraId="2616FBA2" w14:textId="77777777" w:rsidR="0050328D" w:rsidRPr="00F707B7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5AC02C66" w14:textId="77777777" w:rsidR="0050328D" w:rsidRPr="00F707B7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6"/>
              </w:tabs>
              <w:spacing w:line="240" w:lineRule="auto"/>
              <w:ind w:right="-590" w:firstLine="7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328D" w:rsidRPr="0050328D" w14:paraId="66253CBF" w14:textId="77777777" w:rsidTr="0050328D">
        <w:trPr>
          <w:trHeight w:val="395"/>
        </w:trPr>
        <w:tc>
          <w:tcPr>
            <w:tcW w:w="1512" w:type="dxa"/>
            <w:shd w:val="clear" w:color="000000" w:fill="FFFFFF"/>
            <w:vAlign w:val="center"/>
          </w:tcPr>
          <w:p w14:paraId="182AF959" w14:textId="7B1E77E6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ชุดที่</w:t>
            </w:r>
            <w:r w:rsidRPr="005032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91519" w:rsidRPr="0049151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88" w:type="dxa"/>
            <w:shd w:val="clear" w:color="000000" w:fill="FFFFFF"/>
          </w:tcPr>
          <w:p w14:paraId="43AC828E" w14:textId="4FA7B96D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491519" w:rsidRPr="0049151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0328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91519" w:rsidRPr="00491519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4C195668" w14:textId="3EDD0082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ทุก </w:t>
            </w:r>
            <w:r w:rsidR="00491519" w:rsidRPr="0049151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032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83" w:type="dxa"/>
            <w:shd w:val="clear" w:color="000000" w:fill="FFFFFF"/>
            <w:vAlign w:val="center"/>
          </w:tcPr>
          <w:p w14:paraId="03149EF0" w14:textId="2E8F7304" w:rsidR="0050328D" w:rsidRPr="0050328D" w:rsidRDefault="00491519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0328D" w:rsidRPr="005032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0328D"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492217C8" w14:textId="45A0EDFB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491519" w:rsidRPr="0049151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3BF72F26" w14:textId="78021A68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491519" w:rsidRPr="00491519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034" w:type="dxa"/>
            <w:shd w:val="clear" w:color="000000" w:fill="FFFFFF"/>
            <w:vAlign w:val="center"/>
          </w:tcPr>
          <w:p w14:paraId="14D886F8" w14:textId="60B289E1" w:rsidR="0050328D" w:rsidRPr="00F707B7" w:rsidRDefault="00491519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46E4C" w:rsidRPr="00F707B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51BE9A7B" w14:textId="77777777" w:rsidR="0050328D" w:rsidRPr="00F707B7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183937FA" w14:textId="7A51262D" w:rsidR="0050328D" w:rsidRPr="00F707B7" w:rsidRDefault="00491519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 w:firstLine="699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46E4C" w:rsidRPr="00F707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50328D" w:rsidRPr="0050328D" w14:paraId="63CA7CF4" w14:textId="77777777" w:rsidTr="0050328D">
        <w:trPr>
          <w:trHeight w:val="409"/>
        </w:trPr>
        <w:tc>
          <w:tcPr>
            <w:tcW w:w="1512" w:type="dxa"/>
            <w:shd w:val="clear" w:color="000000" w:fill="FFFFFF"/>
            <w:vAlign w:val="center"/>
          </w:tcPr>
          <w:p w14:paraId="3D985DCD" w14:textId="2D242F2D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ชุดที่</w:t>
            </w:r>
            <w:r w:rsidRPr="005032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91519" w:rsidRPr="0049151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88" w:type="dxa"/>
            <w:shd w:val="clear" w:color="000000" w:fill="FFFFFF"/>
          </w:tcPr>
          <w:p w14:paraId="19536953" w14:textId="66B309C3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491519" w:rsidRPr="0049151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491519" w:rsidRPr="00491519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2FFC658D" w14:textId="78299DB0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ทุก </w:t>
            </w:r>
            <w:r w:rsidR="00491519" w:rsidRPr="0049151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032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83" w:type="dxa"/>
            <w:shd w:val="clear" w:color="000000" w:fill="FFFFFF"/>
            <w:vAlign w:val="center"/>
          </w:tcPr>
          <w:p w14:paraId="00D0A83F" w14:textId="64313A57" w:rsidR="0050328D" w:rsidRPr="0050328D" w:rsidRDefault="00491519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0328D" w:rsidRPr="005032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0328D"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5FD31A14" w14:textId="022A6A57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491519" w:rsidRPr="0049151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409C5D04" w14:textId="6385FE87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491519" w:rsidRPr="00491519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034" w:type="dxa"/>
            <w:shd w:val="clear" w:color="000000" w:fill="FFFFFF"/>
            <w:vAlign w:val="center"/>
          </w:tcPr>
          <w:p w14:paraId="49A92909" w14:textId="17337F01" w:rsidR="0050328D" w:rsidRPr="00F707B7" w:rsidRDefault="00491519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46E4C" w:rsidRPr="00F707B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79981C27" w14:textId="77777777" w:rsidR="0050328D" w:rsidRPr="00F707B7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shd w:val="clear" w:color="000000" w:fill="FFFFFF"/>
            <w:vAlign w:val="center"/>
          </w:tcPr>
          <w:p w14:paraId="5B7CF4DC" w14:textId="0914515F" w:rsidR="0050328D" w:rsidRPr="00F707B7" w:rsidRDefault="00491519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 w:firstLine="699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46E4C" w:rsidRPr="00F707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50328D" w:rsidRPr="0050328D" w14:paraId="09C0C026" w14:textId="77777777" w:rsidTr="0050328D">
        <w:trPr>
          <w:trHeight w:val="395"/>
        </w:trPr>
        <w:tc>
          <w:tcPr>
            <w:tcW w:w="1512" w:type="dxa"/>
            <w:shd w:val="clear" w:color="000000" w:fill="FFFFFF"/>
            <w:vAlign w:val="center"/>
          </w:tcPr>
          <w:p w14:paraId="6A287F18" w14:textId="77777777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8" w:type="dxa"/>
            <w:shd w:val="clear" w:color="000000" w:fill="FFFFFF"/>
          </w:tcPr>
          <w:p w14:paraId="2EA0AF7C" w14:textId="77777777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32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รวม</w:t>
            </w:r>
          </w:p>
        </w:tc>
        <w:tc>
          <w:tcPr>
            <w:tcW w:w="2053" w:type="dxa"/>
            <w:shd w:val="clear" w:color="000000" w:fill="FFFFFF"/>
            <w:vAlign w:val="center"/>
          </w:tcPr>
          <w:p w14:paraId="6578F3DF" w14:textId="77777777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3" w:type="dxa"/>
            <w:shd w:val="clear" w:color="000000" w:fill="FFFFFF"/>
            <w:vAlign w:val="center"/>
          </w:tcPr>
          <w:p w14:paraId="6C30AB51" w14:textId="77777777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2229458D" w14:textId="77777777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  <w:shd w:val="clear" w:color="000000" w:fill="FFFFFF"/>
            <w:vAlign w:val="center"/>
          </w:tcPr>
          <w:p w14:paraId="245E0745" w14:textId="77777777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46499BC3" w14:textId="458022ED" w:rsidR="0050328D" w:rsidRPr="00F707B7" w:rsidRDefault="00491519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8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346E4C" w:rsidRPr="00F70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10E95C70" w14:textId="77777777" w:rsidR="0050328D" w:rsidRPr="00F707B7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638BEAEF" w14:textId="2E9D0D53" w:rsidR="0050328D" w:rsidRPr="00F707B7" w:rsidRDefault="00491519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 w:firstLine="6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="00346E4C" w:rsidRPr="00F70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  <w:tr w:rsidR="0050328D" w:rsidRPr="0050328D" w14:paraId="66F26D6E" w14:textId="77777777" w:rsidTr="0050328D">
        <w:trPr>
          <w:trHeight w:val="395"/>
        </w:trPr>
        <w:tc>
          <w:tcPr>
            <w:tcW w:w="1512" w:type="dxa"/>
            <w:shd w:val="clear" w:color="000000" w:fill="FFFFFF"/>
            <w:vAlign w:val="center"/>
          </w:tcPr>
          <w:p w14:paraId="429825CE" w14:textId="77777777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9" w:type="dxa"/>
            <w:gridSpan w:val="4"/>
            <w:shd w:val="clear" w:color="000000" w:fill="FFFFFF"/>
          </w:tcPr>
          <w:p w14:paraId="61EF2BEC" w14:textId="77777777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032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หัก </w:t>
            </w:r>
            <w:r w:rsidRPr="0050328D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665" w:type="dxa"/>
            <w:shd w:val="clear" w:color="000000" w:fill="FFFFFF"/>
            <w:vAlign w:val="center"/>
          </w:tcPr>
          <w:p w14:paraId="2F74DFA4" w14:textId="77777777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31B4676D" w14:textId="6935CC5E" w:rsidR="0050328D" w:rsidRPr="00F707B7" w:rsidRDefault="00346E4C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897"/>
              <w:rPr>
                <w:rFonts w:asciiTheme="majorBidi" w:hAnsiTheme="majorBidi" w:cstheme="majorBidi"/>
                <w:sz w:val="30"/>
                <w:szCs w:val="30"/>
              </w:rPr>
            </w:pPr>
            <w:r w:rsidRPr="00F707B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91519" w:rsidRPr="0049151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707B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491519" w:rsidRPr="00491519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F707B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70F09A0F" w14:textId="77777777" w:rsidR="0050328D" w:rsidRPr="00F707B7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59532D01" w14:textId="31E8B825" w:rsidR="0050328D" w:rsidRPr="00F707B7" w:rsidRDefault="00346E4C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 w:firstLine="609"/>
              <w:rPr>
                <w:rFonts w:asciiTheme="majorBidi" w:hAnsiTheme="majorBidi" w:cstheme="majorBidi"/>
                <w:sz w:val="30"/>
                <w:szCs w:val="30"/>
              </w:rPr>
            </w:pPr>
            <w:r w:rsidRPr="00F707B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91519" w:rsidRPr="00491519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707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91519" w:rsidRPr="00491519">
              <w:rPr>
                <w:rFonts w:asciiTheme="majorBidi" w:hAnsiTheme="majorBidi" w:cstheme="majorBidi"/>
                <w:sz w:val="30"/>
                <w:szCs w:val="30"/>
              </w:rPr>
              <w:t>000</w:t>
            </w:r>
            <w:r w:rsidRPr="00F707B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0328D" w:rsidRPr="0050328D" w14:paraId="2B71621F" w14:textId="77777777" w:rsidTr="0050328D">
        <w:trPr>
          <w:trHeight w:val="409"/>
        </w:trPr>
        <w:tc>
          <w:tcPr>
            <w:tcW w:w="1512" w:type="dxa"/>
            <w:shd w:val="clear" w:color="000000" w:fill="FFFFFF"/>
            <w:vAlign w:val="center"/>
          </w:tcPr>
          <w:p w14:paraId="7D5D0EA4" w14:textId="77777777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54" w:type="dxa"/>
            <w:gridSpan w:val="5"/>
            <w:shd w:val="clear" w:color="000000" w:fill="FFFFFF"/>
          </w:tcPr>
          <w:p w14:paraId="7607A92E" w14:textId="77777777" w:rsidR="0050328D" w:rsidRPr="0050328D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32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 หุ้นกู้ประเภทไม่ด้อยสิทธิ -</w:t>
            </w:r>
            <w:r w:rsidRPr="005032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032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034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14:paraId="1EF23071" w14:textId="4C126438" w:rsidR="0050328D" w:rsidRPr="00F707B7" w:rsidRDefault="00491519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3"/>
              </w:tabs>
              <w:spacing w:line="240" w:lineRule="auto"/>
              <w:ind w:right="-288" w:firstLine="9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346E4C" w:rsidRPr="00F70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37" w:type="dxa"/>
            <w:shd w:val="clear" w:color="000000" w:fill="FFFFFF"/>
            <w:vAlign w:val="center"/>
          </w:tcPr>
          <w:p w14:paraId="4C3913BA" w14:textId="77777777" w:rsidR="0050328D" w:rsidRPr="00F707B7" w:rsidRDefault="0050328D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14:paraId="44B694A5" w14:textId="647C25D7" w:rsidR="0050328D" w:rsidRPr="00F707B7" w:rsidRDefault="00491519" w:rsidP="005032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 w:firstLine="6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346E4C" w:rsidRPr="00F70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</w:tbl>
    <w:p w14:paraId="3393C71D" w14:textId="77777777" w:rsidR="009C5C2C" w:rsidRPr="00CD3F5C" w:rsidRDefault="009C5C2C" w:rsidP="009C5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  <w:sectPr w:rsidR="009C5C2C" w:rsidRPr="00CD3F5C" w:rsidSect="003A71BE">
          <w:headerReference w:type="default" r:id="rId12"/>
          <w:pgSz w:w="16834" w:h="11909" w:orient="landscape" w:code="9"/>
          <w:pgMar w:top="1152" w:right="691" w:bottom="1152" w:left="1170" w:header="720" w:footer="720" w:gutter="0"/>
          <w:cols w:space="720"/>
          <w:docGrid w:linePitch="245"/>
        </w:sectPr>
      </w:pPr>
    </w:p>
    <w:p w14:paraId="57FE7ABB" w14:textId="7A140C3D" w:rsidR="00CD3F5C" w:rsidRDefault="00CD3F5C" w:rsidP="00CD3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D3F5C">
        <w:rPr>
          <w:rFonts w:asciiTheme="majorBidi" w:hAnsiTheme="majorBidi" w:cstheme="majorBidi"/>
          <w:sz w:val="30"/>
          <w:szCs w:val="30"/>
          <w:cs/>
        </w:rPr>
        <w:lastRenderedPageBreak/>
        <w:t>บริษัทจะต้องปฏิบัติตามข้อกำหนดว่าด้วยสิทธิและหน้าที่ของผู้ออกหุ้นกู้ เช่น การดำรงอัตราส่วนของหนี้สินต่อส่วนของผู้ถือหุ้น การจ่ายเงินปันผล</w:t>
      </w:r>
    </w:p>
    <w:p w14:paraId="6E267139" w14:textId="77777777" w:rsidR="00CD3F5C" w:rsidRPr="00CD3F5C" w:rsidRDefault="00CD3F5C" w:rsidP="00CD3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9" w:type="dxa"/>
        <w:tblInd w:w="450" w:type="dxa"/>
        <w:tblLook w:val="04A0" w:firstRow="1" w:lastRow="0" w:firstColumn="1" w:lastColumn="0" w:noHBand="0" w:noVBand="1"/>
      </w:tblPr>
      <w:tblGrid>
        <w:gridCol w:w="5450"/>
        <w:gridCol w:w="1975"/>
        <w:gridCol w:w="341"/>
        <w:gridCol w:w="1493"/>
      </w:tblGrid>
      <w:tr w:rsidR="00CD3F5C" w:rsidRPr="00CD3F5C" w14:paraId="0B37031A" w14:textId="77777777" w:rsidTr="00CD3F5C">
        <w:trPr>
          <w:trHeight w:val="437"/>
        </w:trPr>
        <w:tc>
          <w:tcPr>
            <w:tcW w:w="5450" w:type="dxa"/>
            <w:shd w:val="clear" w:color="auto" w:fill="auto"/>
          </w:tcPr>
          <w:p w14:paraId="28AA5022" w14:textId="77777777" w:rsidR="00CD3F5C" w:rsidRPr="00CD3F5C" w:rsidRDefault="00CD3F5C" w:rsidP="00C44063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5" w:type="dxa"/>
            <w:shd w:val="clear" w:color="auto" w:fill="auto"/>
          </w:tcPr>
          <w:p w14:paraId="28D0DF93" w14:textId="77777777" w:rsidR="00CD3F5C" w:rsidRPr="00CD3F5C" w:rsidRDefault="00CD3F5C" w:rsidP="00C44063">
            <w:pPr>
              <w:tabs>
                <w:tab w:val="clear" w:pos="907"/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41" w:type="dxa"/>
            <w:shd w:val="clear" w:color="auto" w:fill="auto"/>
          </w:tcPr>
          <w:p w14:paraId="701DDF38" w14:textId="77777777" w:rsidR="00CD3F5C" w:rsidRPr="00CD3F5C" w:rsidRDefault="00CD3F5C" w:rsidP="00C44063">
            <w:pPr>
              <w:tabs>
                <w:tab w:val="clear" w:pos="907"/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2" w:type="dxa"/>
            <w:shd w:val="clear" w:color="auto" w:fill="auto"/>
          </w:tcPr>
          <w:p w14:paraId="450958DC" w14:textId="77777777" w:rsidR="00CD3F5C" w:rsidRPr="00CD3F5C" w:rsidRDefault="00CD3F5C" w:rsidP="00C44063">
            <w:pPr>
              <w:tabs>
                <w:tab w:val="clear" w:pos="907"/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  <w:p w14:paraId="12A2D0F5" w14:textId="54E8F727" w:rsidR="00CD3F5C" w:rsidRPr="00CD3F5C" w:rsidRDefault="00CD3F5C" w:rsidP="00C44063">
            <w:pPr>
              <w:tabs>
                <w:tab w:val="clear" w:pos="907"/>
                <w:tab w:val="left" w:pos="108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ระดับ </w:t>
            </w:r>
            <w:r w:rsidR="00491519"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CD3F5C" w:rsidRPr="00CD3F5C" w14:paraId="34993F52" w14:textId="77777777" w:rsidTr="00CD3F5C">
        <w:trPr>
          <w:trHeight w:val="437"/>
        </w:trPr>
        <w:tc>
          <w:tcPr>
            <w:tcW w:w="5450" w:type="dxa"/>
            <w:shd w:val="clear" w:color="auto" w:fill="auto"/>
          </w:tcPr>
          <w:p w14:paraId="587EA37B" w14:textId="52CC307E" w:rsidR="00CD3F5C" w:rsidRPr="00CD3F5C" w:rsidRDefault="00CD3F5C" w:rsidP="00C44063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91519" w:rsidRPr="004915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3F36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F36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491519" w:rsidRPr="004915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  <w:r w:rsidRPr="00CD3F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38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5297E1" w14:textId="77777777" w:rsidR="00CD3F5C" w:rsidRPr="00CD3F5C" w:rsidRDefault="00CD3F5C" w:rsidP="00C44063">
            <w:pPr>
              <w:tabs>
                <w:tab w:val="clear" w:pos="907"/>
                <w:tab w:val="left" w:pos="108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CD3F5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เครื่องมือที่ใช้ในการป้องกันความเสี่ยง</w:t>
            </w:r>
          </w:p>
        </w:tc>
      </w:tr>
      <w:tr w:rsidR="00CD3F5C" w:rsidRPr="00CD3F5C" w14:paraId="5FEEC018" w14:textId="77777777" w:rsidTr="00CD3F5C">
        <w:trPr>
          <w:trHeight w:val="400"/>
        </w:trPr>
        <w:tc>
          <w:tcPr>
            <w:tcW w:w="5450" w:type="dxa"/>
            <w:shd w:val="clear" w:color="auto" w:fill="auto"/>
          </w:tcPr>
          <w:p w14:paraId="761F098C" w14:textId="77777777" w:rsidR="00CD3F5C" w:rsidRPr="00CD3F5C" w:rsidRDefault="00CD3F5C" w:rsidP="00C44063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09" w:type="dxa"/>
            <w:gridSpan w:val="3"/>
            <w:shd w:val="clear" w:color="auto" w:fill="auto"/>
          </w:tcPr>
          <w:p w14:paraId="1FBE3B1E" w14:textId="77777777" w:rsidR="00CD3F5C" w:rsidRPr="00CD3F5C" w:rsidRDefault="00CD3F5C" w:rsidP="00C44063">
            <w:pPr>
              <w:tabs>
                <w:tab w:val="clear" w:pos="907"/>
                <w:tab w:val="left" w:pos="108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3F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D3F5C" w:rsidRPr="00CD3F5C" w14:paraId="6ED10298" w14:textId="77777777" w:rsidTr="00CD3F5C">
        <w:trPr>
          <w:trHeight w:val="437"/>
        </w:trPr>
        <w:tc>
          <w:tcPr>
            <w:tcW w:w="5450" w:type="dxa"/>
            <w:shd w:val="clear" w:color="auto" w:fill="auto"/>
          </w:tcPr>
          <w:p w14:paraId="654C3C85" w14:textId="12C3E390" w:rsidR="00CD3F5C" w:rsidRPr="00CD3F5C" w:rsidRDefault="00CD3F5C" w:rsidP="00C44063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D3F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หนี้สินอนุพันธ์สัญญาแลกเปลี่ยนอัตราดอกเบี้ยของหุ้นกู้</w:t>
            </w:r>
            <w:r w:rsidR="008C54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              </w:t>
            </w:r>
          </w:p>
        </w:tc>
        <w:tc>
          <w:tcPr>
            <w:tcW w:w="1975" w:type="dxa"/>
            <w:shd w:val="clear" w:color="auto" w:fill="auto"/>
          </w:tcPr>
          <w:p w14:paraId="38BAB86C" w14:textId="04FAE345" w:rsidR="00CD3F5C" w:rsidRPr="00CD3F5C" w:rsidRDefault="008C54DA" w:rsidP="00C44063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="00491519" w:rsidRPr="00491519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341" w:type="dxa"/>
            <w:shd w:val="clear" w:color="auto" w:fill="auto"/>
          </w:tcPr>
          <w:p w14:paraId="6E41D59B" w14:textId="77777777" w:rsidR="00CD3F5C" w:rsidRPr="00CD3F5C" w:rsidRDefault="00CD3F5C" w:rsidP="00C44063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2" w:type="dxa"/>
            <w:shd w:val="clear" w:color="auto" w:fill="auto"/>
          </w:tcPr>
          <w:p w14:paraId="6EAC9B5C" w14:textId="2EB38F26" w:rsidR="00CD3F5C" w:rsidRPr="00CD3F5C" w:rsidRDefault="008C54DA" w:rsidP="00C44063">
            <w:pPr>
              <w:tabs>
                <w:tab w:val="clear" w:pos="907"/>
                <w:tab w:val="left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="00491519" w:rsidRPr="00491519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</w:tbl>
    <w:p w14:paraId="001E38EC" w14:textId="77777777" w:rsidR="00382EB4" w:rsidRPr="00CD3F5C" w:rsidRDefault="00382EB4" w:rsidP="001F0734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lang w:val="en-US"/>
        </w:rPr>
      </w:pPr>
    </w:p>
    <w:p w14:paraId="731AB475" w14:textId="7538099B" w:rsidR="00AA3308" w:rsidRPr="00CD3F5C" w:rsidRDefault="00AA3308" w:rsidP="002D4ED2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cs/>
        </w:rPr>
      </w:pPr>
      <w:r w:rsidRPr="00CD3F5C">
        <w:rPr>
          <w:rFonts w:asciiTheme="majorBidi" w:hAnsiTheme="majorBidi" w:cstheme="majorBidi"/>
          <w:b/>
          <w:bCs/>
          <w:cs/>
        </w:rPr>
        <w:t>ส่วนงานดำเนินงานและการจำแนกรายได้</w:t>
      </w:r>
      <w:r w:rsidR="00370832" w:rsidRPr="00CD3F5C">
        <w:rPr>
          <w:rFonts w:asciiTheme="majorBidi" w:hAnsiTheme="majorBidi" w:cstheme="majorBidi"/>
          <w:b/>
          <w:bCs/>
          <w:cs/>
        </w:rPr>
        <w:t xml:space="preserve"> </w:t>
      </w:r>
    </w:p>
    <w:p w14:paraId="6289D34E" w14:textId="77777777" w:rsidR="00AA3308" w:rsidRPr="00CD3F5C" w:rsidRDefault="00AA3308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3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C7C3944" w14:textId="77777777" w:rsidR="00AA3308" w:rsidRPr="00CD3F5C" w:rsidRDefault="00AA3308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71101767"/>
      <w:r w:rsidRPr="00CD3F5C">
        <w:rPr>
          <w:rFonts w:asciiTheme="majorBidi" w:hAnsiTheme="majorBidi" w:cstheme="majorBidi"/>
          <w:sz w:val="30"/>
          <w:szCs w:val="30"/>
          <w:cs/>
        </w:rPr>
        <w:t>สำหรับส่วนงานที่รายงานของกลุ่มบริษัทมีดังนี้</w:t>
      </w:r>
    </w:p>
    <w:p w14:paraId="24ADCF0E" w14:textId="77777777" w:rsidR="00AA3308" w:rsidRPr="00CD3F5C" w:rsidRDefault="00AA3308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33"/>
        <w:jc w:val="thaiDistribute"/>
        <w:rPr>
          <w:rFonts w:asciiTheme="majorBidi" w:hAnsiTheme="majorBidi" w:cstheme="majorBidi"/>
          <w:sz w:val="30"/>
          <w:szCs w:val="30"/>
        </w:rPr>
      </w:pPr>
    </w:p>
    <w:p w14:paraId="3AED0E66" w14:textId="5C392B6C" w:rsidR="00AA3308" w:rsidRPr="00CD3F5C" w:rsidRDefault="00AA3308" w:rsidP="00DD4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2331" w:hanging="1791"/>
        <w:rPr>
          <w:rFonts w:asciiTheme="majorBidi" w:hAnsiTheme="majorBidi" w:cstheme="majorBidi"/>
          <w:strike/>
          <w:sz w:val="30"/>
          <w:szCs w:val="30"/>
        </w:rPr>
      </w:pPr>
      <w:r w:rsidRPr="00CD3F5C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491519" w:rsidRPr="00491519">
        <w:rPr>
          <w:rFonts w:asciiTheme="majorBidi" w:hAnsiTheme="majorBidi" w:cstheme="majorBidi"/>
          <w:sz w:val="30"/>
          <w:szCs w:val="30"/>
        </w:rPr>
        <w:t>1</w:t>
      </w:r>
      <w:r w:rsidRPr="00CD3F5C">
        <w:rPr>
          <w:rFonts w:asciiTheme="majorBidi" w:hAnsiTheme="majorBidi" w:cstheme="majorBidi"/>
          <w:sz w:val="30"/>
          <w:szCs w:val="30"/>
        </w:rPr>
        <w:tab/>
      </w:r>
      <w:r w:rsidRPr="00CD3F5C">
        <w:rPr>
          <w:rFonts w:asciiTheme="majorBidi" w:hAnsiTheme="majorBidi" w:cstheme="majorBidi"/>
          <w:sz w:val="30"/>
          <w:szCs w:val="30"/>
          <w:cs/>
        </w:rPr>
        <w:t xml:space="preserve">สายงานทาวน์เฮ้าส์: บ้านพฤกษา </w:t>
      </w:r>
      <w:r w:rsidR="00491519" w:rsidRPr="00491519">
        <w:rPr>
          <w:rFonts w:asciiTheme="majorBidi" w:hAnsiTheme="majorBidi" w:cstheme="majorBidi"/>
          <w:sz w:val="30"/>
          <w:szCs w:val="30"/>
        </w:rPr>
        <w:t>1</w:t>
      </w:r>
      <w:r w:rsidRPr="00CD3F5C">
        <w:rPr>
          <w:rFonts w:asciiTheme="majorBidi" w:hAnsiTheme="majorBidi" w:cstheme="majorBidi"/>
          <w:sz w:val="30"/>
          <w:szCs w:val="30"/>
          <w:cs/>
        </w:rPr>
        <w:t xml:space="preserve"> บ้านพฤกษา </w:t>
      </w:r>
      <w:r w:rsidR="00491519" w:rsidRPr="00491519">
        <w:rPr>
          <w:rFonts w:asciiTheme="majorBidi" w:hAnsiTheme="majorBidi" w:cstheme="majorBidi"/>
          <w:sz w:val="30"/>
          <w:szCs w:val="30"/>
        </w:rPr>
        <w:t>2</w:t>
      </w:r>
      <w:r w:rsidRPr="00CD3F5C">
        <w:rPr>
          <w:rFonts w:asciiTheme="majorBidi" w:hAnsiTheme="majorBidi" w:cstheme="majorBidi"/>
          <w:sz w:val="30"/>
          <w:szCs w:val="30"/>
          <w:cs/>
        </w:rPr>
        <w:t xml:space="preserve"> เดอะคอนเนค</w:t>
      </w:r>
      <w:r w:rsidRPr="00CD3F5C">
        <w:rPr>
          <w:rFonts w:asciiTheme="majorBidi" w:hAnsiTheme="majorBidi" w:cstheme="majorBidi"/>
          <w:sz w:val="30"/>
          <w:szCs w:val="30"/>
        </w:rPr>
        <w:t xml:space="preserve"> </w:t>
      </w:r>
      <w:r w:rsidRPr="00CD3F5C">
        <w:rPr>
          <w:rFonts w:asciiTheme="majorBidi" w:hAnsiTheme="majorBidi" w:cstheme="majorBidi"/>
          <w:sz w:val="30"/>
          <w:szCs w:val="30"/>
          <w:cs/>
        </w:rPr>
        <w:t xml:space="preserve">พฤกษาวิลล์ </w:t>
      </w:r>
      <w:r w:rsidR="00491519" w:rsidRPr="00491519">
        <w:rPr>
          <w:rFonts w:asciiTheme="majorBidi" w:hAnsiTheme="majorBidi" w:cstheme="majorBidi"/>
          <w:sz w:val="30"/>
          <w:szCs w:val="30"/>
        </w:rPr>
        <w:t>1</w:t>
      </w:r>
      <w:r w:rsidRPr="00CD3F5C">
        <w:rPr>
          <w:rFonts w:asciiTheme="majorBidi" w:hAnsiTheme="majorBidi" w:cstheme="majorBidi"/>
          <w:sz w:val="30"/>
          <w:szCs w:val="30"/>
        </w:rPr>
        <w:t xml:space="preserve"> </w:t>
      </w:r>
      <w:r w:rsidRPr="00CD3F5C">
        <w:rPr>
          <w:rFonts w:asciiTheme="majorBidi" w:hAnsiTheme="majorBidi" w:cstheme="majorBidi"/>
          <w:sz w:val="30"/>
          <w:szCs w:val="30"/>
          <w:cs/>
        </w:rPr>
        <w:t xml:space="preserve">และพฤกษาวิลล์ </w:t>
      </w:r>
      <w:r w:rsidR="00491519" w:rsidRPr="00491519">
        <w:rPr>
          <w:rFonts w:asciiTheme="majorBidi" w:hAnsiTheme="majorBidi" w:cstheme="majorBidi"/>
          <w:sz w:val="30"/>
          <w:szCs w:val="30"/>
        </w:rPr>
        <w:t>2</w:t>
      </w:r>
      <w:r w:rsidRPr="00CD3F5C">
        <w:rPr>
          <w:rFonts w:asciiTheme="majorBidi" w:hAnsiTheme="majorBidi" w:cstheme="majorBidi"/>
          <w:sz w:val="30"/>
          <w:szCs w:val="30"/>
        </w:rPr>
        <w:t xml:space="preserve"> </w:t>
      </w:r>
    </w:p>
    <w:p w14:paraId="334E2F61" w14:textId="45126585" w:rsidR="00AA3308" w:rsidRPr="00CD3F5C" w:rsidRDefault="00AA3308" w:rsidP="00DD4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2331" w:hanging="1791"/>
        <w:rPr>
          <w:rFonts w:asciiTheme="majorBidi" w:hAnsiTheme="majorBidi" w:cstheme="majorBidi"/>
          <w:sz w:val="30"/>
          <w:szCs w:val="30"/>
        </w:rPr>
      </w:pPr>
      <w:r w:rsidRPr="00CD3F5C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491519" w:rsidRPr="00491519">
        <w:rPr>
          <w:rFonts w:asciiTheme="majorBidi" w:hAnsiTheme="majorBidi" w:cstheme="majorBidi"/>
          <w:sz w:val="30"/>
          <w:szCs w:val="30"/>
        </w:rPr>
        <w:t>2</w:t>
      </w:r>
      <w:r w:rsidRPr="00CD3F5C">
        <w:rPr>
          <w:rFonts w:asciiTheme="majorBidi" w:hAnsiTheme="majorBidi" w:cstheme="majorBidi"/>
          <w:sz w:val="30"/>
          <w:szCs w:val="30"/>
        </w:rPr>
        <w:tab/>
      </w:r>
      <w:r w:rsidRPr="00CD3F5C">
        <w:rPr>
          <w:rFonts w:asciiTheme="majorBidi" w:hAnsiTheme="majorBidi" w:cstheme="majorBidi"/>
          <w:sz w:val="30"/>
          <w:szCs w:val="30"/>
          <w:cs/>
        </w:rPr>
        <w:t xml:space="preserve">สายงานบ้านเดี่ยว: ภัสสร </w:t>
      </w:r>
      <w:r w:rsidR="00491519" w:rsidRPr="00491519">
        <w:rPr>
          <w:rFonts w:asciiTheme="majorBidi" w:hAnsiTheme="majorBidi" w:cstheme="majorBidi"/>
          <w:sz w:val="30"/>
          <w:szCs w:val="30"/>
        </w:rPr>
        <w:t>1</w:t>
      </w:r>
      <w:r w:rsidRPr="00CD3F5C">
        <w:rPr>
          <w:rFonts w:asciiTheme="majorBidi" w:hAnsiTheme="majorBidi" w:cstheme="majorBidi"/>
          <w:sz w:val="30"/>
          <w:szCs w:val="30"/>
          <w:cs/>
        </w:rPr>
        <w:t xml:space="preserve"> ภัสสร </w:t>
      </w:r>
      <w:r w:rsidR="00491519" w:rsidRPr="00491519">
        <w:rPr>
          <w:rFonts w:asciiTheme="majorBidi" w:hAnsiTheme="majorBidi" w:cstheme="majorBidi"/>
          <w:sz w:val="30"/>
          <w:szCs w:val="30"/>
        </w:rPr>
        <w:t>2</w:t>
      </w:r>
      <w:r w:rsidRPr="00CD3F5C">
        <w:rPr>
          <w:rFonts w:asciiTheme="majorBidi" w:hAnsiTheme="majorBidi" w:cstheme="majorBidi"/>
          <w:sz w:val="30"/>
          <w:szCs w:val="30"/>
          <w:cs/>
        </w:rPr>
        <w:t xml:space="preserve"> และภัสสร </w:t>
      </w:r>
      <w:r w:rsidR="00491519" w:rsidRPr="00491519">
        <w:rPr>
          <w:rFonts w:asciiTheme="majorBidi" w:hAnsiTheme="majorBidi" w:cstheme="majorBidi"/>
          <w:sz w:val="30"/>
          <w:szCs w:val="30"/>
        </w:rPr>
        <w:t>3</w:t>
      </w:r>
    </w:p>
    <w:p w14:paraId="597C6B49" w14:textId="374DD844" w:rsidR="00AA3308" w:rsidRPr="00CD3F5C" w:rsidRDefault="00AA3308" w:rsidP="00DD4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2331" w:hanging="1791"/>
        <w:rPr>
          <w:rFonts w:asciiTheme="majorBidi" w:hAnsiTheme="majorBidi" w:cstheme="majorBidi"/>
          <w:sz w:val="30"/>
          <w:szCs w:val="30"/>
        </w:rPr>
      </w:pPr>
      <w:r w:rsidRPr="00CD3F5C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491519" w:rsidRPr="00491519">
        <w:rPr>
          <w:rFonts w:asciiTheme="majorBidi" w:hAnsiTheme="majorBidi" w:cstheme="majorBidi"/>
          <w:sz w:val="30"/>
          <w:szCs w:val="30"/>
        </w:rPr>
        <w:t>3</w:t>
      </w:r>
      <w:r w:rsidRPr="00CD3F5C">
        <w:rPr>
          <w:rFonts w:asciiTheme="majorBidi" w:hAnsiTheme="majorBidi" w:cstheme="majorBidi"/>
          <w:sz w:val="30"/>
          <w:szCs w:val="30"/>
        </w:rPr>
        <w:tab/>
      </w:r>
      <w:r w:rsidRPr="00CD3F5C">
        <w:rPr>
          <w:rFonts w:asciiTheme="majorBidi" w:hAnsiTheme="majorBidi" w:cstheme="majorBidi"/>
          <w:sz w:val="30"/>
          <w:szCs w:val="30"/>
          <w:cs/>
        </w:rPr>
        <w:t xml:space="preserve">สายงานอาคารชุด: อาคารชุด </w:t>
      </w:r>
      <w:r w:rsidR="00491519" w:rsidRPr="00491519">
        <w:rPr>
          <w:rFonts w:asciiTheme="majorBidi" w:hAnsiTheme="majorBidi" w:cstheme="majorBidi"/>
          <w:sz w:val="30"/>
          <w:szCs w:val="30"/>
        </w:rPr>
        <w:t>4</w:t>
      </w:r>
      <w:r w:rsidRPr="00CD3F5C">
        <w:rPr>
          <w:rFonts w:asciiTheme="majorBidi" w:hAnsiTheme="majorBidi" w:cstheme="majorBidi"/>
          <w:sz w:val="30"/>
          <w:szCs w:val="30"/>
        </w:rPr>
        <w:t xml:space="preserve"> </w:t>
      </w:r>
      <w:r w:rsidRPr="00CD3F5C">
        <w:rPr>
          <w:rFonts w:asciiTheme="majorBidi" w:hAnsiTheme="majorBidi" w:cstheme="majorBidi"/>
          <w:sz w:val="30"/>
          <w:szCs w:val="30"/>
          <w:cs/>
        </w:rPr>
        <w:t xml:space="preserve">อาคารชุด </w:t>
      </w:r>
      <w:r w:rsidR="00491519" w:rsidRPr="00491519">
        <w:rPr>
          <w:rFonts w:asciiTheme="majorBidi" w:hAnsiTheme="majorBidi" w:cstheme="majorBidi"/>
          <w:sz w:val="30"/>
          <w:szCs w:val="30"/>
        </w:rPr>
        <w:t>5</w:t>
      </w:r>
      <w:r w:rsidRPr="00CD3F5C">
        <w:rPr>
          <w:rFonts w:asciiTheme="majorBidi" w:hAnsiTheme="majorBidi" w:cstheme="majorBidi"/>
          <w:sz w:val="30"/>
          <w:szCs w:val="30"/>
        </w:rPr>
        <w:t xml:space="preserve"> </w:t>
      </w:r>
      <w:r w:rsidRPr="00CD3F5C">
        <w:rPr>
          <w:rFonts w:asciiTheme="majorBidi" w:hAnsiTheme="majorBidi" w:cstheme="majorBidi"/>
          <w:sz w:val="30"/>
          <w:szCs w:val="30"/>
          <w:cs/>
        </w:rPr>
        <w:t xml:space="preserve">และอาคารชุด </w:t>
      </w:r>
      <w:r w:rsidR="00491519" w:rsidRPr="00491519">
        <w:rPr>
          <w:rFonts w:asciiTheme="majorBidi" w:hAnsiTheme="majorBidi" w:cstheme="majorBidi"/>
          <w:sz w:val="30"/>
          <w:szCs w:val="30"/>
        </w:rPr>
        <w:t>6</w:t>
      </w:r>
    </w:p>
    <w:p w14:paraId="152CC190" w14:textId="1036F677" w:rsidR="00AA3308" w:rsidRPr="00CD3F5C" w:rsidRDefault="00AA3308" w:rsidP="00DD4D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2331" w:hanging="1791"/>
        <w:rPr>
          <w:rFonts w:asciiTheme="majorBidi" w:hAnsiTheme="majorBidi" w:cstheme="majorBidi"/>
          <w:sz w:val="30"/>
          <w:szCs w:val="30"/>
        </w:rPr>
      </w:pPr>
      <w:r w:rsidRPr="00CD3F5C">
        <w:rPr>
          <w:rFonts w:asciiTheme="majorBidi" w:hAnsiTheme="majorBidi" w:cstheme="majorBidi"/>
          <w:sz w:val="30"/>
          <w:szCs w:val="30"/>
          <w:cs/>
        </w:rPr>
        <w:t xml:space="preserve">ส่วนงานที่ </w:t>
      </w:r>
      <w:r w:rsidR="00491519" w:rsidRPr="00491519">
        <w:rPr>
          <w:rFonts w:asciiTheme="majorBidi" w:hAnsiTheme="majorBidi" w:cstheme="majorBidi"/>
          <w:sz w:val="30"/>
          <w:szCs w:val="30"/>
        </w:rPr>
        <w:t>4</w:t>
      </w:r>
      <w:r w:rsidRPr="00CD3F5C">
        <w:rPr>
          <w:rFonts w:asciiTheme="majorBidi" w:hAnsiTheme="majorBidi" w:cstheme="majorBidi"/>
          <w:sz w:val="30"/>
          <w:szCs w:val="30"/>
        </w:rPr>
        <w:tab/>
      </w:r>
      <w:r w:rsidRPr="00CD3F5C">
        <w:rPr>
          <w:rFonts w:asciiTheme="majorBidi" w:hAnsiTheme="majorBidi" w:cstheme="majorBidi"/>
          <w:sz w:val="30"/>
          <w:szCs w:val="30"/>
          <w:cs/>
        </w:rPr>
        <w:t>สายงานกิจการโรงพยาบาล</w:t>
      </w:r>
    </w:p>
    <w:p w14:paraId="710A7652" w14:textId="77777777" w:rsidR="00AA3308" w:rsidRPr="00CD3F5C" w:rsidRDefault="00AA3308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0"/>
    <w:p w14:paraId="396A0CCB" w14:textId="77777777" w:rsidR="00AA3308" w:rsidRPr="00CD3F5C" w:rsidRDefault="00AA3308" w:rsidP="00AA3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CD3F5C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34799BE4" w14:textId="77777777" w:rsidR="00AA3308" w:rsidRPr="00CD3F5C" w:rsidRDefault="00AA3308" w:rsidP="00871FB9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  <w:sectPr w:rsidR="00AA3308" w:rsidRPr="00CD3F5C" w:rsidSect="00FD4166">
          <w:head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4675" w:type="dxa"/>
        <w:tblInd w:w="18" w:type="dxa"/>
        <w:tblLayout w:type="fixed"/>
        <w:tblLook w:val="00A0" w:firstRow="1" w:lastRow="0" w:firstColumn="1" w:lastColumn="0" w:noHBand="0" w:noVBand="0"/>
      </w:tblPr>
      <w:tblGrid>
        <w:gridCol w:w="2340"/>
        <w:gridCol w:w="635"/>
        <w:gridCol w:w="238"/>
        <w:gridCol w:w="662"/>
        <w:gridCol w:w="237"/>
        <w:gridCol w:w="663"/>
        <w:gridCol w:w="240"/>
        <w:gridCol w:w="660"/>
        <w:gridCol w:w="236"/>
        <w:gridCol w:w="664"/>
        <w:gridCol w:w="240"/>
        <w:gridCol w:w="660"/>
        <w:gridCol w:w="240"/>
        <w:gridCol w:w="660"/>
        <w:gridCol w:w="236"/>
        <w:gridCol w:w="664"/>
        <w:gridCol w:w="240"/>
        <w:gridCol w:w="660"/>
        <w:gridCol w:w="240"/>
        <w:gridCol w:w="660"/>
        <w:gridCol w:w="236"/>
        <w:gridCol w:w="664"/>
        <w:gridCol w:w="243"/>
        <w:gridCol w:w="657"/>
        <w:gridCol w:w="240"/>
        <w:gridCol w:w="660"/>
        <w:gridCol w:w="244"/>
        <w:gridCol w:w="656"/>
      </w:tblGrid>
      <w:tr w:rsidR="003F361D" w:rsidRPr="00980E5D" w14:paraId="0FE22B43" w14:textId="77777777" w:rsidTr="00F66CA0">
        <w:tc>
          <w:tcPr>
            <w:tcW w:w="14675" w:type="dxa"/>
            <w:gridSpan w:val="28"/>
            <w:tcBorders>
              <w:top w:val="nil"/>
              <w:left w:val="nil"/>
            </w:tcBorders>
          </w:tcPr>
          <w:p w14:paraId="54F32BBF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lastRenderedPageBreak/>
              <w:t>งบการเงินรวม</w:t>
            </w:r>
          </w:p>
        </w:tc>
      </w:tr>
      <w:tr w:rsidR="003F361D" w:rsidRPr="00980E5D" w14:paraId="1A915DB5" w14:textId="77777777" w:rsidTr="00F66CA0">
        <w:tc>
          <w:tcPr>
            <w:tcW w:w="2340" w:type="dxa"/>
            <w:tcBorders>
              <w:top w:val="nil"/>
              <w:left w:val="nil"/>
            </w:tcBorders>
            <w:noWrap/>
            <w:vAlign w:val="bottom"/>
          </w:tcPr>
          <w:p w14:paraId="72A259E4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980E5D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 w:rsidRPr="00980E5D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หก</w:t>
            </w:r>
            <w:r w:rsidRPr="00980E5D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</w:t>
            </w:r>
          </w:p>
        </w:tc>
        <w:tc>
          <w:tcPr>
            <w:tcW w:w="1535" w:type="dxa"/>
            <w:gridSpan w:val="3"/>
          </w:tcPr>
          <w:p w14:paraId="595F74A4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14:paraId="3E0A9850" w14:textId="0D083D62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ส่วนงานที่</w:t>
            </w: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491519"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781FBA5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9FC6D4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  <w:p w14:paraId="5C9B7D58" w14:textId="66680F5C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ส่วนงานที่</w:t>
            </w: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491519"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247A00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693475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5D0E39E7" w14:textId="063AB20A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ส่วนงานที่</w:t>
            </w: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491519"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5D0451D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F8161F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457559A9" w14:textId="158EF19F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ส่วนงานที่</w:t>
            </w: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491519"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1FD7D4A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BC5201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A2CD33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A6F963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4FBA3F54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ส่วนงานอื่น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371C56CD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3"/>
          </w:tcPr>
          <w:p w14:paraId="553AD5C8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4D28354B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3F361D" w:rsidRPr="00980E5D" w14:paraId="2D179D39" w14:textId="77777777" w:rsidTr="00F66CA0">
        <w:tc>
          <w:tcPr>
            <w:tcW w:w="2340" w:type="dxa"/>
            <w:tcBorders>
              <w:top w:val="nil"/>
              <w:left w:val="nil"/>
            </w:tcBorders>
            <w:noWrap/>
            <w:vAlign w:val="bottom"/>
          </w:tcPr>
          <w:p w14:paraId="55C4ABF7" w14:textId="3BB0A8E8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360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980E5D"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  <w:t xml:space="preserve">สิ้นสุดวันที่ </w:t>
            </w:r>
            <w:r w:rsidR="00491519" w:rsidRPr="00491519"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</w:rPr>
              <w:t>30</w:t>
            </w:r>
            <w:r w:rsidRPr="00980E5D"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</w:rPr>
              <w:t xml:space="preserve"> </w:t>
            </w:r>
            <w:r w:rsidRPr="00980E5D">
              <w:rPr>
                <w:rFonts w:ascii="Angsana New" w:hAnsi="Angsana New"/>
                <w:b/>
                <w:bCs/>
                <w:i/>
                <w:iCs/>
                <w:spacing w:val="-2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635" w:type="dxa"/>
          </w:tcPr>
          <w:p w14:paraId="7505F9F2" w14:textId="525D0D9F" w:rsidR="003F361D" w:rsidRPr="00980E5D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152A33E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</w:tcPr>
          <w:p w14:paraId="5A4D2B68" w14:textId="7D2B4CD1" w:rsidR="003F361D" w:rsidRPr="00980E5D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D87233A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</w:tcPr>
          <w:p w14:paraId="245F4356" w14:textId="333CE6F0" w:rsidR="003F361D" w:rsidRPr="00980E5D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5A6F6DB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1592DBD" w14:textId="045D4D81" w:rsidR="003F361D" w:rsidRPr="00980E5D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3C8100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2D2DD8EF" w14:textId="58B03E5F" w:rsidR="003F361D" w:rsidRPr="00980E5D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2E80D15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B4ACAAD" w14:textId="7E7DF648" w:rsidR="003F361D" w:rsidRPr="00980E5D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F4E25D6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240E7E87" w14:textId="4FA17151" w:rsidR="003F361D" w:rsidRPr="00980E5D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18B737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5E399F55" w14:textId="2C52569D" w:rsidR="003F361D" w:rsidRPr="00980E5D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3A25E5D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670AF17F" w14:textId="0041DC5B" w:rsidR="003F361D" w:rsidRPr="00980E5D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9DF7B91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7D9428C3" w14:textId="54C905BC" w:rsidR="003F361D" w:rsidRPr="00980E5D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ECBECC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106058A0" w14:textId="2F2B04DA" w:rsidR="003F361D" w:rsidRPr="00980E5D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B34B4A9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10039CA0" w14:textId="0188B189" w:rsidR="003F361D" w:rsidRPr="00980E5D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59C68CF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</w:tcPr>
          <w:p w14:paraId="0C6DC05E" w14:textId="572B3F25" w:rsidR="003F361D" w:rsidRPr="00980E5D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244" w:type="dxa"/>
          </w:tcPr>
          <w:p w14:paraId="697990AA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</w:tcPr>
          <w:p w14:paraId="77AFC4A3" w14:textId="0B3BC3D5" w:rsidR="003F361D" w:rsidRPr="00980E5D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2565</w:t>
            </w:r>
          </w:p>
        </w:tc>
      </w:tr>
      <w:tr w:rsidR="003F361D" w:rsidRPr="00980E5D" w14:paraId="7284D95F" w14:textId="77777777" w:rsidTr="00F66CA0">
        <w:tc>
          <w:tcPr>
            <w:tcW w:w="2340" w:type="dxa"/>
            <w:tcBorders>
              <w:top w:val="nil"/>
              <w:left w:val="nil"/>
            </w:tcBorders>
            <w:noWrap/>
            <w:vAlign w:val="bottom"/>
          </w:tcPr>
          <w:p w14:paraId="7DF75EDB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335" w:type="dxa"/>
            <w:gridSpan w:val="27"/>
          </w:tcPr>
          <w:p w14:paraId="15FEFEE2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  <w:r w:rsidRPr="00980E5D">
              <w:rPr>
                <w:rFonts w:ascii="Angsana New" w:hAnsi="Angsana New"/>
                <w:i/>
                <w:iCs/>
                <w:color w:val="000000"/>
                <w:sz w:val="24"/>
                <w:szCs w:val="24"/>
                <w:cs/>
                <w:lang w:val="en-GB"/>
              </w:rPr>
              <w:t>(ล้านบาท)</w:t>
            </w:r>
          </w:p>
        </w:tc>
      </w:tr>
      <w:tr w:rsidR="003F361D" w:rsidRPr="00980E5D" w14:paraId="1E89BA07" w14:textId="77777777" w:rsidTr="00F66CA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D941755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0E5D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635" w:type="dxa"/>
            <w:tcBorders>
              <w:left w:val="nil"/>
              <w:right w:val="nil"/>
            </w:tcBorders>
            <w:vAlign w:val="bottom"/>
          </w:tcPr>
          <w:p w14:paraId="6550019A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495A562C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nil"/>
              <w:left w:val="nil"/>
              <w:right w:val="nil"/>
            </w:tcBorders>
            <w:vAlign w:val="bottom"/>
          </w:tcPr>
          <w:p w14:paraId="29A8BF09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49B58912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vAlign w:val="bottom"/>
          </w:tcPr>
          <w:p w14:paraId="54585858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5C421BE2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6F3486DD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4D26BD5A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623B0347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0CF9B5FB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62C702F9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07C9EB6B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</w:tcPr>
          <w:p w14:paraId="68591CFE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DBA3429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2B6FD459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7C3230CC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2C86F37A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5037626A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77C76734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7CF28E8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21611F3B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25F7D0D5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vAlign w:val="bottom"/>
          </w:tcPr>
          <w:p w14:paraId="2F135046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12FB5F8E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508D810F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  <w:vAlign w:val="bottom"/>
          </w:tcPr>
          <w:p w14:paraId="5F9CF84F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vAlign w:val="bottom"/>
          </w:tcPr>
          <w:p w14:paraId="23EEE311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3F361D" w:rsidRPr="00980E5D" w14:paraId="546E8DD2" w14:textId="77777777" w:rsidTr="00F66CA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4B25086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0E5D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635" w:type="dxa"/>
            <w:tcBorders>
              <w:left w:val="nil"/>
              <w:right w:val="nil"/>
            </w:tcBorders>
            <w:vAlign w:val="bottom"/>
          </w:tcPr>
          <w:p w14:paraId="67C7DE13" w14:textId="41048C5B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7C3D2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337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799F5DFC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nil"/>
              <w:left w:val="nil"/>
              <w:right w:val="nil"/>
            </w:tcBorders>
            <w:vAlign w:val="bottom"/>
          </w:tcPr>
          <w:p w14:paraId="71E579A4" w14:textId="3025F292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3F361D" w:rsidRPr="00CE6F9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705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0B787467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vAlign w:val="bottom"/>
          </w:tcPr>
          <w:p w14:paraId="27165595" w14:textId="7C564600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7C3D2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750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1EDDF785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446D5A3F" w14:textId="648C9CDA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3F361D" w:rsidRPr="00CE6F9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660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322BEDD1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5A4F36FA" w14:textId="3CFE6D43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7C3D2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492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2BFCFCAC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237622E2" w14:textId="72E81622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3F361D" w:rsidRPr="00CE6F9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814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06250E20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569B82D1" w14:textId="16D3C457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6F677AD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5859E2F7" w14:textId="22141321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446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0B6503A3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3D4938E4" w14:textId="6291904F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12</w:t>
            </w:r>
            <w:r w:rsidR="00854A2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3D1850E7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68E49218" w14:textId="6C90C033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="003F361D" w:rsidRPr="00CE6F9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625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3C59D4E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6F30731A" w14:textId="6789D0F0" w:rsidR="003F361D" w:rsidRPr="00CE6F9E" w:rsidRDefault="00854A23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30BCAE5F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vAlign w:val="bottom"/>
          </w:tcPr>
          <w:p w14:paraId="517A4B27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E6F9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5BA1EC6F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6DF85349" w14:textId="5D72AB29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12</w:t>
            </w:r>
            <w:r w:rsidR="00854A2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430</w:t>
            </w:r>
          </w:p>
        </w:tc>
        <w:tc>
          <w:tcPr>
            <w:tcW w:w="244" w:type="dxa"/>
            <w:vAlign w:val="bottom"/>
          </w:tcPr>
          <w:p w14:paraId="6AA0061D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vAlign w:val="bottom"/>
          </w:tcPr>
          <w:p w14:paraId="18176446" w14:textId="634BF5F4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="003F361D" w:rsidRPr="00CE6F9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625</w:t>
            </w:r>
          </w:p>
        </w:tc>
      </w:tr>
      <w:tr w:rsidR="003F361D" w:rsidRPr="00980E5D" w14:paraId="7DC092A2" w14:textId="77777777" w:rsidTr="00F66CA0">
        <w:trPr>
          <w:trHeight w:val="299"/>
        </w:trPr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30439A91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0E5D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รายได้ระหว่าง</w:t>
            </w:r>
            <w:r w:rsidRPr="00980E5D">
              <w:rPr>
                <w:rFonts w:ascii="Angsana New" w:hAnsi="Angsana New"/>
                <w:sz w:val="24"/>
                <w:szCs w:val="24"/>
                <w:cs/>
              </w:rPr>
              <w:t>ส่วน</w:t>
            </w:r>
            <w:r w:rsidRPr="00980E5D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งาน</w:t>
            </w:r>
          </w:p>
        </w:tc>
        <w:tc>
          <w:tcPr>
            <w:tcW w:w="635" w:type="dxa"/>
            <w:tcBorders>
              <w:left w:val="nil"/>
              <w:right w:val="nil"/>
            </w:tcBorders>
            <w:vAlign w:val="bottom"/>
          </w:tcPr>
          <w:p w14:paraId="2C8D6805" w14:textId="273BDB7B" w:rsidR="003F361D" w:rsidRPr="00CE6F9E" w:rsidRDefault="007C3D2B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7DC5C43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nil"/>
              <w:right w:val="nil"/>
            </w:tcBorders>
            <w:vAlign w:val="bottom"/>
          </w:tcPr>
          <w:p w14:paraId="6BCC4503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E6F9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168079A8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nil"/>
              <w:right w:val="nil"/>
            </w:tcBorders>
            <w:vAlign w:val="bottom"/>
          </w:tcPr>
          <w:p w14:paraId="59C7D55B" w14:textId="599E7722" w:rsidR="003F361D" w:rsidRPr="00CE6F9E" w:rsidRDefault="007C3D2B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250EE28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55CD5629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E6F9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16F56BC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675F3D17" w14:textId="707B4F14" w:rsidR="003F361D" w:rsidRPr="00CE6F9E" w:rsidRDefault="007C3D2B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4BB7908B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5C3101A1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E6F9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5F187539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  <w:tab w:val="decimal" w:pos="342"/>
              </w:tabs>
              <w:spacing w:line="240" w:lineRule="auto"/>
              <w:ind w:left="-146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4855EF96" w14:textId="2285945A" w:rsidR="003F361D" w:rsidRPr="00CE6F9E" w:rsidRDefault="00854A23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3D52C34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  <w:tab w:val="decimal" w:pos="342"/>
              </w:tabs>
              <w:spacing w:line="240" w:lineRule="auto"/>
              <w:ind w:left="-146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440D9125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E6F9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57861281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4D80C571" w14:textId="4CB11EE6" w:rsidR="003F361D" w:rsidRPr="00CE6F9E" w:rsidRDefault="00854A23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0234D13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4550C79D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E6F9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706B996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680A8A61" w14:textId="49D10265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776B91BD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  <w:vAlign w:val="bottom"/>
          </w:tcPr>
          <w:p w14:paraId="74C2EC14" w14:textId="28E86D1F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4E7B52C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781E4733" w14:textId="161AA850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788</w:t>
            </w:r>
          </w:p>
        </w:tc>
        <w:tc>
          <w:tcPr>
            <w:tcW w:w="244" w:type="dxa"/>
            <w:vAlign w:val="bottom"/>
          </w:tcPr>
          <w:p w14:paraId="3C9E7739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vAlign w:val="bottom"/>
          </w:tcPr>
          <w:p w14:paraId="26509DC0" w14:textId="12567977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702</w:t>
            </w:r>
          </w:p>
        </w:tc>
      </w:tr>
      <w:tr w:rsidR="003F361D" w:rsidRPr="00980E5D" w14:paraId="4AD0E644" w14:textId="77777777" w:rsidTr="00F66CA0">
        <w:tc>
          <w:tcPr>
            <w:tcW w:w="2340" w:type="dxa"/>
            <w:tcBorders>
              <w:left w:val="nil"/>
              <w:right w:val="nil"/>
            </w:tcBorders>
          </w:tcPr>
          <w:p w14:paraId="5FC6406B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980E5D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6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A2348B" w14:textId="06E2120C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0C69303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029DC0" w14:textId="5E1EDCCA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586AA969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F2191C" w14:textId="7F0520F5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8B9F33A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B4F0C8" w14:textId="371C6C0C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885F41D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F2ACA4" w14:textId="678447D8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96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19D5DA96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2F5926" w14:textId="1BA0A268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7F7BEA88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E15A8B" w14:textId="7E482EB1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35B5925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77A155" w14:textId="702AD3E2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3274F8E5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7D39D0" w14:textId="68194698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B1FCB7B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CE359B" w14:textId="4892FCEC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AEB41F7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4E8595" w14:textId="72EADC9B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556791B3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4D6183" w14:textId="165453D5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10A29E22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49993307" w14:textId="66269A8F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263</w:t>
            </w:r>
          </w:p>
        </w:tc>
        <w:tc>
          <w:tcPr>
            <w:tcW w:w="244" w:type="dxa"/>
            <w:vAlign w:val="bottom"/>
          </w:tcPr>
          <w:p w14:paraId="15476D1F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bottom w:val="single" w:sz="4" w:space="0" w:color="auto"/>
            </w:tcBorders>
            <w:vAlign w:val="bottom"/>
          </w:tcPr>
          <w:p w14:paraId="70320AB0" w14:textId="017C71C9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181</w:t>
            </w:r>
          </w:p>
        </w:tc>
      </w:tr>
      <w:tr w:rsidR="003F361D" w:rsidRPr="00980E5D" w14:paraId="51E7805C" w14:textId="77777777" w:rsidTr="00F66CA0">
        <w:tc>
          <w:tcPr>
            <w:tcW w:w="2340" w:type="dxa"/>
            <w:tcBorders>
              <w:left w:val="nil"/>
              <w:right w:val="nil"/>
            </w:tcBorders>
          </w:tcPr>
          <w:p w14:paraId="4B1EA0EF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80E5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10CFAE" w14:textId="15A5F41C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  <w:r w:rsidR="007C3D2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342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CFC44C4" w14:textId="77777777" w:rsidR="003F361D" w:rsidRPr="00CE6F9E" w:rsidRDefault="003F361D" w:rsidP="00F66CA0">
            <w:pPr>
              <w:tabs>
                <w:tab w:val="decimal" w:pos="311"/>
              </w:tabs>
              <w:ind w:left="-75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E6E519" w14:textId="5044D4E0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  <w:r w:rsidR="003F361D"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8EFDE61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32F119" w14:textId="64679FDD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="007C3D2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753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3E583F52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8214B7" w14:textId="44DD8617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="003F361D"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B6187D9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A561BA" w14:textId="5CED3767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  <w:r w:rsidR="007C3D2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588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1EA30ADE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E4A882" w14:textId="4D7F3190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="003F361D"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893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32217678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CA9B28" w14:textId="625A942F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893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FAF24E6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275D74" w14:textId="7232ACB2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467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0A38F313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D1E1C4" w14:textId="42F5E929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12</w:t>
            </w:r>
            <w:r w:rsidR="00854A2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576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1FCEE915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D08C0A" w14:textId="0507B3A2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10</w:t>
            </w:r>
            <w:r w:rsidR="003F361D"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739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E994B6D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EF6EBD" w14:textId="227814F8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31780FD8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049A5F" w14:textId="2BCB61D7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769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59A32499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BFE59C" w14:textId="2450EEB0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</w:t>
            </w:r>
            <w:r w:rsidR="00854A2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244" w:type="dxa"/>
            <w:vAlign w:val="bottom"/>
          </w:tcPr>
          <w:p w14:paraId="76D87E51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2D1CC" w14:textId="06A3A982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11</w:t>
            </w:r>
            <w:r w:rsidR="003F361D"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508</w:t>
            </w:r>
          </w:p>
        </w:tc>
      </w:tr>
      <w:tr w:rsidR="003F361D" w:rsidRPr="00980E5D" w14:paraId="4C5700EB" w14:textId="77777777" w:rsidTr="00F66CA0">
        <w:tc>
          <w:tcPr>
            <w:tcW w:w="2340" w:type="dxa"/>
            <w:tcBorders>
              <w:left w:val="nil"/>
              <w:bottom w:val="nil"/>
              <w:right w:val="nil"/>
            </w:tcBorders>
            <w:vAlign w:val="bottom"/>
          </w:tcPr>
          <w:p w14:paraId="39342FED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กำไร </w:t>
            </w: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ขาดทุน) ตาม</w:t>
            </w: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br/>
              <w:t xml:space="preserve">   ส่วนงาน</w:t>
            </w: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63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21F5D28" w14:textId="51280945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346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28459B01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158362E" w14:textId="535E89D5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718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14:paraId="00233AC3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291F938" w14:textId="710A094F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273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1512C3E5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BF1F54C" w14:textId="6148FD08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326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5C5C1490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38DBBBE" w14:textId="0ED91FD6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859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F684348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DEA2A80" w14:textId="5CFFBCED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303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B6D4863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A7F00A4" w14:textId="5DEEECE3" w:rsidR="003F361D" w:rsidRPr="00CE6F9E" w:rsidRDefault="00854A23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="00491519"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154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5486506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5588208" w14:textId="40386D15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="00491519"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150</w:t>
            </w:r>
            <w:r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4F812121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7E0DFFB" w14:textId="74CB39E7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854A2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324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78FD76B9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EC08F8B" w14:textId="372C4469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3F361D"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197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C4F968C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44F448A" w14:textId="6E084116" w:rsidR="003F361D" w:rsidRPr="00CE6F9E" w:rsidRDefault="00854A23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(</w:t>
            </w:r>
            <w:r w:rsidR="00491519"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70052724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0BB7516" w14:textId="0D5A0F9B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02877AC7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double" w:sz="4" w:space="0" w:color="auto"/>
            </w:tcBorders>
            <w:vAlign w:val="bottom"/>
          </w:tcPr>
          <w:p w14:paraId="227DD719" w14:textId="75E1342E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854A2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316</w:t>
            </w:r>
          </w:p>
        </w:tc>
        <w:tc>
          <w:tcPr>
            <w:tcW w:w="244" w:type="dxa"/>
            <w:vAlign w:val="bottom"/>
          </w:tcPr>
          <w:p w14:paraId="50B19367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bottom w:val="double" w:sz="4" w:space="0" w:color="auto"/>
            </w:tcBorders>
            <w:vAlign w:val="bottom"/>
          </w:tcPr>
          <w:p w14:paraId="4770C589" w14:textId="30962420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3F361D"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213</w:t>
            </w:r>
          </w:p>
        </w:tc>
      </w:tr>
      <w:tr w:rsidR="003F361D" w:rsidRPr="00980E5D" w14:paraId="7D556C57" w14:textId="77777777" w:rsidTr="00F66CA0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0CB23A5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33679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DAF5F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DD38A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90AB4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C96B8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F104D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10C66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58844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039938B4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820F403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</w:tcPr>
          <w:p w14:paraId="133DD2EB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5D141EC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</w:tcPr>
          <w:p w14:paraId="07DAD3F1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1016E35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</w:tcPr>
          <w:p w14:paraId="5EEDE728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67C9C5C4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42B4E10C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302A51F7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62974AF1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6122F410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14F9F4F7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14:paraId="54375177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right w:val="nil"/>
            </w:tcBorders>
            <w:vAlign w:val="bottom"/>
          </w:tcPr>
          <w:p w14:paraId="693D22BC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696A84B3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  <w:vAlign w:val="bottom"/>
          </w:tcPr>
          <w:p w14:paraId="3671B147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  <w:vAlign w:val="bottom"/>
          </w:tcPr>
          <w:p w14:paraId="42AABA00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double" w:sz="4" w:space="0" w:color="auto"/>
            </w:tcBorders>
            <w:vAlign w:val="bottom"/>
          </w:tcPr>
          <w:p w14:paraId="2AAE573C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3F361D" w:rsidRPr="00980E5D" w14:paraId="4F6A99FE" w14:textId="77777777" w:rsidTr="00F66CA0"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512A33C0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สินทรัพย์ส่วนงาน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vAlign w:val="bottom"/>
          </w:tcPr>
          <w:p w14:paraId="5B102730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15BC3F7F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nil"/>
              <w:left w:val="nil"/>
              <w:right w:val="nil"/>
            </w:tcBorders>
            <w:vAlign w:val="bottom"/>
          </w:tcPr>
          <w:p w14:paraId="71DCA38E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387B762C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vAlign w:val="bottom"/>
          </w:tcPr>
          <w:p w14:paraId="73714BED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5C7AAA0C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68DA7E60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12F17EC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26B5738E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1A1ED89E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2C68EA8F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4FFB3C86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744DD2F1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8A267D3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397608A8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0036EA4E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55C75A92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5BEA81A2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4E7C0FF9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87DA16C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56A6572B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466AE988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  <w:vAlign w:val="bottom"/>
          </w:tcPr>
          <w:p w14:paraId="0E8DE93D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5399309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3CCAC438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  <w:vAlign w:val="bottom"/>
          </w:tcPr>
          <w:p w14:paraId="49D66D3D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vAlign w:val="bottom"/>
          </w:tcPr>
          <w:p w14:paraId="42298F48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3F361D" w:rsidRPr="00980E5D" w14:paraId="66BD9CFD" w14:textId="77777777" w:rsidTr="00F66CA0"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47A28123" w14:textId="3988EE81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 ณ วันที่ </w:t>
            </w:r>
            <w:r w:rsidR="00491519"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30</w:t>
            </w: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635" w:type="dxa"/>
            <w:tcBorders>
              <w:top w:val="nil"/>
              <w:left w:val="nil"/>
              <w:right w:val="nil"/>
            </w:tcBorders>
            <w:vAlign w:val="bottom"/>
          </w:tcPr>
          <w:p w14:paraId="4040E9B7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1552EEB2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nil"/>
              <w:left w:val="nil"/>
              <w:right w:val="nil"/>
            </w:tcBorders>
            <w:vAlign w:val="bottom"/>
          </w:tcPr>
          <w:p w14:paraId="299BD4A5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5A397756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vAlign w:val="bottom"/>
          </w:tcPr>
          <w:p w14:paraId="69A3FD53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533A463F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7DA5CAB5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C5E6A34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vAlign w:val="bottom"/>
          </w:tcPr>
          <w:p w14:paraId="2D1D2ED3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539A17A3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right w:val="nil"/>
            </w:tcBorders>
            <w:vAlign w:val="bottom"/>
          </w:tcPr>
          <w:p w14:paraId="5989B0E3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1253EB28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38710638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3085E05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530BD130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07650372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4941DA32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7E5C8953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right w:val="nil"/>
            </w:tcBorders>
            <w:vAlign w:val="bottom"/>
          </w:tcPr>
          <w:p w14:paraId="3F0D3B33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9A4EBB7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vAlign w:val="bottom"/>
          </w:tcPr>
          <w:p w14:paraId="46F3C3AA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14:paraId="10A63816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right w:val="nil"/>
            </w:tcBorders>
            <w:vAlign w:val="bottom"/>
          </w:tcPr>
          <w:p w14:paraId="53C269F9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4686852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1476FD17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  <w:vAlign w:val="bottom"/>
          </w:tcPr>
          <w:p w14:paraId="33D81307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vAlign w:val="bottom"/>
          </w:tcPr>
          <w:p w14:paraId="035ECBD0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3F361D" w:rsidRPr="00980E5D" w14:paraId="511679DA" w14:textId="77777777" w:rsidTr="00F66CA0"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133C791E" w14:textId="6700265F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 </w:t>
            </w:r>
            <w:r w:rsidR="00491519"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31</w:t>
            </w: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63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1FF3A42" w14:textId="135E19A2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14</w:t>
            </w:r>
            <w:r w:rsidR="007C3D2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076ABEF6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52C93B3" w14:textId="4BB83BA2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16</w:t>
            </w:r>
            <w:r w:rsidR="007C3D2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570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14:paraId="3A2AF393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CCF1510" w14:textId="4BD28109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11</w:t>
            </w:r>
            <w:r w:rsidR="007C3D2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878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4F67C54D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B09078B" w14:textId="39DA24A8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12</w:t>
            </w:r>
            <w:r w:rsidR="00486EA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486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047340E8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48DBCDA" w14:textId="212F7067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19</w:t>
            </w:r>
            <w:r w:rsidR="00854A2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253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5C92D65A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8362EC3" w14:textId="56A4146F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22</w:t>
            </w:r>
            <w:r w:rsidR="00854A2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335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21ACB02E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8EF972B" w14:textId="755199B6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  <w:r w:rsidR="00854A2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024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A87513F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444A4D8" w14:textId="767D9B04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  <w:r w:rsidR="00854A2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6874CCD5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3E2E377" w14:textId="58B59693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52</w:t>
            </w:r>
            <w:r w:rsidR="00854A2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105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123D2F24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0462290" w14:textId="7177B1C9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57</w:t>
            </w:r>
            <w:r w:rsidR="00854A2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418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2DA8C7C7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F04F27D" w14:textId="11511FE6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12</w:t>
            </w:r>
            <w:r w:rsidR="00854A2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374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3BD76D0B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45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27F0B59" w14:textId="446A3FD8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</w:t>
            </w:r>
            <w:r w:rsidR="00854A2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580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6EE332B1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double" w:sz="4" w:space="0" w:color="auto"/>
            </w:tcBorders>
            <w:vAlign w:val="bottom"/>
          </w:tcPr>
          <w:p w14:paraId="1D1C9695" w14:textId="3D979585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64</w:t>
            </w:r>
            <w:r w:rsidR="00854A2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479</w:t>
            </w:r>
          </w:p>
        </w:tc>
        <w:tc>
          <w:tcPr>
            <w:tcW w:w="244" w:type="dxa"/>
            <w:vAlign w:val="bottom"/>
          </w:tcPr>
          <w:p w14:paraId="6CC9835B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bottom w:val="double" w:sz="4" w:space="0" w:color="auto"/>
            </w:tcBorders>
            <w:vAlign w:val="bottom"/>
          </w:tcPr>
          <w:p w14:paraId="09C120DD" w14:textId="32E680C1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66</w:t>
            </w:r>
            <w:r w:rsidR="00854A2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998</w:t>
            </w:r>
          </w:p>
        </w:tc>
      </w:tr>
      <w:tr w:rsidR="003F361D" w:rsidRPr="00980E5D" w14:paraId="273BE6AB" w14:textId="77777777" w:rsidTr="00F66CA0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664D898B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double" w:sz="4" w:space="0" w:color="auto"/>
              <w:left w:val="nil"/>
              <w:right w:val="nil"/>
            </w:tcBorders>
          </w:tcPr>
          <w:p w14:paraId="47A2822C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4068A24F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double" w:sz="4" w:space="0" w:color="auto"/>
              <w:left w:val="nil"/>
              <w:right w:val="nil"/>
            </w:tcBorders>
          </w:tcPr>
          <w:p w14:paraId="09277FC1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4B5CB46D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double" w:sz="4" w:space="0" w:color="auto"/>
              <w:left w:val="nil"/>
              <w:right w:val="nil"/>
            </w:tcBorders>
          </w:tcPr>
          <w:p w14:paraId="3E82A4F8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34FFA319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</w:tcPr>
          <w:p w14:paraId="4E20CA3A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AFAEC3C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</w:tcPr>
          <w:p w14:paraId="6745997A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741DDBCC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</w:tcPr>
          <w:p w14:paraId="38861254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0A79E5AE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</w:tcPr>
          <w:p w14:paraId="016CEA6E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A6A2380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</w:tcPr>
          <w:p w14:paraId="64E0BF6A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1D1C299D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</w:tcPr>
          <w:p w14:paraId="5C753949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182389C7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  <w:left w:val="nil"/>
              <w:right w:val="nil"/>
            </w:tcBorders>
          </w:tcPr>
          <w:p w14:paraId="26694C1F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099F6E9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</w:tcPr>
          <w:p w14:paraId="1DA22495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</w:tcPr>
          <w:p w14:paraId="70623D18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double" w:sz="4" w:space="0" w:color="auto"/>
              <w:left w:val="nil"/>
              <w:right w:val="nil"/>
            </w:tcBorders>
          </w:tcPr>
          <w:p w14:paraId="03CEC12D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2DD58DC7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double" w:sz="4" w:space="0" w:color="auto"/>
            </w:tcBorders>
          </w:tcPr>
          <w:p w14:paraId="74ACC822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</w:tcPr>
          <w:p w14:paraId="2386AD13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double" w:sz="4" w:space="0" w:color="auto"/>
              <w:left w:val="nil"/>
            </w:tcBorders>
          </w:tcPr>
          <w:p w14:paraId="00AA7AF6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3F361D" w:rsidRPr="00980E5D" w14:paraId="41E1D4A0" w14:textId="77777777" w:rsidTr="00F66CA0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400CE38C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80E5D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vAlign w:val="bottom"/>
          </w:tcPr>
          <w:p w14:paraId="49824465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2586A046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nil"/>
              <w:bottom w:val="nil"/>
              <w:right w:val="nil"/>
            </w:tcBorders>
            <w:vAlign w:val="bottom"/>
          </w:tcPr>
          <w:p w14:paraId="38BF5F24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14:paraId="20B1CD62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nil"/>
              <w:bottom w:val="nil"/>
              <w:right w:val="nil"/>
            </w:tcBorders>
            <w:vAlign w:val="bottom"/>
          </w:tcPr>
          <w:p w14:paraId="6020F241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6AFA96A8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vAlign w:val="bottom"/>
          </w:tcPr>
          <w:p w14:paraId="2A728C37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0779E417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</w:tcPr>
          <w:p w14:paraId="6A2FEC1E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4B8229B8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</w:tcPr>
          <w:p w14:paraId="5B87441F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6F4D2FA7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</w:tcPr>
          <w:p w14:paraId="7F2A0410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9EAD752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</w:tcPr>
          <w:p w14:paraId="115321DC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3D46A9D2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vAlign w:val="bottom"/>
          </w:tcPr>
          <w:p w14:paraId="5AEDC045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6DF5EEE1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vAlign w:val="bottom"/>
          </w:tcPr>
          <w:p w14:paraId="0EDA2973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6274D00E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vAlign w:val="bottom"/>
          </w:tcPr>
          <w:p w14:paraId="365E9A87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665B0708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vAlign w:val="bottom"/>
          </w:tcPr>
          <w:p w14:paraId="4D299D84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508CA21A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3E338E6C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4" w:type="dxa"/>
            <w:vAlign w:val="bottom"/>
          </w:tcPr>
          <w:p w14:paraId="5AEB89F1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left w:val="nil"/>
            </w:tcBorders>
            <w:vAlign w:val="bottom"/>
          </w:tcPr>
          <w:p w14:paraId="1917D20C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3F361D" w:rsidRPr="00980E5D" w14:paraId="20D65837" w14:textId="77777777" w:rsidTr="00F66CA0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0FA6D5CB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0E5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635" w:type="dxa"/>
            <w:tcBorders>
              <w:left w:val="nil"/>
              <w:bottom w:val="nil"/>
              <w:right w:val="nil"/>
            </w:tcBorders>
            <w:vAlign w:val="bottom"/>
          </w:tcPr>
          <w:p w14:paraId="0E649428" w14:textId="0EE004A9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854A2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341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439479FA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nil"/>
              <w:bottom w:val="nil"/>
              <w:right w:val="nil"/>
            </w:tcBorders>
            <w:vAlign w:val="bottom"/>
          </w:tcPr>
          <w:p w14:paraId="3218558C" w14:textId="046195ED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3F361D" w:rsidRPr="00CE6F9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711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14:paraId="6A969AA6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nil"/>
              <w:bottom w:val="nil"/>
              <w:right w:val="nil"/>
            </w:tcBorders>
            <w:vAlign w:val="bottom"/>
          </w:tcPr>
          <w:p w14:paraId="2EB7B463" w14:textId="4AF9CADE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854A2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753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58900AE3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vAlign w:val="bottom"/>
          </w:tcPr>
          <w:p w14:paraId="28FE86E6" w14:textId="509ED834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3F361D" w:rsidRPr="00CE6F9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667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4789F6A1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vAlign w:val="bottom"/>
          </w:tcPr>
          <w:p w14:paraId="12C7467F" w14:textId="71331F18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854A2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588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01E83EF9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vAlign w:val="bottom"/>
          </w:tcPr>
          <w:p w14:paraId="45C478D9" w14:textId="50D42AC7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3F361D" w:rsidRPr="00CE6F9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893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1D5D04FD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vAlign w:val="bottom"/>
          </w:tcPr>
          <w:p w14:paraId="14951476" w14:textId="5709F6CC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363EAF56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vAlign w:val="bottom"/>
          </w:tcPr>
          <w:p w14:paraId="1DD94020" w14:textId="3485FC14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458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327DC2D9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vAlign w:val="bottom"/>
          </w:tcPr>
          <w:p w14:paraId="1DA8D3A7" w14:textId="2A79DF26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12</w:t>
            </w:r>
            <w:r w:rsidR="00854A2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552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70CC78D2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nil"/>
              <w:right w:val="nil"/>
            </w:tcBorders>
            <w:vAlign w:val="bottom"/>
          </w:tcPr>
          <w:p w14:paraId="6F43F13E" w14:textId="27D05ADF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="003F361D" w:rsidRPr="00CE6F9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729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C8AD987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  <w:vAlign w:val="bottom"/>
          </w:tcPr>
          <w:p w14:paraId="15C7C937" w14:textId="13C3BEE1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905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2C7F0D29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vAlign w:val="bottom"/>
          </w:tcPr>
          <w:p w14:paraId="2128B0FE" w14:textId="660D6BC0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769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311AC49C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14:paraId="6AF56152" w14:textId="28041EA4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13</w:t>
            </w:r>
            <w:r w:rsidR="00854A2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457</w:t>
            </w:r>
          </w:p>
        </w:tc>
        <w:tc>
          <w:tcPr>
            <w:tcW w:w="244" w:type="dxa"/>
            <w:vAlign w:val="bottom"/>
          </w:tcPr>
          <w:p w14:paraId="62A38005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left w:val="nil"/>
            </w:tcBorders>
            <w:vAlign w:val="bottom"/>
          </w:tcPr>
          <w:p w14:paraId="35733C20" w14:textId="070A9A03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11</w:t>
            </w:r>
            <w:r w:rsidR="003F361D" w:rsidRPr="00CE6F9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498</w:t>
            </w:r>
          </w:p>
        </w:tc>
      </w:tr>
      <w:tr w:rsidR="003F361D" w:rsidRPr="00980E5D" w14:paraId="498CE113" w14:textId="77777777" w:rsidTr="00F66CA0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5A02FF7C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80E5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6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101927" w14:textId="017D2A7F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vAlign w:val="bottom"/>
          </w:tcPr>
          <w:p w14:paraId="44A1D698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B24E80" w14:textId="12E67688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14:paraId="467A50B4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76D8D0" w14:textId="1E37BF35" w:rsidR="003F361D" w:rsidRPr="00CE6F9E" w:rsidRDefault="00854A23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33689215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B90665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E6F9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4E373791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5B9E94" w14:textId="5FFB3980" w:rsidR="003F361D" w:rsidRPr="00CE6F9E" w:rsidRDefault="00854A23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50DF52A1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71D38A" w14:textId="77777777" w:rsidR="003F361D" w:rsidRPr="00CE6F9E" w:rsidRDefault="003F361D" w:rsidP="000D3F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E6F9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03CD21F0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9BAEA1" w14:textId="5E11852B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42874A67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3E2B41" w14:textId="217B9C68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7B0E54A5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D23DB1" w14:textId="6183DD5C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6F95A3F6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C00D86" w14:textId="2AA18772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14D3C2F2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EA7BA8" w14:textId="10AA5CF6" w:rsidR="003F361D" w:rsidRPr="00CE6F9E" w:rsidRDefault="00854A23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3096A949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E9136A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E6F9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6E9A7E54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37ED5EE4" w14:textId="3A1704EE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44" w:type="dxa"/>
            <w:vAlign w:val="bottom"/>
          </w:tcPr>
          <w:p w14:paraId="285E2CC4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left w:val="nil"/>
              <w:bottom w:val="single" w:sz="4" w:space="0" w:color="auto"/>
            </w:tcBorders>
            <w:vAlign w:val="bottom"/>
          </w:tcPr>
          <w:p w14:paraId="3FE8302C" w14:textId="5550CAED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</w:p>
        </w:tc>
      </w:tr>
      <w:tr w:rsidR="003F361D" w:rsidRPr="00980E5D" w14:paraId="551E6522" w14:textId="77777777" w:rsidTr="00787670"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3CA36E9E" w14:textId="77777777" w:rsidR="003F361D" w:rsidRPr="00980E5D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980E5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D77FA2" w14:textId="2FAE1F14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  <w:r w:rsidR="00854A2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342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85AB2" w14:textId="77777777" w:rsidR="003F361D" w:rsidRPr="00CE6F9E" w:rsidRDefault="003F361D" w:rsidP="00F66CA0">
            <w:pPr>
              <w:tabs>
                <w:tab w:val="decimal" w:pos="311"/>
              </w:tabs>
              <w:ind w:left="-75" w:right="-106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CC2746" w14:textId="5A3164FA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  <w:r w:rsidR="003F361D"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712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B5C48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E0044E" w14:textId="5A559D21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="00854A2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753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20F7C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E8D84C" w14:textId="5E6A26B2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="003F361D"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EA3B0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9A8D1B" w14:textId="6997713D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</w:t>
            </w:r>
            <w:r w:rsidR="00854A2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588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3E314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CB5ECB" w14:textId="173EB8B8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="003F361D"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893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8005F99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603FDB" w14:textId="4D4592A5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893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547E9524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2C6517" w14:textId="3465F541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467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1D2EE31F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CBE5D8" w14:textId="001EBDAA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12</w:t>
            </w:r>
            <w:r w:rsidR="00854A2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576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6B3D512E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603704" w14:textId="04740595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10</w:t>
            </w:r>
            <w:r w:rsidR="003F361D"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739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14:paraId="482B5E1C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C620DA" w14:textId="0CCA374F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905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14:paraId="45E72C61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9E4F44" w14:textId="0E93842E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769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14:paraId="6453CF39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41B0A5" w14:textId="7A875903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13</w:t>
            </w:r>
            <w:r w:rsidR="00854A23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481</w:t>
            </w:r>
          </w:p>
        </w:tc>
        <w:tc>
          <w:tcPr>
            <w:tcW w:w="244" w:type="dxa"/>
            <w:vAlign w:val="bottom"/>
          </w:tcPr>
          <w:p w14:paraId="39229C35" w14:textId="77777777" w:rsidR="003F361D" w:rsidRPr="00CE6F9E" w:rsidRDefault="003F361D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7FCF773D" w14:textId="7880427F" w:rsidR="003F361D" w:rsidRPr="00CE6F9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11</w:t>
            </w:r>
            <w:r w:rsidR="003F361D" w:rsidRPr="00CE6F9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Pr="0049151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508</w:t>
            </w:r>
          </w:p>
        </w:tc>
      </w:tr>
    </w:tbl>
    <w:p w14:paraId="42E76886" w14:textId="42A1AD4D" w:rsidR="003F361D" w:rsidRDefault="003F361D"/>
    <w:p w14:paraId="4F824DE5" w14:textId="77777777" w:rsidR="003F361D" w:rsidRDefault="003F361D"/>
    <w:p w14:paraId="61105700" w14:textId="77777777" w:rsidR="00E3071C" w:rsidRPr="00CD3F5C" w:rsidRDefault="00E3071C" w:rsidP="007B05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E3071C" w:rsidRPr="00CD3F5C" w:rsidSect="003A71BE">
          <w:headerReference w:type="default" r:id="rId14"/>
          <w:footerReference w:type="default" r:id="rId15"/>
          <w:footerReference w:type="first" r:id="rId16"/>
          <w:pgSz w:w="16834" w:h="11909" w:orient="landscape" w:code="9"/>
          <w:pgMar w:top="691" w:right="1152" w:bottom="576" w:left="1170" w:header="720" w:footer="720" w:gutter="0"/>
          <w:cols w:space="720"/>
          <w:docGrid w:linePitch="360"/>
        </w:sectPr>
      </w:pPr>
    </w:p>
    <w:tbl>
      <w:tblPr>
        <w:tblW w:w="910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27"/>
        <w:gridCol w:w="1326"/>
        <w:gridCol w:w="237"/>
        <w:gridCol w:w="1315"/>
      </w:tblGrid>
      <w:tr w:rsidR="004F5B31" w:rsidRPr="00DC23FE" w14:paraId="3827ECCF" w14:textId="77777777" w:rsidTr="00F66CA0">
        <w:trPr>
          <w:tblHeader/>
        </w:trPr>
        <w:tc>
          <w:tcPr>
            <w:tcW w:w="3420" w:type="pct"/>
            <w:vAlign w:val="center"/>
          </w:tcPr>
          <w:p w14:paraId="4949EAE7" w14:textId="77777777" w:rsidR="004F5B31" w:rsidRPr="00DC23FE" w:rsidRDefault="004F5B31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DC23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การกระทบยอดกำไรหรือขาดทุนของส่วนงานที่รายงาน</w:t>
            </w:r>
          </w:p>
        </w:tc>
        <w:tc>
          <w:tcPr>
            <w:tcW w:w="1580" w:type="pct"/>
            <w:gridSpan w:val="3"/>
          </w:tcPr>
          <w:p w14:paraId="33C56E5E" w14:textId="77777777" w:rsidR="004F5B31" w:rsidRPr="00DC23FE" w:rsidRDefault="004F5B31" w:rsidP="00F66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C23F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</w:tr>
      <w:tr w:rsidR="004F5B31" w:rsidRPr="00DC23FE" w14:paraId="728174B6" w14:textId="77777777" w:rsidTr="00F66CA0">
        <w:trPr>
          <w:tblHeader/>
        </w:trPr>
        <w:tc>
          <w:tcPr>
            <w:tcW w:w="3420" w:type="pct"/>
            <w:vAlign w:val="center"/>
          </w:tcPr>
          <w:p w14:paraId="6EB480D0" w14:textId="4043ED68" w:rsidR="004F5B31" w:rsidRPr="00DC23FE" w:rsidRDefault="004F5B31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DC23F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DC23FE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DC23F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DC23F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491519" w:rsidRPr="00491519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>30</w:t>
            </w:r>
            <w:r w:rsidRPr="00DC23FE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 xml:space="preserve"> </w:t>
            </w:r>
            <w:r w:rsidRPr="00DC23FE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28" w:type="pct"/>
          </w:tcPr>
          <w:p w14:paraId="1DBE8D92" w14:textId="71C9D193" w:rsidR="004F5B31" w:rsidRPr="00DC23FE" w:rsidRDefault="00491519" w:rsidP="00F66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91519">
              <w:rPr>
                <w:rFonts w:ascii="Angsana New" w:hAnsi="Angsana New"/>
                <w:sz w:val="30"/>
                <w:szCs w:val="30"/>
                <w:lang w:val="en-US" w:eastAsia="en-US"/>
              </w:rPr>
              <w:t>2566</w:t>
            </w:r>
          </w:p>
        </w:tc>
        <w:tc>
          <w:tcPr>
            <w:tcW w:w="130" w:type="pct"/>
          </w:tcPr>
          <w:p w14:paraId="3249E3FF" w14:textId="77777777" w:rsidR="004F5B31" w:rsidRPr="00DC23FE" w:rsidRDefault="004F5B31" w:rsidP="00F66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22" w:type="pct"/>
          </w:tcPr>
          <w:p w14:paraId="57BC6BD3" w14:textId="6BC71CCD" w:rsidR="004F5B31" w:rsidRPr="00DC23FE" w:rsidRDefault="00491519" w:rsidP="00F66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91519"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</w:tr>
      <w:tr w:rsidR="004F5B31" w:rsidRPr="00DC23FE" w14:paraId="2A2A9037" w14:textId="77777777" w:rsidTr="00F66CA0">
        <w:trPr>
          <w:tblHeader/>
        </w:trPr>
        <w:tc>
          <w:tcPr>
            <w:tcW w:w="3420" w:type="pct"/>
          </w:tcPr>
          <w:p w14:paraId="6B675C02" w14:textId="77777777" w:rsidR="004F5B31" w:rsidRPr="00DC23FE" w:rsidRDefault="004F5B31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80" w:type="pct"/>
            <w:gridSpan w:val="3"/>
          </w:tcPr>
          <w:p w14:paraId="77419629" w14:textId="77777777" w:rsidR="004F5B31" w:rsidRPr="00DC23FE" w:rsidRDefault="004F5B31" w:rsidP="00F66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C23FE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(ล้านบาท)</w:t>
            </w:r>
          </w:p>
        </w:tc>
      </w:tr>
      <w:tr w:rsidR="004F5B31" w:rsidRPr="00DC23FE" w14:paraId="2C904A19" w14:textId="77777777" w:rsidTr="00F66CA0">
        <w:tc>
          <w:tcPr>
            <w:tcW w:w="3420" w:type="pct"/>
          </w:tcPr>
          <w:p w14:paraId="3DEB686B" w14:textId="77777777" w:rsidR="004F5B31" w:rsidRPr="00DC23FE" w:rsidRDefault="004F5B31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23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728" w:type="pct"/>
          </w:tcPr>
          <w:p w14:paraId="0B11B3EE" w14:textId="77777777" w:rsidR="004F5B31" w:rsidRPr="00DC23FE" w:rsidRDefault="004F5B31" w:rsidP="00F66CA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413069E2" w14:textId="77777777" w:rsidR="004F5B31" w:rsidRPr="00DC23FE" w:rsidRDefault="004F5B31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14:paraId="795AD452" w14:textId="77777777" w:rsidR="004F5B31" w:rsidRPr="00DC23FE" w:rsidRDefault="004F5B31" w:rsidP="00F66CA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5B31" w:rsidRPr="00DC23FE" w14:paraId="6AB9F163" w14:textId="77777777" w:rsidTr="00F66CA0">
        <w:tc>
          <w:tcPr>
            <w:tcW w:w="3420" w:type="pct"/>
          </w:tcPr>
          <w:p w14:paraId="367761BF" w14:textId="77777777" w:rsidR="004F5B31" w:rsidRPr="00DC23FE" w:rsidRDefault="004F5B31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C23FE">
              <w:rPr>
                <w:rFonts w:ascii="Angsana New" w:hAnsi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728" w:type="pct"/>
          </w:tcPr>
          <w:p w14:paraId="1CEDACDD" w14:textId="4156A106" w:rsidR="004F5B31" w:rsidRPr="00DC23F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491519">
              <w:rPr>
                <w:rFonts w:ascii="Angsana New" w:hAnsi="Angsana New"/>
                <w:sz w:val="30"/>
                <w:szCs w:val="30"/>
              </w:rPr>
              <w:t>1</w:t>
            </w:r>
            <w:r w:rsidR="00854A23">
              <w:rPr>
                <w:rFonts w:ascii="Angsana New" w:hAnsi="Angsana New"/>
                <w:sz w:val="30"/>
                <w:szCs w:val="30"/>
              </w:rPr>
              <w:t>,</w:t>
            </w:r>
            <w:r w:rsidRPr="00491519"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130" w:type="pct"/>
          </w:tcPr>
          <w:p w14:paraId="650D50E8" w14:textId="77777777" w:rsidR="004F5B31" w:rsidRPr="00DC23FE" w:rsidRDefault="004F5B31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14:paraId="4AE5BE14" w14:textId="3389B6C3" w:rsidR="004F5B31" w:rsidRPr="00DC23F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 w:rsidRPr="00491519">
              <w:rPr>
                <w:rFonts w:ascii="Angsana New" w:hAnsi="Angsana New"/>
                <w:sz w:val="30"/>
                <w:szCs w:val="30"/>
              </w:rPr>
              <w:t>1</w:t>
            </w:r>
            <w:r w:rsidR="004F5B31" w:rsidRPr="00DC23FE">
              <w:rPr>
                <w:rFonts w:ascii="Angsana New" w:hAnsi="Angsana New"/>
                <w:sz w:val="30"/>
                <w:szCs w:val="30"/>
              </w:rPr>
              <w:t>,</w:t>
            </w:r>
            <w:r w:rsidRPr="00491519">
              <w:rPr>
                <w:rFonts w:ascii="Angsana New" w:hAnsi="Angsana New"/>
                <w:sz w:val="30"/>
                <w:szCs w:val="30"/>
              </w:rPr>
              <w:t>197</w:t>
            </w:r>
          </w:p>
        </w:tc>
      </w:tr>
      <w:tr w:rsidR="004F5B31" w:rsidRPr="00DC23FE" w14:paraId="1A626403" w14:textId="77777777" w:rsidTr="00F66CA0">
        <w:tc>
          <w:tcPr>
            <w:tcW w:w="3420" w:type="pct"/>
          </w:tcPr>
          <w:p w14:paraId="7A6E40EC" w14:textId="77777777" w:rsidR="004F5B31" w:rsidRPr="00DC23FE" w:rsidRDefault="004F5B31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C23FE">
              <w:rPr>
                <w:rFonts w:ascii="Angsana New" w:hAnsi="Angsana New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72BD9564" w14:textId="23E5E690" w:rsidR="004F5B31" w:rsidRPr="00DC23FE" w:rsidRDefault="00854A23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91519" w:rsidRPr="00491519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6E1920AD" w14:textId="77777777" w:rsidR="004F5B31" w:rsidRPr="00DC23FE" w:rsidRDefault="004F5B31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550776B8" w14:textId="768B1E5C" w:rsidR="004F5B31" w:rsidRPr="00DC23F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491519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4F5B31" w:rsidRPr="00DC23FE" w14:paraId="4229F365" w14:textId="77777777" w:rsidTr="00F66CA0">
        <w:tc>
          <w:tcPr>
            <w:tcW w:w="3420" w:type="pct"/>
          </w:tcPr>
          <w:p w14:paraId="4BA38189" w14:textId="77777777" w:rsidR="004F5B31" w:rsidRPr="00DC23FE" w:rsidRDefault="004F5B31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</w:tcPr>
          <w:p w14:paraId="5AAD3252" w14:textId="14A9A665" w:rsidR="004F5B31" w:rsidRPr="00DC23F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491519">
              <w:rPr>
                <w:rFonts w:ascii="Angsana New" w:hAnsi="Angsana New"/>
                <w:sz w:val="30"/>
                <w:szCs w:val="30"/>
              </w:rPr>
              <w:t>1</w:t>
            </w:r>
            <w:r w:rsidR="00854A23">
              <w:rPr>
                <w:rFonts w:ascii="Angsana New" w:hAnsi="Angsana New"/>
                <w:sz w:val="30"/>
                <w:szCs w:val="30"/>
              </w:rPr>
              <w:t>,</w:t>
            </w:r>
            <w:r w:rsidRPr="00491519"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130" w:type="pct"/>
          </w:tcPr>
          <w:p w14:paraId="41704D8E" w14:textId="77777777" w:rsidR="004F5B31" w:rsidRPr="00DC23FE" w:rsidRDefault="004F5B31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</w:tcPr>
          <w:p w14:paraId="0C5C0B4B" w14:textId="5D8CDE95" w:rsidR="004F5B31" w:rsidRPr="00DC23F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491519">
              <w:rPr>
                <w:rFonts w:ascii="Angsana New" w:hAnsi="Angsana New"/>
                <w:sz w:val="30"/>
                <w:szCs w:val="30"/>
              </w:rPr>
              <w:t>1</w:t>
            </w:r>
            <w:r w:rsidR="004F5B31" w:rsidRPr="00DC23FE">
              <w:rPr>
                <w:rFonts w:ascii="Angsana New" w:hAnsi="Angsana New"/>
                <w:sz w:val="30"/>
                <w:szCs w:val="30"/>
              </w:rPr>
              <w:t>,</w:t>
            </w:r>
            <w:r w:rsidRPr="00491519">
              <w:rPr>
                <w:rFonts w:ascii="Angsana New" w:hAnsi="Angsana New"/>
                <w:sz w:val="30"/>
                <w:szCs w:val="30"/>
              </w:rPr>
              <w:t>213</w:t>
            </w:r>
          </w:p>
        </w:tc>
      </w:tr>
      <w:tr w:rsidR="004F5B31" w:rsidRPr="00DC23FE" w14:paraId="2E8B8DB1" w14:textId="77777777" w:rsidTr="00F66CA0">
        <w:tc>
          <w:tcPr>
            <w:tcW w:w="3420" w:type="pct"/>
          </w:tcPr>
          <w:p w14:paraId="5E6B378A" w14:textId="4E0FA1D2" w:rsidR="004F5B31" w:rsidRPr="00DC23FE" w:rsidRDefault="004F5B31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C23FE">
              <w:rPr>
                <w:rFonts w:ascii="Angsana New" w:hAnsi="Angsana New"/>
                <w:sz w:val="30"/>
                <w:szCs w:val="30"/>
                <w:cs/>
              </w:rPr>
              <w:t>ตัดรายการ</w:t>
            </w:r>
            <w:r w:rsidR="00854A23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854A23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กำไร) </w:t>
            </w:r>
            <w:r w:rsidRPr="00DC23FE">
              <w:rPr>
                <w:rFonts w:ascii="Angsana New" w:hAnsi="Angsana New"/>
                <w:sz w:val="30"/>
                <w:szCs w:val="30"/>
                <w:cs/>
              </w:rPr>
              <w:t>ขาดทุนระหว่างส่วนงาน</w:t>
            </w:r>
          </w:p>
        </w:tc>
        <w:tc>
          <w:tcPr>
            <w:tcW w:w="728" w:type="pct"/>
          </w:tcPr>
          <w:p w14:paraId="523E9EC5" w14:textId="1C214359" w:rsidR="004F5B31" w:rsidRPr="00DC23FE" w:rsidRDefault="00854A23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91519" w:rsidRPr="00491519">
              <w:rPr>
                <w:rFonts w:ascii="Angsana New" w:hAnsi="Angsana New"/>
                <w:sz w:val="30"/>
                <w:szCs w:val="30"/>
              </w:rPr>
              <w:t>140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475DCC26" w14:textId="77777777" w:rsidR="004F5B31" w:rsidRPr="00DC23FE" w:rsidRDefault="004F5B31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14:paraId="746DACD0" w14:textId="740DBD31" w:rsidR="004F5B31" w:rsidRPr="00DC23F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491519">
              <w:rPr>
                <w:rFonts w:ascii="Angsana New" w:hAnsi="Angsana New"/>
                <w:sz w:val="30"/>
                <w:szCs w:val="30"/>
              </w:rPr>
              <w:t>41</w:t>
            </w:r>
          </w:p>
        </w:tc>
      </w:tr>
      <w:tr w:rsidR="004F5B31" w:rsidRPr="00DC23FE" w14:paraId="6AB01962" w14:textId="77777777" w:rsidTr="00F66CA0">
        <w:tc>
          <w:tcPr>
            <w:tcW w:w="3420" w:type="pct"/>
          </w:tcPr>
          <w:p w14:paraId="3AC788F5" w14:textId="77777777" w:rsidR="004F5B31" w:rsidRPr="00DC23FE" w:rsidRDefault="004F5B31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C23FE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28" w:type="pct"/>
          </w:tcPr>
          <w:p w14:paraId="13DDE7B0" w14:textId="77777777" w:rsidR="004F5B31" w:rsidRPr="00DC23FE" w:rsidRDefault="004F5B31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30E05C2" w14:textId="77777777" w:rsidR="004F5B31" w:rsidRPr="00DC23FE" w:rsidRDefault="004F5B31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14:paraId="0BFFAD82" w14:textId="77777777" w:rsidR="004F5B31" w:rsidRPr="00DC23FE" w:rsidRDefault="004F5B31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5B31" w:rsidRPr="00DC23FE" w14:paraId="1853A0A7" w14:textId="77777777" w:rsidTr="00F66CA0">
        <w:tc>
          <w:tcPr>
            <w:tcW w:w="3420" w:type="pct"/>
          </w:tcPr>
          <w:p w14:paraId="00CAB78C" w14:textId="77777777" w:rsidR="004F5B31" w:rsidRPr="00DC23FE" w:rsidRDefault="004F5B31" w:rsidP="00F66CA0">
            <w:pPr>
              <w:pStyle w:val="a"/>
              <w:tabs>
                <w:tab w:val="clear" w:pos="1080"/>
                <w:tab w:val="left" w:pos="25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C23FE">
              <w:rPr>
                <w:rFonts w:ascii="Angsana New" w:hAnsi="Angsana New" w:cs="Angsana New"/>
                <w:lang w:val="en-US"/>
              </w:rPr>
              <w:t>-</w:t>
            </w:r>
            <w:r w:rsidRPr="00DC23FE">
              <w:rPr>
                <w:rFonts w:ascii="Angsana New" w:hAnsi="Angsana New" w:cs="Angsana New"/>
                <w:cs/>
                <w:lang w:val="en-US"/>
              </w:rPr>
              <w:tab/>
              <w:t>ค่าใช้จ่ายดำเนินงานอื่น</w:t>
            </w:r>
          </w:p>
        </w:tc>
        <w:tc>
          <w:tcPr>
            <w:tcW w:w="728" w:type="pct"/>
          </w:tcPr>
          <w:p w14:paraId="7BF01B65" w14:textId="219137CE" w:rsidR="004F5B31" w:rsidRPr="00DC23F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491519">
              <w:rPr>
                <w:rFonts w:ascii="Angsana New" w:hAnsi="Angsana New"/>
                <w:sz w:val="30"/>
                <w:szCs w:val="30"/>
              </w:rPr>
              <w:t>982</w:t>
            </w:r>
          </w:p>
        </w:tc>
        <w:tc>
          <w:tcPr>
            <w:tcW w:w="130" w:type="pct"/>
          </w:tcPr>
          <w:p w14:paraId="4557F1F8" w14:textId="77777777" w:rsidR="004F5B31" w:rsidRPr="00DC23FE" w:rsidRDefault="004F5B31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14:paraId="59EA9B46" w14:textId="4918955F" w:rsidR="004F5B31" w:rsidRPr="00DC23F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491519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F5B31" w:rsidRPr="00DC23FE" w14:paraId="22D7F4E7" w14:textId="77777777" w:rsidTr="00F66CA0">
        <w:tc>
          <w:tcPr>
            <w:tcW w:w="3420" w:type="pct"/>
          </w:tcPr>
          <w:p w14:paraId="5B46E070" w14:textId="77777777" w:rsidR="004F5B31" w:rsidRPr="00DC23FE" w:rsidRDefault="004F5B31" w:rsidP="00F66CA0">
            <w:pPr>
              <w:pStyle w:val="a"/>
              <w:tabs>
                <w:tab w:val="clear" w:pos="1080"/>
                <w:tab w:val="left" w:pos="25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C23FE">
              <w:rPr>
                <w:rFonts w:ascii="Angsana New" w:hAnsi="Angsana New" w:cs="Angsana New"/>
                <w:lang w:val="en-US"/>
              </w:rPr>
              <w:t>-</w:t>
            </w:r>
            <w:r w:rsidRPr="00DC23FE">
              <w:rPr>
                <w:rFonts w:ascii="Angsana New" w:hAnsi="Angsana New" w:cs="Angsana New"/>
                <w:cs/>
                <w:lang w:val="en-US"/>
              </w:rPr>
              <w:tab/>
              <w:t>ส่วนแบ่งกำไรของการร่วมค้า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491D0440" w14:textId="0A7BED45" w:rsidR="004F5B31" w:rsidRPr="00DC23FE" w:rsidRDefault="00854A23" w:rsidP="00854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938E3BD" w14:textId="77777777" w:rsidR="004F5B31" w:rsidRPr="00DC23FE" w:rsidRDefault="004F5B31" w:rsidP="00F66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08" w:right="-103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1685B75C" w14:textId="30242501" w:rsidR="004F5B31" w:rsidRPr="00DC23F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 w:rsidRPr="00491519"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4F5B31" w:rsidRPr="00DC23FE" w14:paraId="4DB2E8AD" w14:textId="77777777" w:rsidTr="00F66CA0">
        <w:tc>
          <w:tcPr>
            <w:tcW w:w="3420" w:type="pct"/>
          </w:tcPr>
          <w:p w14:paraId="51DB0966" w14:textId="77777777" w:rsidR="004F5B31" w:rsidRPr="00DC23FE" w:rsidRDefault="004F5B31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23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5B0472D5" w14:textId="483EDEAF" w:rsidR="004F5B31" w:rsidRPr="00DC23F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151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54A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1519">
              <w:rPr>
                <w:rFonts w:ascii="Angsana New" w:hAnsi="Angsana New"/>
                <w:b/>
                <w:bCs/>
                <w:sz w:val="30"/>
                <w:szCs w:val="30"/>
              </w:rPr>
              <w:t>158</w:t>
            </w:r>
          </w:p>
        </w:tc>
        <w:tc>
          <w:tcPr>
            <w:tcW w:w="130" w:type="pct"/>
          </w:tcPr>
          <w:p w14:paraId="54B63AFB" w14:textId="77777777" w:rsidR="004F5B31" w:rsidRPr="00DC23FE" w:rsidRDefault="004F5B31" w:rsidP="00F66C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</w:tcPr>
          <w:p w14:paraId="6E0194B5" w14:textId="760C8E85" w:rsidR="004F5B31" w:rsidRPr="00DC23FE" w:rsidRDefault="00491519" w:rsidP="00F66C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right="-1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151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4F5B31" w:rsidRPr="00DC23F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1519">
              <w:rPr>
                <w:rFonts w:ascii="Angsana New" w:hAnsi="Angsana New"/>
                <w:b/>
                <w:bCs/>
                <w:sz w:val="30"/>
                <w:szCs w:val="30"/>
              </w:rPr>
              <w:t>280</w:t>
            </w:r>
          </w:p>
        </w:tc>
      </w:tr>
    </w:tbl>
    <w:p w14:paraId="78DCCA4D" w14:textId="77777777" w:rsidR="004F5B31" w:rsidRPr="00CD3F5C" w:rsidRDefault="004F5B31" w:rsidP="008A09D5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4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301"/>
        <w:gridCol w:w="1336"/>
        <w:gridCol w:w="246"/>
        <w:gridCol w:w="1358"/>
      </w:tblGrid>
      <w:tr w:rsidR="00593130" w:rsidRPr="000F3119" w14:paraId="26AB45FB" w14:textId="77777777" w:rsidTr="00593130">
        <w:trPr>
          <w:trHeight w:val="388"/>
          <w:tblHeader/>
        </w:trPr>
        <w:tc>
          <w:tcPr>
            <w:tcW w:w="3409" w:type="pct"/>
            <w:vAlign w:val="center"/>
          </w:tcPr>
          <w:p w14:paraId="3A8B3A0D" w14:textId="5E48AE2A" w:rsidR="00593130" w:rsidRPr="000F3119" w:rsidRDefault="004666A4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F311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การกระทบยอดสินทรัพย์ของส่วนงานที่รายงาน</w:t>
            </w:r>
          </w:p>
        </w:tc>
        <w:tc>
          <w:tcPr>
            <w:tcW w:w="1591" w:type="pct"/>
            <w:gridSpan w:val="3"/>
          </w:tcPr>
          <w:p w14:paraId="0A3ECF81" w14:textId="517F01BE" w:rsidR="00593130" w:rsidRPr="000F3119" w:rsidRDefault="00EF03A8" w:rsidP="007662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31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93130" w:rsidRPr="000F3119" w14:paraId="01340C3D" w14:textId="77777777" w:rsidTr="005931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09" w:type="pct"/>
            <w:tcBorders>
              <w:top w:val="nil"/>
              <w:left w:val="nil"/>
              <w:bottom w:val="nil"/>
              <w:right w:val="nil"/>
            </w:tcBorders>
          </w:tcPr>
          <w:p w14:paraId="63C6B7BB" w14:textId="77777777" w:rsidR="00593130" w:rsidRPr="000F3119" w:rsidRDefault="00593130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598364A9" w14:textId="3D1496FB" w:rsidR="00593130" w:rsidRPr="000F3119" w:rsidRDefault="00491519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F5B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F5B3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20B99E88" w14:textId="77777777" w:rsidR="00593130" w:rsidRPr="000F3119" w:rsidRDefault="00593130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</w:tcPr>
          <w:p w14:paraId="0C0399E8" w14:textId="650C978D" w:rsidR="00593130" w:rsidRPr="000F3119" w:rsidRDefault="00491519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93130" w:rsidRPr="000F311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93130" w:rsidRPr="000F311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93130" w:rsidRPr="000F3119" w14:paraId="7E50E542" w14:textId="77777777" w:rsidTr="005931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09" w:type="pct"/>
            <w:tcBorders>
              <w:top w:val="nil"/>
              <w:left w:val="nil"/>
              <w:bottom w:val="nil"/>
              <w:right w:val="nil"/>
            </w:tcBorders>
          </w:tcPr>
          <w:p w14:paraId="13A877EB" w14:textId="77777777" w:rsidR="00593130" w:rsidRPr="000F3119" w:rsidRDefault="00593130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410D1BA8" w14:textId="495C0467" w:rsidR="00593130" w:rsidRPr="000F3119" w:rsidRDefault="00491519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2EEAD918" w14:textId="77777777" w:rsidR="00593130" w:rsidRPr="000F3119" w:rsidRDefault="00593130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</w:tcPr>
          <w:p w14:paraId="02973820" w14:textId="2CA8502A" w:rsidR="00593130" w:rsidRPr="000F3119" w:rsidRDefault="00491519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93130" w:rsidRPr="000F3119" w14:paraId="6B056DBA" w14:textId="77777777" w:rsidTr="005931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3409" w:type="pct"/>
            <w:tcBorders>
              <w:top w:val="nil"/>
              <w:left w:val="nil"/>
              <w:bottom w:val="nil"/>
              <w:right w:val="nil"/>
            </w:tcBorders>
          </w:tcPr>
          <w:p w14:paraId="007819AE" w14:textId="77777777" w:rsidR="00593130" w:rsidRPr="000F3119" w:rsidRDefault="00593130" w:rsidP="00766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7DE6A1" w14:textId="77777777" w:rsidR="00593130" w:rsidRPr="000F3119" w:rsidRDefault="00593130" w:rsidP="0076628F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F31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F3119" w:rsidRPr="000F3119" w14:paraId="5745AE6D" w14:textId="77777777" w:rsidTr="005931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09" w:type="pct"/>
            <w:tcBorders>
              <w:top w:val="nil"/>
              <w:left w:val="nil"/>
              <w:bottom w:val="nil"/>
              <w:right w:val="nil"/>
            </w:tcBorders>
          </w:tcPr>
          <w:p w14:paraId="4A4F6999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F3119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6392FFE7" w14:textId="0CF48D58" w:rsidR="000F3119" w:rsidRPr="000F3119" w:rsidRDefault="004915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854A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19701B49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</w:tcPr>
          <w:p w14:paraId="7CD3753D" w14:textId="33E66772" w:rsidR="000F3119" w:rsidRPr="000F3119" w:rsidRDefault="004915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0F3119" w:rsidRPr="000F31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418</w:t>
            </w:r>
          </w:p>
        </w:tc>
      </w:tr>
      <w:tr w:rsidR="000F3119" w:rsidRPr="000F3119" w14:paraId="08D1F7C9" w14:textId="77777777" w:rsidTr="002C63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3409" w:type="pct"/>
            <w:tcBorders>
              <w:top w:val="nil"/>
              <w:left w:val="nil"/>
              <w:bottom w:val="nil"/>
              <w:right w:val="nil"/>
            </w:tcBorders>
          </w:tcPr>
          <w:p w14:paraId="274182CF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3119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4418AB" w14:textId="782E0773" w:rsidR="000F3119" w:rsidRPr="000F3119" w:rsidRDefault="004915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55050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2A7306F4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E8646" w14:textId="38C896C4" w:rsidR="000F3119" w:rsidRPr="000F3119" w:rsidRDefault="004915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F3119" w:rsidRPr="000F31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</w:tr>
      <w:tr w:rsidR="000F3119" w:rsidRPr="000F3119" w14:paraId="63EEE09D" w14:textId="77777777" w:rsidTr="005931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09" w:type="pct"/>
            <w:tcBorders>
              <w:top w:val="nil"/>
              <w:left w:val="nil"/>
              <w:bottom w:val="nil"/>
              <w:right w:val="nil"/>
            </w:tcBorders>
          </w:tcPr>
          <w:p w14:paraId="7A1B9104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972CBC" w14:textId="67C33D59" w:rsidR="000F3119" w:rsidRPr="000F3119" w:rsidRDefault="004915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64</w:t>
            </w:r>
            <w:r w:rsidR="00854A2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589BD986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F4D07B" w14:textId="1426C15B" w:rsidR="000F3119" w:rsidRPr="000F3119" w:rsidRDefault="004915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0F3119" w:rsidRPr="000F31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998</w:t>
            </w:r>
          </w:p>
        </w:tc>
      </w:tr>
      <w:tr w:rsidR="000F3119" w:rsidRPr="000F3119" w14:paraId="0B55E254" w14:textId="77777777" w:rsidTr="005931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09" w:type="pct"/>
            <w:tcBorders>
              <w:top w:val="nil"/>
              <w:left w:val="nil"/>
              <w:bottom w:val="nil"/>
              <w:right w:val="nil"/>
            </w:tcBorders>
          </w:tcPr>
          <w:p w14:paraId="5E2BD075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3119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ตัดรายการระหว่างส่วนงาน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E90825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73EA6601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582A28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3119" w:rsidRPr="000F3119" w14:paraId="6F83B53B" w14:textId="77777777" w:rsidTr="005931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3409" w:type="pct"/>
            <w:tcBorders>
              <w:top w:val="nil"/>
              <w:left w:val="nil"/>
              <w:bottom w:val="nil"/>
              <w:right w:val="nil"/>
            </w:tcBorders>
          </w:tcPr>
          <w:p w14:paraId="78D860EB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311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0B153E" w14:textId="492CD72C" w:rsidR="000F3119" w:rsidRPr="000F3119" w:rsidRDefault="004915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F49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643ABC38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53A23C" w14:textId="14621F8A" w:rsidR="000F3119" w:rsidRPr="000F3119" w:rsidRDefault="004915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F3119" w:rsidRPr="000F31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658</w:t>
            </w:r>
          </w:p>
        </w:tc>
      </w:tr>
      <w:tr w:rsidR="000F3119" w:rsidRPr="000F3119" w14:paraId="0A4A5FD4" w14:textId="77777777" w:rsidTr="005931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88"/>
        </w:trPr>
        <w:tc>
          <w:tcPr>
            <w:tcW w:w="3409" w:type="pct"/>
            <w:tcBorders>
              <w:top w:val="nil"/>
              <w:left w:val="nil"/>
              <w:bottom w:val="nil"/>
              <w:right w:val="nil"/>
            </w:tcBorders>
          </w:tcPr>
          <w:p w14:paraId="2ACC85AE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31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3137C3" w14:textId="4D931992" w:rsidR="000F3119" w:rsidRPr="000F3119" w:rsidRDefault="004915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  <w:r w:rsidR="00854A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651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</w:tcPr>
          <w:p w14:paraId="1234D543" w14:textId="77777777" w:rsidR="000F3119" w:rsidRPr="000F3119" w:rsidRDefault="000F31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E61F45" w14:textId="7C5E7470" w:rsidR="000F3119" w:rsidRPr="000F3119" w:rsidRDefault="00491519" w:rsidP="000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 w:rsidR="000F3119" w:rsidRPr="000F31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656</w:t>
            </w:r>
          </w:p>
        </w:tc>
      </w:tr>
    </w:tbl>
    <w:p w14:paraId="35A0C820" w14:textId="55065D47" w:rsidR="00087E0D" w:rsidRPr="00CD3F5C" w:rsidRDefault="00087E0D" w:rsidP="00C84D8B">
      <w:pPr>
        <w:rPr>
          <w:rFonts w:asciiTheme="majorBidi" w:hAnsiTheme="majorBidi" w:cstheme="majorBidi"/>
          <w:sz w:val="30"/>
          <w:szCs w:val="30"/>
          <w:cs/>
        </w:rPr>
      </w:pPr>
    </w:p>
    <w:p w14:paraId="703553AB" w14:textId="77777777" w:rsidR="00087E0D" w:rsidRPr="00CD3F5C" w:rsidRDefault="00087E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CD3F5C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78C8558" w14:textId="595CF062" w:rsidR="003718A2" w:rsidRDefault="003718A2" w:rsidP="003718A2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lastRenderedPageBreak/>
        <w:t>เงินปันผล</w:t>
      </w:r>
    </w:p>
    <w:p w14:paraId="72298BCD" w14:textId="77777777" w:rsidR="003718A2" w:rsidRPr="003718A2" w:rsidRDefault="003718A2" w:rsidP="003718A2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C7888F0" w14:textId="5077FF2C" w:rsidR="003718A2" w:rsidRPr="003718A2" w:rsidRDefault="003718A2" w:rsidP="003718A2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3718A2">
        <w:rPr>
          <w:rFonts w:ascii="Angsana New" w:hAnsi="Angsana New" w:cs="Angsana New" w:hint="cs"/>
          <w:cs/>
          <w:lang w:val="en-US"/>
        </w:rPr>
        <w:t xml:space="preserve">รายละเอียดเงินปันผลในระหว่างปี </w:t>
      </w:r>
      <w:r w:rsidR="00491519" w:rsidRPr="00491519">
        <w:rPr>
          <w:rFonts w:ascii="Angsana New" w:hAnsi="Angsana New" w:cs="Angsana New" w:hint="cs"/>
          <w:lang w:val="en-US"/>
        </w:rPr>
        <w:t>256</w:t>
      </w:r>
      <w:r w:rsidR="00491519" w:rsidRPr="00491519">
        <w:rPr>
          <w:rFonts w:ascii="Angsana New" w:hAnsi="Angsana New" w:cs="Angsana New"/>
          <w:lang w:val="en-US"/>
        </w:rPr>
        <w:t>6</w:t>
      </w:r>
      <w:r w:rsidRPr="003718A2">
        <w:rPr>
          <w:rFonts w:ascii="Angsana New" w:hAnsi="Angsana New" w:cs="Angsana New" w:hint="cs"/>
          <w:cs/>
          <w:lang w:val="en-US"/>
        </w:rPr>
        <w:t xml:space="preserve"> มีดังนี้</w:t>
      </w:r>
    </w:p>
    <w:p w14:paraId="13CBF97B" w14:textId="77777777" w:rsidR="003718A2" w:rsidRPr="003718A2" w:rsidRDefault="003718A2" w:rsidP="003718A2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975"/>
        <w:gridCol w:w="1708"/>
        <w:gridCol w:w="1437"/>
        <w:gridCol w:w="1432"/>
        <w:gridCol w:w="1354"/>
        <w:gridCol w:w="236"/>
        <w:gridCol w:w="1128"/>
      </w:tblGrid>
      <w:tr w:rsidR="003718A2" w:rsidRPr="003718A2" w14:paraId="52B1DAB8" w14:textId="77777777" w:rsidTr="00900F19">
        <w:trPr>
          <w:tblHeader/>
        </w:trPr>
        <w:tc>
          <w:tcPr>
            <w:tcW w:w="1975" w:type="dxa"/>
            <w:vAlign w:val="bottom"/>
          </w:tcPr>
          <w:p w14:paraId="132EB030" w14:textId="77777777" w:rsidR="003718A2" w:rsidRPr="003718A2" w:rsidRDefault="003718A2" w:rsidP="00374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8" w:type="dxa"/>
            <w:hideMark/>
          </w:tcPr>
          <w:p w14:paraId="0129E660" w14:textId="77777777" w:rsidR="003718A2" w:rsidRPr="003718A2" w:rsidRDefault="003718A2" w:rsidP="00374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8A2">
              <w:rPr>
                <w:rFonts w:ascii="Angsana New" w:hAnsi="Angsana New" w:hint="cs"/>
                <w:sz w:val="30"/>
                <w:szCs w:val="30"/>
                <w:cs/>
              </w:rPr>
              <w:t>อนุมัติ</w:t>
            </w:r>
          </w:p>
          <w:p w14:paraId="3F77A88C" w14:textId="77777777" w:rsidR="003718A2" w:rsidRPr="003718A2" w:rsidRDefault="003718A2" w:rsidP="00374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18A2">
              <w:rPr>
                <w:rFonts w:ascii="Angsana New" w:hAnsi="Angsana New" w:hint="cs"/>
                <w:sz w:val="30"/>
                <w:szCs w:val="30"/>
                <w:cs/>
              </w:rPr>
              <w:t>โดยที่ประชุม</w:t>
            </w:r>
          </w:p>
        </w:tc>
        <w:tc>
          <w:tcPr>
            <w:tcW w:w="1437" w:type="dxa"/>
            <w:vAlign w:val="bottom"/>
            <w:hideMark/>
          </w:tcPr>
          <w:p w14:paraId="6C89DB20" w14:textId="77777777" w:rsidR="003718A2" w:rsidRPr="003718A2" w:rsidRDefault="003718A2" w:rsidP="00374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18A2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32" w:type="dxa"/>
            <w:vAlign w:val="bottom"/>
            <w:hideMark/>
          </w:tcPr>
          <w:p w14:paraId="7FA83EE0" w14:textId="77777777" w:rsidR="003718A2" w:rsidRPr="003718A2" w:rsidRDefault="003718A2" w:rsidP="00374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8A2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74811913" w14:textId="77777777" w:rsidR="003718A2" w:rsidRPr="003718A2" w:rsidRDefault="003718A2" w:rsidP="00374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8A2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4" w:type="dxa"/>
            <w:vAlign w:val="bottom"/>
            <w:hideMark/>
          </w:tcPr>
          <w:p w14:paraId="17ABD7EE" w14:textId="77777777" w:rsidR="003718A2" w:rsidRPr="003718A2" w:rsidRDefault="003718A2" w:rsidP="00374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18A2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</w:t>
            </w:r>
          </w:p>
          <w:p w14:paraId="368779D6" w14:textId="77777777" w:rsidR="003718A2" w:rsidRPr="003718A2" w:rsidRDefault="003718A2" w:rsidP="00374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8A2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</w:tcPr>
          <w:p w14:paraId="0659DF50" w14:textId="77777777" w:rsidR="003718A2" w:rsidRPr="003718A2" w:rsidRDefault="003718A2" w:rsidP="00374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8" w:type="dxa"/>
            <w:vAlign w:val="bottom"/>
            <w:hideMark/>
          </w:tcPr>
          <w:p w14:paraId="40D8A800" w14:textId="77777777" w:rsidR="003718A2" w:rsidRPr="003718A2" w:rsidRDefault="003718A2" w:rsidP="00374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18A2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3718A2" w:rsidRPr="003718A2" w14:paraId="08BCEDD9" w14:textId="77777777" w:rsidTr="00900F19">
        <w:trPr>
          <w:tblHeader/>
        </w:trPr>
        <w:tc>
          <w:tcPr>
            <w:tcW w:w="1975" w:type="dxa"/>
          </w:tcPr>
          <w:p w14:paraId="0C20B311" w14:textId="77777777" w:rsidR="003718A2" w:rsidRPr="003718A2" w:rsidRDefault="003718A2" w:rsidP="00374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8" w:type="dxa"/>
          </w:tcPr>
          <w:p w14:paraId="5D824E11" w14:textId="77777777" w:rsidR="003718A2" w:rsidRPr="003718A2" w:rsidRDefault="003718A2" w:rsidP="00374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7" w:type="dxa"/>
          </w:tcPr>
          <w:p w14:paraId="6AF9D989" w14:textId="77777777" w:rsidR="003718A2" w:rsidRPr="003718A2" w:rsidRDefault="003718A2" w:rsidP="00374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2" w:type="dxa"/>
          </w:tcPr>
          <w:p w14:paraId="0E1B442D" w14:textId="77777777" w:rsidR="003718A2" w:rsidRPr="003718A2" w:rsidRDefault="003718A2" w:rsidP="00374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4" w:type="dxa"/>
            <w:hideMark/>
          </w:tcPr>
          <w:p w14:paraId="471318F0" w14:textId="77777777" w:rsidR="003718A2" w:rsidRPr="003718A2" w:rsidRDefault="003718A2" w:rsidP="00374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718A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42B07792" w14:textId="77777777" w:rsidR="003718A2" w:rsidRPr="003718A2" w:rsidRDefault="003718A2" w:rsidP="00374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28" w:type="dxa"/>
            <w:hideMark/>
          </w:tcPr>
          <w:p w14:paraId="06E7E15A" w14:textId="77777777" w:rsidR="003718A2" w:rsidRPr="003718A2" w:rsidRDefault="003718A2" w:rsidP="0037492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718A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718A2" w:rsidRPr="003718A2" w14:paraId="242D4A53" w14:textId="77777777" w:rsidTr="00900F19">
        <w:tc>
          <w:tcPr>
            <w:tcW w:w="3683" w:type="dxa"/>
            <w:gridSpan w:val="2"/>
          </w:tcPr>
          <w:p w14:paraId="52FD617E" w14:textId="03D269EB" w:rsidR="003718A2" w:rsidRPr="003718A2" w:rsidRDefault="003718A2" w:rsidP="00374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3718A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ที่ประชุมผู้ถือหุ้นประจำปี </w:t>
            </w:r>
            <w:r w:rsidR="00491519" w:rsidRPr="00491519">
              <w:rPr>
                <w:rFonts w:ascii="Angsana New" w:hAnsi="Angsana New" w:hint="cs"/>
                <w:i/>
                <w:iCs/>
                <w:sz w:val="30"/>
                <w:szCs w:val="30"/>
              </w:rPr>
              <w:t>256</w:t>
            </w:r>
            <w:r w:rsidR="00491519" w:rsidRPr="00491519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  <w:r w:rsidRPr="003718A2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</w:t>
            </w:r>
            <w:r w:rsidRPr="003718A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มีมติอนุมัติ</w:t>
            </w:r>
          </w:p>
        </w:tc>
        <w:tc>
          <w:tcPr>
            <w:tcW w:w="1437" w:type="dxa"/>
          </w:tcPr>
          <w:p w14:paraId="5D91F96F" w14:textId="77777777" w:rsidR="003718A2" w:rsidRPr="003718A2" w:rsidRDefault="003718A2" w:rsidP="00374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2" w:type="dxa"/>
          </w:tcPr>
          <w:p w14:paraId="441B0F49" w14:textId="77777777" w:rsidR="003718A2" w:rsidRPr="003718A2" w:rsidRDefault="003718A2" w:rsidP="00374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5D2635F0" w14:textId="77777777" w:rsidR="003718A2" w:rsidRPr="003718A2" w:rsidRDefault="003718A2" w:rsidP="0037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380" w:lineRule="exact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F030E6" w14:textId="77777777" w:rsidR="003718A2" w:rsidRPr="003718A2" w:rsidRDefault="003718A2" w:rsidP="003749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14:paraId="2290B2EF" w14:textId="77777777" w:rsidR="003718A2" w:rsidRPr="003718A2" w:rsidRDefault="003718A2" w:rsidP="00374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380" w:lineRule="exact"/>
              <w:ind w:left="-108" w:right="-1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5B94" w:rsidRPr="003718A2" w14:paraId="2001768D" w14:textId="77777777" w:rsidTr="00900F19">
        <w:tc>
          <w:tcPr>
            <w:tcW w:w="1975" w:type="dxa"/>
            <w:hideMark/>
          </w:tcPr>
          <w:p w14:paraId="78892146" w14:textId="77777777" w:rsidR="00F35B94" w:rsidRPr="003718A2" w:rsidRDefault="00F35B94" w:rsidP="00F35B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3718A2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708" w:type="dxa"/>
            <w:hideMark/>
          </w:tcPr>
          <w:p w14:paraId="3FCE7370" w14:textId="58751CF1" w:rsidR="00F35B94" w:rsidRPr="003718A2" w:rsidRDefault="00F35B94" w:rsidP="00F35B94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720"/>
              </w:tabs>
              <w:spacing w:line="240" w:lineRule="auto"/>
              <w:ind w:left="-122"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718A2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</w:t>
            </w:r>
          </w:p>
        </w:tc>
        <w:tc>
          <w:tcPr>
            <w:tcW w:w="1437" w:type="dxa"/>
          </w:tcPr>
          <w:p w14:paraId="6E2F7703" w14:textId="49BA411F" w:rsidR="00F35B94" w:rsidRPr="00F707B7" w:rsidRDefault="00491519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1519">
              <w:rPr>
                <w:rFonts w:ascii="Angsana New" w:hAnsi="Angsana New" w:hint="cs"/>
                <w:sz w:val="28"/>
                <w:szCs w:val="28"/>
              </w:rPr>
              <w:t>2</w:t>
            </w:r>
            <w:r w:rsidRPr="00491519">
              <w:rPr>
                <w:rFonts w:ascii="Angsana New" w:hAnsi="Angsana New"/>
                <w:sz w:val="28"/>
                <w:szCs w:val="28"/>
              </w:rPr>
              <w:t>7</w:t>
            </w:r>
            <w:r w:rsidR="00F35B94" w:rsidRPr="00F707B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35B94" w:rsidRPr="00F707B7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49151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9151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32" w:type="dxa"/>
          </w:tcPr>
          <w:p w14:paraId="2DF59A70" w14:textId="49500CBA" w:rsidR="00F35B94" w:rsidRPr="00F707B7" w:rsidRDefault="00491519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1519">
              <w:rPr>
                <w:rFonts w:ascii="Angsana New" w:hAnsi="Angsana New"/>
                <w:sz w:val="28"/>
                <w:szCs w:val="28"/>
              </w:rPr>
              <w:t>19</w:t>
            </w:r>
            <w:r w:rsidR="00F35B94" w:rsidRPr="00F707B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F35B94" w:rsidRPr="00F707B7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49151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9151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4" w:type="dxa"/>
          </w:tcPr>
          <w:p w14:paraId="42328757" w14:textId="5100763B" w:rsidR="00F35B94" w:rsidRPr="00F707B7" w:rsidRDefault="00491519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  <w:r w:rsidRPr="00491519">
              <w:rPr>
                <w:rFonts w:ascii="Angsana New" w:hAnsi="Angsana New"/>
                <w:sz w:val="30"/>
                <w:szCs w:val="30"/>
              </w:rPr>
              <w:t>0</w:t>
            </w:r>
            <w:r w:rsidR="00F35B94" w:rsidRPr="00F707B7">
              <w:rPr>
                <w:rFonts w:ascii="Angsana New" w:hAnsi="Angsana New"/>
                <w:sz w:val="30"/>
                <w:szCs w:val="30"/>
              </w:rPr>
              <w:t>.</w:t>
            </w:r>
            <w:r w:rsidRPr="00491519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36" w:type="dxa"/>
          </w:tcPr>
          <w:p w14:paraId="277EE77A" w14:textId="77777777" w:rsidR="00F35B94" w:rsidRPr="00F707B7" w:rsidRDefault="00F35B94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14:paraId="4A83091D" w14:textId="27C4560F" w:rsidR="00F35B94" w:rsidRPr="00F707B7" w:rsidRDefault="00491519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  <w:r w:rsidRPr="00491519">
              <w:rPr>
                <w:rFonts w:ascii="Angsana New" w:hAnsi="Angsana New"/>
                <w:sz w:val="30"/>
                <w:szCs w:val="30"/>
              </w:rPr>
              <w:t>2</w:t>
            </w:r>
            <w:r w:rsidR="00F35B94" w:rsidRPr="00F707B7">
              <w:rPr>
                <w:rFonts w:ascii="Angsana New" w:hAnsi="Angsana New"/>
                <w:sz w:val="30"/>
                <w:szCs w:val="30"/>
              </w:rPr>
              <w:t>,</w:t>
            </w:r>
            <w:r w:rsidRPr="00491519">
              <w:rPr>
                <w:rFonts w:ascii="Angsana New" w:hAnsi="Angsana New"/>
                <w:sz w:val="30"/>
                <w:szCs w:val="30"/>
              </w:rPr>
              <w:t>101</w:t>
            </w:r>
          </w:p>
        </w:tc>
      </w:tr>
      <w:tr w:rsidR="00F35B94" w:rsidRPr="003718A2" w14:paraId="70DE7DD5" w14:textId="77777777" w:rsidTr="00900F19">
        <w:tc>
          <w:tcPr>
            <w:tcW w:w="1975" w:type="dxa"/>
            <w:hideMark/>
          </w:tcPr>
          <w:p w14:paraId="732DD0F7" w14:textId="77777777" w:rsidR="00F35B94" w:rsidRPr="003718A2" w:rsidRDefault="00F35B94" w:rsidP="00F35B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3718A2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08" w:type="dxa"/>
            <w:hideMark/>
          </w:tcPr>
          <w:p w14:paraId="3FB69A74" w14:textId="77777777" w:rsidR="00F35B94" w:rsidRPr="003718A2" w:rsidRDefault="00F35B94" w:rsidP="00F35B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18A2">
              <w:rPr>
                <w:rFonts w:ascii="Angsana New" w:hAnsi="Angsana New" w:hint="cs"/>
                <w:sz w:val="30"/>
                <w:szCs w:val="30"/>
                <w:cs/>
              </w:rPr>
              <w:t>คณะกรรมการบริษัท</w:t>
            </w:r>
          </w:p>
        </w:tc>
        <w:tc>
          <w:tcPr>
            <w:tcW w:w="1437" w:type="dxa"/>
          </w:tcPr>
          <w:p w14:paraId="5B501E65" w14:textId="01DE9B5B" w:rsidR="00F35B94" w:rsidRPr="00F707B7" w:rsidRDefault="00491519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151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491519">
              <w:rPr>
                <w:rFonts w:ascii="Angsana New" w:hAnsi="Angsana New"/>
                <w:sz w:val="28"/>
                <w:szCs w:val="28"/>
              </w:rPr>
              <w:t>0</w:t>
            </w:r>
            <w:r w:rsidR="00F35B94" w:rsidRPr="00F707B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F35B94" w:rsidRPr="00F707B7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491519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49151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32" w:type="dxa"/>
          </w:tcPr>
          <w:p w14:paraId="2BAAE2C2" w14:textId="420EB2BA" w:rsidR="00F35B94" w:rsidRPr="00F707B7" w:rsidRDefault="004F49CF" w:rsidP="004F4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91519" w:rsidRPr="00491519">
              <w:rPr>
                <w:rFonts w:ascii="Angsana New" w:hAnsi="Angsana New"/>
                <w:sz w:val="28"/>
                <w:szCs w:val="28"/>
              </w:rPr>
              <w:t>9</w:t>
            </w:r>
            <w:r w:rsidR="00F35B94" w:rsidRPr="00F707B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F35B94" w:rsidRPr="00F707B7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491519" w:rsidRPr="00491519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91519" w:rsidRPr="0049151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C9ECB0" w14:textId="50431ABD" w:rsidR="00F35B94" w:rsidRPr="00F707B7" w:rsidRDefault="00F35B94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  <w:r w:rsidRPr="00F707B7">
              <w:rPr>
                <w:rFonts w:ascii="Angsana New" w:hAnsi="Angsana New"/>
                <w:sz w:val="30"/>
                <w:szCs w:val="30"/>
              </w:rPr>
              <w:t>(</w:t>
            </w:r>
            <w:r w:rsidR="00491519" w:rsidRPr="00491519">
              <w:rPr>
                <w:rFonts w:ascii="Angsana New" w:hAnsi="Angsana New"/>
                <w:sz w:val="30"/>
                <w:szCs w:val="30"/>
              </w:rPr>
              <w:t>0</w:t>
            </w:r>
            <w:r w:rsidRPr="00F707B7">
              <w:rPr>
                <w:rFonts w:ascii="Angsana New" w:hAnsi="Angsana New"/>
                <w:sz w:val="30"/>
                <w:szCs w:val="30"/>
              </w:rPr>
              <w:t>.</w:t>
            </w:r>
            <w:r w:rsidR="00491519" w:rsidRPr="00491519">
              <w:rPr>
                <w:rFonts w:ascii="Angsana New" w:hAnsi="Angsana New"/>
                <w:sz w:val="30"/>
                <w:szCs w:val="30"/>
              </w:rPr>
              <w:t>31</w:t>
            </w:r>
            <w:r w:rsidRPr="00F707B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E8A0F54" w14:textId="77777777" w:rsidR="00F35B94" w:rsidRPr="00F707B7" w:rsidRDefault="00F35B94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AD8DD" w14:textId="4CC02C8C" w:rsidR="00F35B94" w:rsidRPr="00F707B7" w:rsidRDefault="00F35B94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3"/>
              <w:rPr>
                <w:rFonts w:ascii="Angsana New" w:hAnsi="Angsana New"/>
                <w:sz w:val="30"/>
                <w:szCs w:val="30"/>
              </w:rPr>
            </w:pPr>
            <w:r w:rsidRPr="00F707B7">
              <w:rPr>
                <w:rFonts w:ascii="Angsana New" w:hAnsi="Angsana New"/>
                <w:sz w:val="30"/>
                <w:szCs w:val="30"/>
              </w:rPr>
              <w:t>(</w:t>
            </w:r>
            <w:r w:rsidR="00491519" w:rsidRPr="00491519">
              <w:rPr>
                <w:rFonts w:ascii="Angsana New" w:hAnsi="Angsana New"/>
                <w:sz w:val="30"/>
                <w:szCs w:val="30"/>
              </w:rPr>
              <w:t>678</w:t>
            </w:r>
            <w:r w:rsidRPr="00F707B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35B94" w:rsidRPr="003718A2" w14:paraId="61641FDD" w14:textId="77777777" w:rsidTr="00900F19">
        <w:tc>
          <w:tcPr>
            <w:tcW w:w="3683" w:type="dxa"/>
            <w:gridSpan w:val="2"/>
            <w:hideMark/>
          </w:tcPr>
          <w:p w14:paraId="228E55A2" w14:textId="48D05AAD" w:rsidR="00F35B94" w:rsidRPr="003718A2" w:rsidRDefault="00F35B94" w:rsidP="00F35B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18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เงินปันผลที่จ่ายในปี </w:t>
            </w:r>
            <w:r w:rsidR="00491519" w:rsidRPr="00491519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491519" w:rsidRPr="0049151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37" w:type="dxa"/>
          </w:tcPr>
          <w:p w14:paraId="4977E811" w14:textId="77777777" w:rsidR="00F35B94" w:rsidRPr="00F707B7" w:rsidRDefault="00F35B94" w:rsidP="00F35B9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2" w:type="dxa"/>
          </w:tcPr>
          <w:p w14:paraId="180EA134" w14:textId="77777777" w:rsidR="00F35B94" w:rsidRPr="00F707B7" w:rsidRDefault="00F35B94" w:rsidP="00F35B9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4B173E" w14:textId="0B337E07" w:rsidR="00F35B94" w:rsidRPr="00F707B7" w:rsidRDefault="00491519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1519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F35B94" w:rsidRPr="00F707B7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491519"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</w:p>
        </w:tc>
        <w:tc>
          <w:tcPr>
            <w:tcW w:w="236" w:type="dxa"/>
          </w:tcPr>
          <w:p w14:paraId="4FC766B6" w14:textId="77777777" w:rsidR="00F35B94" w:rsidRPr="00F707B7" w:rsidRDefault="00F35B94" w:rsidP="00F35B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BC2F02" w14:textId="154FEAFD" w:rsidR="00F35B94" w:rsidRPr="00F707B7" w:rsidRDefault="00491519" w:rsidP="00F35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151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35B94" w:rsidRPr="00F707B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1519">
              <w:rPr>
                <w:rFonts w:ascii="Angsana New" w:hAnsi="Angsana New"/>
                <w:b/>
                <w:bCs/>
                <w:sz w:val="30"/>
                <w:szCs w:val="30"/>
              </w:rPr>
              <w:t>423</w:t>
            </w:r>
          </w:p>
        </w:tc>
      </w:tr>
    </w:tbl>
    <w:p w14:paraId="35DD83A4" w14:textId="77777777" w:rsidR="003718A2" w:rsidRPr="003718A2" w:rsidRDefault="003718A2" w:rsidP="003718A2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63918B59" w14:textId="77777777" w:rsidR="003718A2" w:rsidRPr="00CD3F5C" w:rsidRDefault="003718A2" w:rsidP="003718A2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cs/>
        </w:rPr>
      </w:pPr>
      <w:r w:rsidRPr="00CD3F5C">
        <w:rPr>
          <w:rFonts w:asciiTheme="majorBidi" w:hAnsiTheme="majorBidi" w:cstheme="majorBidi"/>
          <w:b/>
          <w:bCs/>
          <w:cs/>
        </w:rPr>
        <w:t xml:space="preserve">ภาระผูกพันกับบุคคลหรือกิจการที่ไม่เกี่ยวข้องกัน </w:t>
      </w:r>
    </w:p>
    <w:p w14:paraId="26A86ACC" w14:textId="77777777" w:rsidR="00A310D8" w:rsidRPr="003718A2" w:rsidRDefault="00A310D8" w:rsidP="00CB1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color w:val="FF0000"/>
          <w:sz w:val="28"/>
          <w:szCs w:val="28"/>
          <w:cs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990"/>
        <w:gridCol w:w="270"/>
        <w:gridCol w:w="1260"/>
        <w:gridCol w:w="270"/>
        <w:gridCol w:w="1350"/>
      </w:tblGrid>
      <w:tr w:rsidR="00071982" w:rsidRPr="00544EBF" w14:paraId="43B6CCE9" w14:textId="77777777" w:rsidTr="007F0105">
        <w:trPr>
          <w:tblHeader/>
        </w:trPr>
        <w:tc>
          <w:tcPr>
            <w:tcW w:w="5220" w:type="dxa"/>
            <w:vAlign w:val="bottom"/>
          </w:tcPr>
          <w:p w14:paraId="2615CF14" w14:textId="4C4510E0" w:rsidR="00071982" w:rsidRPr="00544EBF" w:rsidRDefault="00071982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44E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91519" w:rsidRPr="004915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4F5B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F5B3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491519" w:rsidRPr="004915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990" w:type="dxa"/>
            <w:vAlign w:val="bottom"/>
          </w:tcPr>
          <w:p w14:paraId="2DB60A3C" w14:textId="77777777" w:rsidR="00071982" w:rsidRPr="00544EBF" w:rsidRDefault="00071982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B35CB7" w14:textId="77777777" w:rsidR="00071982" w:rsidRPr="00544EBF" w:rsidRDefault="00071982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F8A5CE" w14:textId="0A7B794C" w:rsidR="00071982" w:rsidRPr="00544EBF" w:rsidRDefault="00D20808" w:rsidP="007C5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44EB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  <w:r w:rsidR="00770AA3" w:rsidRPr="00544EB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5FFDBB0F" w14:textId="77777777" w:rsidR="00071982" w:rsidRPr="00544EBF" w:rsidRDefault="00071982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3FE0598" w14:textId="77777777" w:rsidR="00071982" w:rsidRPr="00544EBF" w:rsidRDefault="00071982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44EB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63295535" w14:textId="77777777" w:rsidR="00071982" w:rsidRPr="00544EBF" w:rsidRDefault="00071982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44EB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71982" w:rsidRPr="00544EBF" w14:paraId="23216052" w14:textId="77777777" w:rsidTr="007F0105">
        <w:trPr>
          <w:tblHeader/>
        </w:trPr>
        <w:tc>
          <w:tcPr>
            <w:tcW w:w="5220" w:type="dxa"/>
            <w:shd w:val="clear" w:color="auto" w:fill="auto"/>
            <w:vAlign w:val="bottom"/>
          </w:tcPr>
          <w:p w14:paraId="56DFEDBF" w14:textId="77777777" w:rsidR="00071982" w:rsidRPr="00544EBF" w:rsidRDefault="00071982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7B08FD3" w14:textId="77777777" w:rsidR="00071982" w:rsidRPr="00544EBF" w:rsidRDefault="00071982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8A90E1" w14:textId="77777777" w:rsidR="00071982" w:rsidRPr="00544EBF" w:rsidRDefault="00071982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0DE4F1EA" w14:textId="77777777" w:rsidR="00071982" w:rsidRPr="00544EBF" w:rsidRDefault="00071982" w:rsidP="00BE1C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44E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071982" w:rsidRPr="00544EBF" w14:paraId="2BF0DF5B" w14:textId="77777777" w:rsidTr="007F0105">
        <w:tc>
          <w:tcPr>
            <w:tcW w:w="5220" w:type="dxa"/>
            <w:vAlign w:val="bottom"/>
          </w:tcPr>
          <w:p w14:paraId="5278FA1D" w14:textId="1B4FD971" w:rsidR="00071982" w:rsidRPr="00544EBF" w:rsidRDefault="00071982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44E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990" w:type="dxa"/>
          </w:tcPr>
          <w:p w14:paraId="061FF997" w14:textId="77777777" w:rsidR="00071982" w:rsidRPr="00544EBF" w:rsidRDefault="00071982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B6BB2C" w14:textId="77777777" w:rsidR="00071982" w:rsidRPr="00544EBF" w:rsidRDefault="00071982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374BFE" w14:textId="77777777" w:rsidR="00071982" w:rsidRPr="00544EBF" w:rsidRDefault="00071982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6B3447" w14:textId="77777777" w:rsidR="00071982" w:rsidRPr="00544EBF" w:rsidRDefault="00071982" w:rsidP="00BE1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C15BF1" w14:textId="77777777" w:rsidR="00071982" w:rsidRPr="00544EBF" w:rsidRDefault="00071982" w:rsidP="00BE1C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24874" w:rsidRPr="00544EBF" w14:paraId="48C7A2AC" w14:textId="77777777" w:rsidTr="007F0105">
        <w:tc>
          <w:tcPr>
            <w:tcW w:w="5220" w:type="dxa"/>
          </w:tcPr>
          <w:p w14:paraId="52B55F61" w14:textId="77777777" w:rsidR="00B24874" w:rsidRPr="00544EBF" w:rsidRDefault="00B24874" w:rsidP="00B2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44EB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990" w:type="dxa"/>
          </w:tcPr>
          <w:p w14:paraId="1318E45B" w14:textId="77777777" w:rsidR="00B24874" w:rsidRPr="00544EBF" w:rsidRDefault="00B24874" w:rsidP="00B248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FD41EA" w14:textId="77777777" w:rsidR="00B24874" w:rsidRPr="00544EBF" w:rsidRDefault="00B24874" w:rsidP="00B248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AD67317" w14:textId="64A4C9B6" w:rsidR="00B24874" w:rsidRPr="00F707B7" w:rsidRDefault="00491519" w:rsidP="00B2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700A2553" w14:textId="77777777" w:rsidR="00B24874" w:rsidRPr="00F707B7" w:rsidRDefault="00B24874" w:rsidP="00B2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046D78A" w14:textId="07C8C14B" w:rsidR="00B24874" w:rsidRPr="00F707B7" w:rsidRDefault="00491519" w:rsidP="00F70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24874" w:rsidRPr="00544EBF" w14:paraId="1EE26EE2" w14:textId="77777777" w:rsidTr="007F0105">
        <w:tc>
          <w:tcPr>
            <w:tcW w:w="5220" w:type="dxa"/>
          </w:tcPr>
          <w:p w14:paraId="2DB87CA6" w14:textId="77777777" w:rsidR="00B24874" w:rsidRPr="00544EBF" w:rsidRDefault="00B24874" w:rsidP="00B2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EB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สัญญาเกี่ยวกับการซื้อที่ดิน</w:t>
            </w:r>
          </w:p>
        </w:tc>
        <w:tc>
          <w:tcPr>
            <w:tcW w:w="990" w:type="dxa"/>
          </w:tcPr>
          <w:p w14:paraId="1992AFD1" w14:textId="77777777" w:rsidR="00B24874" w:rsidRPr="00544EBF" w:rsidRDefault="00B24874" w:rsidP="00B248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6FB1A7" w14:textId="77777777" w:rsidR="00B24874" w:rsidRPr="00544EBF" w:rsidRDefault="00B24874" w:rsidP="00B248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FF2D81" w14:textId="06B3C2F4" w:rsidR="00B24874" w:rsidRPr="00F707B7" w:rsidRDefault="00491519" w:rsidP="00B2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24874" w:rsidRPr="00F707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529</w:t>
            </w:r>
          </w:p>
        </w:tc>
        <w:tc>
          <w:tcPr>
            <w:tcW w:w="270" w:type="dxa"/>
          </w:tcPr>
          <w:p w14:paraId="3681A5E6" w14:textId="77777777" w:rsidR="00B24874" w:rsidRPr="00F707B7" w:rsidRDefault="00B24874" w:rsidP="00B2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6C64219" w14:textId="39A5DAB7" w:rsidR="00B24874" w:rsidRPr="00F707B7" w:rsidRDefault="00B24874" w:rsidP="00B2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707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4874" w:rsidRPr="00544EBF" w14:paraId="076C06A1" w14:textId="77777777" w:rsidTr="007F0105">
        <w:tc>
          <w:tcPr>
            <w:tcW w:w="5220" w:type="dxa"/>
          </w:tcPr>
          <w:p w14:paraId="6FC4979C" w14:textId="77777777" w:rsidR="00B24874" w:rsidRPr="00544EBF" w:rsidRDefault="00B24874" w:rsidP="00B2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EB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990" w:type="dxa"/>
          </w:tcPr>
          <w:p w14:paraId="63F92EC3" w14:textId="77777777" w:rsidR="00B24874" w:rsidRPr="00544EBF" w:rsidRDefault="00B24874" w:rsidP="00B248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983C8AD" w14:textId="77777777" w:rsidR="00B24874" w:rsidRPr="00544EBF" w:rsidRDefault="00B24874" w:rsidP="00B248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B68CE1" w14:textId="2D00289D" w:rsidR="00B24874" w:rsidRPr="00F707B7" w:rsidRDefault="00491519" w:rsidP="00B2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24874" w:rsidRPr="00F707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270" w:type="dxa"/>
          </w:tcPr>
          <w:p w14:paraId="1947937E" w14:textId="77777777" w:rsidR="00B24874" w:rsidRPr="00F707B7" w:rsidRDefault="00B24874" w:rsidP="00B2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9F21712" w14:textId="54C4EACA" w:rsidR="00B24874" w:rsidRPr="00F707B7" w:rsidRDefault="00B24874" w:rsidP="00F70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707B7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491519" w:rsidRPr="0049151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24874" w:rsidRPr="00544EBF" w14:paraId="326D67B8" w14:textId="77777777" w:rsidTr="007F0105">
        <w:tc>
          <w:tcPr>
            <w:tcW w:w="5220" w:type="dxa"/>
          </w:tcPr>
          <w:p w14:paraId="482C8AAD" w14:textId="4B054797" w:rsidR="00B24874" w:rsidRPr="00544EBF" w:rsidRDefault="00B24874" w:rsidP="00B2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สัญญาเกี่ยวกับลิขสิทธิ์ซอฟต์แวร์และการดำเนินการ</w:t>
            </w:r>
          </w:p>
        </w:tc>
        <w:tc>
          <w:tcPr>
            <w:tcW w:w="990" w:type="dxa"/>
          </w:tcPr>
          <w:p w14:paraId="6FD0E038" w14:textId="77777777" w:rsidR="00B24874" w:rsidRPr="00544EBF" w:rsidRDefault="00B24874" w:rsidP="00B248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36A839" w14:textId="77777777" w:rsidR="00B24874" w:rsidRPr="00544EBF" w:rsidRDefault="00B24874" w:rsidP="00B248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AE0717E" w14:textId="513C2B69" w:rsidR="00B24874" w:rsidRPr="00F707B7" w:rsidRDefault="00491519" w:rsidP="00B2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F6EBFFF" w14:textId="77777777" w:rsidR="00B24874" w:rsidRPr="00F707B7" w:rsidRDefault="00B24874" w:rsidP="00B2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6C86F94" w14:textId="7F52CF50" w:rsidR="00B24874" w:rsidRPr="00F707B7" w:rsidRDefault="00491519" w:rsidP="00B2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24874" w:rsidRPr="00544EBF" w14:paraId="43861480" w14:textId="77777777" w:rsidTr="007F0105">
        <w:tc>
          <w:tcPr>
            <w:tcW w:w="5220" w:type="dxa"/>
          </w:tcPr>
          <w:p w14:paraId="5646EFFB" w14:textId="6EE9FD92" w:rsidR="00B24874" w:rsidRPr="00544EBF" w:rsidRDefault="00B24874" w:rsidP="00B2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EB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990" w:type="dxa"/>
          </w:tcPr>
          <w:p w14:paraId="7A715170" w14:textId="77777777" w:rsidR="00B24874" w:rsidRPr="00544EBF" w:rsidRDefault="00B24874" w:rsidP="00B248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84E2D0C" w14:textId="77777777" w:rsidR="00B24874" w:rsidRPr="00544EBF" w:rsidRDefault="00B24874" w:rsidP="00B248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A230CD7" w14:textId="128C6A50" w:rsidR="00B24874" w:rsidRPr="00F707B7" w:rsidRDefault="00491519" w:rsidP="00B2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270" w:type="dxa"/>
          </w:tcPr>
          <w:p w14:paraId="4DB041A9" w14:textId="77777777" w:rsidR="00B24874" w:rsidRPr="00F707B7" w:rsidRDefault="00B24874" w:rsidP="00B2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DD3DB04" w14:textId="359EA64B" w:rsidR="00B24874" w:rsidRPr="00F707B7" w:rsidRDefault="00491519" w:rsidP="00B2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B24874" w:rsidRPr="00544EBF" w14:paraId="78F9A98D" w14:textId="77777777" w:rsidTr="007F0105">
        <w:tc>
          <w:tcPr>
            <w:tcW w:w="5220" w:type="dxa"/>
          </w:tcPr>
          <w:p w14:paraId="7CE86233" w14:textId="77777777" w:rsidR="00B24874" w:rsidRPr="00544EBF" w:rsidRDefault="00B24874" w:rsidP="00B2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EB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สัญญาก่อสร้างอาคารและสิ่งปลูกสร้าง</w:t>
            </w:r>
          </w:p>
        </w:tc>
        <w:tc>
          <w:tcPr>
            <w:tcW w:w="990" w:type="dxa"/>
          </w:tcPr>
          <w:p w14:paraId="7A0C3D01" w14:textId="77777777" w:rsidR="00B24874" w:rsidRPr="00544EBF" w:rsidRDefault="00B24874" w:rsidP="00B248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8D4095" w14:textId="77777777" w:rsidR="00B24874" w:rsidRPr="00544EBF" w:rsidRDefault="00B24874" w:rsidP="00B248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FF3594A" w14:textId="0D851FEB" w:rsidR="00B24874" w:rsidRPr="00F707B7" w:rsidRDefault="00491519" w:rsidP="00B2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75B53875" w14:textId="77777777" w:rsidR="00B24874" w:rsidRPr="00F707B7" w:rsidRDefault="00B24874" w:rsidP="00B2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43D2C5" w14:textId="03FA0263" w:rsidR="00B24874" w:rsidRPr="00F707B7" w:rsidRDefault="00B24874" w:rsidP="00B2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707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24874" w:rsidRPr="00544EBF" w14:paraId="4A6A2530" w14:textId="77777777" w:rsidTr="007F0105">
        <w:tc>
          <w:tcPr>
            <w:tcW w:w="5220" w:type="dxa"/>
          </w:tcPr>
          <w:p w14:paraId="1CEA8C32" w14:textId="77777777" w:rsidR="00B24874" w:rsidRPr="00544EBF" w:rsidRDefault="00B24874" w:rsidP="00B2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4E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6D112B4F" w14:textId="77777777" w:rsidR="00B24874" w:rsidRPr="00544EBF" w:rsidRDefault="00B24874" w:rsidP="00B2487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B76B09" w14:textId="77777777" w:rsidR="00B24874" w:rsidRPr="00544EBF" w:rsidRDefault="00B24874" w:rsidP="00B2487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592237F" w14:textId="17FD3196" w:rsidR="00B24874" w:rsidRPr="00F707B7" w:rsidRDefault="00491519" w:rsidP="00B2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B24874" w:rsidRPr="00F707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821</w:t>
            </w:r>
          </w:p>
        </w:tc>
        <w:tc>
          <w:tcPr>
            <w:tcW w:w="270" w:type="dxa"/>
          </w:tcPr>
          <w:p w14:paraId="52686FD7" w14:textId="77777777" w:rsidR="00B24874" w:rsidRPr="00F707B7" w:rsidRDefault="00B24874" w:rsidP="00B2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B97677F" w14:textId="240B3C10" w:rsidR="00B24874" w:rsidRPr="00F707B7" w:rsidRDefault="00491519" w:rsidP="00B24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5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</w:tr>
    </w:tbl>
    <w:p w14:paraId="02E56349" w14:textId="165A8EC8" w:rsidR="001C6DB4" w:rsidRDefault="001C6DB4" w:rsidP="00B44B8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2B24450E" w14:textId="2979FEFB" w:rsidR="00FE41C0" w:rsidRDefault="00FE41C0" w:rsidP="00B44B8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4837B54E" w14:textId="1C334E2D" w:rsidR="00FE41C0" w:rsidRDefault="00FE41C0" w:rsidP="00B44B8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774AC9D8" w14:textId="0B2E57D6" w:rsidR="00FE41C0" w:rsidRDefault="00FE41C0" w:rsidP="00B44B8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0BEC63AB" w14:textId="06B85012" w:rsidR="00FE41C0" w:rsidRDefault="00FE41C0" w:rsidP="00B44B8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67E477D0" w14:textId="42D54605" w:rsidR="00FE41C0" w:rsidRDefault="00FE41C0" w:rsidP="00B44B8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0AEC1765" w14:textId="77777777" w:rsidR="00FE41C0" w:rsidRPr="003718A2" w:rsidRDefault="00FE41C0" w:rsidP="00B44B8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5297EB38" w14:textId="6166F9CE" w:rsidR="00A45E3C" w:rsidRPr="00CD3F5C" w:rsidRDefault="00544E5A" w:rsidP="006D5E0A">
      <w:pPr>
        <w:pStyle w:val="a"/>
        <w:tabs>
          <w:tab w:val="clear" w:pos="1080"/>
        </w:tabs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cs/>
          <w:lang w:val="en-US"/>
        </w:rPr>
      </w:pPr>
      <w:r w:rsidRPr="00CD3F5C">
        <w:rPr>
          <w:rFonts w:asciiTheme="majorBidi" w:hAnsiTheme="majorBidi" w:cstheme="majorBidi"/>
          <w:b/>
          <w:bCs/>
          <w:i/>
          <w:iCs/>
          <w:cs/>
          <w:lang w:val="en-US"/>
        </w:rPr>
        <w:lastRenderedPageBreak/>
        <w:t>อื่นๆ</w:t>
      </w:r>
    </w:p>
    <w:p w14:paraId="2927B0D1" w14:textId="77777777" w:rsidR="00A45E3C" w:rsidRPr="003718A2" w:rsidRDefault="00A45E3C" w:rsidP="00AA3C1F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2B703DC" w14:textId="0D72EB00" w:rsidR="00EA6761" w:rsidRPr="00CD3F5C" w:rsidRDefault="00AB101B" w:rsidP="006D5E0A">
      <w:pPr>
        <w:pStyle w:val="a"/>
        <w:tabs>
          <w:tab w:val="clear" w:pos="1080"/>
        </w:tabs>
        <w:ind w:left="1080" w:hanging="540"/>
        <w:jc w:val="thaiDistribute"/>
        <w:rPr>
          <w:rFonts w:asciiTheme="majorBidi" w:hAnsiTheme="majorBidi" w:cstheme="majorBidi"/>
          <w:cs/>
          <w:lang w:val="en-US"/>
        </w:rPr>
      </w:pPr>
      <w:r w:rsidRPr="00CD3F5C">
        <w:rPr>
          <w:rFonts w:asciiTheme="majorBidi" w:hAnsiTheme="majorBidi" w:cstheme="majorBidi"/>
          <w:cs/>
        </w:rPr>
        <w:t xml:space="preserve">ณ วันที่ </w:t>
      </w:r>
      <w:r w:rsidR="00491519" w:rsidRPr="00491519">
        <w:rPr>
          <w:rFonts w:asciiTheme="majorBidi" w:hAnsiTheme="majorBidi" w:cstheme="majorBidi"/>
          <w:lang w:val="en-US"/>
        </w:rPr>
        <w:t>30</w:t>
      </w:r>
      <w:r w:rsidR="004F5B31">
        <w:rPr>
          <w:rFonts w:asciiTheme="majorBidi" w:hAnsiTheme="majorBidi" w:cstheme="majorBidi"/>
          <w:lang w:val="en-US"/>
        </w:rPr>
        <w:t xml:space="preserve"> </w:t>
      </w:r>
      <w:r w:rsidR="004F5B31">
        <w:rPr>
          <w:rFonts w:asciiTheme="majorBidi" w:hAnsiTheme="majorBidi" w:cstheme="majorBidi" w:hint="cs"/>
          <w:cs/>
          <w:lang w:val="en-US"/>
        </w:rPr>
        <w:t xml:space="preserve">มิถุนายน </w:t>
      </w:r>
      <w:r w:rsidR="00491519" w:rsidRPr="00491519">
        <w:rPr>
          <w:rFonts w:asciiTheme="majorBidi" w:hAnsiTheme="majorBidi" w:cstheme="majorBidi"/>
          <w:lang w:val="en-US"/>
        </w:rPr>
        <w:t>2566</w:t>
      </w:r>
    </w:p>
    <w:p w14:paraId="721C0921" w14:textId="77777777" w:rsidR="00EA6761" w:rsidRPr="003718A2" w:rsidRDefault="00EA6761" w:rsidP="00CB1BF1">
      <w:pPr>
        <w:pStyle w:val="a"/>
        <w:ind w:left="1080" w:hanging="54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38971AB8" w14:textId="05295C09" w:rsidR="001A5FD6" w:rsidRPr="00F33201" w:rsidRDefault="001B7644" w:rsidP="0085211C">
      <w:pPr>
        <w:pStyle w:val="a"/>
        <w:numPr>
          <w:ilvl w:val="0"/>
          <w:numId w:val="17"/>
        </w:numPr>
        <w:jc w:val="thaiDistribute"/>
        <w:rPr>
          <w:rFonts w:asciiTheme="majorBidi" w:hAnsiTheme="majorBidi" w:cstheme="majorBidi"/>
          <w:lang w:val="en-US"/>
        </w:rPr>
      </w:pPr>
      <w:r w:rsidRPr="00CD3F5C">
        <w:rPr>
          <w:rFonts w:asciiTheme="majorBidi" w:hAnsiTheme="majorBidi" w:cstheme="majorBidi"/>
          <w:cs/>
        </w:rPr>
        <w:t>กลุ่มบริษัท</w:t>
      </w:r>
      <w:r w:rsidR="00A45E3C" w:rsidRPr="00CD3F5C">
        <w:rPr>
          <w:rFonts w:asciiTheme="majorBidi" w:hAnsiTheme="majorBidi" w:cstheme="majorBidi"/>
          <w:cs/>
          <w:lang w:val="en-US"/>
        </w:rPr>
        <w:t>มี</w:t>
      </w:r>
      <w:r w:rsidR="00637898" w:rsidRPr="00CD3F5C">
        <w:rPr>
          <w:rFonts w:asciiTheme="majorBidi" w:hAnsiTheme="majorBidi" w:cstheme="majorBidi"/>
          <w:cs/>
          <w:lang w:val="en-US"/>
        </w:rPr>
        <w:t>ภาระผูกพันต่อ</w:t>
      </w:r>
      <w:r w:rsidR="00513B5A">
        <w:rPr>
          <w:rFonts w:asciiTheme="majorBidi" w:hAnsiTheme="majorBidi" w:cstheme="majorBidi" w:hint="cs"/>
          <w:cs/>
          <w:lang w:val="en-US"/>
        </w:rPr>
        <w:t>สถาบันการเงิน</w:t>
      </w:r>
      <w:r w:rsidR="00A45E3C" w:rsidRPr="00CD3F5C">
        <w:rPr>
          <w:rFonts w:asciiTheme="majorBidi" w:hAnsiTheme="majorBidi" w:cstheme="majorBidi"/>
          <w:cs/>
        </w:rPr>
        <w:t>จากการที่</w:t>
      </w:r>
      <w:r w:rsidR="00513B5A">
        <w:rPr>
          <w:rFonts w:asciiTheme="majorBidi" w:hAnsiTheme="majorBidi" w:cstheme="majorBidi" w:hint="cs"/>
          <w:cs/>
        </w:rPr>
        <w:t>สถาบันการเงิน</w:t>
      </w:r>
      <w:r w:rsidR="00A45E3C" w:rsidRPr="00CD3F5C">
        <w:rPr>
          <w:rFonts w:asciiTheme="majorBidi" w:hAnsiTheme="majorBidi" w:cstheme="majorBidi"/>
          <w:cs/>
        </w:rPr>
        <w:t>ในประเทศหลายแห่งออกหนังสือค้ำประกัน</w:t>
      </w:r>
      <w:r w:rsidR="003018C7" w:rsidRPr="00CD3F5C">
        <w:rPr>
          <w:rFonts w:asciiTheme="majorBidi" w:hAnsiTheme="majorBidi" w:cstheme="majorBidi"/>
          <w:cs/>
          <w:lang w:val="en-US"/>
        </w:rPr>
        <w:t>ให้แก่</w:t>
      </w:r>
      <w:r w:rsidRPr="00CD3F5C">
        <w:rPr>
          <w:rFonts w:asciiTheme="majorBidi" w:hAnsiTheme="majorBidi" w:cstheme="majorBidi"/>
          <w:cs/>
          <w:lang w:val="en-US"/>
        </w:rPr>
        <w:t>กลุ่ม</w:t>
      </w:r>
      <w:r w:rsidR="00AF3B8C" w:rsidRPr="00CD3F5C">
        <w:rPr>
          <w:rFonts w:asciiTheme="majorBidi" w:hAnsiTheme="majorBidi" w:cstheme="majorBidi"/>
          <w:cs/>
          <w:lang w:val="en-US"/>
        </w:rPr>
        <w:t>บริษัท</w:t>
      </w:r>
      <w:r w:rsidR="00A45E3C" w:rsidRPr="00CD3F5C">
        <w:rPr>
          <w:rFonts w:asciiTheme="majorBidi" w:hAnsiTheme="majorBidi" w:cstheme="majorBidi"/>
          <w:cs/>
        </w:rPr>
        <w:t>เป็นจำนวนเงิน</w:t>
      </w:r>
      <w:r w:rsidR="00A45E3C" w:rsidRPr="00F707B7">
        <w:rPr>
          <w:rFonts w:asciiTheme="majorBidi" w:hAnsiTheme="majorBidi" w:cstheme="majorBidi"/>
          <w:cs/>
        </w:rPr>
        <w:t>รวม</w:t>
      </w:r>
      <w:r w:rsidR="004F5B31" w:rsidRPr="00F707B7">
        <w:rPr>
          <w:rFonts w:asciiTheme="majorBidi" w:hAnsiTheme="majorBidi" w:cstheme="majorBidi" w:hint="cs"/>
          <w:cs/>
        </w:rPr>
        <w:t xml:space="preserve"> </w:t>
      </w:r>
      <w:r w:rsidR="00491519" w:rsidRPr="00491519">
        <w:rPr>
          <w:rFonts w:ascii="Angsana New" w:hAnsi="Angsana New" w:cs="Angsana New"/>
          <w:lang w:val="en-US"/>
        </w:rPr>
        <w:t>8</w:t>
      </w:r>
      <w:r w:rsidR="00F81622" w:rsidRPr="00F707B7">
        <w:rPr>
          <w:rFonts w:ascii="Angsana New" w:hAnsi="Angsana New" w:cs="Angsana New"/>
          <w:lang w:val="en-US"/>
        </w:rPr>
        <w:t>,</w:t>
      </w:r>
      <w:r w:rsidR="00491519" w:rsidRPr="00491519">
        <w:rPr>
          <w:rFonts w:ascii="Angsana New" w:hAnsi="Angsana New" w:cs="Angsana New"/>
          <w:lang w:val="en-US"/>
        </w:rPr>
        <w:t>572</w:t>
      </w:r>
      <w:r w:rsidR="00EB603A" w:rsidRPr="00CD3F5C">
        <w:rPr>
          <w:rFonts w:asciiTheme="majorBidi" w:hAnsiTheme="majorBidi" w:cstheme="majorBidi"/>
          <w:lang w:val="en-US"/>
        </w:rPr>
        <w:t xml:space="preserve"> </w:t>
      </w:r>
      <w:r w:rsidR="00A45E3C" w:rsidRPr="00CD3F5C">
        <w:rPr>
          <w:rFonts w:asciiTheme="majorBidi" w:hAnsiTheme="majorBidi" w:cstheme="majorBidi"/>
          <w:cs/>
        </w:rPr>
        <w:t>ล้านบาท</w:t>
      </w:r>
    </w:p>
    <w:p w14:paraId="34C1CE61" w14:textId="77777777" w:rsidR="00F33201" w:rsidRPr="00CD3F5C" w:rsidRDefault="00F33201" w:rsidP="00F33201">
      <w:pPr>
        <w:pStyle w:val="a"/>
        <w:ind w:left="1080"/>
        <w:jc w:val="thaiDistribute"/>
        <w:rPr>
          <w:rFonts w:asciiTheme="majorBidi" w:hAnsiTheme="majorBidi" w:cstheme="majorBidi"/>
          <w:lang w:val="en-US"/>
        </w:rPr>
      </w:pPr>
    </w:p>
    <w:p w14:paraId="5A5AC0C4" w14:textId="62D6C4F4" w:rsidR="00655929" w:rsidRPr="00CD3F5C" w:rsidRDefault="00C92446" w:rsidP="0085211C">
      <w:pPr>
        <w:pStyle w:val="a"/>
        <w:numPr>
          <w:ilvl w:val="0"/>
          <w:numId w:val="17"/>
        </w:numPr>
        <w:jc w:val="thaiDistribute"/>
        <w:rPr>
          <w:rFonts w:asciiTheme="majorBidi" w:hAnsiTheme="majorBidi" w:cstheme="majorBidi"/>
          <w:lang w:val="en-US"/>
        </w:rPr>
      </w:pPr>
      <w:r w:rsidRPr="00CD3F5C">
        <w:rPr>
          <w:rFonts w:asciiTheme="majorBidi" w:hAnsiTheme="majorBidi" w:cstheme="majorBidi"/>
          <w:cs/>
          <w:lang w:val="en-US"/>
        </w:rPr>
        <w:t>บริษัทและ</w:t>
      </w:r>
      <w:r w:rsidR="00D07155" w:rsidRPr="00CD3F5C">
        <w:rPr>
          <w:rFonts w:asciiTheme="majorBidi" w:hAnsiTheme="majorBidi" w:cstheme="majorBidi"/>
          <w:cs/>
          <w:lang w:val="en-US"/>
        </w:rPr>
        <w:t>บริษัท</w:t>
      </w:r>
      <w:r w:rsidR="005E72DE" w:rsidRPr="00CD3F5C">
        <w:rPr>
          <w:rFonts w:asciiTheme="majorBidi" w:hAnsiTheme="majorBidi" w:cstheme="majorBidi"/>
          <w:cs/>
          <w:lang w:val="en-US"/>
        </w:rPr>
        <w:t>ย่อย</w:t>
      </w:r>
      <w:r w:rsidR="009407A5" w:rsidRPr="00CD3F5C">
        <w:rPr>
          <w:rFonts w:asciiTheme="majorBidi" w:hAnsiTheme="majorBidi" w:cstheme="majorBidi"/>
          <w:cs/>
          <w:lang w:val="en-US"/>
        </w:rPr>
        <w:t>แห่งหนึ่ง</w:t>
      </w:r>
      <w:r w:rsidR="00D07155" w:rsidRPr="00CD3F5C">
        <w:rPr>
          <w:rFonts w:asciiTheme="majorBidi" w:hAnsiTheme="majorBidi" w:cstheme="majorBidi"/>
          <w:cs/>
          <w:lang w:val="en-US"/>
        </w:rPr>
        <w:t>มีภาระผูกพันต่อ</w:t>
      </w:r>
      <w:r w:rsidR="00513B5A">
        <w:rPr>
          <w:rFonts w:asciiTheme="majorBidi" w:hAnsiTheme="majorBidi" w:cstheme="majorBidi" w:hint="cs"/>
          <w:cs/>
          <w:lang w:val="en-US"/>
        </w:rPr>
        <w:t>สถาบันการเงิน</w:t>
      </w:r>
      <w:r w:rsidR="00D07155" w:rsidRPr="00CD3F5C">
        <w:rPr>
          <w:rFonts w:asciiTheme="majorBidi" w:hAnsiTheme="majorBidi" w:cstheme="majorBidi"/>
          <w:cs/>
          <w:lang w:val="en-US"/>
        </w:rPr>
        <w:t>เกี่ยวกับการค้ำประกัน</w:t>
      </w:r>
      <w:r w:rsidR="008349FF">
        <w:rPr>
          <w:rFonts w:asciiTheme="majorBidi" w:hAnsiTheme="majorBidi" w:cstheme="majorBidi"/>
          <w:cs/>
          <w:lang w:val="en-US"/>
        </w:rPr>
        <w:t>วงเงินกู้</w:t>
      </w:r>
      <w:r w:rsidR="00164E56">
        <w:rPr>
          <w:rFonts w:asciiTheme="majorBidi" w:hAnsiTheme="majorBidi" w:cstheme="majorBidi"/>
          <w:cs/>
          <w:lang w:val="en-US"/>
        </w:rPr>
        <w:t>ยืม</w:t>
      </w:r>
      <w:r w:rsidR="008349FF">
        <w:rPr>
          <w:rFonts w:asciiTheme="majorBidi" w:hAnsiTheme="majorBidi" w:cstheme="majorBidi"/>
          <w:cs/>
          <w:lang w:val="en-US"/>
        </w:rPr>
        <w:t xml:space="preserve">ระยะยาว จำนวนรวม </w:t>
      </w:r>
      <w:r w:rsidR="00491519" w:rsidRPr="00491519">
        <w:rPr>
          <w:rFonts w:ascii="Angsana New" w:hAnsi="Angsana New" w:cs="Angsana New"/>
          <w:lang w:val="en-US"/>
        </w:rPr>
        <w:t>4</w:t>
      </w:r>
      <w:r w:rsidR="00F81622" w:rsidRPr="00F707B7">
        <w:rPr>
          <w:rFonts w:ascii="Angsana New" w:hAnsi="Angsana New" w:cs="Angsana New"/>
          <w:lang w:val="en-US"/>
        </w:rPr>
        <w:t>,</w:t>
      </w:r>
      <w:r w:rsidR="00491519" w:rsidRPr="00491519">
        <w:rPr>
          <w:rFonts w:ascii="Angsana New" w:hAnsi="Angsana New" w:cs="Angsana New"/>
          <w:lang w:val="en-US"/>
        </w:rPr>
        <w:t>864</w:t>
      </w:r>
      <w:r w:rsidR="001924CB">
        <w:rPr>
          <w:rFonts w:asciiTheme="majorBidi" w:hAnsiTheme="majorBidi" w:cstheme="majorBidi"/>
          <w:lang w:val="en-US"/>
        </w:rPr>
        <w:t xml:space="preserve"> </w:t>
      </w:r>
      <w:r w:rsidR="008349FF">
        <w:rPr>
          <w:rFonts w:asciiTheme="majorBidi" w:hAnsiTheme="majorBidi" w:cstheme="majorBidi"/>
          <w:cs/>
          <w:lang w:val="en-US"/>
        </w:rPr>
        <w:t xml:space="preserve">ล้านบาท </w:t>
      </w:r>
      <w:r w:rsidR="00D07155" w:rsidRPr="00CD3F5C">
        <w:rPr>
          <w:rFonts w:asciiTheme="majorBidi" w:hAnsiTheme="majorBidi" w:cstheme="majorBidi"/>
          <w:cs/>
          <w:lang w:val="en-US"/>
        </w:rPr>
        <w:t>วงเงินเบิกเกินบัญชีจำนวนรว</w:t>
      </w:r>
      <w:r w:rsidR="00911EA9" w:rsidRPr="00CD3F5C">
        <w:rPr>
          <w:rFonts w:asciiTheme="majorBidi" w:hAnsiTheme="majorBidi" w:cstheme="majorBidi"/>
          <w:cs/>
          <w:lang w:val="en-US"/>
        </w:rPr>
        <w:t>ม</w:t>
      </w:r>
      <w:r w:rsidR="00E46FB3" w:rsidRPr="00CD3F5C">
        <w:rPr>
          <w:rFonts w:asciiTheme="majorBidi" w:hAnsiTheme="majorBidi" w:cstheme="majorBidi"/>
          <w:lang w:val="en-US"/>
        </w:rPr>
        <w:t xml:space="preserve"> </w:t>
      </w:r>
      <w:r w:rsidR="00491519" w:rsidRPr="00491519">
        <w:rPr>
          <w:rFonts w:ascii="Angsana New" w:hAnsi="Angsana New" w:cs="Angsana New"/>
          <w:lang w:val="en-US"/>
        </w:rPr>
        <w:t>105</w:t>
      </w:r>
      <w:r w:rsidR="00DB0FCE" w:rsidRPr="00CD3F5C">
        <w:rPr>
          <w:rFonts w:asciiTheme="majorBidi" w:hAnsiTheme="majorBidi" w:cstheme="majorBidi"/>
          <w:lang w:val="en-US"/>
        </w:rPr>
        <w:t xml:space="preserve"> </w:t>
      </w:r>
      <w:r w:rsidR="00D07155" w:rsidRPr="00CD3F5C">
        <w:rPr>
          <w:rFonts w:asciiTheme="majorBidi" w:hAnsiTheme="majorBidi" w:cstheme="majorBidi"/>
          <w:cs/>
          <w:lang w:val="en-US"/>
        </w:rPr>
        <w:t>ล้านบาท</w:t>
      </w:r>
      <w:r w:rsidR="00AF52BD" w:rsidRPr="00CD3F5C">
        <w:rPr>
          <w:rFonts w:asciiTheme="majorBidi" w:hAnsiTheme="majorBidi" w:cstheme="majorBidi"/>
          <w:cs/>
          <w:lang w:val="en-US"/>
        </w:rPr>
        <w:t xml:space="preserve"> </w:t>
      </w:r>
      <w:r w:rsidR="00D07155" w:rsidRPr="00CD3F5C">
        <w:rPr>
          <w:rFonts w:asciiTheme="majorBidi" w:hAnsiTheme="majorBidi" w:cstheme="majorBidi"/>
          <w:cs/>
          <w:lang w:val="en-US"/>
        </w:rPr>
        <w:t>วงเงินหนังสือค้ำประกันที่ออกโ</w:t>
      </w:r>
      <w:r w:rsidR="00911EA9" w:rsidRPr="00CD3F5C">
        <w:rPr>
          <w:rFonts w:asciiTheme="majorBidi" w:hAnsiTheme="majorBidi" w:cstheme="majorBidi"/>
          <w:cs/>
          <w:lang w:val="en-US"/>
        </w:rPr>
        <w:t>ดย</w:t>
      </w:r>
      <w:r w:rsidR="00513B5A">
        <w:rPr>
          <w:rFonts w:asciiTheme="majorBidi" w:hAnsiTheme="majorBidi" w:cstheme="majorBidi" w:hint="cs"/>
          <w:cs/>
          <w:lang w:val="en-US"/>
        </w:rPr>
        <w:t>สถาบันการเงิน</w:t>
      </w:r>
      <w:r w:rsidR="00911EA9" w:rsidRPr="00CD3F5C">
        <w:rPr>
          <w:rFonts w:asciiTheme="majorBidi" w:hAnsiTheme="majorBidi" w:cstheme="majorBidi"/>
          <w:cs/>
          <w:lang w:val="en-US"/>
        </w:rPr>
        <w:t>จำนวน</w:t>
      </w:r>
      <w:r w:rsidR="001924CB">
        <w:rPr>
          <w:rFonts w:asciiTheme="majorBidi" w:hAnsiTheme="majorBidi" w:cstheme="majorBidi"/>
          <w:lang w:val="en-US"/>
        </w:rPr>
        <w:t xml:space="preserve"> </w:t>
      </w:r>
      <w:r w:rsidR="00491519" w:rsidRPr="00491519">
        <w:rPr>
          <w:rFonts w:ascii="Angsana New" w:hAnsi="Angsana New" w:cs="Angsana New"/>
          <w:lang w:val="en-US"/>
        </w:rPr>
        <w:t>7</w:t>
      </w:r>
      <w:r w:rsidR="00F81622" w:rsidRPr="00F707B7">
        <w:rPr>
          <w:rFonts w:ascii="Angsana New" w:hAnsi="Angsana New" w:cs="Angsana New"/>
          <w:lang w:val="en-US"/>
        </w:rPr>
        <w:t>,</w:t>
      </w:r>
      <w:r w:rsidR="00491519" w:rsidRPr="00491519">
        <w:rPr>
          <w:rFonts w:ascii="Angsana New" w:hAnsi="Angsana New" w:cs="Angsana New"/>
          <w:lang w:val="en-US"/>
        </w:rPr>
        <w:t>291</w:t>
      </w:r>
      <w:r w:rsidR="00751033" w:rsidRPr="00CD3F5C">
        <w:rPr>
          <w:rFonts w:asciiTheme="majorBidi" w:hAnsiTheme="majorBidi" w:cstheme="majorBidi"/>
          <w:lang w:val="en-US"/>
        </w:rPr>
        <w:t xml:space="preserve"> </w:t>
      </w:r>
      <w:r w:rsidR="00D07155" w:rsidRPr="00CD3F5C">
        <w:rPr>
          <w:rFonts w:asciiTheme="majorBidi" w:hAnsiTheme="majorBidi" w:cstheme="majorBidi"/>
          <w:cs/>
          <w:lang w:val="en-US"/>
        </w:rPr>
        <w:t>ล้านบาท</w:t>
      </w:r>
      <w:r w:rsidR="0006771B" w:rsidRPr="00CD3F5C">
        <w:rPr>
          <w:rFonts w:asciiTheme="majorBidi" w:hAnsiTheme="majorBidi" w:cstheme="majorBidi"/>
          <w:lang w:val="en-US"/>
        </w:rPr>
        <w:t xml:space="preserve"> </w:t>
      </w:r>
      <w:r w:rsidR="00D07155" w:rsidRPr="00CD3F5C">
        <w:rPr>
          <w:rFonts w:asciiTheme="majorBidi" w:hAnsiTheme="majorBidi" w:cstheme="majorBidi"/>
          <w:cs/>
          <w:lang w:val="en-US"/>
        </w:rPr>
        <w:t>วงเงินตั๋วสั</w:t>
      </w:r>
      <w:r w:rsidR="00911EA9" w:rsidRPr="00CD3F5C">
        <w:rPr>
          <w:rFonts w:asciiTheme="majorBidi" w:hAnsiTheme="majorBidi" w:cstheme="majorBidi"/>
          <w:cs/>
          <w:lang w:val="en-US"/>
        </w:rPr>
        <w:t>ญญาใช้เงินจำนวน</w:t>
      </w:r>
      <w:r w:rsidR="001924CB">
        <w:rPr>
          <w:rFonts w:asciiTheme="majorBidi" w:hAnsiTheme="majorBidi" w:cstheme="majorBidi"/>
          <w:lang w:val="en-US"/>
        </w:rPr>
        <w:t xml:space="preserve"> </w:t>
      </w:r>
      <w:r w:rsidR="00491519" w:rsidRPr="00491519">
        <w:rPr>
          <w:rFonts w:ascii="Angsana New" w:hAnsi="Angsana New" w:cs="Angsana New"/>
          <w:lang w:val="en-US"/>
        </w:rPr>
        <w:t>10</w:t>
      </w:r>
      <w:r w:rsidR="00F81622" w:rsidRPr="00F707B7">
        <w:rPr>
          <w:rFonts w:ascii="Angsana New" w:hAnsi="Angsana New" w:cs="Angsana New"/>
          <w:lang w:val="en-US"/>
        </w:rPr>
        <w:t>,</w:t>
      </w:r>
      <w:r w:rsidR="00491519" w:rsidRPr="00491519">
        <w:rPr>
          <w:rFonts w:ascii="Angsana New" w:hAnsi="Angsana New" w:cs="Angsana New"/>
          <w:lang w:val="en-US"/>
        </w:rPr>
        <w:t>347</w:t>
      </w:r>
      <w:r w:rsidR="001924CB">
        <w:rPr>
          <w:rFonts w:asciiTheme="majorBidi" w:hAnsiTheme="majorBidi" w:cstheme="majorBidi"/>
          <w:lang w:val="en-US"/>
        </w:rPr>
        <w:t xml:space="preserve"> </w:t>
      </w:r>
      <w:r w:rsidR="00D07155" w:rsidRPr="00CD3F5C">
        <w:rPr>
          <w:rFonts w:asciiTheme="majorBidi" w:hAnsiTheme="majorBidi" w:cstheme="majorBidi"/>
          <w:cs/>
          <w:lang w:val="en-US"/>
        </w:rPr>
        <w:t>ล</w:t>
      </w:r>
      <w:r w:rsidR="00911EA9" w:rsidRPr="00CD3F5C">
        <w:rPr>
          <w:rFonts w:asciiTheme="majorBidi" w:hAnsiTheme="majorBidi" w:cstheme="majorBidi"/>
          <w:cs/>
          <w:lang w:val="en-US"/>
        </w:rPr>
        <w:t>้านบาท</w:t>
      </w:r>
      <w:r w:rsidR="00A3784D" w:rsidRPr="00CD3F5C">
        <w:rPr>
          <w:rFonts w:asciiTheme="majorBidi" w:hAnsiTheme="majorBidi" w:cstheme="majorBidi"/>
          <w:lang w:val="en-US"/>
        </w:rPr>
        <w:t xml:space="preserve"> </w:t>
      </w:r>
      <w:r w:rsidR="00911EA9" w:rsidRPr="00CD3F5C">
        <w:rPr>
          <w:rFonts w:asciiTheme="majorBidi" w:hAnsiTheme="majorBidi" w:cstheme="majorBidi"/>
          <w:cs/>
          <w:lang w:val="en-US"/>
        </w:rPr>
        <w:t>และวงเงินสินเชื่ออื่น</w:t>
      </w:r>
      <w:r w:rsidR="009407A5" w:rsidRPr="00CD3F5C">
        <w:rPr>
          <w:rFonts w:asciiTheme="majorBidi" w:hAnsiTheme="majorBidi" w:cstheme="majorBidi"/>
          <w:cs/>
          <w:lang w:val="en-US"/>
        </w:rPr>
        <w:t>จำนวน</w:t>
      </w:r>
      <w:r w:rsidR="001924CB">
        <w:rPr>
          <w:rFonts w:asciiTheme="majorBidi" w:hAnsiTheme="majorBidi" w:cstheme="majorBidi"/>
          <w:lang w:val="en-US"/>
        </w:rPr>
        <w:t xml:space="preserve"> </w:t>
      </w:r>
      <w:r w:rsidR="00491519" w:rsidRPr="00491519">
        <w:rPr>
          <w:rFonts w:ascii="Angsana New" w:hAnsi="Angsana New" w:cs="Angsana New"/>
          <w:lang w:val="en-US"/>
        </w:rPr>
        <w:t>2</w:t>
      </w:r>
      <w:r w:rsidR="00F81622" w:rsidRPr="00F707B7">
        <w:rPr>
          <w:rFonts w:ascii="Angsana New" w:hAnsi="Angsana New" w:cs="Angsana New"/>
          <w:lang w:val="en-US"/>
        </w:rPr>
        <w:t>,</w:t>
      </w:r>
      <w:r w:rsidR="00491519" w:rsidRPr="00491519">
        <w:rPr>
          <w:rFonts w:ascii="Angsana New" w:hAnsi="Angsana New" w:cs="Angsana New"/>
          <w:lang w:val="en-US"/>
        </w:rPr>
        <w:t>300</w:t>
      </w:r>
      <w:r w:rsidR="001924CB">
        <w:rPr>
          <w:rFonts w:asciiTheme="majorBidi" w:hAnsiTheme="majorBidi" w:cstheme="majorBidi"/>
          <w:lang w:val="en-US"/>
        </w:rPr>
        <w:t xml:space="preserve"> </w:t>
      </w:r>
      <w:r w:rsidR="00D07155" w:rsidRPr="00CD3F5C">
        <w:rPr>
          <w:rFonts w:asciiTheme="majorBidi" w:hAnsiTheme="majorBidi" w:cstheme="majorBidi"/>
          <w:cs/>
          <w:lang w:val="en-US"/>
        </w:rPr>
        <w:t>ล้านบาท</w:t>
      </w:r>
      <w:r w:rsidR="00FE41C0">
        <w:rPr>
          <w:rFonts w:asciiTheme="majorBidi" w:hAnsiTheme="majorBidi" w:cstheme="majorBidi" w:hint="cs"/>
          <w:cs/>
          <w:lang w:val="en-US"/>
        </w:rPr>
        <w:t xml:space="preserve"> </w:t>
      </w:r>
      <w:r w:rsidR="00655929" w:rsidRPr="00CD3F5C">
        <w:rPr>
          <w:rFonts w:asciiTheme="majorBidi" w:hAnsiTheme="majorBidi" w:cstheme="majorBidi"/>
          <w:cs/>
        </w:rPr>
        <w:t xml:space="preserve">ของบริษัทย่อยแห่งอื่นๆ </w:t>
      </w:r>
      <w:r w:rsidR="00655929" w:rsidRPr="00CD3F5C">
        <w:rPr>
          <w:rFonts w:asciiTheme="majorBidi" w:hAnsiTheme="majorBidi" w:cstheme="majorBidi"/>
          <w:cs/>
          <w:lang w:val="en-US"/>
        </w:rPr>
        <w:t>ในกลุ่มบริษัทเดียวกัน</w:t>
      </w:r>
    </w:p>
    <w:p w14:paraId="470E5A81" w14:textId="77777777" w:rsidR="00EB1C26" w:rsidRPr="00CD3F5C" w:rsidRDefault="00EB1C26" w:rsidP="001C6DB4">
      <w:pPr>
        <w:pStyle w:val="a"/>
        <w:ind w:left="540"/>
        <w:jc w:val="thaiDistribute"/>
        <w:rPr>
          <w:rFonts w:asciiTheme="majorBidi" w:hAnsiTheme="majorBidi" w:cstheme="majorBidi"/>
          <w:lang w:val="en-US"/>
        </w:rPr>
      </w:pPr>
    </w:p>
    <w:p w14:paraId="6E29B4AF" w14:textId="5CE53714" w:rsidR="00A45E3C" w:rsidRPr="00CD3F5C" w:rsidRDefault="00A45E3C" w:rsidP="008D2DAC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cs/>
        </w:rPr>
      </w:pPr>
      <w:r w:rsidRPr="00CD3F5C">
        <w:rPr>
          <w:rFonts w:asciiTheme="majorBidi" w:hAnsiTheme="majorBidi" w:cstheme="majorBidi"/>
          <w:b/>
          <w:bCs/>
          <w:cs/>
        </w:rPr>
        <w:t>หนี้สินที่อาจเกิดขึ้น</w:t>
      </w:r>
    </w:p>
    <w:p w14:paraId="5105904A" w14:textId="77777777" w:rsidR="00C36806" w:rsidRPr="00CD3F5C" w:rsidRDefault="00C36806" w:rsidP="00A16C55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cs/>
        </w:rPr>
      </w:pPr>
    </w:p>
    <w:p w14:paraId="5D7D4451" w14:textId="1D9E592B" w:rsidR="00274994" w:rsidRDefault="00911EA9" w:rsidP="00A16C55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</w:rPr>
      </w:pPr>
      <w:r w:rsidRPr="00CD3F5C">
        <w:rPr>
          <w:rFonts w:asciiTheme="majorBidi" w:hAnsiTheme="majorBidi" w:cstheme="majorBidi"/>
          <w:cs/>
        </w:rPr>
        <w:t xml:space="preserve">ณ วันที่ </w:t>
      </w:r>
      <w:r w:rsidR="00491519" w:rsidRPr="00491519">
        <w:rPr>
          <w:rFonts w:asciiTheme="majorBidi" w:hAnsiTheme="majorBidi" w:cstheme="majorBidi"/>
          <w:lang w:val="en-US"/>
        </w:rPr>
        <w:t>30</w:t>
      </w:r>
      <w:r w:rsidR="004F5B31">
        <w:rPr>
          <w:rFonts w:asciiTheme="majorBidi" w:hAnsiTheme="majorBidi" w:cstheme="majorBidi"/>
          <w:lang w:val="en-US"/>
        </w:rPr>
        <w:t xml:space="preserve"> </w:t>
      </w:r>
      <w:r w:rsidR="004F5B31">
        <w:rPr>
          <w:rFonts w:asciiTheme="majorBidi" w:hAnsiTheme="majorBidi" w:cstheme="majorBidi" w:hint="cs"/>
          <w:cs/>
          <w:lang w:val="en-US"/>
        </w:rPr>
        <w:t xml:space="preserve">มิถุนายน </w:t>
      </w:r>
      <w:r w:rsidR="00491519" w:rsidRPr="00491519">
        <w:rPr>
          <w:rFonts w:asciiTheme="majorBidi" w:hAnsiTheme="majorBidi" w:cstheme="majorBidi"/>
          <w:lang w:val="en-US"/>
        </w:rPr>
        <w:t>2566</w:t>
      </w:r>
      <w:r w:rsidR="00FC75ED" w:rsidRPr="00CD3F5C">
        <w:rPr>
          <w:rFonts w:asciiTheme="majorBidi" w:hAnsiTheme="majorBidi" w:cstheme="majorBidi"/>
          <w:cs/>
        </w:rPr>
        <w:t xml:space="preserve"> </w:t>
      </w:r>
      <w:r w:rsidR="005E72DE" w:rsidRPr="00CD3F5C">
        <w:rPr>
          <w:rFonts w:asciiTheme="majorBidi" w:hAnsiTheme="majorBidi" w:cstheme="majorBidi"/>
          <w:cs/>
        </w:rPr>
        <w:t>กลุ่มบริษัท</w:t>
      </w:r>
      <w:r w:rsidR="00EA0A56" w:rsidRPr="00CD3F5C">
        <w:rPr>
          <w:rFonts w:asciiTheme="majorBidi" w:hAnsiTheme="majorBidi" w:cstheme="majorBidi"/>
          <w:cs/>
        </w:rPr>
        <w:t>มีหนี้สินที่อาจเกิดขึ้นจากการถูกบริษัท</w:t>
      </w:r>
      <w:r w:rsidR="00094E81" w:rsidRPr="00CD3F5C">
        <w:rPr>
          <w:rFonts w:asciiTheme="majorBidi" w:hAnsiTheme="majorBidi" w:cstheme="majorBidi"/>
          <w:cs/>
        </w:rPr>
        <w:t>อื่น</w:t>
      </w:r>
      <w:r w:rsidR="00EA0A56" w:rsidRPr="00CD3F5C">
        <w:rPr>
          <w:rFonts w:asciiTheme="majorBidi" w:hAnsiTheme="majorBidi" w:cstheme="majorBidi"/>
          <w:cs/>
        </w:rPr>
        <w:t>และบุคคลธรรมดาฟ้องร้องในคดี</w:t>
      </w:r>
      <w:r w:rsidR="0063049F" w:rsidRPr="00CD3F5C">
        <w:rPr>
          <w:rFonts w:asciiTheme="majorBidi" w:hAnsiTheme="majorBidi" w:cstheme="majorBidi"/>
          <w:cs/>
        </w:rPr>
        <w:br/>
      </w:r>
      <w:r w:rsidR="00EA0A56" w:rsidRPr="00CD3F5C">
        <w:rPr>
          <w:rFonts w:asciiTheme="majorBidi" w:hAnsiTheme="majorBidi" w:cstheme="majorBidi"/>
          <w:cs/>
        </w:rPr>
        <w:t>ต่างๆ จากการผิดสัญญา การเรียกร้องค่าเสียหายและอื่นๆ โดยมีทุนทรัพย์ที่ฟ้องร้องและอาจเรียกได้เป็นจำนวนเงิน</w:t>
      </w:r>
      <w:r w:rsidR="00CF1A43" w:rsidRPr="00CD3F5C">
        <w:rPr>
          <w:rFonts w:asciiTheme="majorBidi" w:hAnsiTheme="majorBidi" w:cstheme="majorBidi"/>
          <w:cs/>
        </w:rPr>
        <w:t xml:space="preserve"> </w:t>
      </w:r>
      <w:r w:rsidR="00491519" w:rsidRPr="00491519">
        <w:rPr>
          <w:rFonts w:asciiTheme="majorBidi" w:hAnsiTheme="majorBidi" w:cstheme="majorBidi"/>
          <w:lang w:val="en-US"/>
        </w:rPr>
        <w:t>1</w:t>
      </w:r>
      <w:r w:rsidR="00F707B7">
        <w:rPr>
          <w:rFonts w:asciiTheme="majorBidi" w:hAnsiTheme="majorBidi" w:cstheme="majorBidi"/>
          <w:lang w:val="en-US"/>
        </w:rPr>
        <w:t>,</w:t>
      </w:r>
      <w:r w:rsidR="00491519" w:rsidRPr="00491519">
        <w:rPr>
          <w:rFonts w:asciiTheme="majorBidi" w:hAnsiTheme="majorBidi" w:cstheme="majorBidi"/>
          <w:lang w:val="en-US"/>
        </w:rPr>
        <w:t>213</w:t>
      </w:r>
      <w:r w:rsidR="006536D9" w:rsidRPr="00CD3F5C">
        <w:rPr>
          <w:rFonts w:asciiTheme="majorBidi" w:hAnsiTheme="majorBidi" w:cstheme="majorBidi"/>
          <w:cs/>
          <w:lang w:val="en-US"/>
        </w:rPr>
        <w:t xml:space="preserve"> </w:t>
      </w:r>
      <w:r w:rsidR="00EA0A56" w:rsidRPr="00CD3F5C">
        <w:rPr>
          <w:rFonts w:asciiTheme="majorBidi" w:hAnsiTheme="majorBidi" w:cstheme="majorBidi"/>
          <w:cs/>
        </w:rPr>
        <w:t>ล้านบาท</w:t>
      </w:r>
      <w:r w:rsidR="002808DB" w:rsidRPr="00CD3F5C">
        <w:rPr>
          <w:rFonts w:asciiTheme="majorBidi" w:hAnsiTheme="majorBidi" w:cstheme="majorBidi"/>
          <w:cs/>
        </w:rPr>
        <w:t xml:space="preserve"> </w:t>
      </w:r>
      <w:r w:rsidR="009E186F" w:rsidRPr="00CD3F5C">
        <w:rPr>
          <w:rFonts w:asciiTheme="majorBidi" w:hAnsiTheme="majorBidi" w:cstheme="majorBidi"/>
          <w:i/>
          <w:iCs/>
          <w:cs/>
        </w:rPr>
        <w:t>(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31</w:t>
      </w:r>
      <w:r w:rsidR="00CA0E4F" w:rsidRPr="00CD3F5C">
        <w:rPr>
          <w:rFonts w:asciiTheme="majorBidi" w:hAnsiTheme="majorBidi" w:cstheme="majorBidi"/>
          <w:i/>
          <w:iCs/>
          <w:cs/>
        </w:rPr>
        <w:t xml:space="preserve"> ธันวาคม 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2565</w:t>
      </w:r>
      <w:r w:rsidR="009E186F" w:rsidRPr="00CD3F5C">
        <w:rPr>
          <w:rFonts w:asciiTheme="majorBidi" w:hAnsiTheme="majorBidi" w:cstheme="majorBidi"/>
          <w:i/>
          <w:iCs/>
          <w:cs/>
        </w:rPr>
        <w:t xml:space="preserve">: 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1</w:t>
      </w:r>
      <w:r w:rsidR="00E46FB3" w:rsidRPr="00CD3F5C">
        <w:rPr>
          <w:rFonts w:asciiTheme="majorBidi" w:hAnsiTheme="majorBidi" w:cstheme="majorBidi"/>
          <w:i/>
          <w:iCs/>
          <w:cs/>
        </w:rPr>
        <w:t>,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379</w:t>
      </w:r>
      <w:r w:rsidR="009E186F" w:rsidRPr="00CD3F5C">
        <w:rPr>
          <w:rFonts w:asciiTheme="majorBidi" w:hAnsiTheme="majorBidi" w:cstheme="majorBidi"/>
          <w:i/>
          <w:iCs/>
          <w:cs/>
        </w:rPr>
        <w:t xml:space="preserve"> ล้านบาท)</w:t>
      </w:r>
      <w:r w:rsidR="009E186F" w:rsidRPr="00CD3F5C">
        <w:rPr>
          <w:rFonts w:asciiTheme="majorBidi" w:hAnsiTheme="majorBidi" w:cstheme="majorBidi"/>
          <w:cs/>
        </w:rPr>
        <w:t xml:space="preserve"> </w:t>
      </w:r>
      <w:r w:rsidR="00EA0A56" w:rsidRPr="00CD3F5C">
        <w:rPr>
          <w:rFonts w:asciiTheme="majorBidi" w:hAnsiTheme="majorBidi" w:cstheme="majorBidi"/>
          <w:cs/>
        </w:rPr>
        <w:t xml:space="preserve">ขณะนี้คดีอยู่ในระหว่างการไต่สวนของศาล อย่างไรก็ตาม </w:t>
      </w:r>
      <w:r w:rsidR="00EF03A8">
        <w:rPr>
          <w:rFonts w:asciiTheme="majorBidi" w:hAnsiTheme="majorBidi" w:cstheme="majorBidi"/>
          <w:cs/>
        </w:rPr>
        <w:br/>
      </w:r>
      <w:r w:rsidR="00AF3B8C" w:rsidRPr="00CD3F5C">
        <w:rPr>
          <w:rFonts w:asciiTheme="majorBidi" w:hAnsiTheme="majorBidi" w:cstheme="majorBidi"/>
          <w:cs/>
        </w:rPr>
        <w:t>กลุ่ม</w:t>
      </w:r>
      <w:r w:rsidR="00EA0A56" w:rsidRPr="00CD3F5C">
        <w:rPr>
          <w:rFonts w:asciiTheme="majorBidi" w:hAnsiTheme="majorBidi" w:cstheme="majorBidi"/>
          <w:cs/>
        </w:rPr>
        <w:t>บริษัทได้บันทึกสำรอง</w:t>
      </w:r>
      <w:r w:rsidR="008B4FE9" w:rsidRPr="00CD3F5C">
        <w:rPr>
          <w:rFonts w:asciiTheme="majorBidi" w:hAnsiTheme="majorBidi" w:cstheme="majorBidi"/>
          <w:cs/>
        </w:rPr>
        <w:t>ค่า</w:t>
      </w:r>
      <w:r w:rsidR="00EA0A56" w:rsidRPr="00CD3F5C">
        <w:rPr>
          <w:rFonts w:asciiTheme="majorBidi" w:hAnsiTheme="majorBidi" w:cstheme="majorBidi"/>
          <w:cs/>
        </w:rPr>
        <w:t>เผื่อหนี้สินที่อาจจะเกิดขึ้นจากคดีความดังกล่าวตามความเห็นของฝ่ายบริหารและฝ่ายกฎหมายของ</w:t>
      </w:r>
      <w:r w:rsidR="00AF3B8C" w:rsidRPr="00CD3F5C">
        <w:rPr>
          <w:rFonts w:asciiTheme="majorBidi" w:hAnsiTheme="majorBidi" w:cstheme="majorBidi"/>
          <w:cs/>
        </w:rPr>
        <w:t>กลุ่ม</w:t>
      </w:r>
      <w:r w:rsidR="00EA0A56" w:rsidRPr="00CD3F5C">
        <w:rPr>
          <w:rFonts w:asciiTheme="majorBidi" w:hAnsiTheme="majorBidi" w:cstheme="majorBidi"/>
          <w:cs/>
        </w:rPr>
        <w:t>บริษัทรวมจำนวน</w:t>
      </w:r>
      <w:r w:rsidR="00941038" w:rsidRPr="00CD3F5C">
        <w:rPr>
          <w:rFonts w:asciiTheme="majorBidi" w:hAnsiTheme="majorBidi" w:cstheme="majorBidi"/>
          <w:lang w:val="en-US"/>
        </w:rPr>
        <w:t xml:space="preserve"> </w:t>
      </w:r>
      <w:r w:rsidR="00491519" w:rsidRPr="00491519">
        <w:rPr>
          <w:rFonts w:asciiTheme="majorBidi" w:hAnsiTheme="majorBidi" w:cstheme="majorBidi"/>
          <w:lang w:val="en-US"/>
        </w:rPr>
        <w:t>53</w:t>
      </w:r>
      <w:r w:rsidR="001924CB" w:rsidRPr="00F707B7">
        <w:rPr>
          <w:rFonts w:asciiTheme="majorBidi" w:hAnsiTheme="majorBidi" w:cstheme="majorBidi"/>
          <w:lang w:val="en-US"/>
        </w:rPr>
        <w:t xml:space="preserve"> </w:t>
      </w:r>
      <w:r w:rsidR="00EA0A56" w:rsidRPr="00F707B7">
        <w:rPr>
          <w:rFonts w:asciiTheme="majorBidi" w:hAnsiTheme="majorBidi" w:cstheme="majorBidi"/>
          <w:cs/>
        </w:rPr>
        <w:t>ล้านบาท</w:t>
      </w:r>
      <w:r w:rsidR="009E186F" w:rsidRPr="00CD3F5C">
        <w:rPr>
          <w:rFonts w:asciiTheme="majorBidi" w:hAnsiTheme="majorBidi" w:cstheme="majorBidi"/>
          <w:i/>
          <w:iCs/>
          <w:cs/>
        </w:rPr>
        <w:t xml:space="preserve"> (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31</w:t>
      </w:r>
      <w:r w:rsidR="00CA0E4F" w:rsidRPr="00CD3F5C">
        <w:rPr>
          <w:rFonts w:asciiTheme="majorBidi" w:hAnsiTheme="majorBidi" w:cstheme="majorBidi"/>
          <w:i/>
          <w:iCs/>
          <w:cs/>
        </w:rPr>
        <w:t xml:space="preserve"> ธันวาคม 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2565</w:t>
      </w:r>
      <w:r w:rsidR="009E186F" w:rsidRPr="00CD3F5C">
        <w:rPr>
          <w:rFonts w:asciiTheme="majorBidi" w:hAnsiTheme="majorBidi" w:cstheme="majorBidi"/>
          <w:i/>
          <w:iCs/>
          <w:cs/>
        </w:rPr>
        <w:t xml:space="preserve">: </w:t>
      </w:r>
      <w:r w:rsidR="00491519" w:rsidRPr="00491519">
        <w:rPr>
          <w:rFonts w:asciiTheme="majorBidi" w:hAnsiTheme="majorBidi" w:cstheme="majorBidi"/>
          <w:i/>
          <w:iCs/>
          <w:lang w:val="en-US"/>
        </w:rPr>
        <w:t>45</w:t>
      </w:r>
      <w:r w:rsidR="009E186F" w:rsidRPr="00CD3F5C">
        <w:rPr>
          <w:rFonts w:asciiTheme="majorBidi" w:hAnsiTheme="majorBidi" w:cstheme="majorBidi"/>
          <w:i/>
          <w:iCs/>
          <w:cs/>
        </w:rPr>
        <w:t xml:space="preserve"> ล้านบาท)</w:t>
      </w:r>
      <w:r w:rsidR="009E186F" w:rsidRPr="00CD3F5C">
        <w:rPr>
          <w:rFonts w:asciiTheme="majorBidi" w:hAnsiTheme="majorBidi" w:cstheme="majorBidi"/>
          <w:cs/>
        </w:rPr>
        <w:t xml:space="preserve"> </w:t>
      </w:r>
      <w:r w:rsidR="00EA0A56" w:rsidRPr="00CD3F5C">
        <w:rPr>
          <w:rFonts w:asciiTheme="majorBidi" w:hAnsiTheme="majorBidi" w:cstheme="majorBidi"/>
          <w:cs/>
        </w:rPr>
        <w:t>ไว้ใน</w:t>
      </w:r>
      <w:r w:rsidR="00094E81" w:rsidRPr="00CD3F5C">
        <w:rPr>
          <w:rFonts w:asciiTheme="majorBidi" w:hAnsiTheme="majorBidi" w:cstheme="majorBidi"/>
          <w:cs/>
        </w:rPr>
        <w:t>งบแสดงฐานะการเงินรวม</w:t>
      </w:r>
    </w:p>
    <w:p w14:paraId="5ECF8EC7" w14:textId="5BA53F0F" w:rsidR="008D2DAC" w:rsidRDefault="008D2DAC" w:rsidP="00A16C55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</w:rPr>
      </w:pPr>
    </w:p>
    <w:p w14:paraId="6D1E025E" w14:textId="6131B1DF" w:rsidR="008D2DAC" w:rsidRDefault="008D2DAC" w:rsidP="008D2DAC">
      <w:pPr>
        <w:pStyle w:val="a"/>
        <w:numPr>
          <w:ilvl w:val="0"/>
          <w:numId w:val="20"/>
        </w:numPr>
        <w:tabs>
          <w:tab w:val="left" w:pos="540"/>
        </w:tabs>
        <w:ind w:left="630" w:hanging="630"/>
        <w:jc w:val="thaiDistribute"/>
        <w:rPr>
          <w:rFonts w:asciiTheme="majorBidi" w:hAnsiTheme="majorBidi" w:cs="Angsana New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t>เหตุการณ์ภายหลังรอบระยะเวลารายงาน</w:t>
      </w:r>
    </w:p>
    <w:p w14:paraId="334DD380" w14:textId="77777777" w:rsidR="008D2DAC" w:rsidRDefault="008D2DAC" w:rsidP="008D2DAC">
      <w:pPr>
        <w:pStyle w:val="a"/>
        <w:tabs>
          <w:tab w:val="left" w:pos="720"/>
        </w:tabs>
        <w:ind w:left="540"/>
        <w:jc w:val="thaiDistribute"/>
        <w:rPr>
          <w:rFonts w:asciiTheme="majorBidi" w:hAnsiTheme="majorBidi" w:cstheme="majorBidi"/>
          <w:cs/>
        </w:rPr>
      </w:pPr>
    </w:p>
    <w:p w14:paraId="4BB79903" w14:textId="77777777" w:rsidR="008D2DAC" w:rsidRDefault="008D2DAC" w:rsidP="008D2DAC">
      <w:pPr>
        <w:pStyle w:val="a"/>
        <w:tabs>
          <w:tab w:val="left" w:pos="720"/>
        </w:tabs>
        <w:ind w:left="540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t xml:space="preserve">ในการประชุมคณะกรรมการบริษัทของบริษัทเมื่อวันที่ </w:t>
      </w:r>
      <w:r>
        <w:rPr>
          <w:rFonts w:asciiTheme="majorBidi" w:hAnsiTheme="majorBidi" w:cstheme="majorBidi" w:hint="cs"/>
          <w:lang w:val="en-US"/>
        </w:rPr>
        <w:t>11</w:t>
      </w:r>
      <w:r>
        <w:rPr>
          <w:rFonts w:asciiTheme="majorBidi" w:hAnsiTheme="majorBidi" w:cstheme="majorBidi" w:hint="cs"/>
          <w:cs/>
        </w:rPr>
        <w:t xml:space="preserve"> สิงหาคม </w:t>
      </w:r>
      <w:r>
        <w:rPr>
          <w:rFonts w:asciiTheme="majorBidi" w:hAnsiTheme="majorBidi" w:cstheme="majorBidi" w:hint="cs"/>
          <w:lang w:val="en-US"/>
        </w:rPr>
        <w:t xml:space="preserve">2566 </w:t>
      </w:r>
      <w:r>
        <w:rPr>
          <w:rFonts w:asciiTheme="majorBidi" w:hAnsiTheme="majorBidi" w:cstheme="majorBidi" w:hint="cs"/>
          <w:cs/>
        </w:rPr>
        <w:t xml:space="preserve">คณะกรรมการบริษัทมีมติอนุมัติการจัดสรรกำไรเป็นเงินปันผลระหว่างกาลในอัตราหุ้นละ </w:t>
      </w:r>
      <w:r>
        <w:rPr>
          <w:rFonts w:asciiTheme="majorBidi" w:hAnsiTheme="majorBidi" w:cstheme="majorBidi" w:hint="cs"/>
          <w:lang w:val="en-US"/>
        </w:rPr>
        <w:t>0.31</w:t>
      </w:r>
      <w:r>
        <w:rPr>
          <w:rFonts w:asciiTheme="majorBidi" w:hAnsiTheme="majorBidi" w:cstheme="majorBidi" w:hint="cs"/>
          <w:cs/>
        </w:rPr>
        <w:t xml:space="preserve"> บาท เป็นจำนวนเงินทั้งสิ้น </w:t>
      </w:r>
      <w:r>
        <w:rPr>
          <w:rFonts w:asciiTheme="majorBidi" w:hAnsiTheme="majorBidi" w:cstheme="majorBidi" w:hint="cs"/>
          <w:lang w:val="en-US"/>
        </w:rPr>
        <w:t>678</w:t>
      </w:r>
      <w:r>
        <w:rPr>
          <w:rFonts w:asciiTheme="majorBidi" w:hAnsiTheme="majorBidi" w:cstheme="majorBidi" w:hint="cs"/>
          <w:cs/>
        </w:rPr>
        <w:t xml:space="preserve"> ล้านบาท เงินปันผลดังกล่าวจะจ่ายให้แก่ผู้ถือหุ้นในวันที่ </w:t>
      </w:r>
      <w:r>
        <w:rPr>
          <w:rFonts w:asciiTheme="majorBidi" w:hAnsiTheme="majorBidi" w:cstheme="majorBidi" w:hint="cs"/>
          <w:lang w:val="en-US"/>
        </w:rPr>
        <w:t>8</w:t>
      </w:r>
      <w:r>
        <w:rPr>
          <w:rFonts w:asciiTheme="majorBidi" w:hAnsiTheme="majorBidi" w:cstheme="majorBidi" w:hint="cs"/>
          <w:cs/>
        </w:rPr>
        <w:t xml:space="preserve"> กันยายน </w:t>
      </w:r>
      <w:r>
        <w:rPr>
          <w:rFonts w:asciiTheme="majorBidi" w:hAnsiTheme="majorBidi" w:cstheme="majorBidi" w:hint="cs"/>
          <w:lang w:val="en-US"/>
        </w:rPr>
        <w:t>2566</w:t>
      </w:r>
    </w:p>
    <w:p w14:paraId="6D710953" w14:textId="77777777" w:rsidR="008D2DAC" w:rsidRPr="008D2DAC" w:rsidRDefault="008D2DAC" w:rsidP="00A16C55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cs/>
          <w:lang w:val="en-US"/>
        </w:rPr>
      </w:pPr>
    </w:p>
    <w:p w14:paraId="77530880" w14:textId="77777777" w:rsidR="004F5B31" w:rsidRPr="004F5B31" w:rsidRDefault="004F5B31" w:rsidP="004F5B31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="Angsana New"/>
          <w:b/>
          <w:bCs/>
        </w:rPr>
      </w:pPr>
    </w:p>
    <w:p w14:paraId="6CB68E50" w14:textId="721A5012" w:rsidR="00B6040D" w:rsidRPr="00E574C0" w:rsidRDefault="00B6040D" w:rsidP="00B6040D">
      <w:pPr>
        <w:pStyle w:val="a"/>
        <w:tabs>
          <w:tab w:val="left" w:pos="540"/>
        </w:tabs>
        <w:jc w:val="thaiDistribute"/>
        <w:rPr>
          <w:rFonts w:asciiTheme="majorBidi" w:hAnsiTheme="majorBidi" w:cs="Angsana New"/>
          <w:lang w:val="en-US"/>
        </w:rPr>
      </w:pPr>
    </w:p>
    <w:p w14:paraId="566331D8" w14:textId="77777777" w:rsidR="00570E5A" w:rsidRPr="006F7507" w:rsidRDefault="00570E5A" w:rsidP="00D1739C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lang w:val="en-US" w:eastAsia="x-none"/>
        </w:rPr>
      </w:pPr>
    </w:p>
    <w:sectPr w:rsidR="00570E5A" w:rsidRPr="006F7507" w:rsidSect="0045358F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F1F0B" w14:textId="77777777" w:rsidR="007E0A96" w:rsidRDefault="007E0A96">
      <w:r>
        <w:separator/>
      </w:r>
    </w:p>
  </w:endnote>
  <w:endnote w:type="continuationSeparator" w:id="0">
    <w:p w14:paraId="03FACE6B" w14:textId="77777777" w:rsidR="007E0A96" w:rsidRDefault="007E0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A6296" w14:textId="504700C4" w:rsidR="0076628F" w:rsidRPr="00FD4166" w:rsidRDefault="0076628F" w:rsidP="0070026C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</w:t>
    </w:r>
    <w:r w:rsidR="00491519" w:rsidRPr="00491519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9350796" w14:textId="77777777" w:rsidR="0076628F" w:rsidRPr="00582BCC" w:rsidRDefault="0076628F" w:rsidP="00DE3DBA">
    <w:pPr>
      <w:pStyle w:val="Footer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69878" w14:textId="0BA0B246" w:rsidR="0076628F" w:rsidRPr="00CB3558" w:rsidRDefault="0076628F" w:rsidP="00CB3558">
    <w:pPr>
      <w:pStyle w:val="Footer"/>
      <w:jc w:val="center"/>
      <w:rPr>
        <w:rFonts w:ascii="Angsana New" w:hAnsi="Angsana New"/>
        <w:sz w:val="30"/>
        <w:szCs w:val="30"/>
      </w:rPr>
    </w:pPr>
    <w:r w:rsidRPr="00E96DD0">
      <w:rPr>
        <w:rFonts w:ascii="Angsana New" w:hAnsi="Angsana New"/>
        <w:sz w:val="30"/>
        <w:szCs w:val="30"/>
      </w:rPr>
      <w:fldChar w:fldCharType="begin"/>
    </w:r>
    <w:r w:rsidRPr="00E96DD0">
      <w:rPr>
        <w:rFonts w:ascii="Angsana New" w:hAnsi="Angsana New"/>
        <w:sz w:val="30"/>
        <w:szCs w:val="30"/>
      </w:rPr>
      <w:instrText xml:space="preserve"> PAGE   \* MERGEFORMAT </w:instrText>
    </w:r>
    <w:r w:rsidRPr="00E96DD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</w:t>
    </w:r>
    <w:r w:rsidR="00491519" w:rsidRPr="00491519">
      <w:rPr>
        <w:rFonts w:ascii="Angsana New" w:hAnsi="Angsana New"/>
        <w:noProof/>
        <w:sz w:val="30"/>
        <w:szCs w:val="30"/>
        <w:lang w:val="en-US"/>
      </w:rPr>
      <w:t>4</w:t>
    </w:r>
    <w:r w:rsidRPr="00E96DD0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6FCD9" w14:textId="5FA911CD" w:rsidR="0076628F" w:rsidRPr="00381B5D" w:rsidRDefault="0076628F" w:rsidP="0070026C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</w:t>
    </w:r>
    <w:r w:rsidR="00491519" w:rsidRPr="00491519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A0EDFBB" w14:textId="77777777" w:rsidR="0076628F" w:rsidRPr="0070026C" w:rsidRDefault="0076628F" w:rsidP="00AA3308">
    <w:pPr>
      <w:pStyle w:val="Footer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765E1" w14:textId="16C365AB" w:rsidR="0076628F" w:rsidRPr="003C3524" w:rsidRDefault="0076628F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491519" w:rsidRPr="00491519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3A0C735B" w14:textId="3798F542" w:rsidR="0076628F" w:rsidRPr="001D2470" w:rsidRDefault="0076628F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48508C">
      <w:rPr>
        <w:rFonts w:ascii="Angsana New" w:hAnsi="Angsana New"/>
        <w:noProof/>
        <w:sz w:val="30"/>
        <w:szCs w:val="30"/>
      </w:rPr>
      <w:t>PSH_Q2'2023_TH Note_rev2_11.8.23.docx</w:t>
    </w:r>
    <w:r w:rsidRPr="001D2470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B2B7B" w14:textId="548D2C1B" w:rsidR="00005ABB" w:rsidRPr="00381B5D" w:rsidRDefault="00005ABB" w:rsidP="0070026C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</w:t>
    </w:r>
    <w:r w:rsidR="00491519" w:rsidRPr="00491519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DCFD40A" w14:textId="77777777" w:rsidR="00005ABB" w:rsidRPr="0070026C" w:rsidRDefault="00005ABB" w:rsidP="00AA3308">
    <w:pPr>
      <w:pStyle w:val="Footer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E2C13" w14:textId="77777777" w:rsidR="007E0A96" w:rsidRDefault="007E0A96">
      <w:r>
        <w:separator/>
      </w:r>
    </w:p>
  </w:footnote>
  <w:footnote w:type="continuationSeparator" w:id="0">
    <w:p w14:paraId="4ECF7A7D" w14:textId="77777777" w:rsidR="007E0A96" w:rsidRDefault="007E0A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75E36" w14:textId="7957FAF2" w:rsidR="0076628F" w:rsidRPr="004D6E45" w:rsidRDefault="0076628F" w:rsidP="00A115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1960339" w14:textId="77777777" w:rsidR="0076628F" w:rsidRPr="00FA7747" w:rsidRDefault="0076628F" w:rsidP="00A115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7F4576F3" w14:textId="634C5705" w:rsidR="0076628F" w:rsidRDefault="0076628F" w:rsidP="0025069E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</w:t>
    </w:r>
    <w:r w:rsidR="00005ABB"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491519" w:rsidRPr="00491519">
      <w:rPr>
        <w:rFonts w:ascii="Angsana New" w:hAnsi="Angsana New"/>
        <w:sz w:val="32"/>
        <w:szCs w:val="32"/>
        <w:lang w:val="en-US" w:bidi="th-TH"/>
      </w:rPr>
      <w:t>30</w:t>
    </w:r>
    <w:r w:rsidR="00005ABB" w:rsidRPr="00005ABB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="00005ABB" w:rsidRPr="00005ABB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มิถุนายน </w:t>
    </w:r>
    <w:r w:rsidR="00491519" w:rsidRPr="00491519">
      <w:rPr>
        <w:rFonts w:ascii="Angsana New" w:hAnsi="Angsana New"/>
        <w:sz w:val="32"/>
        <w:szCs w:val="32"/>
        <w:lang w:val="en-US" w:bidi="th-TH"/>
      </w:rPr>
      <w:t>2566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4F05AA42" w14:textId="77777777" w:rsidR="0076628F" w:rsidRPr="00A264E8" w:rsidRDefault="0076628F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4D3C4" w14:textId="6F4D4F5B" w:rsidR="0076628F" w:rsidRPr="004D6E45" w:rsidRDefault="0076628F" w:rsidP="005E4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1ECDF98" w14:textId="77777777" w:rsidR="0076628F" w:rsidRPr="00FA7747" w:rsidRDefault="0076628F" w:rsidP="005E4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</w:p>
  <w:p w14:paraId="174A9872" w14:textId="2FE0E3BD" w:rsidR="0076628F" w:rsidRDefault="0076628F" w:rsidP="005E45D2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เก้าเดือน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491519" w:rsidRPr="00491519">
      <w:rPr>
        <w:rFonts w:ascii="Angsana New" w:hAnsi="Angsana New"/>
        <w:b w:val="0"/>
        <w:bCs/>
        <w:sz w:val="32"/>
        <w:szCs w:val="32"/>
        <w:lang w:val="en-US" w:bidi="th-TH"/>
      </w:rPr>
      <w:t>30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มิถุนายน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="00491519" w:rsidRPr="00491519">
      <w:rPr>
        <w:rFonts w:ascii="Angsana New" w:hAnsi="Angsana New"/>
        <w:b w:val="0"/>
        <w:bCs/>
        <w:sz w:val="32"/>
        <w:szCs w:val="32"/>
        <w:lang w:val="en-US" w:bidi="th-TH"/>
      </w:rPr>
      <w:t>25</w:t>
    </w:r>
    <w:r w:rsidR="00491519" w:rsidRPr="00491519">
      <w:rPr>
        <w:rFonts w:ascii="Angsana New" w:hAnsi="Angsana New"/>
        <w:sz w:val="32"/>
        <w:szCs w:val="32"/>
        <w:lang w:val="en-US" w:bidi="th-TH"/>
      </w:rPr>
      <w:t>62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23C7192B" w14:textId="77777777" w:rsidR="0076628F" w:rsidRPr="00410770" w:rsidRDefault="0076628F" w:rsidP="005E45D2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85865" w14:textId="7A9F17E7" w:rsidR="0076628F" w:rsidRPr="004D6E45" w:rsidRDefault="0076628F" w:rsidP="003A71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1A3E5C5" w14:textId="77777777" w:rsidR="0076628F" w:rsidRPr="00FA7747" w:rsidRDefault="0076628F" w:rsidP="003A71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9697DC5" w14:textId="10E61844" w:rsidR="0076628F" w:rsidRDefault="00005ABB" w:rsidP="00593130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491519" w:rsidRPr="00491519">
      <w:rPr>
        <w:rFonts w:ascii="Angsana New" w:hAnsi="Angsana New"/>
        <w:sz w:val="32"/>
        <w:szCs w:val="32"/>
        <w:lang w:val="en-US" w:bidi="th-TH"/>
      </w:rPr>
      <w:t>30</w:t>
    </w:r>
    <w:r w:rsidRPr="00005ABB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005ABB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มิถุนายน </w:t>
    </w:r>
    <w:r w:rsidR="00491519" w:rsidRPr="00491519">
      <w:rPr>
        <w:rFonts w:ascii="Angsana New" w:hAnsi="Angsana New"/>
        <w:sz w:val="32"/>
        <w:szCs w:val="32"/>
        <w:lang w:val="en-US" w:bidi="th-TH"/>
      </w:rPr>
      <w:t>2566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28607732" w14:textId="77777777" w:rsidR="0076628F" w:rsidRPr="009C5C2C" w:rsidRDefault="0076628F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BEE0A" w14:textId="06765D6F" w:rsidR="0076628F" w:rsidRPr="004D6E45" w:rsidRDefault="0076628F" w:rsidP="009C42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F77BA58" w14:textId="77777777" w:rsidR="0076628F" w:rsidRPr="00FA7747" w:rsidRDefault="0076628F" w:rsidP="009C42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F0AD48B" w14:textId="655DF9B7" w:rsidR="0076628F" w:rsidRDefault="00005ABB" w:rsidP="00593130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491519" w:rsidRPr="00491519">
      <w:rPr>
        <w:rFonts w:ascii="Angsana New" w:hAnsi="Angsana New"/>
        <w:sz w:val="32"/>
        <w:szCs w:val="32"/>
        <w:lang w:val="en-US" w:bidi="th-TH"/>
      </w:rPr>
      <w:t>30</w:t>
    </w:r>
    <w:r w:rsidRPr="00005ABB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005ABB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มิถุนายน </w:t>
    </w:r>
    <w:r w:rsidR="00491519" w:rsidRPr="00491519">
      <w:rPr>
        <w:rFonts w:ascii="Angsana New" w:hAnsi="Angsana New"/>
        <w:sz w:val="32"/>
        <w:szCs w:val="32"/>
        <w:lang w:val="en-US" w:bidi="th-TH"/>
      </w:rPr>
      <w:t>2566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1DC922B7" w14:textId="77777777" w:rsidR="0076628F" w:rsidRPr="009C5C2C" w:rsidRDefault="0076628F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4014C" w14:textId="79579372" w:rsidR="0076628F" w:rsidRPr="004D6E45" w:rsidRDefault="0076628F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6829A4D" w14:textId="77777777" w:rsidR="0076628F" w:rsidRPr="00FA7747" w:rsidRDefault="0076628F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D88BA81" w14:textId="36483616" w:rsidR="0076628F" w:rsidRDefault="00005ABB" w:rsidP="00593130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491519" w:rsidRPr="00491519">
      <w:rPr>
        <w:rFonts w:ascii="Angsana New" w:hAnsi="Angsana New"/>
        <w:sz w:val="32"/>
        <w:szCs w:val="32"/>
        <w:lang w:val="en-US" w:bidi="th-TH"/>
      </w:rPr>
      <w:t>30</w:t>
    </w:r>
    <w:r w:rsidRPr="00005ABB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005ABB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มิถุนายน </w:t>
    </w:r>
    <w:r w:rsidR="00491519" w:rsidRPr="00491519">
      <w:rPr>
        <w:rFonts w:ascii="Angsana New" w:hAnsi="Angsana New"/>
        <w:sz w:val="32"/>
        <w:szCs w:val="32"/>
        <w:lang w:val="en-US" w:bidi="th-TH"/>
      </w:rPr>
      <w:t>2566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0CA6E464" w14:textId="77777777" w:rsidR="0076628F" w:rsidRPr="00FD4166" w:rsidRDefault="0076628F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2203E" w14:textId="77777777" w:rsidR="00005ABB" w:rsidRPr="004D6E45" w:rsidRDefault="00005ABB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D6E45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พฤกษา </w:t>
    </w:r>
    <w:r>
      <w:rPr>
        <w:rFonts w:ascii="Angsana New" w:hAnsi="Angsana New" w:hint="cs"/>
        <w:b/>
        <w:bCs/>
        <w:sz w:val="32"/>
        <w:szCs w:val="32"/>
        <w:cs/>
      </w:rPr>
      <w:t>โฮลดิ้ง</w:t>
    </w:r>
    <w:r w:rsidRPr="004D6E45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D6E45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6FBD6DF" w14:textId="77777777" w:rsidR="00005ABB" w:rsidRPr="00FA7747" w:rsidRDefault="00005ABB" w:rsidP="009C5C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66EF583" w14:textId="5A4A7107" w:rsidR="00005ABB" w:rsidRDefault="00005ABB" w:rsidP="00593130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7E5B55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491519" w:rsidRPr="00491519">
      <w:rPr>
        <w:rFonts w:ascii="Angsana New" w:hAnsi="Angsana New"/>
        <w:sz w:val="32"/>
        <w:szCs w:val="32"/>
        <w:lang w:val="en-US" w:bidi="th-TH"/>
      </w:rPr>
      <w:t>30</w:t>
    </w:r>
    <w:r w:rsidRPr="00005ABB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005ABB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มิถุนายน </w:t>
    </w:r>
    <w:r w:rsidR="00491519" w:rsidRPr="00491519">
      <w:rPr>
        <w:rFonts w:ascii="Angsana New" w:hAnsi="Angsana New"/>
        <w:sz w:val="32"/>
        <w:szCs w:val="32"/>
        <w:lang w:val="en-US" w:bidi="th-TH"/>
      </w:rPr>
      <w:t>2566</w:t>
    </w:r>
    <w:r>
      <w:rPr>
        <w:rFonts w:ascii="Angsana New" w:hAnsi="Angsana New"/>
        <w:sz w:val="32"/>
        <w:szCs w:val="32"/>
        <w:lang w:bidi="th-TH"/>
      </w:rPr>
      <w:t xml:space="preserve">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29CD8DE4" w14:textId="77777777" w:rsidR="00005ABB" w:rsidRPr="00FD4166" w:rsidRDefault="00005ABB" w:rsidP="00C64EB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F211F4"/>
    <w:multiLevelType w:val="hybridMultilevel"/>
    <w:tmpl w:val="DDE8A17E"/>
    <w:lvl w:ilvl="0" w:tplc="E084E9D2">
      <w:start w:val="1"/>
      <w:numFmt w:val="decimal"/>
      <w:lvlText w:val="%1"/>
      <w:lvlJc w:val="left"/>
      <w:pPr>
        <w:ind w:left="720" w:hanging="360"/>
      </w:pPr>
      <w:rPr>
        <w:rFonts w:ascii="Angsana New" w:hAnsi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E12164"/>
    <w:multiLevelType w:val="hybridMultilevel"/>
    <w:tmpl w:val="914A3354"/>
    <w:lvl w:ilvl="0" w:tplc="6F7C48C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99C2AAC"/>
    <w:multiLevelType w:val="hybridMultilevel"/>
    <w:tmpl w:val="850EFAD2"/>
    <w:lvl w:ilvl="0" w:tplc="079C641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7" w15:restartNumberingAfterBreak="0">
    <w:nsid w:val="3A6C0948"/>
    <w:multiLevelType w:val="hybridMultilevel"/>
    <w:tmpl w:val="7A8CB40C"/>
    <w:lvl w:ilvl="0" w:tplc="46FA44D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B1A0633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DF5150"/>
    <w:multiLevelType w:val="hybridMultilevel"/>
    <w:tmpl w:val="C0ECAB2A"/>
    <w:lvl w:ilvl="0" w:tplc="079C6418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1" w15:restartNumberingAfterBreak="0">
    <w:nsid w:val="42992BC2"/>
    <w:multiLevelType w:val="hybridMultilevel"/>
    <w:tmpl w:val="1B7EFF6C"/>
    <w:lvl w:ilvl="0" w:tplc="E7CE5A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2917AA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484249"/>
    <w:multiLevelType w:val="hybridMultilevel"/>
    <w:tmpl w:val="0AE2EF6C"/>
    <w:lvl w:ilvl="0" w:tplc="91F4DC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7823BB"/>
    <w:multiLevelType w:val="hybridMultilevel"/>
    <w:tmpl w:val="CCE89354"/>
    <w:lvl w:ilvl="0" w:tplc="079C641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920CBB"/>
    <w:multiLevelType w:val="hybridMultilevel"/>
    <w:tmpl w:val="CFBE5854"/>
    <w:lvl w:ilvl="0" w:tplc="460E1A50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330766847">
    <w:abstractNumId w:val="9"/>
  </w:num>
  <w:num w:numId="2" w16cid:durableId="516310318">
    <w:abstractNumId w:val="7"/>
  </w:num>
  <w:num w:numId="3" w16cid:durableId="1013654388">
    <w:abstractNumId w:val="6"/>
  </w:num>
  <w:num w:numId="4" w16cid:durableId="1863545271">
    <w:abstractNumId w:val="5"/>
  </w:num>
  <w:num w:numId="5" w16cid:durableId="331378443">
    <w:abstractNumId w:val="8"/>
  </w:num>
  <w:num w:numId="6" w16cid:durableId="998387675">
    <w:abstractNumId w:val="3"/>
  </w:num>
  <w:num w:numId="7" w16cid:durableId="1143230019">
    <w:abstractNumId w:val="2"/>
  </w:num>
  <w:num w:numId="8" w16cid:durableId="352804832">
    <w:abstractNumId w:val="0"/>
  </w:num>
  <w:num w:numId="9" w16cid:durableId="1256549863">
    <w:abstractNumId w:val="1"/>
  </w:num>
  <w:num w:numId="10" w16cid:durableId="41364427">
    <w:abstractNumId w:val="4"/>
  </w:num>
  <w:num w:numId="11" w16cid:durableId="1046955041">
    <w:abstractNumId w:val="16"/>
  </w:num>
  <w:num w:numId="12" w16cid:durableId="1224178723">
    <w:abstractNumId w:val="14"/>
  </w:num>
  <w:num w:numId="13" w16cid:durableId="156501496">
    <w:abstractNumId w:val="29"/>
  </w:num>
  <w:num w:numId="14" w16cid:durableId="455678199">
    <w:abstractNumId w:val="15"/>
  </w:num>
  <w:num w:numId="15" w16cid:durableId="266625026">
    <w:abstractNumId w:val="20"/>
  </w:num>
  <w:num w:numId="16" w16cid:durableId="1482963176">
    <w:abstractNumId w:val="19"/>
  </w:num>
  <w:num w:numId="17" w16cid:durableId="256906495">
    <w:abstractNumId w:val="31"/>
  </w:num>
  <w:num w:numId="18" w16cid:durableId="963316718">
    <w:abstractNumId w:val="11"/>
  </w:num>
  <w:num w:numId="19" w16cid:durableId="2144275292">
    <w:abstractNumId w:val="13"/>
  </w:num>
  <w:num w:numId="20" w16cid:durableId="2119255851">
    <w:abstractNumId w:val="18"/>
  </w:num>
  <w:num w:numId="21" w16cid:durableId="2118402657">
    <w:abstractNumId w:val="28"/>
  </w:num>
  <w:num w:numId="22" w16cid:durableId="1065683123">
    <w:abstractNumId w:val="30"/>
  </w:num>
  <w:num w:numId="23" w16cid:durableId="1008487521">
    <w:abstractNumId w:val="25"/>
  </w:num>
  <w:num w:numId="24" w16cid:durableId="2108576402">
    <w:abstractNumId w:val="10"/>
  </w:num>
  <w:num w:numId="25" w16cid:durableId="4391840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40713870">
    <w:abstractNumId w:val="24"/>
  </w:num>
  <w:num w:numId="27" w16cid:durableId="1495686611">
    <w:abstractNumId w:val="32"/>
  </w:num>
  <w:num w:numId="28" w16cid:durableId="904996239">
    <w:abstractNumId w:val="21"/>
  </w:num>
  <w:num w:numId="29" w16cid:durableId="1534616609">
    <w:abstractNumId w:val="26"/>
  </w:num>
  <w:num w:numId="30" w16cid:durableId="169811827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70310317">
    <w:abstractNumId w:val="23"/>
  </w:num>
  <w:num w:numId="32" w16cid:durableId="76485970">
    <w:abstractNumId w:val="12"/>
  </w:num>
  <w:num w:numId="33" w16cid:durableId="651716483">
    <w:abstractNumId w:val="27"/>
  </w:num>
  <w:num w:numId="34" w16cid:durableId="932129061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2B0"/>
    <w:rsid w:val="000005E3"/>
    <w:rsid w:val="000008DA"/>
    <w:rsid w:val="00000CCB"/>
    <w:rsid w:val="000011B3"/>
    <w:rsid w:val="00001603"/>
    <w:rsid w:val="000017BC"/>
    <w:rsid w:val="00001864"/>
    <w:rsid w:val="00001A1A"/>
    <w:rsid w:val="00001D58"/>
    <w:rsid w:val="00002263"/>
    <w:rsid w:val="0000226D"/>
    <w:rsid w:val="00002333"/>
    <w:rsid w:val="000023CB"/>
    <w:rsid w:val="0000246E"/>
    <w:rsid w:val="0000264F"/>
    <w:rsid w:val="00002ADF"/>
    <w:rsid w:val="00002FFD"/>
    <w:rsid w:val="000033A7"/>
    <w:rsid w:val="00003EBA"/>
    <w:rsid w:val="0000403C"/>
    <w:rsid w:val="00004045"/>
    <w:rsid w:val="0000434F"/>
    <w:rsid w:val="0000462F"/>
    <w:rsid w:val="0000463D"/>
    <w:rsid w:val="000049E5"/>
    <w:rsid w:val="00004E00"/>
    <w:rsid w:val="00004E31"/>
    <w:rsid w:val="0000509A"/>
    <w:rsid w:val="0000532F"/>
    <w:rsid w:val="00005ABB"/>
    <w:rsid w:val="00005CD9"/>
    <w:rsid w:val="00005DC5"/>
    <w:rsid w:val="00005F46"/>
    <w:rsid w:val="00005F67"/>
    <w:rsid w:val="00006612"/>
    <w:rsid w:val="00006907"/>
    <w:rsid w:val="00006D29"/>
    <w:rsid w:val="0000711F"/>
    <w:rsid w:val="00007322"/>
    <w:rsid w:val="00007433"/>
    <w:rsid w:val="0000779F"/>
    <w:rsid w:val="00007C06"/>
    <w:rsid w:val="00007C76"/>
    <w:rsid w:val="00007DA4"/>
    <w:rsid w:val="00010481"/>
    <w:rsid w:val="00010BAA"/>
    <w:rsid w:val="00010C43"/>
    <w:rsid w:val="00011152"/>
    <w:rsid w:val="000114BF"/>
    <w:rsid w:val="00011AAF"/>
    <w:rsid w:val="00011DE7"/>
    <w:rsid w:val="00012683"/>
    <w:rsid w:val="000129FE"/>
    <w:rsid w:val="00012AF9"/>
    <w:rsid w:val="00012F07"/>
    <w:rsid w:val="0001338A"/>
    <w:rsid w:val="00013A69"/>
    <w:rsid w:val="00013F64"/>
    <w:rsid w:val="00014327"/>
    <w:rsid w:val="00014562"/>
    <w:rsid w:val="00014CC9"/>
    <w:rsid w:val="000153FB"/>
    <w:rsid w:val="00015462"/>
    <w:rsid w:val="00015CCA"/>
    <w:rsid w:val="00015FBF"/>
    <w:rsid w:val="000160FE"/>
    <w:rsid w:val="00016134"/>
    <w:rsid w:val="00016737"/>
    <w:rsid w:val="000167A2"/>
    <w:rsid w:val="00016854"/>
    <w:rsid w:val="000169A2"/>
    <w:rsid w:val="000169F1"/>
    <w:rsid w:val="00016FC9"/>
    <w:rsid w:val="000170AC"/>
    <w:rsid w:val="00017192"/>
    <w:rsid w:val="0001782B"/>
    <w:rsid w:val="00017A4F"/>
    <w:rsid w:val="0002043D"/>
    <w:rsid w:val="00020933"/>
    <w:rsid w:val="000209AF"/>
    <w:rsid w:val="000209E5"/>
    <w:rsid w:val="00020A1D"/>
    <w:rsid w:val="00020F99"/>
    <w:rsid w:val="000212F3"/>
    <w:rsid w:val="00021305"/>
    <w:rsid w:val="00021509"/>
    <w:rsid w:val="00021CE6"/>
    <w:rsid w:val="00022401"/>
    <w:rsid w:val="0002260D"/>
    <w:rsid w:val="0002273A"/>
    <w:rsid w:val="00022BA7"/>
    <w:rsid w:val="00022F86"/>
    <w:rsid w:val="00023267"/>
    <w:rsid w:val="00023BA8"/>
    <w:rsid w:val="00023BFE"/>
    <w:rsid w:val="00023D5B"/>
    <w:rsid w:val="00023DC9"/>
    <w:rsid w:val="000240C0"/>
    <w:rsid w:val="000241AD"/>
    <w:rsid w:val="000242E3"/>
    <w:rsid w:val="000247E2"/>
    <w:rsid w:val="00024964"/>
    <w:rsid w:val="000249E4"/>
    <w:rsid w:val="00024A26"/>
    <w:rsid w:val="00024A55"/>
    <w:rsid w:val="000252CF"/>
    <w:rsid w:val="000253A9"/>
    <w:rsid w:val="0002641B"/>
    <w:rsid w:val="000266D4"/>
    <w:rsid w:val="000269DD"/>
    <w:rsid w:val="00026C25"/>
    <w:rsid w:val="0002740F"/>
    <w:rsid w:val="000279DC"/>
    <w:rsid w:val="00027F43"/>
    <w:rsid w:val="00030312"/>
    <w:rsid w:val="000306B9"/>
    <w:rsid w:val="000308CB"/>
    <w:rsid w:val="00030A33"/>
    <w:rsid w:val="000317D2"/>
    <w:rsid w:val="00031974"/>
    <w:rsid w:val="00031A5C"/>
    <w:rsid w:val="00031AA2"/>
    <w:rsid w:val="00031B00"/>
    <w:rsid w:val="00031C3B"/>
    <w:rsid w:val="0003239B"/>
    <w:rsid w:val="00032660"/>
    <w:rsid w:val="00032A86"/>
    <w:rsid w:val="0003324D"/>
    <w:rsid w:val="00033310"/>
    <w:rsid w:val="000333A8"/>
    <w:rsid w:val="000334D5"/>
    <w:rsid w:val="00033C07"/>
    <w:rsid w:val="00033F91"/>
    <w:rsid w:val="0003489F"/>
    <w:rsid w:val="00034C56"/>
    <w:rsid w:val="00034DAC"/>
    <w:rsid w:val="00034F6B"/>
    <w:rsid w:val="00035CD1"/>
    <w:rsid w:val="00036176"/>
    <w:rsid w:val="000362A0"/>
    <w:rsid w:val="00036364"/>
    <w:rsid w:val="000366F5"/>
    <w:rsid w:val="00036864"/>
    <w:rsid w:val="00036B48"/>
    <w:rsid w:val="00036C82"/>
    <w:rsid w:val="00037795"/>
    <w:rsid w:val="0003793B"/>
    <w:rsid w:val="00037A27"/>
    <w:rsid w:val="00037A59"/>
    <w:rsid w:val="00037AC1"/>
    <w:rsid w:val="00037B07"/>
    <w:rsid w:val="0004030D"/>
    <w:rsid w:val="00040937"/>
    <w:rsid w:val="00040BC4"/>
    <w:rsid w:val="00040C5A"/>
    <w:rsid w:val="00040E88"/>
    <w:rsid w:val="00040F34"/>
    <w:rsid w:val="000410BE"/>
    <w:rsid w:val="00041437"/>
    <w:rsid w:val="00041BB7"/>
    <w:rsid w:val="000422E8"/>
    <w:rsid w:val="000422F0"/>
    <w:rsid w:val="0004244B"/>
    <w:rsid w:val="00042955"/>
    <w:rsid w:val="00042A8D"/>
    <w:rsid w:val="00042D35"/>
    <w:rsid w:val="00043694"/>
    <w:rsid w:val="000437A4"/>
    <w:rsid w:val="00043826"/>
    <w:rsid w:val="0004382A"/>
    <w:rsid w:val="0004384B"/>
    <w:rsid w:val="000438D6"/>
    <w:rsid w:val="000439F7"/>
    <w:rsid w:val="00043D01"/>
    <w:rsid w:val="00043FC2"/>
    <w:rsid w:val="000447A6"/>
    <w:rsid w:val="00044A00"/>
    <w:rsid w:val="00045407"/>
    <w:rsid w:val="000456EA"/>
    <w:rsid w:val="00045A5E"/>
    <w:rsid w:val="00045C56"/>
    <w:rsid w:val="00045E50"/>
    <w:rsid w:val="00045EB2"/>
    <w:rsid w:val="000460EF"/>
    <w:rsid w:val="00046959"/>
    <w:rsid w:val="00046E93"/>
    <w:rsid w:val="00046F9B"/>
    <w:rsid w:val="000476CC"/>
    <w:rsid w:val="00047EC5"/>
    <w:rsid w:val="000501A7"/>
    <w:rsid w:val="0005069C"/>
    <w:rsid w:val="00050845"/>
    <w:rsid w:val="00050994"/>
    <w:rsid w:val="00050B07"/>
    <w:rsid w:val="000510F5"/>
    <w:rsid w:val="000511DF"/>
    <w:rsid w:val="000512B4"/>
    <w:rsid w:val="00051823"/>
    <w:rsid w:val="000518B0"/>
    <w:rsid w:val="000519B5"/>
    <w:rsid w:val="00051A5E"/>
    <w:rsid w:val="00051F21"/>
    <w:rsid w:val="00052BFE"/>
    <w:rsid w:val="00052FA1"/>
    <w:rsid w:val="0005308F"/>
    <w:rsid w:val="00053FA3"/>
    <w:rsid w:val="000540F9"/>
    <w:rsid w:val="000543D1"/>
    <w:rsid w:val="00054654"/>
    <w:rsid w:val="00054860"/>
    <w:rsid w:val="0005503A"/>
    <w:rsid w:val="00055156"/>
    <w:rsid w:val="000553F4"/>
    <w:rsid w:val="00055709"/>
    <w:rsid w:val="000557F2"/>
    <w:rsid w:val="000558D4"/>
    <w:rsid w:val="00055ED9"/>
    <w:rsid w:val="00056986"/>
    <w:rsid w:val="00056BBF"/>
    <w:rsid w:val="0005731B"/>
    <w:rsid w:val="0005768C"/>
    <w:rsid w:val="00057893"/>
    <w:rsid w:val="00060508"/>
    <w:rsid w:val="000608EB"/>
    <w:rsid w:val="00060A48"/>
    <w:rsid w:val="00060FE3"/>
    <w:rsid w:val="000617E1"/>
    <w:rsid w:val="00061981"/>
    <w:rsid w:val="00061A13"/>
    <w:rsid w:val="00061E88"/>
    <w:rsid w:val="0006202D"/>
    <w:rsid w:val="00062240"/>
    <w:rsid w:val="000622C2"/>
    <w:rsid w:val="00062505"/>
    <w:rsid w:val="000625DC"/>
    <w:rsid w:val="000627BC"/>
    <w:rsid w:val="000629E2"/>
    <w:rsid w:val="00062E94"/>
    <w:rsid w:val="00062F3A"/>
    <w:rsid w:val="00063594"/>
    <w:rsid w:val="00063AF7"/>
    <w:rsid w:val="00063C39"/>
    <w:rsid w:val="0006439F"/>
    <w:rsid w:val="00064A8D"/>
    <w:rsid w:val="00064AD5"/>
    <w:rsid w:val="00065113"/>
    <w:rsid w:val="00065245"/>
    <w:rsid w:val="0006576E"/>
    <w:rsid w:val="00065999"/>
    <w:rsid w:val="00066072"/>
    <w:rsid w:val="00066103"/>
    <w:rsid w:val="000664B9"/>
    <w:rsid w:val="00066745"/>
    <w:rsid w:val="00066B78"/>
    <w:rsid w:val="00066D3A"/>
    <w:rsid w:val="00067603"/>
    <w:rsid w:val="0006771B"/>
    <w:rsid w:val="000678E4"/>
    <w:rsid w:val="000679F6"/>
    <w:rsid w:val="00067A5D"/>
    <w:rsid w:val="00067B2B"/>
    <w:rsid w:val="000700F8"/>
    <w:rsid w:val="00070385"/>
    <w:rsid w:val="000707AC"/>
    <w:rsid w:val="00070824"/>
    <w:rsid w:val="000708CF"/>
    <w:rsid w:val="00070AFD"/>
    <w:rsid w:val="00071222"/>
    <w:rsid w:val="00071982"/>
    <w:rsid w:val="00071B5B"/>
    <w:rsid w:val="00072810"/>
    <w:rsid w:val="00072F8D"/>
    <w:rsid w:val="00073EDA"/>
    <w:rsid w:val="00073F5E"/>
    <w:rsid w:val="00073FC4"/>
    <w:rsid w:val="000747BB"/>
    <w:rsid w:val="000747DC"/>
    <w:rsid w:val="00074C1E"/>
    <w:rsid w:val="00074DA7"/>
    <w:rsid w:val="00074DAB"/>
    <w:rsid w:val="00075527"/>
    <w:rsid w:val="0007561E"/>
    <w:rsid w:val="00075620"/>
    <w:rsid w:val="00075826"/>
    <w:rsid w:val="000758C8"/>
    <w:rsid w:val="00075D98"/>
    <w:rsid w:val="00075FD7"/>
    <w:rsid w:val="00076121"/>
    <w:rsid w:val="000762BF"/>
    <w:rsid w:val="0007645A"/>
    <w:rsid w:val="000764D9"/>
    <w:rsid w:val="00076551"/>
    <w:rsid w:val="0007673D"/>
    <w:rsid w:val="00076862"/>
    <w:rsid w:val="000769F3"/>
    <w:rsid w:val="00076BC4"/>
    <w:rsid w:val="000770C8"/>
    <w:rsid w:val="00077481"/>
    <w:rsid w:val="00077952"/>
    <w:rsid w:val="00077BAA"/>
    <w:rsid w:val="00077DD6"/>
    <w:rsid w:val="00077F57"/>
    <w:rsid w:val="000802EA"/>
    <w:rsid w:val="0008033E"/>
    <w:rsid w:val="00080899"/>
    <w:rsid w:val="000809C8"/>
    <w:rsid w:val="00080B2B"/>
    <w:rsid w:val="00080D61"/>
    <w:rsid w:val="00080E2F"/>
    <w:rsid w:val="00081F46"/>
    <w:rsid w:val="000823F1"/>
    <w:rsid w:val="000828B5"/>
    <w:rsid w:val="00083095"/>
    <w:rsid w:val="000831F8"/>
    <w:rsid w:val="00083235"/>
    <w:rsid w:val="00083301"/>
    <w:rsid w:val="00083812"/>
    <w:rsid w:val="00083AEB"/>
    <w:rsid w:val="00084456"/>
    <w:rsid w:val="000845FE"/>
    <w:rsid w:val="0008496D"/>
    <w:rsid w:val="00084ABD"/>
    <w:rsid w:val="00084D4A"/>
    <w:rsid w:val="00084DDC"/>
    <w:rsid w:val="0008511D"/>
    <w:rsid w:val="00085134"/>
    <w:rsid w:val="00085202"/>
    <w:rsid w:val="0008576F"/>
    <w:rsid w:val="00085E23"/>
    <w:rsid w:val="00086087"/>
    <w:rsid w:val="000864D8"/>
    <w:rsid w:val="000866A2"/>
    <w:rsid w:val="000866A3"/>
    <w:rsid w:val="00087136"/>
    <w:rsid w:val="000874EA"/>
    <w:rsid w:val="00087A3E"/>
    <w:rsid w:val="00087A67"/>
    <w:rsid w:val="00087AE1"/>
    <w:rsid w:val="00087B30"/>
    <w:rsid w:val="00087D23"/>
    <w:rsid w:val="00087E0D"/>
    <w:rsid w:val="000900A7"/>
    <w:rsid w:val="0009069A"/>
    <w:rsid w:val="000906F4"/>
    <w:rsid w:val="00090767"/>
    <w:rsid w:val="00090D2C"/>
    <w:rsid w:val="00090F7F"/>
    <w:rsid w:val="0009114A"/>
    <w:rsid w:val="00091ABE"/>
    <w:rsid w:val="00091CCD"/>
    <w:rsid w:val="00091ED3"/>
    <w:rsid w:val="0009216A"/>
    <w:rsid w:val="00092AF7"/>
    <w:rsid w:val="00092E90"/>
    <w:rsid w:val="00092F71"/>
    <w:rsid w:val="00093284"/>
    <w:rsid w:val="000934CD"/>
    <w:rsid w:val="000934DB"/>
    <w:rsid w:val="000945EF"/>
    <w:rsid w:val="00094B1C"/>
    <w:rsid w:val="00094E81"/>
    <w:rsid w:val="00095349"/>
    <w:rsid w:val="000958D6"/>
    <w:rsid w:val="00095BF1"/>
    <w:rsid w:val="00096515"/>
    <w:rsid w:val="00097AB2"/>
    <w:rsid w:val="00097B27"/>
    <w:rsid w:val="00097CEE"/>
    <w:rsid w:val="000A0495"/>
    <w:rsid w:val="000A04F0"/>
    <w:rsid w:val="000A0894"/>
    <w:rsid w:val="000A0D2E"/>
    <w:rsid w:val="000A12C5"/>
    <w:rsid w:val="000A12FB"/>
    <w:rsid w:val="000A137E"/>
    <w:rsid w:val="000A196E"/>
    <w:rsid w:val="000A19A4"/>
    <w:rsid w:val="000A1A40"/>
    <w:rsid w:val="000A214D"/>
    <w:rsid w:val="000A236C"/>
    <w:rsid w:val="000A274D"/>
    <w:rsid w:val="000A29FC"/>
    <w:rsid w:val="000A2D6D"/>
    <w:rsid w:val="000A2E6B"/>
    <w:rsid w:val="000A377A"/>
    <w:rsid w:val="000A3CD2"/>
    <w:rsid w:val="000A4272"/>
    <w:rsid w:val="000A4598"/>
    <w:rsid w:val="000A4700"/>
    <w:rsid w:val="000A4DBB"/>
    <w:rsid w:val="000A5560"/>
    <w:rsid w:val="000A5837"/>
    <w:rsid w:val="000A598D"/>
    <w:rsid w:val="000A5C76"/>
    <w:rsid w:val="000A5CF4"/>
    <w:rsid w:val="000A643D"/>
    <w:rsid w:val="000A6556"/>
    <w:rsid w:val="000A66B6"/>
    <w:rsid w:val="000A6856"/>
    <w:rsid w:val="000A6C8D"/>
    <w:rsid w:val="000A6C9B"/>
    <w:rsid w:val="000A6D6D"/>
    <w:rsid w:val="000A6D7A"/>
    <w:rsid w:val="000A7BED"/>
    <w:rsid w:val="000B0396"/>
    <w:rsid w:val="000B0788"/>
    <w:rsid w:val="000B0BB3"/>
    <w:rsid w:val="000B0D0C"/>
    <w:rsid w:val="000B1352"/>
    <w:rsid w:val="000B13E8"/>
    <w:rsid w:val="000B21C7"/>
    <w:rsid w:val="000B26B9"/>
    <w:rsid w:val="000B2C21"/>
    <w:rsid w:val="000B2C3A"/>
    <w:rsid w:val="000B32D7"/>
    <w:rsid w:val="000B3330"/>
    <w:rsid w:val="000B3AC0"/>
    <w:rsid w:val="000B4297"/>
    <w:rsid w:val="000B451D"/>
    <w:rsid w:val="000B4C3E"/>
    <w:rsid w:val="000B5037"/>
    <w:rsid w:val="000B5735"/>
    <w:rsid w:val="000B5DCA"/>
    <w:rsid w:val="000B628F"/>
    <w:rsid w:val="000B6503"/>
    <w:rsid w:val="000B7409"/>
    <w:rsid w:val="000B7532"/>
    <w:rsid w:val="000B7659"/>
    <w:rsid w:val="000C0332"/>
    <w:rsid w:val="000C0387"/>
    <w:rsid w:val="000C071E"/>
    <w:rsid w:val="000C0F60"/>
    <w:rsid w:val="000C104D"/>
    <w:rsid w:val="000C1504"/>
    <w:rsid w:val="000C16A8"/>
    <w:rsid w:val="000C16DF"/>
    <w:rsid w:val="000C2ED7"/>
    <w:rsid w:val="000C2FDC"/>
    <w:rsid w:val="000C3256"/>
    <w:rsid w:val="000C3986"/>
    <w:rsid w:val="000C3B66"/>
    <w:rsid w:val="000C3BE8"/>
    <w:rsid w:val="000C3C46"/>
    <w:rsid w:val="000C3EFE"/>
    <w:rsid w:val="000C41A4"/>
    <w:rsid w:val="000C44F5"/>
    <w:rsid w:val="000C48BC"/>
    <w:rsid w:val="000C4AB8"/>
    <w:rsid w:val="000C4C72"/>
    <w:rsid w:val="000C4C9A"/>
    <w:rsid w:val="000C4CD4"/>
    <w:rsid w:val="000C4E1E"/>
    <w:rsid w:val="000C5004"/>
    <w:rsid w:val="000C5612"/>
    <w:rsid w:val="000C58A1"/>
    <w:rsid w:val="000C5B6A"/>
    <w:rsid w:val="000C5E8D"/>
    <w:rsid w:val="000C6103"/>
    <w:rsid w:val="000C6113"/>
    <w:rsid w:val="000C646A"/>
    <w:rsid w:val="000C6614"/>
    <w:rsid w:val="000C6DB5"/>
    <w:rsid w:val="000C6F4B"/>
    <w:rsid w:val="000C6F70"/>
    <w:rsid w:val="000C6F8F"/>
    <w:rsid w:val="000C70B9"/>
    <w:rsid w:val="000D06E2"/>
    <w:rsid w:val="000D0AE0"/>
    <w:rsid w:val="000D0B3C"/>
    <w:rsid w:val="000D0C12"/>
    <w:rsid w:val="000D0CC6"/>
    <w:rsid w:val="000D0D71"/>
    <w:rsid w:val="000D0F75"/>
    <w:rsid w:val="000D11B6"/>
    <w:rsid w:val="000D1343"/>
    <w:rsid w:val="000D19DD"/>
    <w:rsid w:val="000D1C2E"/>
    <w:rsid w:val="000D1C77"/>
    <w:rsid w:val="000D20CE"/>
    <w:rsid w:val="000D21C7"/>
    <w:rsid w:val="000D22CB"/>
    <w:rsid w:val="000D23AA"/>
    <w:rsid w:val="000D2674"/>
    <w:rsid w:val="000D278B"/>
    <w:rsid w:val="000D2970"/>
    <w:rsid w:val="000D3580"/>
    <w:rsid w:val="000D3694"/>
    <w:rsid w:val="000D3A06"/>
    <w:rsid w:val="000D3B2A"/>
    <w:rsid w:val="000D3C85"/>
    <w:rsid w:val="000D3CA0"/>
    <w:rsid w:val="000D3F57"/>
    <w:rsid w:val="000D41DE"/>
    <w:rsid w:val="000D4509"/>
    <w:rsid w:val="000D499D"/>
    <w:rsid w:val="000D4E8E"/>
    <w:rsid w:val="000D5A11"/>
    <w:rsid w:val="000D6078"/>
    <w:rsid w:val="000D64C6"/>
    <w:rsid w:val="000D69CE"/>
    <w:rsid w:val="000D6AA7"/>
    <w:rsid w:val="000D6F99"/>
    <w:rsid w:val="000D7322"/>
    <w:rsid w:val="000D7380"/>
    <w:rsid w:val="000D75C2"/>
    <w:rsid w:val="000D7702"/>
    <w:rsid w:val="000D79AA"/>
    <w:rsid w:val="000D7E10"/>
    <w:rsid w:val="000D7EEB"/>
    <w:rsid w:val="000E0139"/>
    <w:rsid w:val="000E0152"/>
    <w:rsid w:val="000E01EB"/>
    <w:rsid w:val="000E055E"/>
    <w:rsid w:val="000E0925"/>
    <w:rsid w:val="000E0927"/>
    <w:rsid w:val="000E0B8A"/>
    <w:rsid w:val="000E1650"/>
    <w:rsid w:val="000E1D4F"/>
    <w:rsid w:val="000E1EE2"/>
    <w:rsid w:val="000E1F2B"/>
    <w:rsid w:val="000E26FA"/>
    <w:rsid w:val="000E2962"/>
    <w:rsid w:val="000E2ED6"/>
    <w:rsid w:val="000E3153"/>
    <w:rsid w:val="000E32C6"/>
    <w:rsid w:val="000E358F"/>
    <w:rsid w:val="000E3592"/>
    <w:rsid w:val="000E3923"/>
    <w:rsid w:val="000E44F5"/>
    <w:rsid w:val="000E4631"/>
    <w:rsid w:val="000E4D0F"/>
    <w:rsid w:val="000E4E5D"/>
    <w:rsid w:val="000E4EE9"/>
    <w:rsid w:val="000E516F"/>
    <w:rsid w:val="000E5267"/>
    <w:rsid w:val="000E5593"/>
    <w:rsid w:val="000E5738"/>
    <w:rsid w:val="000E57DE"/>
    <w:rsid w:val="000E5A74"/>
    <w:rsid w:val="000E5B6A"/>
    <w:rsid w:val="000E5F18"/>
    <w:rsid w:val="000E6275"/>
    <w:rsid w:val="000E6414"/>
    <w:rsid w:val="000E6A08"/>
    <w:rsid w:val="000E6A16"/>
    <w:rsid w:val="000E6E3A"/>
    <w:rsid w:val="000E7129"/>
    <w:rsid w:val="000E774B"/>
    <w:rsid w:val="000E786C"/>
    <w:rsid w:val="000E7A7E"/>
    <w:rsid w:val="000F000B"/>
    <w:rsid w:val="000F0589"/>
    <w:rsid w:val="000F07A2"/>
    <w:rsid w:val="000F0964"/>
    <w:rsid w:val="000F0AE7"/>
    <w:rsid w:val="000F1094"/>
    <w:rsid w:val="000F12F7"/>
    <w:rsid w:val="000F1766"/>
    <w:rsid w:val="000F1B29"/>
    <w:rsid w:val="000F1CCE"/>
    <w:rsid w:val="000F1EA3"/>
    <w:rsid w:val="000F227B"/>
    <w:rsid w:val="000F2304"/>
    <w:rsid w:val="000F23B7"/>
    <w:rsid w:val="000F23BA"/>
    <w:rsid w:val="000F257C"/>
    <w:rsid w:val="000F263D"/>
    <w:rsid w:val="000F28C4"/>
    <w:rsid w:val="000F292E"/>
    <w:rsid w:val="000F2967"/>
    <w:rsid w:val="000F2976"/>
    <w:rsid w:val="000F2987"/>
    <w:rsid w:val="000F2C16"/>
    <w:rsid w:val="000F2D2D"/>
    <w:rsid w:val="000F2E8F"/>
    <w:rsid w:val="000F2F4B"/>
    <w:rsid w:val="000F3119"/>
    <w:rsid w:val="000F3925"/>
    <w:rsid w:val="000F3A79"/>
    <w:rsid w:val="000F3B5B"/>
    <w:rsid w:val="000F3D58"/>
    <w:rsid w:val="000F3DBD"/>
    <w:rsid w:val="000F3E91"/>
    <w:rsid w:val="000F3ED9"/>
    <w:rsid w:val="000F42D5"/>
    <w:rsid w:val="000F42D9"/>
    <w:rsid w:val="000F4686"/>
    <w:rsid w:val="000F543D"/>
    <w:rsid w:val="000F5578"/>
    <w:rsid w:val="000F585F"/>
    <w:rsid w:val="000F5FD8"/>
    <w:rsid w:val="000F663F"/>
    <w:rsid w:val="000F67E1"/>
    <w:rsid w:val="000F69DB"/>
    <w:rsid w:val="000F6DA2"/>
    <w:rsid w:val="000F7433"/>
    <w:rsid w:val="000F79E8"/>
    <w:rsid w:val="001000E5"/>
    <w:rsid w:val="001002AC"/>
    <w:rsid w:val="001004DA"/>
    <w:rsid w:val="00100AF4"/>
    <w:rsid w:val="00100BB4"/>
    <w:rsid w:val="00100C24"/>
    <w:rsid w:val="00100F1D"/>
    <w:rsid w:val="00101375"/>
    <w:rsid w:val="00101D0C"/>
    <w:rsid w:val="00101D30"/>
    <w:rsid w:val="00102046"/>
    <w:rsid w:val="00102C83"/>
    <w:rsid w:val="001034A6"/>
    <w:rsid w:val="00103B57"/>
    <w:rsid w:val="001040E6"/>
    <w:rsid w:val="001043A7"/>
    <w:rsid w:val="00104727"/>
    <w:rsid w:val="00104B0D"/>
    <w:rsid w:val="00104B92"/>
    <w:rsid w:val="00104C91"/>
    <w:rsid w:val="00104E2B"/>
    <w:rsid w:val="001053C1"/>
    <w:rsid w:val="00106899"/>
    <w:rsid w:val="00106DFC"/>
    <w:rsid w:val="00106F83"/>
    <w:rsid w:val="001074B7"/>
    <w:rsid w:val="0010755D"/>
    <w:rsid w:val="00107AD4"/>
    <w:rsid w:val="00107EF4"/>
    <w:rsid w:val="00107F41"/>
    <w:rsid w:val="00110351"/>
    <w:rsid w:val="0011194A"/>
    <w:rsid w:val="00111C19"/>
    <w:rsid w:val="00111C79"/>
    <w:rsid w:val="00111E16"/>
    <w:rsid w:val="00111E6C"/>
    <w:rsid w:val="00112212"/>
    <w:rsid w:val="001123B8"/>
    <w:rsid w:val="00112724"/>
    <w:rsid w:val="00112C30"/>
    <w:rsid w:val="00112E9B"/>
    <w:rsid w:val="0011317B"/>
    <w:rsid w:val="0011363C"/>
    <w:rsid w:val="00113AD2"/>
    <w:rsid w:val="00113B0D"/>
    <w:rsid w:val="00113B21"/>
    <w:rsid w:val="00113E2F"/>
    <w:rsid w:val="00114313"/>
    <w:rsid w:val="00114C23"/>
    <w:rsid w:val="00114CFD"/>
    <w:rsid w:val="00114DB0"/>
    <w:rsid w:val="00114DD6"/>
    <w:rsid w:val="00114E83"/>
    <w:rsid w:val="00115352"/>
    <w:rsid w:val="0011545B"/>
    <w:rsid w:val="001154E3"/>
    <w:rsid w:val="0011554A"/>
    <w:rsid w:val="0011578D"/>
    <w:rsid w:val="0011622A"/>
    <w:rsid w:val="00116396"/>
    <w:rsid w:val="001168B3"/>
    <w:rsid w:val="00116FC5"/>
    <w:rsid w:val="0011735D"/>
    <w:rsid w:val="001174A5"/>
    <w:rsid w:val="00117E57"/>
    <w:rsid w:val="00117EC1"/>
    <w:rsid w:val="00117F23"/>
    <w:rsid w:val="00120261"/>
    <w:rsid w:val="00120328"/>
    <w:rsid w:val="00120A5D"/>
    <w:rsid w:val="001215CE"/>
    <w:rsid w:val="0012198B"/>
    <w:rsid w:val="00121FB3"/>
    <w:rsid w:val="0012209E"/>
    <w:rsid w:val="001223E4"/>
    <w:rsid w:val="00122D56"/>
    <w:rsid w:val="001233F1"/>
    <w:rsid w:val="0012357C"/>
    <w:rsid w:val="001237BD"/>
    <w:rsid w:val="00123A67"/>
    <w:rsid w:val="00123C5F"/>
    <w:rsid w:val="00123E79"/>
    <w:rsid w:val="00123F41"/>
    <w:rsid w:val="0012400C"/>
    <w:rsid w:val="001241CB"/>
    <w:rsid w:val="0012483F"/>
    <w:rsid w:val="00124AAC"/>
    <w:rsid w:val="00124DCD"/>
    <w:rsid w:val="00124EA3"/>
    <w:rsid w:val="00125046"/>
    <w:rsid w:val="0012533E"/>
    <w:rsid w:val="001258A7"/>
    <w:rsid w:val="00125AF8"/>
    <w:rsid w:val="00125B80"/>
    <w:rsid w:val="00125BEE"/>
    <w:rsid w:val="00125BF7"/>
    <w:rsid w:val="00125C41"/>
    <w:rsid w:val="00125DA2"/>
    <w:rsid w:val="001263D9"/>
    <w:rsid w:val="00126998"/>
    <w:rsid w:val="00126A9E"/>
    <w:rsid w:val="0012720C"/>
    <w:rsid w:val="00127C31"/>
    <w:rsid w:val="00130089"/>
    <w:rsid w:val="00130539"/>
    <w:rsid w:val="00130DD9"/>
    <w:rsid w:val="00130E36"/>
    <w:rsid w:val="00131073"/>
    <w:rsid w:val="001310A1"/>
    <w:rsid w:val="001310A3"/>
    <w:rsid w:val="0013138A"/>
    <w:rsid w:val="00131714"/>
    <w:rsid w:val="00131957"/>
    <w:rsid w:val="001319EB"/>
    <w:rsid w:val="00131A54"/>
    <w:rsid w:val="00131EF9"/>
    <w:rsid w:val="0013268A"/>
    <w:rsid w:val="00132B88"/>
    <w:rsid w:val="00132E8E"/>
    <w:rsid w:val="0013338B"/>
    <w:rsid w:val="0013338D"/>
    <w:rsid w:val="0013451E"/>
    <w:rsid w:val="00134B72"/>
    <w:rsid w:val="00134D17"/>
    <w:rsid w:val="00134F58"/>
    <w:rsid w:val="001352C7"/>
    <w:rsid w:val="00135554"/>
    <w:rsid w:val="00135802"/>
    <w:rsid w:val="00136168"/>
    <w:rsid w:val="00136422"/>
    <w:rsid w:val="0013647A"/>
    <w:rsid w:val="0013657B"/>
    <w:rsid w:val="00136749"/>
    <w:rsid w:val="00136CB6"/>
    <w:rsid w:val="00137189"/>
    <w:rsid w:val="0013769A"/>
    <w:rsid w:val="00137A45"/>
    <w:rsid w:val="00137A48"/>
    <w:rsid w:val="00137BD2"/>
    <w:rsid w:val="00140045"/>
    <w:rsid w:val="0014027D"/>
    <w:rsid w:val="001403B8"/>
    <w:rsid w:val="00140F33"/>
    <w:rsid w:val="001412C7"/>
    <w:rsid w:val="00141BB5"/>
    <w:rsid w:val="00141F3C"/>
    <w:rsid w:val="001427C1"/>
    <w:rsid w:val="0014297A"/>
    <w:rsid w:val="00142B6C"/>
    <w:rsid w:val="00143BF9"/>
    <w:rsid w:val="001442F1"/>
    <w:rsid w:val="001445B0"/>
    <w:rsid w:val="001449F1"/>
    <w:rsid w:val="001450D8"/>
    <w:rsid w:val="0014540C"/>
    <w:rsid w:val="00145AD4"/>
    <w:rsid w:val="00145C76"/>
    <w:rsid w:val="00145EE8"/>
    <w:rsid w:val="00145FAA"/>
    <w:rsid w:val="001460D0"/>
    <w:rsid w:val="00146180"/>
    <w:rsid w:val="00146232"/>
    <w:rsid w:val="00146C53"/>
    <w:rsid w:val="00146DB3"/>
    <w:rsid w:val="00146EBB"/>
    <w:rsid w:val="001470E0"/>
    <w:rsid w:val="001473F5"/>
    <w:rsid w:val="001475B9"/>
    <w:rsid w:val="001475E4"/>
    <w:rsid w:val="00147EFC"/>
    <w:rsid w:val="00150B8E"/>
    <w:rsid w:val="00150C23"/>
    <w:rsid w:val="00150C8E"/>
    <w:rsid w:val="0015103C"/>
    <w:rsid w:val="001513DA"/>
    <w:rsid w:val="00151420"/>
    <w:rsid w:val="001515AC"/>
    <w:rsid w:val="0015174D"/>
    <w:rsid w:val="00151BAC"/>
    <w:rsid w:val="00151CD2"/>
    <w:rsid w:val="00151DA7"/>
    <w:rsid w:val="00151E28"/>
    <w:rsid w:val="00152120"/>
    <w:rsid w:val="00152648"/>
    <w:rsid w:val="00152C19"/>
    <w:rsid w:val="00152E34"/>
    <w:rsid w:val="00153830"/>
    <w:rsid w:val="00154229"/>
    <w:rsid w:val="001544C9"/>
    <w:rsid w:val="0015462F"/>
    <w:rsid w:val="00155679"/>
    <w:rsid w:val="00155D09"/>
    <w:rsid w:val="0015635B"/>
    <w:rsid w:val="0015665A"/>
    <w:rsid w:val="00156A7E"/>
    <w:rsid w:val="00156B0F"/>
    <w:rsid w:val="001570CD"/>
    <w:rsid w:val="00157273"/>
    <w:rsid w:val="00157481"/>
    <w:rsid w:val="001574B8"/>
    <w:rsid w:val="00160327"/>
    <w:rsid w:val="001603A6"/>
    <w:rsid w:val="001606E1"/>
    <w:rsid w:val="0016083C"/>
    <w:rsid w:val="00160A16"/>
    <w:rsid w:val="00160B7D"/>
    <w:rsid w:val="001616E6"/>
    <w:rsid w:val="00161C3F"/>
    <w:rsid w:val="00161C43"/>
    <w:rsid w:val="00161FF9"/>
    <w:rsid w:val="0016217C"/>
    <w:rsid w:val="001623F2"/>
    <w:rsid w:val="0016278A"/>
    <w:rsid w:val="00162CEA"/>
    <w:rsid w:val="00163059"/>
    <w:rsid w:val="001633B3"/>
    <w:rsid w:val="001633C7"/>
    <w:rsid w:val="00163558"/>
    <w:rsid w:val="001635E5"/>
    <w:rsid w:val="00163681"/>
    <w:rsid w:val="001639C6"/>
    <w:rsid w:val="00163E56"/>
    <w:rsid w:val="001640A1"/>
    <w:rsid w:val="0016470D"/>
    <w:rsid w:val="001647E7"/>
    <w:rsid w:val="00164933"/>
    <w:rsid w:val="00164B4E"/>
    <w:rsid w:val="00164D51"/>
    <w:rsid w:val="00164E34"/>
    <w:rsid w:val="00164E56"/>
    <w:rsid w:val="001656AA"/>
    <w:rsid w:val="00165898"/>
    <w:rsid w:val="00165C8D"/>
    <w:rsid w:val="00165DD4"/>
    <w:rsid w:val="00165EFC"/>
    <w:rsid w:val="00165F56"/>
    <w:rsid w:val="001662F0"/>
    <w:rsid w:val="001666B9"/>
    <w:rsid w:val="00166C17"/>
    <w:rsid w:val="00167985"/>
    <w:rsid w:val="00170505"/>
    <w:rsid w:val="001705D4"/>
    <w:rsid w:val="00171401"/>
    <w:rsid w:val="001715C7"/>
    <w:rsid w:val="00171854"/>
    <w:rsid w:val="001718C6"/>
    <w:rsid w:val="00171A90"/>
    <w:rsid w:val="00171B48"/>
    <w:rsid w:val="00171E94"/>
    <w:rsid w:val="00172C2E"/>
    <w:rsid w:val="00172D63"/>
    <w:rsid w:val="00173402"/>
    <w:rsid w:val="0017371A"/>
    <w:rsid w:val="00173E30"/>
    <w:rsid w:val="00173EE1"/>
    <w:rsid w:val="00173FDC"/>
    <w:rsid w:val="00174484"/>
    <w:rsid w:val="00174950"/>
    <w:rsid w:val="001749E4"/>
    <w:rsid w:val="00174BD2"/>
    <w:rsid w:val="00174CC9"/>
    <w:rsid w:val="001753F1"/>
    <w:rsid w:val="00175420"/>
    <w:rsid w:val="001758DA"/>
    <w:rsid w:val="0017624C"/>
    <w:rsid w:val="00176968"/>
    <w:rsid w:val="00176AA1"/>
    <w:rsid w:val="00176D35"/>
    <w:rsid w:val="00176D89"/>
    <w:rsid w:val="00176EC1"/>
    <w:rsid w:val="001770F9"/>
    <w:rsid w:val="00177C3D"/>
    <w:rsid w:val="00177F93"/>
    <w:rsid w:val="00180145"/>
    <w:rsid w:val="00180184"/>
    <w:rsid w:val="0018018D"/>
    <w:rsid w:val="001802EE"/>
    <w:rsid w:val="001804FC"/>
    <w:rsid w:val="00180799"/>
    <w:rsid w:val="00180BDA"/>
    <w:rsid w:val="001815A8"/>
    <w:rsid w:val="00181604"/>
    <w:rsid w:val="00181891"/>
    <w:rsid w:val="00181A0B"/>
    <w:rsid w:val="00181AFC"/>
    <w:rsid w:val="00181BE6"/>
    <w:rsid w:val="0018229D"/>
    <w:rsid w:val="00182DA2"/>
    <w:rsid w:val="0018360B"/>
    <w:rsid w:val="0018389D"/>
    <w:rsid w:val="001839B5"/>
    <w:rsid w:val="00183A2B"/>
    <w:rsid w:val="00184108"/>
    <w:rsid w:val="0018492D"/>
    <w:rsid w:val="00184B43"/>
    <w:rsid w:val="00184CD6"/>
    <w:rsid w:val="001857DE"/>
    <w:rsid w:val="00185DB2"/>
    <w:rsid w:val="001861A9"/>
    <w:rsid w:val="00186343"/>
    <w:rsid w:val="0018640F"/>
    <w:rsid w:val="00186DCD"/>
    <w:rsid w:val="0018754C"/>
    <w:rsid w:val="00190006"/>
    <w:rsid w:val="0019024C"/>
    <w:rsid w:val="00191466"/>
    <w:rsid w:val="0019158B"/>
    <w:rsid w:val="001924CB"/>
    <w:rsid w:val="001925F2"/>
    <w:rsid w:val="001926B7"/>
    <w:rsid w:val="001927AB"/>
    <w:rsid w:val="00192A3C"/>
    <w:rsid w:val="00192F3E"/>
    <w:rsid w:val="00193319"/>
    <w:rsid w:val="001934E6"/>
    <w:rsid w:val="001936BA"/>
    <w:rsid w:val="00193970"/>
    <w:rsid w:val="00193A89"/>
    <w:rsid w:val="00193B66"/>
    <w:rsid w:val="00193EB0"/>
    <w:rsid w:val="0019417D"/>
    <w:rsid w:val="001948B3"/>
    <w:rsid w:val="001948C7"/>
    <w:rsid w:val="00194B33"/>
    <w:rsid w:val="0019521C"/>
    <w:rsid w:val="00195382"/>
    <w:rsid w:val="001957D7"/>
    <w:rsid w:val="00195DC1"/>
    <w:rsid w:val="0019601B"/>
    <w:rsid w:val="00196872"/>
    <w:rsid w:val="00196DE1"/>
    <w:rsid w:val="0019721F"/>
    <w:rsid w:val="001975EC"/>
    <w:rsid w:val="001975ED"/>
    <w:rsid w:val="001978EF"/>
    <w:rsid w:val="001A007B"/>
    <w:rsid w:val="001A02E2"/>
    <w:rsid w:val="001A0561"/>
    <w:rsid w:val="001A0652"/>
    <w:rsid w:val="001A08E8"/>
    <w:rsid w:val="001A0CF4"/>
    <w:rsid w:val="001A1128"/>
    <w:rsid w:val="001A132F"/>
    <w:rsid w:val="001A1534"/>
    <w:rsid w:val="001A15DC"/>
    <w:rsid w:val="001A18FD"/>
    <w:rsid w:val="001A1CC4"/>
    <w:rsid w:val="001A1F6C"/>
    <w:rsid w:val="001A2471"/>
    <w:rsid w:val="001A25CA"/>
    <w:rsid w:val="001A2609"/>
    <w:rsid w:val="001A265D"/>
    <w:rsid w:val="001A2769"/>
    <w:rsid w:val="001A2950"/>
    <w:rsid w:val="001A29C8"/>
    <w:rsid w:val="001A2F2B"/>
    <w:rsid w:val="001A305C"/>
    <w:rsid w:val="001A34D3"/>
    <w:rsid w:val="001A4189"/>
    <w:rsid w:val="001A4BB3"/>
    <w:rsid w:val="001A4BEA"/>
    <w:rsid w:val="001A4C31"/>
    <w:rsid w:val="001A4C6F"/>
    <w:rsid w:val="001A4E20"/>
    <w:rsid w:val="001A4EFF"/>
    <w:rsid w:val="001A50A3"/>
    <w:rsid w:val="001A5180"/>
    <w:rsid w:val="001A5273"/>
    <w:rsid w:val="001A5723"/>
    <w:rsid w:val="001A5762"/>
    <w:rsid w:val="001A5A49"/>
    <w:rsid w:val="001A5F3E"/>
    <w:rsid w:val="001A5FD6"/>
    <w:rsid w:val="001A60CA"/>
    <w:rsid w:val="001A6519"/>
    <w:rsid w:val="001A66D6"/>
    <w:rsid w:val="001A67C7"/>
    <w:rsid w:val="001A685B"/>
    <w:rsid w:val="001A6C0D"/>
    <w:rsid w:val="001A6E46"/>
    <w:rsid w:val="001A7088"/>
    <w:rsid w:val="001A71D2"/>
    <w:rsid w:val="001A7371"/>
    <w:rsid w:val="001A73B6"/>
    <w:rsid w:val="001A76D7"/>
    <w:rsid w:val="001A77E6"/>
    <w:rsid w:val="001A7A3D"/>
    <w:rsid w:val="001A7F29"/>
    <w:rsid w:val="001B049C"/>
    <w:rsid w:val="001B0684"/>
    <w:rsid w:val="001B0A78"/>
    <w:rsid w:val="001B0C06"/>
    <w:rsid w:val="001B0EF1"/>
    <w:rsid w:val="001B1085"/>
    <w:rsid w:val="001B1354"/>
    <w:rsid w:val="001B176B"/>
    <w:rsid w:val="001B17EF"/>
    <w:rsid w:val="001B1BF5"/>
    <w:rsid w:val="001B1FEE"/>
    <w:rsid w:val="001B228A"/>
    <w:rsid w:val="001B24BB"/>
    <w:rsid w:val="001B25F6"/>
    <w:rsid w:val="001B2D5E"/>
    <w:rsid w:val="001B2E10"/>
    <w:rsid w:val="001B3006"/>
    <w:rsid w:val="001B32B7"/>
    <w:rsid w:val="001B36FC"/>
    <w:rsid w:val="001B3D52"/>
    <w:rsid w:val="001B42B7"/>
    <w:rsid w:val="001B478A"/>
    <w:rsid w:val="001B49B9"/>
    <w:rsid w:val="001B4DD5"/>
    <w:rsid w:val="001B4F15"/>
    <w:rsid w:val="001B5A79"/>
    <w:rsid w:val="001B5ED8"/>
    <w:rsid w:val="001B606B"/>
    <w:rsid w:val="001B6340"/>
    <w:rsid w:val="001B6379"/>
    <w:rsid w:val="001B655F"/>
    <w:rsid w:val="001B676A"/>
    <w:rsid w:val="001B6FD2"/>
    <w:rsid w:val="001B701E"/>
    <w:rsid w:val="001B75FF"/>
    <w:rsid w:val="001B7644"/>
    <w:rsid w:val="001B7BA5"/>
    <w:rsid w:val="001B7DE0"/>
    <w:rsid w:val="001C001A"/>
    <w:rsid w:val="001C1007"/>
    <w:rsid w:val="001C149D"/>
    <w:rsid w:val="001C196F"/>
    <w:rsid w:val="001C1D36"/>
    <w:rsid w:val="001C205F"/>
    <w:rsid w:val="001C2085"/>
    <w:rsid w:val="001C2566"/>
    <w:rsid w:val="001C2DD8"/>
    <w:rsid w:val="001C30DC"/>
    <w:rsid w:val="001C3896"/>
    <w:rsid w:val="001C3F98"/>
    <w:rsid w:val="001C416F"/>
    <w:rsid w:val="001C41DE"/>
    <w:rsid w:val="001C441B"/>
    <w:rsid w:val="001C44BF"/>
    <w:rsid w:val="001C4C0E"/>
    <w:rsid w:val="001C4C4D"/>
    <w:rsid w:val="001C4CB1"/>
    <w:rsid w:val="001C50AF"/>
    <w:rsid w:val="001C5972"/>
    <w:rsid w:val="001C5D53"/>
    <w:rsid w:val="001C6898"/>
    <w:rsid w:val="001C6DB4"/>
    <w:rsid w:val="001C70F0"/>
    <w:rsid w:val="001C742C"/>
    <w:rsid w:val="001C756B"/>
    <w:rsid w:val="001C757D"/>
    <w:rsid w:val="001C7703"/>
    <w:rsid w:val="001C7B38"/>
    <w:rsid w:val="001C7BD0"/>
    <w:rsid w:val="001D05B4"/>
    <w:rsid w:val="001D11CF"/>
    <w:rsid w:val="001D122B"/>
    <w:rsid w:val="001D15AF"/>
    <w:rsid w:val="001D1697"/>
    <w:rsid w:val="001D1A50"/>
    <w:rsid w:val="001D20F9"/>
    <w:rsid w:val="001D2470"/>
    <w:rsid w:val="001D28B8"/>
    <w:rsid w:val="001D28D0"/>
    <w:rsid w:val="001D30DB"/>
    <w:rsid w:val="001D323E"/>
    <w:rsid w:val="001D3778"/>
    <w:rsid w:val="001D380E"/>
    <w:rsid w:val="001D3AA5"/>
    <w:rsid w:val="001D4686"/>
    <w:rsid w:val="001D4985"/>
    <w:rsid w:val="001D4E89"/>
    <w:rsid w:val="001D4FFF"/>
    <w:rsid w:val="001D513D"/>
    <w:rsid w:val="001D5215"/>
    <w:rsid w:val="001D54AF"/>
    <w:rsid w:val="001D558E"/>
    <w:rsid w:val="001D5614"/>
    <w:rsid w:val="001D5656"/>
    <w:rsid w:val="001D5918"/>
    <w:rsid w:val="001D5923"/>
    <w:rsid w:val="001D5BF5"/>
    <w:rsid w:val="001D5D62"/>
    <w:rsid w:val="001D5F94"/>
    <w:rsid w:val="001D65FE"/>
    <w:rsid w:val="001D6792"/>
    <w:rsid w:val="001D6DB6"/>
    <w:rsid w:val="001D6DB9"/>
    <w:rsid w:val="001D7120"/>
    <w:rsid w:val="001D7DF7"/>
    <w:rsid w:val="001E000A"/>
    <w:rsid w:val="001E028F"/>
    <w:rsid w:val="001E11E7"/>
    <w:rsid w:val="001E13B6"/>
    <w:rsid w:val="001E198E"/>
    <w:rsid w:val="001E1ED5"/>
    <w:rsid w:val="001E223E"/>
    <w:rsid w:val="001E24F2"/>
    <w:rsid w:val="001E2686"/>
    <w:rsid w:val="001E2879"/>
    <w:rsid w:val="001E28EB"/>
    <w:rsid w:val="001E2B0C"/>
    <w:rsid w:val="001E2E22"/>
    <w:rsid w:val="001E3821"/>
    <w:rsid w:val="001E3894"/>
    <w:rsid w:val="001E393A"/>
    <w:rsid w:val="001E3AAD"/>
    <w:rsid w:val="001E3CD0"/>
    <w:rsid w:val="001E3D77"/>
    <w:rsid w:val="001E45B4"/>
    <w:rsid w:val="001E4A7E"/>
    <w:rsid w:val="001E4C8E"/>
    <w:rsid w:val="001E4D7A"/>
    <w:rsid w:val="001E57D0"/>
    <w:rsid w:val="001E5D60"/>
    <w:rsid w:val="001E6BA1"/>
    <w:rsid w:val="001E6BBF"/>
    <w:rsid w:val="001E6E43"/>
    <w:rsid w:val="001E7450"/>
    <w:rsid w:val="001E797F"/>
    <w:rsid w:val="001E7CCD"/>
    <w:rsid w:val="001E7E7C"/>
    <w:rsid w:val="001F00B9"/>
    <w:rsid w:val="001F01CA"/>
    <w:rsid w:val="001F0631"/>
    <w:rsid w:val="001F0734"/>
    <w:rsid w:val="001F0B66"/>
    <w:rsid w:val="001F1410"/>
    <w:rsid w:val="001F1DD7"/>
    <w:rsid w:val="001F203D"/>
    <w:rsid w:val="001F226A"/>
    <w:rsid w:val="001F2287"/>
    <w:rsid w:val="001F2668"/>
    <w:rsid w:val="001F2B8B"/>
    <w:rsid w:val="001F2EA8"/>
    <w:rsid w:val="001F308B"/>
    <w:rsid w:val="001F30BB"/>
    <w:rsid w:val="001F3357"/>
    <w:rsid w:val="001F346B"/>
    <w:rsid w:val="001F34B4"/>
    <w:rsid w:val="001F47DC"/>
    <w:rsid w:val="001F4E3A"/>
    <w:rsid w:val="001F5E89"/>
    <w:rsid w:val="001F6B1C"/>
    <w:rsid w:val="001F6E25"/>
    <w:rsid w:val="001F6FEB"/>
    <w:rsid w:val="001F7194"/>
    <w:rsid w:val="001F74BA"/>
    <w:rsid w:val="001F77AB"/>
    <w:rsid w:val="001F7AD5"/>
    <w:rsid w:val="001F7D21"/>
    <w:rsid w:val="001F7EDC"/>
    <w:rsid w:val="001F7F31"/>
    <w:rsid w:val="0020026F"/>
    <w:rsid w:val="00200446"/>
    <w:rsid w:val="00200802"/>
    <w:rsid w:val="002008D9"/>
    <w:rsid w:val="00200E16"/>
    <w:rsid w:val="002010A8"/>
    <w:rsid w:val="00201881"/>
    <w:rsid w:val="00201C18"/>
    <w:rsid w:val="002020FC"/>
    <w:rsid w:val="00202DD2"/>
    <w:rsid w:val="00202F4C"/>
    <w:rsid w:val="00203974"/>
    <w:rsid w:val="002039A3"/>
    <w:rsid w:val="002040EC"/>
    <w:rsid w:val="00204331"/>
    <w:rsid w:val="0020461C"/>
    <w:rsid w:val="002049B2"/>
    <w:rsid w:val="00204E9A"/>
    <w:rsid w:val="00205033"/>
    <w:rsid w:val="002050F3"/>
    <w:rsid w:val="00205280"/>
    <w:rsid w:val="002053AE"/>
    <w:rsid w:val="00205575"/>
    <w:rsid w:val="00206707"/>
    <w:rsid w:val="002070D9"/>
    <w:rsid w:val="0020770E"/>
    <w:rsid w:val="00207D0C"/>
    <w:rsid w:val="0021071F"/>
    <w:rsid w:val="0021081A"/>
    <w:rsid w:val="00210FF5"/>
    <w:rsid w:val="002111F6"/>
    <w:rsid w:val="00211B2D"/>
    <w:rsid w:val="00211F28"/>
    <w:rsid w:val="00212433"/>
    <w:rsid w:val="00212CA0"/>
    <w:rsid w:val="00212D73"/>
    <w:rsid w:val="0021311B"/>
    <w:rsid w:val="0021318A"/>
    <w:rsid w:val="002131A0"/>
    <w:rsid w:val="002135E9"/>
    <w:rsid w:val="002138C4"/>
    <w:rsid w:val="00213CE5"/>
    <w:rsid w:val="00214105"/>
    <w:rsid w:val="00214134"/>
    <w:rsid w:val="002141E1"/>
    <w:rsid w:val="00214502"/>
    <w:rsid w:val="00214E00"/>
    <w:rsid w:val="00214EA3"/>
    <w:rsid w:val="002152EF"/>
    <w:rsid w:val="00215B93"/>
    <w:rsid w:val="00215CF2"/>
    <w:rsid w:val="00215D33"/>
    <w:rsid w:val="00215EE6"/>
    <w:rsid w:val="00215F22"/>
    <w:rsid w:val="0021608B"/>
    <w:rsid w:val="0021628F"/>
    <w:rsid w:val="002162CB"/>
    <w:rsid w:val="002162DC"/>
    <w:rsid w:val="00216385"/>
    <w:rsid w:val="00216582"/>
    <w:rsid w:val="00216908"/>
    <w:rsid w:val="00216AE6"/>
    <w:rsid w:val="00216CF6"/>
    <w:rsid w:val="00216D5E"/>
    <w:rsid w:val="00217481"/>
    <w:rsid w:val="00217E62"/>
    <w:rsid w:val="00217FAB"/>
    <w:rsid w:val="0022036C"/>
    <w:rsid w:val="0022068D"/>
    <w:rsid w:val="00220C34"/>
    <w:rsid w:val="00220F44"/>
    <w:rsid w:val="002211E0"/>
    <w:rsid w:val="00221E3D"/>
    <w:rsid w:val="002220C7"/>
    <w:rsid w:val="0022264F"/>
    <w:rsid w:val="00222667"/>
    <w:rsid w:val="00222802"/>
    <w:rsid w:val="0022290D"/>
    <w:rsid w:val="002229B2"/>
    <w:rsid w:val="00222F16"/>
    <w:rsid w:val="0022308C"/>
    <w:rsid w:val="0022340D"/>
    <w:rsid w:val="002234D7"/>
    <w:rsid w:val="00223661"/>
    <w:rsid w:val="00223CA2"/>
    <w:rsid w:val="00223F00"/>
    <w:rsid w:val="00223F2F"/>
    <w:rsid w:val="00224191"/>
    <w:rsid w:val="0022424A"/>
    <w:rsid w:val="002242D5"/>
    <w:rsid w:val="00224340"/>
    <w:rsid w:val="00224BFB"/>
    <w:rsid w:val="00224C3F"/>
    <w:rsid w:val="0022563E"/>
    <w:rsid w:val="00225CBA"/>
    <w:rsid w:val="00226074"/>
    <w:rsid w:val="0022609C"/>
    <w:rsid w:val="002263D4"/>
    <w:rsid w:val="002265E9"/>
    <w:rsid w:val="00226CC0"/>
    <w:rsid w:val="00226F33"/>
    <w:rsid w:val="00227253"/>
    <w:rsid w:val="0022739B"/>
    <w:rsid w:val="00227D09"/>
    <w:rsid w:val="002304A0"/>
    <w:rsid w:val="00230A76"/>
    <w:rsid w:val="00230AD9"/>
    <w:rsid w:val="00230BC8"/>
    <w:rsid w:val="00230E17"/>
    <w:rsid w:val="00230FBE"/>
    <w:rsid w:val="00231236"/>
    <w:rsid w:val="002315BE"/>
    <w:rsid w:val="0023174A"/>
    <w:rsid w:val="00231B15"/>
    <w:rsid w:val="00231B63"/>
    <w:rsid w:val="00231F33"/>
    <w:rsid w:val="0023224E"/>
    <w:rsid w:val="0023238E"/>
    <w:rsid w:val="0023257A"/>
    <w:rsid w:val="002326C3"/>
    <w:rsid w:val="002329C3"/>
    <w:rsid w:val="00232A7D"/>
    <w:rsid w:val="00232DB0"/>
    <w:rsid w:val="00232E49"/>
    <w:rsid w:val="00232E9E"/>
    <w:rsid w:val="0023348D"/>
    <w:rsid w:val="00233869"/>
    <w:rsid w:val="00233970"/>
    <w:rsid w:val="00233AE2"/>
    <w:rsid w:val="00233B0A"/>
    <w:rsid w:val="00233B5C"/>
    <w:rsid w:val="002340F0"/>
    <w:rsid w:val="002344FB"/>
    <w:rsid w:val="0023539C"/>
    <w:rsid w:val="002354C3"/>
    <w:rsid w:val="0023567D"/>
    <w:rsid w:val="00235793"/>
    <w:rsid w:val="00235845"/>
    <w:rsid w:val="002358DA"/>
    <w:rsid w:val="00236749"/>
    <w:rsid w:val="002368ED"/>
    <w:rsid w:val="0023748E"/>
    <w:rsid w:val="00237A00"/>
    <w:rsid w:val="00237CAE"/>
    <w:rsid w:val="00240187"/>
    <w:rsid w:val="00240287"/>
    <w:rsid w:val="00240669"/>
    <w:rsid w:val="002406B3"/>
    <w:rsid w:val="00240955"/>
    <w:rsid w:val="002409E3"/>
    <w:rsid w:val="00240E19"/>
    <w:rsid w:val="00240E2F"/>
    <w:rsid w:val="00241368"/>
    <w:rsid w:val="00242103"/>
    <w:rsid w:val="00242148"/>
    <w:rsid w:val="0024232F"/>
    <w:rsid w:val="00242766"/>
    <w:rsid w:val="00242C7F"/>
    <w:rsid w:val="00243024"/>
    <w:rsid w:val="00243C9D"/>
    <w:rsid w:val="00243F3F"/>
    <w:rsid w:val="002440EB"/>
    <w:rsid w:val="0024412B"/>
    <w:rsid w:val="002441C0"/>
    <w:rsid w:val="00244255"/>
    <w:rsid w:val="00244852"/>
    <w:rsid w:val="00244FFC"/>
    <w:rsid w:val="0024517B"/>
    <w:rsid w:val="002451DB"/>
    <w:rsid w:val="00245221"/>
    <w:rsid w:val="00245241"/>
    <w:rsid w:val="00245283"/>
    <w:rsid w:val="002452A8"/>
    <w:rsid w:val="00245459"/>
    <w:rsid w:val="00245BAD"/>
    <w:rsid w:val="00245BE4"/>
    <w:rsid w:val="002461DC"/>
    <w:rsid w:val="0024624E"/>
    <w:rsid w:val="00246486"/>
    <w:rsid w:val="00246A4F"/>
    <w:rsid w:val="00246B8B"/>
    <w:rsid w:val="00246CD3"/>
    <w:rsid w:val="0024716E"/>
    <w:rsid w:val="002479E9"/>
    <w:rsid w:val="00247DBA"/>
    <w:rsid w:val="0025069E"/>
    <w:rsid w:val="00250B90"/>
    <w:rsid w:val="0025143D"/>
    <w:rsid w:val="00251557"/>
    <w:rsid w:val="00251D42"/>
    <w:rsid w:val="002522C4"/>
    <w:rsid w:val="00252538"/>
    <w:rsid w:val="00252A5D"/>
    <w:rsid w:val="00252B6F"/>
    <w:rsid w:val="00252D21"/>
    <w:rsid w:val="00253023"/>
    <w:rsid w:val="0025314D"/>
    <w:rsid w:val="0025336B"/>
    <w:rsid w:val="0025361B"/>
    <w:rsid w:val="00253910"/>
    <w:rsid w:val="00253BA3"/>
    <w:rsid w:val="00254456"/>
    <w:rsid w:val="002547C3"/>
    <w:rsid w:val="00254C85"/>
    <w:rsid w:val="00254EED"/>
    <w:rsid w:val="00254F11"/>
    <w:rsid w:val="00254F8A"/>
    <w:rsid w:val="00254FB3"/>
    <w:rsid w:val="00255257"/>
    <w:rsid w:val="0025553C"/>
    <w:rsid w:val="00256323"/>
    <w:rsid w:val="0025634E"/>
    <w:rsid w:val="002563E5"/>
    <w:rsid w:val="00256A7A"/>
    <w:rsid w:val="00256B80"/>
    <w:rsid w:val="00257386"/>
    <w:rsid w:val="002573F2"/>
    <w:rsid w:val="00260050"/>
    <w:rsid w:val="002603F0"/>
    <w:rsid w:val="002606E4"/>
    <w:rsid w:val="002606FF"/>
    <w:rsid w:val="002608C4"/>
    <w:rsid w:val="00260C9F"/>
    <w:rsid w:val="0026134B"/>
    <w:rsid w:val="00261374"/>
    <w:rsid w:val="00261589"/>
    <w:rsid w:val="002622E2"/>
    <w:rsid w:val="002623E3"/>
    <w:rsid w:val="00262472"/>
    <w:rsid w:val="002626D0"/>
    <w:rsid w:val="00262882"/>
    <w:rsid w:val="00262A11"/>
    <w:rsid w:val="00262B75"/>
    <w:rsid w:val="00262CC0"/>
    <w:rsid w:val="0026313B"/>
    <w:rsid w:val="002632C6"/>
    <w:rsid w:val="002637B4"/>
    <w:rsid w:val="00264C66"/>
    <w:rsid w:val="00264F61"/>
    <w:rsid w:val="00264FC5"/>
    <w:rsid w:val="0026528B"/>
    <w:rsid w:val="0026583C"/>
    <w:rsid w:val="0026663C"/>
    <w:rsid w:val="002668FF"/>
    <w:rsid w:val="00266E2A"/>
    <w:rsid w:val="00266E2B"/>
    <w:rsid w:val="002673D5"/>
    <w:rsid w:val="002677DB"/>
    <w:rsid w:val="00267922"/>
    <w:rsid w:val="00267CD2"/>
    <w:rsid w:val="002700C9"/>
    <w:rsid w:val="00270A89"/>
    <w:rsid w:val="00270B26"/>
    <w:rsid w:val="00270DA4"/>
    <w:rsid w:val="00270F5F"/>
    <w:rsid w:val="002717F7"/>
    <w:rsid w:val="00271978"/>
    <w:rsid w:val="00271BC1"/>
    <w:rsid w:val="00271E72"/>
    <w:rsid w:val="002720AD"/>
    <w:rsid w:val="002723FA"/>
    <w:rsid w:val="00272559"/>
    <w:rsid w:val="00272744"/>
    <w:rsid w:val="00272781"/>
    <w:rsid w:val="00272828"/>
    <w:rsid w:val="00272962"/>
    <w:rsid w:val="00272E87"/>
    <w:rsid w:val="00272EB1"/>
    <w:rsid w:val="002731BA"/>
    <w:rsid w:val="002731F6"/>
    <w:rsid w:val="0027357C"/>
    <w:rsid w:val="00274299"/>
    <w:rsid w:val="0027436F"/>
    <w:rsid w:val="00274860"/>
    <w:rsid w:val="00274994"/>
    <w:rsid w:val="002754E3"/>
    <w:rsid w:val="00275878"/>
    <w:rsid w:val="00275AE5"/>
    <w:rsid w:val="00275B2C"/>
    <w:rsid w:val="00275F78"/>
    <w:rsid w:val="00276297"/>
    <w:rsid w:val="00276384"/>
    <w:rsid w:val="00276443"/>
    <w:rsid w:val="00276944"/>
    <w:rsid w:val="002772C0"/>
    <w:rsid w:val="002775BB"/>
    <w:rsid w:val="0028006B"/>
    <w:rsid w:val="002802AD"/>
    <w:rsid w:val="002803AF"/>
    <w:rsid w:val="002808DB"/>
    <w:rsid w:val="002809A9"/>
    <w:rsid w:val="00280CBF"/>
    <w:rsid w:val="00280E75"/>
    <w:rsid w:val="00280E9E"/>
    <w:rsid w:val="00280F51"/>
    <w:rsid w:val="00281233"/>
    <w:rsid w:val="002815B6"/>
    <w:rsid w:val="00281CE5"/>
    <w:rsid w:val="00281CF4"/>
    <w:rsid w:val="0028299B"/>
    <w:rsid w:val="0028353C"/>
    <w:rsid w:val="002838D9"/>
    <w:rsid w:val="00283CF5"/>
    <w:rsid w:val="00283E51"/>
    <w:rsid w:val="0028440E"/>
    <w:rsid w:val="002849BB"/>
    <w:rsid w:val="00284FAB"/>
    <w:rsid w:val="0028523C"/>
    <w:rsid w:val="00285702"/>
    <w:rsid w:val="0028577F"/>
    <w:rsid w:val="00285BF4"/>
    <w:rsid w:val="00286774"/>
    <w:rsid w:val="00287578"/>
    <w:rsid w:val="002877DE"/>
    <w:rsid w:val="00287D0C"/>
    <w:rsid w:val="00290AAA"/>
    <w:rsid w:val="00290F2B"/>
    <w:rsid w:val="002913ED"/>
    <w:rsid w:val="002914EA"/>
    <w:rsid w:val="00291702"/>
    <w:rsid w:val="0029179A"/>
    <w:rsid w:val="00292042"/>
    <w:rsid w:val="0029283A"/>
    <w:rsid w:val="00292BB5"/>
    <w:rsid w:val="00292EC3"/>
    <w:rsid w:val="002931B3"/>
    <w:rsid w:val="00293263"/>
    <w:rsid w:val="002934F0"/>
    <w:rsid w:val="00293A66"/>
    <w:rsid w:val="00293B59"/>
    <w:rsid w:val="002940D1"/>
    <w:rsid w:val="00294447"/>
    <w:rsid w:val="002944D4"/>
    <w:rsid w:val="002948D7"/>
    <w:rsid w:val="00294BAA"/>
    <w:rsid w:val="00294D09"/>
    <w:rsid w:val="00294E2E"/>
    <w:rsid w:val="002954AD"/>
    <w:rsid w:val="002956CE"/>
    <w:rsid w:val="00295CC0"/>
    <w:rsid w:val="00295E77"/>
    <w:rsid w:val="00295EC1"/>
    <w:rsid w:val="00296059"/>
    <w:rsid w:val="00296170"/>
    <w:rsid w:val="002961D6"/>
    <w:rsid w:val="00296621"/>
    <w:rsid w:val="00296EDE"/>
    <w:rsid w:val="00297543"/>
    <w:rsid w:val="00297C94"/>
    <w:rsid w:val="00297CC4"/>
    <w:rsid w:val="002A0312"/>
    <w:rsid w:val="002A05BF"/>
    <w:rsid w:val="002A074A"/>
    <w:rsid w:val="002A089F"/>
    <w:rsid w:val="002A095A"/>
    <w:rsid w:val="002A0964"/>
    <w:rsid w:val="002A0CA9"/>
    <w:rsid w:val="002A0DDF"/>
    <w:rsid w:val="002A0FC7"/>
    <w:rsid w:val="002A10DD"/>
    <w:rsid w:val="002A1643"/>
    <w:rsid w:val="002A173B"/>
    <w:rsid w:val="002A1B1C"/>
    <w:rsid w:val="002A230B"/>
    <w:rsid w:val="002A2813"/>
    <w:rsid w:val="002A2936"/>
    <w:rsid w:val="002A3056"/>
    <w:rsid w:val="002A35B8"/>
    <w:rsid w:val="002A363B"/>
    <w:rsid w:val="002A4644"/>
    <w:rsid w:val="002A49BB"/>
    <w:rsid w:val="002A507F"/>
    <w:rsid w:val="002A54E3"/>
    <w:rsid w:val="002A5EAC"/>
    <w:rsid w:val="002A5FF1"/>
    <w:rsid w:val="002A60D4"/>
    <w:rsid w:val="002A6505"/>
    <w:rsid w:val="002A65D0"/>
    <w:rsid w:val="002A66F5"/>
    <w:rsid w:val="002A67CA"/>
    <w:rsid w:val="002A6FDC"/>
    <w:rsid w:val="002A7516"/>
    <w:rsid w:val="002A7891"/>
    <w:rsid w:val="002A7F29"/>
    <w:rsid w:val="002B00F9"/>
    <w:rsid w:val="002B03CC"/>
    <w:rsid w:val="002B0737"/>
    <w:rsid w:val="002B0CDA"/>
    <w:rsid w:val="002B1E75"/>
    <w:rsid w:val="002B2047"/>
    <w:rsid w:val="002B2215"/>
    <w:rsid w:val="002B256B"/>
    <w:rsid w:val="002B3231"/>
    <w:rsid w:val="002B34ED"/>
    <w:rsid w:val="002B372A"/>
    <w:rsid w:val="002B378D"/>
    <w:rsid w:val="002B3D6E"/>
    <w:rsid w:val="002B3E65"/>
    <w:rsid w:val="002B3F88"/>
    <w:rsid w:val="002B430F"/>
    <w:rsid w:val="002B4E1D"/>
    <w:rsid w:val="002B4EF8"/>
    <w:rsid w:val="002B4FDA"/>
    <w:rsid w:val="002B4FF9"/>
    <w:rsid w:val="002B5206"/>
    <w:rsid w:val="002B5441"/>
    <w:rsid w:val="002B5B8F"/>
    <w:rsid w:val="002B5CE9"/>
    <w:rsid w:val="002B5F24"/>
    <w:rsid w:val="002B5F3A"/>
    <w:rsid w:val="002B6480"/>
    <w:rsid w:val="002B658D"/>
    <w:rsid w:val="002B686E"/>
    <w:rsid w:val="002B6EE7"/>
    <w:rsid w:val="002B7298"/>
    <w:rsid w:val="002C0572"/>
    <w:rsid w:val="002C074C"/>
    <w:rsid w:val="002C0763"/>
    <w:rsid w:val="002C0F8D"/>
    <w:rsid w:val="002C2014"/>
    <w:rsid w:val="002C2542"/>
    <w:rsid w:val="002C260D"/>
    <w:rsid w:val="002C2855"/>
    <w:rsid w:val="002C292C"/>
    <w:rsid w:val="002C297B"/>
    <w:rsid w:val="002C2D9A"/>
    <w:rsid w:val="002C2DF4"/>
    <w:rsid w:val="002C2F29"/>
    <w:rsid w:val="002C32F3"/>
    <w:rsid w:val="002C372F"/>
    <w:rsid w:val="002C377B"/>
    <w:rsid w:val="002C39CF"/>
    <w:rsid w:val="002C401A"/>
    <w:rsid w:val="002C4750"/>
    <w:rsid w:val="002C4CE6"/>
    <w:rsid w:val="002C4D92"/>
    <w:rsid w:val="002C4FEC"/>
    <w:rsid w:val="002C50E7"/>
    <w:rsid w:val="002C5E11"/>
    <w:rsid w:val="002C5F52"/>
    <w:rsid w:val="002C5F73"/>
    <w:rsid w:val="002C655E"/>
    <w:rsid w:val="002C6861"/>
    <w:rsid w:val="002C692F"/>
    <w:rsid w:val="002C7297"/>
    <w:rsid w:val="002C791B"/>
    <w:rsid w:val="002C7B62"/>
    <w:rsid w:val="002C7DF9"/>
    <w:rsid w:val="002D0917"/>
    <w:rsid w:val="002D1671"/>
    <w:rsid w:val="002D198E"/>
    <w:rsid w:val="002D19CA"/>
    <w:rsid w:val="002D2042"/>
    <w:rsid w:val="002D2652"/>
    <w:rsid w:val="002D29F1"/>
    <w:rsid w:val="002D33E7"/>
    <w:rsid w:val="002D3706"/>
    <w:rsid w:val="002D388A"/>
    <w:rsid w:val="002D47B8"/>
    <w:rsid w:val="002D4CE6"/>
    <w:rsid w:val="002D4ED2"/>
    <w:rsid w:val="002D4EF1"/>
    <w:rsid w:val="002D5066"/>
    <w:rsid w:val="002D51F6"/>
    <w:rsid w:val="002D550B"/>
    <w:rsid w:val="002D553B"/>
    <w:rsid w:val="002D56A8"/>
    <w:rsid w:val="002D5820"/>
    <w:rsid w:val="002D5A22"/>
    <w:rsid w:val="002D6018"/>
    <w:rsid w:val="002D63CB"/>
    <w:rsid w:val="002D6A1F"/>
    <w:rsid w:val="002D6E31"/>
    <w:rsid w:val="002D7198"/>
    <w:rsid w:val="002D71F5"/>
    <w:rsid w:val="002D724C"/>
    <w:rsid w:val="002D7483"/>
    <w:rsid w:val="002D774B"/>
    <w:rsid w:val="002D7D0C"/>
    <w:rsid w:val="002D7D9D"/>
    <w:rsid w:val="002E00CB"/>
    <w:rsid w:val="002E0477"/>
    <w:rsid w:val="002E063F"/>
    <w:rsid w:val="002E0C97"/>
    <w:rsid w:val="002E1121"/>
    <w:rsid w:val="002E1407"/>
    <w:rsid w:val="002E14DC"/>
    <w:rsid w:val="002E18EF"/>
    <w:rsid w:val="002E1ACE"/>
    <w:rsid w:val="002E1B11"/>
    <w:rsid w:val="002E2607"/>
    <w:rsid w:val="002E2783"/>
    <w:rsid w:val="002E282E"/>
    <w:rsid w:val="002E28AE"/>
    <w:rsid w:val="002E29D1"/>
    <w:rsid w:val="002E2FD7"/>
    <w:rsid w:val="002E33F4"/>
    <w:rsid w:val="002E3887"/>
    <w:rsid w:val="002E3E1D"/>
    <w:rsid w:val="002E4705"/>
    <w:rsid w:val="002E4A73"/>
    <w:rsid w:val="002E4C10"/>
    <w:rsid w:val="002E4D2E"/>
    <w:rsid w:val="002E4D48"/>
    <w:rsid w:val="002E4DC1"/>
    <w:rsid w:val="002E4FD7"/>
    <w:rsid w:val="002E5144"/>
    <w:rsid w:val="002E5202"/>
    <w:rsid w:val="002E5330"/>
    <w:rsid w:val="002E55DE"/>
    <w:rsid w:val="002E563E"/>
    <w:rsid w:val="002E566D"/>
    <w:rsid w:val="002E592A"/>
    <w:rsid w:val="002E5C54"/>
    <w:rsid w:val="002E5CC5"/>
    <w:rsid w:val="002E5E08"/>
    <w:rsid w:val="002E5E0A"/>
    <w:rsid w:val="002E6083"/>
    <w:rsid w:val="002E6113"/>
    <w:rsid w:val="002E6141"/>
    <w:rsid w:val="002E6158"/>
    <w:rsid w:val="002E635C"/>
    <w:rsid w:val="002E6386"/>
    <w:rsid w:val="002E6972"/>
    <w:rsid w:val="002E6F0D"/>
    <w:rsid w:val="002E7001"/>
    <w:rsid w:val="002E758E"/>
    <w:rsid w:val="002E75C6"/>
    <w:rsid w:val="002F0556"/>
    <w:rsid w:val="002F06F8"/>
    <w:rsid w:val="002F08EA"/>
    <w:rsid w:val="002F09E6"/>
    <w:rsid w:val="002F0E32"/>
    <w:rsid w:val="002F1182"/>
    <w:rsid w:val="002F170B"/>
    <w:rsid w:val="002F1879"/>
    <w:rsid w:val="002F188A"/>
    <w:rsid w:val="002F1985"/>
    <w:rsid w:val="002F26D6"/>
    <w:rsid w:val="002F2969"/>
    <w:rsid w:val="002F2B1F"/>
    <w:rsid w:val="002F2D1F"/>
    <w:rsid w:val="002F3224"/>
    <w:rsid w:val="002F3282"/>
    <w:rsid w:val="002F3B98"/>
    <w:rsid w:val="002F3E8F"/>
    <w:rsid w:val="002F496B"/>
    <w:rsid w:val="002F5503"/>
    <w:rsid w:val="002F5508"/>
    <w:rsid w:val="002F583B"/>
    <w:rsid w:val="002F5A50"/>
    <w:rsid w:val="002F60A8"/>
    <w:rsid w:val="002F664D"/>
    <w:rsid w:val="002F6B86"/>
    <w:rsid w:val="002F7574"/>
    <w:rsid w:val="002F7592"/>
    <w:rsid w:val="003000DE"/>
    <w:rsid w:val="00300DD1"/>
    <w:rsid w:val="00300EEB"/>
    <w:rsid w:val="00301807"/>
    <w:rsid w:val="003018C7"/>
    <w:rsid w:val="00301AB7"/>
    <w:rsid w:val="00301ADD"/>
    <w:rsid w:val="00301BFF"/>
    <w:rsid w:val="00301CD4"/>
    <w:rsid w:val="003023C6"/>
    <w:rsid w:val="003026C0"/>
    <w:rsid w:val="00302B11"/>
    <w:rsid w:val="00302E7D"/>
    <w:rsid w:val="00303A4C"/>
    <w:rsid w:val="00303B6A"/>
    <w:rsid w:val="00303CE9"/>
    <w:rsid w:val="00303F4D"/>
    <w:rsid w:val="00303FF8"/>
    <w:rsid w:val="0030452D"/>
    <w:rsid w:val="00305623"/>
    <w:rsid w:val="00305B15"/>
    <w:rsid w:val="00305B6C"/>
    <w:rsid w:val="003061FB"/>
    <w:rsid w:val="00306395"/>
    <w:rsid w:val="00306478"/>
    <w:rsid w:val="0030651E"/>
    <w:rsid w:val="0030669C"/>
    <w:rsid w:val="003066C0"/>
    <w:rsid w:val="00306B91"/>
    <w:rsid w:val="00306F98"/>
    <w:rsid w:val="00306FDD"/>
    <w:rsid w:val="003072A1"/>
    <w:rsid w:val="003075D7"/>
    <w:rsid w:val="00307704"/>
    <w:rsid w:val="0030793F"/>
    <w:rsid w:val="00307A83"/>
    <w:rsid w:val="00307F31"/>
    <w:rsid w:val="00310FDA"/>
    <w:rsid w:val="00311368"/>
    <w:rsid w:val="00311630"/>
    <w:rsid w:val="00311724"/>
    <w:rsid w:val="0031191D"/>
    <w:rsid w:val="0031194E"/>
    <w:rsid w:val="00311CA7"/>
    <w:rsid w:val="00311EDF"/>
    <w:rsid w:val="00311F2C"/>
    <w:rsid w:val="00312046"/>
    <w:rsid w:val="0031229A"/>
    <w:rsid w:val="00312501"/>
    <w:rsid w:val="00312546"/>
    <w:rsid w:val="00312B81"/>
    <w:rsid w:val="00312B97"/>
    <w:rsid w:val="00312F90"/>
    <w:rsid w:val="003134A4"/>
    <w:rsid w:val="0031388A"/>
    <w:rsid w:val="00313B9E"/>
    <w:rsid w:val="00313C9E"/>
    <w:rsid w:val="00313FD0"/>
    <w:rsid w:val="003141EB"/>
    <w:rsid w:val="0031456A"/>
    <w:rsid w:val="003149C8"/>
    <w:rsid w:val="00314DBB"/>
    <w:rsid w:val="00314FE0"/>
    <w:rsid w:val="00315231"/>
    <w:rsid w:val="003155BE"/>
    <w:rsid w:val="003155E7"/>
    <w:rsid w:val="003161EE"/>
    <w:rsid w:val="003163AE"/>
    <w:rsid w:val="00316A18"/>
    <w:rsid w:val="00316E76"/>
    <w:rsid w:val="00316F70"/>
    <w:rsid w:val="00317D17"/>
    <w:rsid w:val="00317D43"/>
    <w:rsid w:val="00320126"/>
    <w:rsid w:val="0032074D"/>
    <w:rsid w:val="00320B0C"/>
    <w:rsid w:val="00321D65"/>
    <w:rsid w:val="00321D7C"/>
    <w:rsid w:val="00321FB1"/>
    <w:rsid w:val="003221B3"/>
    <w:rsid w:val="0032244A"/>
    <w:rsid w:val="00322489"/>
    <w:rsid w:val="00322BBD"/>
    <w:rsid w:val="00322D92"/>
    <w:rsid w:val="00323C74"/>
    <w:rsid w:val="0032434D"/>
    <w:rsid w:val="00324C9F"/>
    <w:rsid w:val="00324E9B"/>
    <w:rsid w:val="00324F84"/>
    <w:rsid w:val="003254AA"/>
    <w:rsid w:val="00325BA2"/>
    <w:rsid w:val="00325F0E"/>
    <w:rsid w:val="003267B2"/>
    <w:rsid w:val="003269F7"/>
    <w:rsid w:val="00326C1C"/>
    <w:rsid w:val="0032751A"/>
    <w:rsid w:val="00327670"/>
    <w:rsid w:val="00327C17"/>
    <w:rsid w:val="00327E1B"/>
    <w:rsid w:val="00330181"/>
    <w:rsid w:val="003303EE"/>
    <w:rsid w:val="00330B21"/>
    <w:rsid w:val="00330F8D"/>
    <w:rsid w:val="003312C1"/>
    <w:rsid w:val="0033142C"/>
    <w:rsid w:val="003315A7"/>
    <w:rsid w:val="00331647"/>
    <w:rsid w:val="00331D58"/>
    <w:rsid w:val="00332086"/>
    <w:rsid w:val="00332237"/>
    <w:rsid w:val="003328AD"/>
    <w:rsid w:val="003328FF"/>
    <w:rsid w:val="0033360A"/>
    <w:rsid w:val="00333A32"/>
    <w:rsid w:val="00333F93"/>
    <w:rsid w:val="0033455E"/>
    <w:rsid w:val="00334580"/>
    <w:rsid w:val="00334884"/>
    <w:rsid w:val="00334BBF"/>
    <w:rsid w:val="0033540D"/>
    <w:rsid w:val="00335A9E"/>
    <w:rsid w:val="0033623B"/>
    <w:rsid w:val="00336DDA"/>
    <w:rsid w:val="00336FF3"/>
    <w:rsid w:val="0033723F"/>
    <w:rsid w:val="00337732"/>
    <w:rsid w:val="003378AB"/>
    <w:rsid w:val="00337BBF"/>
    <w:rsid w:val="00337C91"/>
    <w:rsid w:val="00340355"/>
    <w:rsid w:val="00340365"/>
    <w:rsid w:val="003403C8"/>
    <w:rsid w:val="0034070E"/>
    <w:rsid w:val="003409C9"/>
    <w:rsid w:val="00340BCF"/>
    <w:rsid w:val="00340C65"/>
    <w:rsid w:val="00340CF9"/>
    <w:rsid w:val="00340DDE"/>
    <w:rsid w:val="00341677"/>
    <w:rsid w:val="00341B5F"/>
    <w:rsid w:val="00341B86"/>
    <w:rsid w:val="00341D76"/>
    <w:rsid w:val="00341E77"/>
    <w:rsid w:val="00341E82"/>
    <w:rsid w:val="0034213E"/>
    <w:rsid w:val="0034274A"/>
    <w:rsid w:val="00342938"/>
    <w:rsid w:val="00342D71"/>
    <w:rsid w:val="00342F55"/>
    <w:rsid w:val="00342F80"/>
    <w:rsid w:val="0034332B"/>
    <w:rsid w:val="003437AD"/>
    <w:rsid w:val="00343A19"/>
    <w:rsid w:val="00343BE1"/>
    <w:rsid w:val="00344083"/>
    <w:rsid w:val="003444B4"/>
    <w:rsid w:val="00344830"/>
    <w:rsid w:val="003448C2"/>
    <w:rsid w:val="00344A27"/>
    <w:rsid w:val="00344E67"/>
    <w:rsid w:val="00345CCB"/>
    <w:rsid w:val="00345F0B"/>
    <w:rsid w:val="003465A7"/>
    <w:rsid w:val="00346C72"/>
    <w:rsid w:val="00346E4C"/>
    <w:rsid w:val="00346F00"/>
    <w:rsid w:val="003479F2"/>
    <w:rsid w:val="0035014B"/>
    <w:rsid w:val="003502CD"/>
    <w:rsid w:val="0035036B"/>
    <w:rsid w:val="00350728"/>
    <w:rsid w:val="00350C66"/>
    <w:rsid w:val="00350EFE"/>
    <w:rsid w:val="0035109F"/>
    <w:rsid w:val="00351698"/>
    <w:rsid w:val="00351A3D"/>
    <w:rsid w:val="00351C32"/>
    <w:rsid w:val="00351D3D"/>
    <w:rsid w:val="00351EF0"/>
    <w:rsid w:val="0035234F"/>
    <w:rsid w:val="003526A8"/>
    <w:rsid w:val="00352CB5"/>
    <w:rsid w:val="0035323A"/>
    <w:rsid w:val="0035335A"/>
    <w:rsid w:val="00353C08"/>
    <w:rsid w:val="00354261"/>
    <w:rsid w:val="00354383"/>
    <w:rsid w:val="0035449D"/>
    <w:rsid w:val="003544A2"/>
    <w:rsid w:val="00354583"/>
    <w:rsid w:val="00354993"/>
    <w:rsid w:val="00354B24"/>
    <w:rsid w:val="00354B45"/>
    <w:rsid w:val="003552E5"/>
    <w:rsid w:val="00355EE5"/>
    <w:rsid w:val="003564A5"/>
    <w:rsid w:val="00356C4B"/>
    <w:rsid w:val="0035723D"/>
    <w:rsid w:val="00357982"/>
    <w:rsid w:val="00357CF5"/>
    <w:rsid w:val="00360233"/>
    <w:rsid w:val="0036027F"/>
    <w:rsid w:val="0036053A"/>
    <w:rsid w:val="00360E79"/>
    <w:rsid w:val="00361237"/>
    <w:rsid w:val="00361C40"/>
    <w:rsid w:val="0036224C"/>
    <w:rsid w:val="003628C3"/>
    <w:rsid w:val="003630BF"/>
    <w:rsid w:val="00363A6D"/>
    <w:rsid w:val="00363D42"/>
    <w:rsid w:val="00364151"/>
    <w:rsid w:val="0036436A"/>
    <w:rsid w:val="003643DA"/>
    <w:rsid w:val="0036457B"/>
    <w:rsid w:val="0036460F"/>
    <w:rsid w:val="00364B1A"/>
    <w:rsid w:val="00364DE4"/>
    <w:rsid w:val="00364FE2"/>
    <w:rsid w:val="00365294"/>
    <w:rsid w:val="0036554B"/>
    <w:rsid w:val="00365AEE"/>
    <w:rsid w:val="00365B4F"/>
    <w:rsid w:val="00365D50"/>
    <w:rsid w:val="00365D90"/>
    <w:rsid w:val="00366140"/>
    <w:rsid w:val="00366171"/>
    <w:rsid w:val="00366CBE"/>
    <w:rsid w:val="00366D1F"/>
    <w:rsid w:val="00367004"/>
    <w:rsid w:val="00367348"/>
    <w:rsid w:val="0036738E"/>
    <w:rsid w:val="0036784B"/>
    <w:rsid w:val="00367E9B"/>
    <w:rsid w:val="00367F4F"/>
    <w:rsid w:val="00370542"/>
    <w:rsid w:val="00370832"/>
    <w:rsid w:val="00370B3F"/>
    <w:rsid w:val="00370E77"/>
    <w:rsid w:val="00371794"/>
    <w:rsid w:val="003717C7"/>
    <w:rsid w:val="00371807"/>
    <w:rsid w:val="00371815"/>
    <w:rsid w:val="003718A2"/>
    <w:rsid w:val="0037195C"/>
    <w:rsid w:val="00371B77"/>
    <w:rsid w:val="00371CA3"/>
    <w:rsid w:val="0037224C"/>
    <w:rsid w:val="00372522"/>
    <w:rsid w:val="00372632"/>
    <w:rsid w:val="00372678"/>
    <w:rsid w:val="00372722"/>
    <w:rsid w:val="003727EF"/>
    <w:rsid w:val="00372B26"/>
    <w:rsid w:val="00372EC0"/>
    <w:rsid w:val="003732FE"/>
    <w:rsid w:val="003734BA"/>
    <w:rsid w:val="00373F18"/>
    <w:rsid w:val="003740E6"/>
    <w:rsid w:val="00374467"/>
    <w:rsid w:val="0037486C"/>
    <w:rsid w:val="003751FD"/>
    <w:rsid w:val="00375387"/>
    <w:rsid w:val="00375CB8"/>
    <w:rsid w:val="0037623F"/>
    <w:rsid w:val="00376532"/>
    <w:rsid w:val="003767B3"/>
    <w:rsid w:val="00376967"/>
    <w:rsid w:val="00376BD7"/>
    <w:rsid w:val="00376BF7"/>
    <w:rsid w:val="00377121"/>
    <w:rsid w:val="00377463"/>
    <w:rsid w:val="003776E3"/>
    <w:rsid w:val="003778C1"/>
    <w:rsid w:val="00377CA2"/>
    <w:rsid w:val="00377D90"/>
    <w:rsid w:val="00377F2D"/>
    <w:rsid w:val="00377FA4"/>
    <w:rsid w:val="00380300"/>
    <w:rsid w:val="0038046F"/>
    <w:rsid w:val="0038084C"/>
    <w:rsid w:val="00380CE2"/>
    <w:rsid w:val="00380E57"/>
    <w:rsid w:val="0038124D"/>
    <w:rsid w:val="00381852"/>
    <w:rsid w:val="0038193F"/>
    <w:rsid w:val="00381B15"/>
    <w:rsid w:val="00381B5D"/>
    <w:rsid w:val="00381FA3"/>
    <w:rsid w:val="00381FF2"/>
    <w:rsid w:val="00382444"/>
    <w:rsid w:val="00382C1E"/>
    <w:rsid w:val="00382EB4"/>
    <w:rsid w:val="00382F08"/>
    <w:rsid w:val="00383C07"/>
    <w:rsid w:val="00384D38"/>
    <w:rsid w:val="00385505"/>
    <w:rsid w:val="00385574"/>
    <w:rsid w:val="00385A50"/>
    <w:rsid w:val="0038601A"/>
    <w:rsid w:val="00386AF0"/>
    <w:rsid w:val="00387702"/>
    <w:rsid w:val="00387777"/>
    <w:rsid w:val="003877B1"/>
    <w:rsid w:val="0038783E"/>
    <w:rsid w:val="00387B77"/>
    <w:rsid w:val="00387C5C"/>
    <w:rsid w:val="00390385"/>
    <w:rsid w:val="0039058A"/>
    <w:rsid w:val="0039091F"/>
    <w:rsid w:val="00390C2A"/>
    <w:rsid w:val="00391A0A"/>
    <w:rsid w:val="00391E6E"/>
    <w:rsid w:val="00391FA0"/>
    <w:rsid w:val="00392697"/>
    <w:rsid w:val="00392829"/>
    <w:rsid w:val="0039293F"/>
    <w:rsid w:val="003934C8"/>
    <w:rsid w:val="00394423"/>
    <w:rsid w:val="0039450F"/>
    <w:rsid w:val="003947FA"/>
    <w:rsid w:val="00395513"/>
    <w:rsid w:val="0039572E"/>
    <w:rsid w:val="003957A8"/>
    <w:rsid w:val="0039580E"/>
    <w:rsid w:val="00395D3E"/>
    <w:rsid w:val="00395E71"/>
    <w:rsid w:val="00396136"/>
    <w:rsid w:val="0039615C"/>
    <w:rsid w:val="0039693C"/>
    <w:rsid w:val="00396BA4"/>
    <w:rsid w:val="00396CB8"/>
    <w:rsid w:val="00396E84"/>
    <w:rsid w:val="00397148"/>
    <w:rsid w:val="00397398"/>
    <w:rsid w:val="003974BB"/>
    <w:rsid w:val="00397CA1"/>
    <w:rsid w:val="00397FDF"/>
    <w:rsid w:val="003A08BE"/>
    <w:rsid w:val="003A14A6"/>
    <w:rsid w:val="003A17A0"/>
    <w:rsid w:val="003A1954"/>
    <w:rsid w:val="003A26B0"/>
    <w:rsid w:val="003A287A"/>
    <w:rsid w:val="003A2968"/>
    <w:rsid w:val="003A2A06"/>
    <w:rsid w:val="003A2A12"/>
    <w:rsid w:val="003A36D9"/>
    <w:rsid w:val="003A382C"/>
    <w:rsid w:val="003A387E"/>
    <w:rsid w:val="003A3AFF"/>
    <w:rsid w:val="003A3EB5"/>
    <w:rsid w:val="003A3FF6"/>
    <w:rsid w:val="003A449E"/>
    <w:rsid w:val="003A457C"/>
    <w:rsid w:val="003A4931"/>
    <w:rsid w:val="003A493A"/>
    <w:rsid w:val="003A4BC7"/>
    <w:rsid w:val="003A4EC3"/>
    <w:rsid w:val="003A52DF"/>
    <w:rsid w:val="003A53D3"/>
    <w:rsid w:val="003A54C5"/>
    <w:rsid w:val="003A5C2F"/>
    <w:rsid w:val="003A5E8C"/>
    <w:rsid w:val="003A6621"/>
    <w:rsid w:val="003A7142"/>
    <w:rsid w:val="003A71BE"/>
    <w:rsid w:val="003A75F2"/>
    <w:rsid w:val="003A7CB5"/>
    <w:rsid w:val="003B0007"/>
    <w:rsid w:val="003B05D7"/>
    <w:rsid w:val="003B0685"/>
    <w:rsid w:val="003B0868"/>
    <w:rsid w:val="003B0C0C"/>
    <w:rsid w:val="003B0C5D"/>
    <w:rsid w:val="003B100E"/>
    <w:rsid w:val="003B112C"/>
    <w:rsid w:val="003B18ED"/>
    <w:rsid w:val="003B1997"/>
    <w:rsid w:val="003B28AA"/>
    <w:rsid w:val="003B28F4"/>
    <w:rsid w:val="003B2B75"/>
    <w:rsid w:val="003B2CB9"/>
    <w:rsid w:val="003B2E57"/>
    <w:rsid w:val="003B3A01"/>
    <w:rsid w:val="003B3B2C"/>
    <w:rsid w:val="003B3B72"/>
    <w:rsid w:val="003B3E23"/>
    <w:rsid w:val="003B3E24"/>
    <w:rsid w:val="003B3E55"/>
    <w:rsid w:val="003B3FA7"/>
    <w:rsid w:val="003B4027"/>
    <w:rsid w:val="003B4DDA"/>
    <w:rsid w:val="003B4F36"/>
    <w:rsid w:val="003B5729"/>
    <w:rsid w:val="003B580F"/>
    <w:rsid w:val="003B5930"/>
    <w:rsid w:val="003B5A8D"/>
    <w:rsid w:val="003B5ED8"/>
    <w:rsid w:val="003B5F34"/>
    <w:rsid w:val="003B6A8A"/>
    <w:rsid w:val="003B6BDF"/>
    <w:rsid w:val="003B71BE"/>
    <w:rsid w:val="003B73E0"/>
    <w:rsid w:val="003B7B6D"/>
    <w:rsid w:val="003B7B94"/>
    <w:rsid w:val="003B7D27"/>
    <w:rsid w:val="003C0078"/>
    <w:rsid w:val="003C007A"/>
    <w:rsid w:val="003C0348"/>
    <w:rsid w:val="003C1008"/>
    <w:rsid w:val="003C11BE"/>
    <w:rsid w:val="003C143D"/>
    <w:rsid w:val="003C14DC"/>
    <w:rsid w:val="003C1504"/>
    <w:rsid w:val="003C1970"/>
    <w:rsid w:val="003C19B4"/>
    <w:rsid w:val="003C1B8B"/>
    <w:rsid w:val="003C1C19"/>
    <w:rsid w:val="003C1E4D"/>
    <w:rsid w:val="003C2665"/>
    <w:rsid w:val="003C2DB3"/>
    <w:rsid w:val="003C303D"/>
    <w:rsid w:val="003C3235"/>
    <w:rsid w:val="003C34BB"/>
    <w:rsid w:val="003C3524"/>
    <w:rsid w:val="003C41A7"/>
    <w:rsid w:val="003C446E"/>
    <w:rsid w:val="003C4C36"/>
    <w:rsid w:val="003C4DBA"/>
    <w:rsid w:val="003C4F9F"/>
    <w:rsid w:val="003C5420"/>
    <w:rsid w:val="003C56A8"/>
    <w:rsid w:val="003C5C29"/>
    <w:rsid w:val="003C5D6E"/>
    <w:rsid w:val="003C5D73"/>
    <w:rsid w:val="003C5F55"/>
    <w:rsid w:val="003C605B"/>
    <w:rsid w:val="003C694A"/>
    <w:rsid w:val="003C6B35"/>
    <w:rsid w:val="003C6B93"/>
    <w:rsid w:val="003C6ED2"/>
    <w:rsid w:val="003C711B"/>
    <w:rsid w:val="003C7325"/>
    <w:rsid w:val="003C763F"/>
    <w:rsid w:val="003C764B"/>
    <w:rsid w:val="003C7CA1"/>
    <w:rsid w:val="003C7CD1"/>
    <w:rsid w:val="003C7D80"/>
    <w:rsid w:val="003C7F5F"/>
    <w:rsid w:val="003D01F7"/>
    <w:rsid w:val="003D06D9"/>
    <w:rsid w:val="003D0838"/>
    <w:rsid w:val="003D0A71"/>
    <w:rsid w:val="003D0D8F"/>
    <w:rsid w:val="003D11BD"/>
    <w:rsid w:val="003D1450"/>
    <w:rsid w:val="003D1A55"/>
    <w:rsid w:val="003D1D0F"/>
    <w:rsid w:val="003D1EFB"/>
    <w:rsid w:val="003D1F5D"/>
    <w:rsid w:val="003D1FAB"/>
    <w:rsid w:val="003D24BE"/>
    <w:rsid w:val="003D27F5"/>
    <w:rsid w:val="003D2B3F"/>
    <w:rsid w:val="003D363B"/>
    <w:rsid w:val="003D3849"/>
    <w:rsid w:val="003D38EF"/>
    <w:rsid w:val="003D3B4B"/>
    <w:rsid w:val="003D3C25"/>
    <w:rsid w:val="003D3F79"/>
    <w:rsid w:val="003D44F5"/>
    <w:rsid w:val="003D4841"/>
    <w:rsid w:val="003D4A1C"/>
    <w:rsid w:val="003D4CEE"/>
    <w:rsid w:val="003D5148"/>
    <w:rsid w:val="003D5204"/>
    <w:rsid w:val="003D5A19"/>
    <w:rsid w:val="003D5A54"/>
    <w:rsid w:val="003D5A8A"/>
    <w:rsid w:val="003D5BA1"/>
    <w:rsid w:val="003D6912"/>
    <w:rsid w:val="003D6AC6"/>
    <w:rsid w:val="003D6C09"/>
    <w:rsid w:val="003D70FC"/>
    <w:rsid w:val="003D72C9"/>
    <w:rsid w:val="003D74A9"/>
    <w:rsid w:val="003D7A34"/>
    <w:rsid w:val="003D7AAE"/>
    <w:rsid w:val="003D7C44"/>
    <w:rsid w:val="003D7C7A"/>
    <w:rsid w:val="003E055B"/>
    <w:rsid w:val="003E11F4"/>
    <w:rsid w:val="003E1778"/>
    <w:rsid w:val="003E18BC"/>
    <w:rsid w:val="003E1ABC"/>
    <w:rsid w:val="003E1CFC"/>
    <w:rsid w:val="003E1D3E"/>
    <w:rsid w:val="003E1EF7"/>
    <w:rsid w:val="003E26D1"/>
    <w:rsid w:val="003E2B73"/>
    <w:rsid w:val="003E2BE5"/>
    <w:rsid w:val="003E2C17"/>
    <w:rsid w:val="003E316E"/>
    <w:rsid w:val="003E3475"/>
    <w:rsid w:val="003E34F4"/>
    <w:rsid w:val="003E3EF4"/>
    <w:rsid w:val="003E443B"/>
    <w:rsid w:val="003E4551"/>
    <w:rsid w:val="003E466B"/>
    <w:rsid w:val="003E4724"/>
    <w:rsid w:val="003E47F2"/>
    <w:rsid w:val="003E54AD"/>
    <w:rsid w:val="003E5B9F"/>
    <w:rsid w:val="003E5FB0"/>
    <w:rsid w:val="003E5FDE"/>
    <w:rsid w:val="003E6198"/>
    <w:rsid w:val="003E63CD"/>
    <w:rsid w:val="003E68DF"/>
    <w:rsid w:val="003E697E"/>
    <w:rsid w:val="003E6B6A"/>
    <w:rsid w:val="003E6C86"/>
    <w:rsid w:val="003E6E49"/>
    <w:rsid w:val="003E7097"/>
    <w:rsid w:val="003E7DEB"/>
    <w:rsid w:val="003E7E04"/>
    <w:rsid w:val="003E7E24"/>
    <w:rsid w:val="003E7F98"/>
    <w:rsid w:val="003F0147"/>
    <w:rsid w:val="003F0B1D"/>
    <w:rsid w:val="003F0BDB"/>
    <w:rsid w:val="003F1199"/>
    <w:rsid w:val="003F11CA"/>
    <w:rsid w:val="003F15C2"/>
    <w:rsid w:val="003F1843"/>
    <w:rsid w:val="003F1959"/>
    <w:rsid w:val="003F20E7"/>
    <w:rsid w:val="003F2243"/>
    <w:rsid w:val="003F29C2"/>
    <w:rsid w:val="003F2B70"/>
    <w:rsid w:val="003F2C95"/>
    <w:rsid w:val="003F2E31"/>
    <w:rsid w:val="003F2F97"/>
    <w:rsid w:val="003F30E6"/>
    <w:rsid w:val="003F325D"/>
    <w:rsid w:val="003F361D"/>
    <w:rsid w:val="003F38AA"/>
    <w:rsid w:val="003F3E91"/>
    <w:rsid w:val="003F4677"/>
    <w:rsid w:val="003F4D6F"/>
    <w:rsid w:val="003F59C3"/>
    <w:rsid w:val="003F5DAD"/>
    <w:rsid w:val="003F68AF"/>
    <w:rsid w:val="003F6A95"/>
    <w:rsid w:val="003F6E73"/>
    <w:rsid w:val="003F75FB"/>
    <w:rsid w:val="003F7664"/>
    <w:rsid w:val="003F79C8"/>
    <w:rsid w:val="0040063D"/>
    <w:rsid w:val="004007F8"/>
    <w:rsid w:val="00400826"/>
    <w:rsid w:val="00401138"/>
    <w:rsid w:val="0040151F"/>
    <w:rsid w:val="00401769"/>
    <w:rsid w:val="00402DF4"/>
    <w:rsid w:val="00403579"/>
    <w:rsid w:val="004039CC"/>
    <w:rsid w:val="00403F61"/>
    <w:rsid w:val="0040444C"/>
    <w:rsid w:val="004046A3"/>
    <w:rsid w:val="00404A9C"/>
    <w:rsid w:val="00404C4D"/>
    <w:rsid w:val="004061FC"/>
    <w:rsid w:val="004064F8"/>
    <w:rsid w:val="004065A4"/>
    <w:rsid w:val="00406610"/>
    <w:rsid w:val="00406653"/>
    <w:rsid w:val="004066A6"/>
    <w:rsid w:val="0040683C"/>
    <w:rsid w:val="00406C3B"/>
    <w:rsid w:val="00406CA5"/>
    <w:rsid w:val="00406EE2"/>
    <w:rsid w:val="0040716B"/>
    <w:rsid w:val="00407293"/>
    <w:rsid w:val="00407796"/>
    <w:rsid w:val="00407854"/>
    <w:rsid w:val="00407EA9"/>
    <w:rsid w:val="0041018F"/>
    <w:rsid w:val="004106F5"/>
    <w:rsid w:val="00410770"/>
    <w:rsid w:val="00410A99"/>
    <w:rsid w:val="00410C4F"/>
    <w:rsid w:val="00410FA2"/>
    <w:rsid w:val="004112A3"/>
    <w:rsid w:val="0041147C"/>
    <w:rsid w:val="004114FF"/>
    <w:rsid w:val="004118D6"/>
    <w:rsid w:val="00411A29"/>
    <w:rsid w:val="00412419"/>
    <w:rsid w:val="004137F4"/>
    <w:rsid w:val="00413A7B"/>
    <w:rsid w:val="00413B16"/>
    <w:rsid w:val="00414150"/>
    <w:rsid w:val="00415193"/>
    <w:rsid w:val="004152EB"/>
    <w:rsid w:val="00415423"/>
    <w:rsid w:val="00415670"/>
    <w:rsid w:val="004156A8"/>
    <w:rsid w:val="004157E2"/>
    <w:rsid w:val="00415BD5"/>
    <w:rsid w:val="00415D8B"/>
    <w:rsid w:val="00416258"/>
    <w:rsid w:val="00416BBB"/>
    <w:rsid w:val="00416E99"/>
    <w:rsid w:val="004171CD"/>
    <w:rsid w:val="00417A96"/>
    <w:rsid w:val="00417B63"/>
    <w:rsid w:val="00417EE0"/>
    <w:rsid w:val="0042029A"/>
    <w:rsid w:val="00420425"/>
    <w:rsid w:val="0042085A"/>
    <w:rsid w:val="00420AF3"/>
    <w:rsid w:val="00420BB0"/>
    <w:rsid w:val="00420E4E"/>
    <w:rsid w:val="0042140A"/>
    <w:rsid w:val="00421ABE"/>
    <w:rsid w:val="00421BD1"/>
    <w:rsid w:val="00421C01"/>
    <w:rsid w:val="00421CD8"/>
    <w:rsid w:val="00422170"/>
    <w:rsid w:val="0042235A"/>
    <w:rsid w:val="004226A7"/>
    <w:rsid w:val="00422738"/>
    <w:rsid w:val="00422BD9"/>
    <w:rsid w:val="00422C20"/>
    <w:rsid w:val="00422E70"/>
    <w:rsid w:val="00422F92"/>
    <w:rsid w:val="00423616"/>
    <w:rsid w:val="004237D3"/>
    <w:rsid w:val="00423CD4"/>
    <w:rsid w:val="00424BAE"/>
    <w:rsid w:val="00424BF0"/>
    <w:rsid w:val="00424C63"/>
    <w:rsid w:val="00424FC2"/>
    <w:rsid w:val="0042501E"/>
    <w:rsid w:val="004252B7"/>
    <w:rsid w:val="004253A3"/>
    <w:rsid w:val="004254D8"/>
    <w:rsid w:val="0042574A"/>
    <w:rsid w:val="004259A3"/>
    <w:rsid w:val="00425CC9"/>
    <w:rsid w:val="00425F67"/>
    <w:rsid w:val="004265B7"/>
    <w:rsid w:val="00426C10"/>
    <w:rsid w:val="004270CB"/>
    <w:rsid w:val="00427371"/>
    <w:rsid w:val="0042769D"/>
    <w:rsid w:val="004277B7"/>
    <w:rsid w:val="00427FCA"/>
    <w:rsid w:val="00430631"/>
    <w:rsid w:val="00430B38"/>
    <w:rsid w:val="00430D72"/>
    <w:rsid w:val="004310CC"/>
    <w:rsid w:val="004316FE"/>
    <w:rsid w:val="004317A2"/>
    <w:rsid w:val="00431C6A"/>
    <w:rsid w:val="00432651"/>
    <w:rsid w:val="0043274B"/>
    <w:rsid w:val="00433319"/>
    <w:rsid w:val="0043337E"/>
    <w:rsid w:val="0043349F"/>
    <w:rsid w:val="00433C69"/>
    <w:rsid w:val="00433F5F"/>
    <w:rsid w:val="004346CB"/>
    <w:rsid w:val="004349F5"/>
    <w:rsid w:val="0043646C"/>
    <w:rsid w:val="00436AC9"/>
    <w:rsid w:val="00436C46"/>
    <w:rsid w:val="00436F9F"/>
    <w:rsid w:val="00436FC9"/>
    <w:rsid w:val="0043712D"/>
    <w:rsid w:val="0043791A"/>
    <w:rsid w:val="00437B4D"/>
    <w:rsid w:val="00437BDA"/>
    <w:rsid w:val="00437C54"/>
    <w:rsid w:val="00437D77"/>
    <w:rsid w:val="00437EE3"/>
    <w:rsid w:val="00440526"/>
    <w:rsid w:val="00440AD9"/>
    <w:rsid w:val="00440B9B"/>
    <w:rsid w:val="00441099"/>
    <w:rsid w:val="004410F1"/>
    <w:rsid w:val="004415FF"/>
    <w:rsid w:val="004418AE"/>
    <w:rsid w:val="00441B54"/>
    <w:rsid w:val="0044248D"/>
    <w:rsid w:val="00442614"/>
    <w:rsid w:val="00442ECD"/>
    <w:rsid w:val="00443386"/>
    <w:rsid w:val="00443EA6"/>
    <w:rsid w:val="00444EC5"/>
    <w:rsid w:val="0044516F"/>
    <w:rsid w:val="004457E3"/>
    <w:rsid w:val="00445CB5"/>
    <w:rsid w:val="00445FC6"/>
    <w:rsid w:val="00447A20"/>
    <w:rsid w:val="00447F69"/>
    <w:rsid w:val="004508D3"/>
    <w:rsid w:val="00450A05"/>
    <w:rsid w:val="0045149F"/>
    <w:rsid w:val="00451551"/>
    <w:rsid w:val="0045174D"/>
    <w:rsid w:val="00452340"/>
    <w:rsid w:val="0045249F"/>
    <w:rsid w:val="0045299A"/>
    <w:rsid w:val="00452B5E"/>
    <w:rsid w:val="00452C03"/>
    <w:rsid w:val="00452EFC"/>
    <w:rsid w:val="00453000"/>
    <w:rsid w:val="00453344"/>
    <w:rsid w:val="004533A7"/>
    <w:rsid w:val="0045358F"/>
    <w:rsid w:val="00453F82"/>
    <w:rsid w:val="00454261"/>
    <w:rsid w:val="00454575"/>
    <w:rsid w:val="00454942"/>
    <w:rsid w:val="00454D99"/>
    <w:rsid w:val="004553D2"/>
    <w:rsid w:val="004553E5"/>
    <w:rsid w:val="0045570E"/>
    <w:rsid w:val="00455827"/>
    <w:rsid w:val="0045592F"/>
    <w:rsid w:val="00455B44"/>
    <w:rsid w:val="00455DCA"/>
    <w:rsid w:val="00455DF1"/>
    <w:rsid w:val="00455FA5"/>
    <w:rsid w:val="00456085"/>
    <w:rsid w:val="004561FD"/>
    <w:rsid w:val="004562FF"/>
    <w:rsid w:val="00456879"/>
    <w:rsid w:val="00456EF4"/>
    <w:rsid w:val="0045771A"/>
    <w:rsid w:val="00457B63"/>
    <w:rsid w:val="00457BA7"/>
    <w:rsid w:val="00457EFB"/>
    <w:rsid w:val="00460113"/>
    <w:rsid w:val="004607CD"/>
    <w:rsid w:val="00460ADE"/>
    <w:rsid w:val="00461655"/>
    <w:rsid w:val="0046169D"/>
    <w:rsid w:val="004616A5"/>
    <w:rsid w:val="004617AA"/>
    <w:rsid w:val="00461CA9"/>
    <w:rsid w:val="00461DF8"/>
    <w:rsid w:val="0046257A"/>
    <w:rsid w:val="0046276B"/>
    <w:rsid w:val="0046287E"/>
    <w:rsid w:val="0046294A"/>
    <w:rsid w:val="00462E26"/>
    <w:rsid w:val="00462F11"/>
    <w:rsid w:val="0046320C"/>
    <w:rsid w:val="004632F1"/>
    <w:rsid w:val="00463371"/>
    <w:rsid w:val="00463989"/>
    <w:rsid w:val="00463BA6"/>
    <w:rsid w:val="00463D2D"/>
    <w:rsid w:val="0046412A"/>
    <w:rsid w:val="0046482D"/>
    <w:rsid w:val="00464A06"/>
    <w:rsid w:val="00464AFC"/>
    <w:rsid w:val="00464C23"/>
    <w:rsid w:val="00464C85"/>
    <w:rsid w:val="00464FAF"/>
    <w:rsid w:val="00465091"/>
    <w:rsid w:val="00465104"/>
    <w:rsid w:val="00465320"/>
    <w:rsid w:val="004653F8"/>
    <w:rsid w:val="00465BAD"/>
    <w:rsid w:val="00465F91"/>
    <w:rsid w:val="004661CF"/>
    <w:rsid w:val="004662E2"/>
    <w:rsid w:val="004665F4"/>
    <w:rsid w:val="00466650"/>
    <w:rsid w:val="004666A4"/>
    <w:rsid w:val="004666D8"/>
    <w:rsid w:val="004667DE"/>
    <w:rsid w:val="00466C72"/>
    <w:rsid w:val="0046723A"/>
    <w:rsid w:val="004675A4"/>
    <w:rsid w:val="00467B36"/>
    <w:rsid w:val="00467D53"/>
    <w:rsid w:val="00470420"/>
    <w:rsid w:val="00470533"/>
    <w:rsid w:val="004706EF"/>
    <w:rsid w:val="00470DDF"/>
    <w:rsid w:val="00470E43"/>
    <w:rsid w:val="00471304"/>
    <w:rsid w:val="004718C0"/>
    <w:rsid w:val="00471985"/>
    <w:rsid w:val="004719D9"/>
    <w:rsid w:val="00471B55"/>
    <w:rsid w:val="00471CE9"/>
    <w:rsid w:val="00471F41"/>
    <w:rsid w:val="00472D9B"/>
    <w:rsid w:val="00472FB3"/>
    <w:rsid w:val="004738A8"/>
    <w:rsid w:val="00473B22"/>
    <w:rsid w:val="00473FAF"/>
    <w:rsid w:val="00474252"/>
    <w:rsid w:val="0047441A"/>
    <w:rsid w:val="00474876"/>
    <w:rsid w:val="0047497A"/>
    <w:rsid w:val="00474B92"/>
    <w:rsid w:val="0047515A"/>
    <w:rsid w:val="00475661"/>
    <w:rsid w:val="0047596B"/>
    <w:rsid w:val="00475A73"/>
    <w:rsid w:val="00475B1C"/>
    <w:rsid w:val="00475D53"/>
    <w:rsid w:val="00475F93"/>
    <w:rsid w:val="00476056"/>
    <w:rsid w:val="0047654C"/>
    <w:rsid w:val="00476625"/>
    <w:rsid w:val="00476AB3"/>
    <w:rsid w:val="00476C5F"/>
    <w:rsid w:val="004771F4"/>
    <w:rsid w:val="00477387"/>
    <w:rsid w:val="00477CDE"/>
    <w:rsid w:val="00477F73"/>
    <w:rsid w:val="0048013A"/>
    <w:rsid w:val="004809ED"/>
    <w:rsid w:val="00480B04"/>
    <w:rsid w:val="00481092"/>
    <w:rsid w:val="00482AAA"/>
    <w:rsid w:val="00482B95"/>
    <w:rsid w:val="00482C01"/>
    <w:rsid w:val="00482CBF"/>
    <w:rsid w:val="004830B9"/>
    <w:rsid w:val="00483340"/>
    <w:rsid w:val="0048374D"/>
    <w:rsid w:val="00483B23"/>
    <w:rsid w:val="00483E91"/>
    <w:rsid w:val="00483F13"/>
    <w:rsid w:val="00484035"/>
    <w:rsid w:val="0048435A"/>
    <w:rsid w:val="0048441A"/>
    <w:rsid w:val="004844F8"/>
    <w:rsid w:val="004846DE"/>
    <w:rsid w:val="004847FD"/>
    <w:rsid w:val="0048494F"/>
    <w:rsid w:val="00484A2E"/>
    <w:rsid w:val="0048508C"/>
    <w:rsid w:val="004854AD"/>
    <w:rsid w:val="0048553E"/>
    <w:rsid w:val="00486437"/>
    <w:rsid w:val="00486724"/>
    <w:rsid w:val="00486EAE"/>
    <w:rsid w:val="00486F14"/>
    <w:rsid w:val="00487149"/>
    <w:rsid w:val="004874F1"/>
    <w:rsid w:val="00487F63"/>
    <w:rsid w:val="0049003D"/>
    <w:rsid w:val="0049068E"/>
    <w:rsid w:val="00490CAD"/>
    <w:rsid w:val="00490F31"/>
    <w:rsid w:val="00491519"/>
    <w:rsid w:val="004916F1"/>
    <w:rsid w:val="00491824"/>
    <w:rsid w:val="0049182C"/>
    <w:rsid w:val="00491887"/>
    <w:rsid w:val="00491A6F"/>
    <w:rsid w:val="00491AAF"/>
    <w:rsid w:val="00491F49"/>
    <w:rsid w:val="00492062"/>
    <w:rsid w:val="004921E9"/>
    <w:rsid w:val="00492536"/>
    <w:rsid w:val="004925A2"/>
    <w:rsid w:val="004928CB"/>
    <w:rsid w:val="004930B1"/>
    <w:rsid w:val="0049388A"/>
    <w:rsid w:val="00494BB4"/>
    <w:rsid w:val="00494C64"/>
    <w:rsid w:val="00494D39"/>
    <w:rsid w:val="004958EF"/>
    <w:rsid w:val="00495C80"/>
    <w:rsid w:val="00496253"/>
    <w:rsid w:val="00496418"/>
    <w:rsid w:val="00496914"/>
    <w:rsid w:val="004970CD"/>
    <w:rsid w:val="00497217"/>
    <w:rsid w:val="0049733D"/>
    <w:rsid w:val="0049747D"/>
    <w:rsid w:val="00497D5A"/>
    <w:rsid w:val="004A0C48"/>
    <w:rsid w:val="004A121A"/>
    <w:rsid w:val="004A1231"/>
    <w:rsid w:val="004A160B"/>
    <w:rsid w:val="004A18B9"/>
    <w:rsid w:val="004A1FBD"/>
    <w:rsid w:val="004A22B4"/>
    <w:rsid w:val="004A2BA6"/>
    <w:rsid w:val="004A34CA"/>
    <w:rsid w:val="004A3580"/>
    <w:rsid w:val="004A3A0A"/>
    <w:rsid w:val="004A4000"/>
    <w:rsid w:val="004A52ED"/>
    <w:rsid w:val="004A57FF"/>
    <w:rsid w:val="004A60B5"/>
    <w:rsid w:val="004A63B4"/>
    <w:rsid w:val="004A63F3"/>
    <w:rsid w:val="004A66EB"/>
    <w:rsid w:val="004A6CA5"/>
    <w:rsid w:val="004A6F04"/>
    <w:rsid w:val="004A70DE"/>
    <w:rsid w:val="004A7199"/>
    <w:rsid w:val="004A77DA"/>
    <w:rsid w:val="004A7956"/>
    <w:rsid w:val="004B01FE"/>
    <w:rsid w:val="004B03FD"/>
    <w:rsid w:val="004B0533"/>
    <w:rsid w:val="004B0709"/>
    <w:rsid w:val="004B079D"/>
    <w:rsid w:val="004B0899"/>
    <w:rsid w:val="004B08AF"/>
    <w:rsid w:val="004B0AC8"/>
    <w:rsid w:val="004B0DA7"/>
    <w:rsid w:val="004B0FC6"/>
    <w:rsid w:val="004B1000"/>
    <w:rsid w:val="004B1E60"/>
    <w:rsid w:val="004B1E95"/>
    <w:rsid w:val="004B20FF"/>
    <w:rsid w:val="004B31C2"/>
    <w:rsid w:val="004B3393"/>
    <w:rsid w:val="004B3AC3"/>
    <w:rsid w:val="004B3B36"/>
    <w:rsid w:val="004B3C3C"/>
    <w:rsid w:val="004B3C62"/>
    <w:rsid w:val="004B3DFF"/>
    <w:rsid w:val="004B4013"/>
    <w:rsid w:val="004B443F"/>
    <w:rsid w:val="004B4784"/>
    <w:rsid w:val="004B47F6"/>
    <w:rsid w:val="004B480D"/>
    <w:rsid w:val="004B50B8"/>
    <w:rsid w:val="004B521D"/>
    <w:rsid w:val="004B52A6"/>
    <w:rsid w:val="004B5EF3"/>
    <w:rsid w:val="004B6A67"/>
    <w:rsid w:val="004B6E23"/>
    <w:rsid w:val="004B7289"/>
    <w:rsid w:val="004B72E4"/>
    <w:rsid w:val="004B7547"/>
    <w:rsid w:val="004B782C"/>
    <w:rsid w:val="004B7866"/>
    <w:rsid w:val="004C035B"/>
    <w:rsid w:val="004C07D6"/>
    <w:rsid w:val="004C0CF0"/>
    <w:rsid w:val="004C0FC8"/>
    <w:rsid w:val="004C16C4"/>
    <w:rsid w:val="004C19DF"/>
    <w:rsid w:val="004C19F8"/>
    <w:rsid w:val="004C2992"/>
    <w:rsid w:val="004C2A8A"/>
    <w:rsid w:val="004C32DC"/>
    <w:rsid w:val="004C332E"/>
    <w:rsid w:val="004C34AF"/>
    <w:rsid w:val="004C35C7"/>
    <w:rsid w:val="004C436C"/>
    <w:rsid w:val="004C4CFC"/>
    <w:rsid w:val="004C4E7B"/>
    <w:rsid w:val="004C518C"/>
    <w:rsid w:val="004C54FF"/>
    <w:rsid w:val="004C5A7A"/>
    <w:rsid w:val="004C66E1"/>
    <w:rsid w:val="004C712E"/>
    <w:rsid w:val="004C71F0"/>
    <w:rsid w:val="004C7450"/>
    <w:rsid w:val="004C76AF"/>
    <w:rsid w:val="004C7C01"/>
    <w:rsid w:val="004D029C"/>
    <w:rsid w:val="004D04FD"/>
    <w:rsid w:val="004D06B5"/>
    <w:rsid w:val="004D0ACA"/>
    <w:rsid w:val="004D0BB8"/>
    <w:rsid w:val="004D0FC3"/>
    <w:rsid w:val="004D100F"/>
    <w:rsid w:val="004D1168"/>
    <w:rsid w:val="004D1379"/>
    <w:rsid w:val="004D138E"/>
    <w:rsid w:val="004D14D3"/>
    <w:rsid w:val="004D1AB4"/>
    <w:rsid w:val="004D1DE9"/>
    <w:rsid w:val="004D27C4"/>
    <w:rsid w:val="004D2807"/>
    <w:rsid w:val="004D2842"/>
    <w:rsid w:val="004D2A32"/>
    <w:rsid w:val="004D2CD2"/>
    <w:rsid w:val="004D2FA2"/>
    <w:rsid w:val="004D363C"/>
    <w:rsid w:val="004D37D7"/>
    <w:rsid w:val="004D3DB6"/>
    <w:rsid w:val="004D3F38"/>
    <w:rsid w:val="004D4221"/>
    <w:rsid w:val="004D48A7"/>
    <w:rsid w:val="004D498B"/>
    <w:rsid w:val="004D4BEA"/>
    <w:rsid w:val="004D5181"/>
    <w:rsid w:val="004D572D"/>
    <w:rsid w:val="004D59D8"/>
    <w:rsid w:val="004D5E3F"/>
    <w:rsid w:val="004D5F9B"/>
    <w:rsid w:val="004D61C8"/>
    <w:rsid w:val="004D668A"/>
    <w:rsid w:val="004D6E20"/>
    <w:rsid w:val="004D6E45"/>
    <w:rsid w:val="004D6F73"/>
    <w:rsid w:val="004D77B9"/>
    <w:rsid w:val="004D77F5"/>
    <w:rsid w:val="004D7926"/>
    <w:rsid w:val="004D7BB2"/>
    <w:rsid w:val="004E0290"/>
    <w:rsid w:val="004E05B7"/>
    <w:rsid w:val="004E0C0B"/>
    <w:rsid w:val="004E0D49"/>
    <w:rsid w:val="004E11D2"/>
    <w:rsid w:val="004E17DF"/>
    <w:rsid w:val="004E1A2E"/>
    <w:rsid w:val="004E1AF6"/>
    <w:rsid w:val="004E1C01"/>
    <w:rsid w:val="004E2010"/>
    <w:rsid w:val="004E2777"/>
    <w:rsid w:val="004E284F"/>
    <w:rsid w:val="004E289E"/>
    <w:rsid w:val="004E3442"/>
    <w:rsid w:val="004E3674"/>
    <w:rsid w:val="004E3787"/>
    <w:rsid w:val="004E41B7"/>
    <w:rsid w:val="004E41E6"/>
    <w:rsid w:val="004E42EB"/>
    <w:rsid w:val="004E439C"/>
    <w:rsid w:val="004E48F1"/>
    <w:rsid w:val="004E4D9C"/>
    <w:rsid w:val="004E4DB6"/>
    <w:rsid w:val="004E4E70"/>
    <w:rsid w:val="004E522F"/>
    <w:rsid w:val="004E5D3B"/>
    <w:rsid w:val="004E5E4B"/>
    <w:rsid w:val="004E5F37"/>
    <w:rsid w:val="004E629A"/>
    <w:rsid w:val="004E6BDE"/>
    <w:rsid w:val="004E70DD"/>
    <w:rsid w:val="004E725A"/>
    <w:rsid w:val="004E7281"/>
    <w:rsid w:val="004E797C"/>
    <w:rsid w:val="004E7D30"/>
    <w:rsid w:val="004F0AF4"/>
    <w:rsid w:val="004F0D2C"/>
    <w:rsid w:val="004F0D62"/>
    <w:rsid w:val="004F16B3"/>
    <w:rsid w:val="004F2118"/>
    <w:rsid w:val="004F211F"/>
    <w:rsid w:val="004F2493"/>
    <w:rsid w:val="004F2FDD"/>
    <w:rsid w:val="004F3156"/>
    <w:rsid w:val="004F385B"/>
    <w:rsid w:val="004F3A30"/>
    <w:rsid w:val="004F3B07"/>
    <w:rsid w:val="004F3E9B"/>
    <w:rsid w:val="004F3F58"/>
    <w:rsid w:val="004F4080"/>
    <w:rsid w:val="004F41BC"/>
    <w:rsid w:val="004F425E"/>
    <w:rsid w:val="004F43E0"/>
    <w:rsid w:val="004F4744"/>
    <w:rsid w:val="004F49CF"/>
    <w:rsid w:val="004F4DA0"/>
    <w:rsid w:val="004F558D"/>
    <w:rsid w:val="004F5B31"/>
    <w:rsid w:val="004F5F18"/>
    <w:rsid w:val="004F6797"/>
    <w:rsid w:val="004F695F"/>
    <w:rsid w:val="004F6DAD"/>
    <w:rsid w:val="004F6E50"/>
    <w:rsid w:val="004F70E3"/>
    <w:rsid w:val="004F77B0"/>
    <w:rsid w:val="00500ED8"/>
    <w:rsid w:val="005010E3"/>
    <w:rsid w:val="00502030"/>
    <w:rsid w:val="00502048"/>
    <w:rsid w:val="00502943"/>
    <w:rsid w:val="00502ECC"/>
    <w:rsid w:val="0050328D"/>
    <w:rsid w:val="005033DA"/>
    <w:rsid w:val="00503A63"/>
    <w:rsid w:val="00503B0B"/>
    <w:rsid w:val="00503B16"/>
    <w:rsid w:val="00503FA0"/>
    <w:rsid w:val="0050417B"/>
    <w:rsid w:val="00504F18"/>
    <w:rsid w:val="00505502"/>
    <w:rsid w:val="005059BB"/>
    <w:rsid w:val="005062F8"/>
    <w:rsid w:val="0050637C"/>
    <w:rsid w:val="00506437"/>
    <w:rsid w:val="005066B0"/>
    <w:rsid w:val="00506F2F"/>
    <w:rsid w:val="00507A9E"/>
    <w:rsid w:val="00507FEE"/>
    <w:rsid w:val="005101CD"/>
    <w:rsid w:val="005108F1"/>
    <w:rsid w:val="005109E5"/>
    <w:rsid w:val="00510CC1"/>
    <w:rsid w:val="005115B2"/>
    <w:rsid w:val="005119BE"/>
    <w:rsid w:val="00511E10"/>
    <w:rsid w:val="00512052"/>
    <w:rsid w:val="005129ED"/>
    <w:rsid w:val="00512B3B"/>
    <w:rsid w:val="0051372A"/>
    <w:rsid w:val="00513921"/>
    <w:rsid w:val="00513B5A"/>
    <w:rsid w:val="00514AD0"/>
    <w:rsid w:val="00514CA1"/>
    <w:rsid w:val="00514D6F"/>
    <w:rsid w:val="005151AA"/>
    <w:rsid w:val="005154E6"/>
    <w:rsid w:val="00515758"/>
    <w:rsid w:val="00516008"/>
    <w:rsid w:val="00516747"/>
    <w:rsid w:val="00516860"/>
    <w:rsid w:val="00516BFC"/>
    <w:rsid w:val="00516C59"/>
    <w:rsid w:val="00516D93"/>
    <w:rsid w:val="00516DDA"/>
    <w:rsid w:val="00516E3B"/>
    <w:rsid w:val="005179CE"/>
    <w:rsid w:val="00517BF9"/>
    <w:rsid w:val="00517F70"/>
    <w:rsid w:val="00520129"/>
    <w:rsid w:val="00520B34"/>
    <w:rsid w:val="00520F4E"/>
    <w:rsid w:val="005218FB"/>
    <w:rsid w:val="0052195A"/>
    <w:rsid w:val="00521BEB"/>
    <w:rsid w:val="00521D5F"/>
    <w:rsid w:val="005220BF"/>
    <w:rsid w:val="0052289D"/>
    <w:rsid w:val="005230CB"/>
    <w:rsid w:val="005230CD"/>
    <w:rsid w:val="00523D8F"/>
    <w:rsid w:val="00523E30"/>
    <w:rsid w:val="00523E3E"/>
    <w:rsid w:val="005243D8"/>
    <w:rsid w:val="005244AB"/>
    <w:rsid w:val="0052454F"/>
    <w:rsid w:val="00524621"/>
    <w:rsid w:val="00524C6F"/>
    <w:rsid w:val="00525942"/>
    <w:rsid w:val="005263D0"/>
    <w:rsid w:val="005265D4"/>
    <w:rsid w:val="005265DA"/>
    <w:rsid w:val="005268D3"/>
    <w:rsid w:val="005269E1"/>
    <w:rsid w:val="00526D4A"/>
    <w:rsid w:val="0052754D"/>
    <w:rsid w:val="00527A9B"/>
    <w:rsid w:val="00527DF6"/>
    <w:rsid w:val="00530048"/>
    <w:rsid w:val="0053010E"/>
    <w:rsid w:val="005301BD"/>
    <w:rsid w:val="005306FA"/>
    <w:rsid w:val="00530E79"/>
    <w:rsid w:val="00530EEC"/>
    <w:rsid w:val="0053114E"/>
    <w:rsid w:val="0053165C"/>
    <w:rsid w:val="00531CBD"/>
    <w:rsid w:val="00531E6F"/>
    <w:rsid w:val="005323C4"/>
    <w:rsid w:val="0053240B"/>
    <w:rsid w:val="005329EB"/>
    <w:rsid w:val="00532BC6"/>
    <w:rsid w:val="00533EE3"/>
    <w:rsid w:val="00533FEA"/>
    <w:rsid w:val="0053416C"/>
    <w:rsid w:val="0053455B"/>
    <w:rsid w:val="0053483C"/>
    <w:rsid w:val="00535375"/>
    <w:rsid w:val="005354A7"/>
    <w:rsid w:val="005359B5"/>
    <w:rsid w:val="005359F4"/>
    <w:rsid w:val="00535A32"/>
    <w:rsid w:val="00535C97"/>
    <w:rsid w:val="005362B8"/>
    <w:rsid w:val="005365D7"/>
    <w:rsid w:val="00536AEC"/>
    <w:rsid w:val="005374A0"/>
    <w:rsid w:val="005379B3"/>
    <w:rsid w:val="00537DE5"/>
    <w:rsid w:val="0054031A"/>
    <w:rsid w:val="00540555"/>
    <w:rsid w:val="00540896"/>
    <w:rsid w:val="00540CB2"/>
    <w:rsid w:val="00540CDC"/>
    <w:rsid w:val="00540F56"/>
    <w:rsid w:val="00541613"/>
    <w:rsid w:val="00541780"/>
    <w:rsid w:val="0054183E"/>
    <w:rsid w:val="00541EC0"/>
    <w:rsid w:val="005420EA"/>
    <w:rsid w:val="00542609"/>
    <w:rsid w:val="0054288F"/>
    <w:rsid w:val="005429BF"/>
    <w:rsid w:val="00542BBB"/>
    <w:rsid w:val="005440C7"/>
    <w:rsid w:val="005442FD"/>
    <w:rsid w:val="00544448"/>
    <w:rsid w:val="00544741"/>
    <w:rsid w:val="00544795"/>
    <w:rsid w:val="0054482E"/>
    <w:rsid w:val="00544E5A"/>
    <w:rsid w:val="00544EBF"/>
    <w:rsid w:val="00546022"/>
    <w:rsid w:val="0054658A"/>
    <w:rsid w:val="00546737"/>
    <w:rsid w:val="00546C1A"/>
    <w:rsid w:val="00546E00"/>
    <w:rsid w:val="00547088"/>
    <w:rsid w:val="00547659"/>
    <w:rsid w:val="005478C2"/>
    <w:rsid w:val="00547C6A"/>
    <w:rsid w:val="0055050C"/>
    <w:rsid w:val="00550689"/>
    <w:rsid w:val="00550957"/>
    <w:rsid w:val="00550A4D"/>
    <w:rsid w:val="00551411"/>
    <w:rsid w:val="00551CF0"/>
    <w:rsid w:val="0055200E"/>
    <w:rsid w:val="0055277C"/>
    <w:rsid w:val="0055292F"/>
    <w:rsid w:val="00552E41"/>
    <w:rsid w:val="00553796"/>
    <w:rsid w:val="00553A51"/>
    <w:rsid w:val="00553A54"/>
    <w:rsid w:val="005543E2"/>
    <w:rsid w:val="0055446A"/>
    <w:rsid w:val="005545AE"/>
    <w:rsid w:val="0055477B"/>
    <w:rsid w:val="00555015"/>
    <w:rsid w:val="00555691"/>
    <w:rsid w:val="00555C72"/>
    <w:rsid w:val="00555DBD"/>
    <w:rsid w:val="00555EBF"/>
    <w:rsid w:val="005562D1"/>
    <w:rsid w:val="005570F4"/>
    <w:rsid w:val="00557BE4"/>
    <w:rsid w:val="00557CBB"/>
    <w:rsid w:val="00560094"/>
    <w:rsid w:val="00560371"/>
    <w:rsid w:val="0056075E"/>
    <w:rsid w:val="005615C8"/>
    <w:rsid w:val="0056160F"/>
    <w:rsid w:val="0056171D"/>
    <w:rsid w:val="00561727"/>
    <w:rsid w:val="0056182E"/>
    <w:rsid w:val="00561B1C"/>
    <w:rsid w:val="00561B63"/>
    <w:rsid w:val="00562118"/>
    <w:rsid w:val="00562523"/>
    <w:rsid w:val="00562580"/>
    <w:rsid w:val="005626AA"/>
    <w:rsid w:val="00562CB3"/>
    <w:rsid w:val="00563694"/>
    <w:rsid w:val="0056390E"/>
    <w:rsid w:val="00564013"/>
    <w:rsid w:val="00564413"/>
    <w:rsid w:val="00564BBF"/>
    <w:rsid w:val="00565743"/>
    <w:rsid w:val="00565957"/>
    <w:rsid w:val="00565972"/>
    <w:rsid w:val="00566872"/>
    <w:rsid w:val="00566C0F"/>
    <w:rsid w:val="00566D3F"/>
    <w:rsid w:val="0056708A"/>
    <w:rsid w:val="005672CB"/>
    <w:rsid w:val="005677F2"/>
    <w:rsid w:val="00567A25"/>
    <w:rsid w:val="00567CCF"/>
    <w:rsid w:val="00567E1E"/>
    <w:rsid w:val="00567EEE"/>
    <w:rsid w:val="00567F64"/>
    <w:rsid w:val="005700F1"/>
    <w:rsid w:val="005704B9"/>
    <w:rsid w:val="005706D2"/>
    <w:rsid w:val="00570BE4"/>
    <w:rsid w:val="00570D4E"/>
    <w:rsid w:val="00570E5A"/>
    <w:rsid w:val="0057100C"/>
    <w:rsid w:val="00571629"/>
    <w:rsid w:val="00571774"/>
    <w:rsid w:val="00571C91"/>
    <w:rsid w:val="00571C9B"/>
    <w:rsid w:val="00571CBD"/>
    <w:rsid w:val="005722B7"/>
    <w:rsid w:val="0057242F"/>
    <w:rsid w:val="005726D2"/>
    <w:rsid w:val="00572B4A"/>
    <w:rsid w:val="005734F1"/>
    <w:rsid w:val="005735BE"/>
    <w:rsid w:val="00573EE8"/>
    <w:rsid w:val="00574085"/>
    <w:rsid w:val="00574A1A"/>
    <w:rsid w:val="00574ACF"/>
    <w:rsid w:val="00574C2F"/>
    <w:rsid w:val="00574C79"/>
    <w:rsid w:val="00574CB8"/>
    <w:rsid w:val="00574D10"/>
    <w:rsid w:val="00574D2D"/>
    <w:rsid w:val="00575152"/>
    <w:rsid w:val="00575193"/>
    <w:rsid w:val="005758CE"/>
    <w:rsid w:val="005760C9"/>
    <w:rsid w:val="0057637D"/>
    <w:rsid w:val="00576D22"/>
    <w:rsid w:val="005775B2"/>
    <w:rsid w:val="005777F5"/>
    <w:rsid w:val="0058005A"/>
    <w:rsid w:val="005803C7"/>
    <w:rsid w:val="005806E6"/>
    <w:rsid w:val="00580854"/>
    <w:rsid w:val="00580A92"/>
    <w:rsid w:val="00580E86"/>
    <w:rsid w:val="00581085"/>
    <w:rsid w:val="0058121F"/>
    <w:rsid w:val="00581535"/>
    <w:rsid w:val="00581B4F"/>
    <w:rsid w:val="00581EFB"/>
    <w:rsid w:val="005820CC"/>
    <w:rsid w:val="005823EA"/>
    <w:rsid w:val="00582492"/>
    <w:rsid w:val="00582BCC"/>
    <w:rsid w:val="00582E01"/>
    <w:rsid w:val="00583598"/>
    <w:rsid w:val="005835C1"/>
    <w:rsid w:val="0058379B"/>
    <w:rsid w:val="00583935"/>
    <w:rsid w:val="00583B93"/>
    <w:rsid w:val="00583CC7"/>
    <w:rsid w:val="00583DC4"/>
    <w:rsid w:val="0058418F"/>
    <w:rsid w:val="0058429F"/>
    <w:rsid w:val="005844AE"/>
    <w:rsid w:val="00584F5C"/>
    <w:rsid w:val="00585078"/>
    <w:rsid w:val="005854A0"/>
    <w:rsid w:val="005857F0"/>
    <w:rsid w:val="005858D5"/>
    <w:rsid w:val="005859DD"/>
    <w:rsid w:val="00585B4A"/>
    <w:rsid w:val="00585CEB"/>
    <w:rsid w:val="00586268"/>
    <w:rsid w:val="005864C4"/>
    <w:rsid w:val="005868A0"/>
    <w:rsid w:val="00586971"/>
    <w:rsid w:val="00586AD4"/>
    <w:rsid w:val="00586C2D"/>
    <w:rsid w:val="00586E60"/>
    <w:rsid w:val="0058718E"/>
    <w:rsid w:val="005875CD"/>
    <w:rsid w:val="00587673"/>
    <w:rsid w:val="00587BA5"/>
    <w:rsid w:val="005900CE"/>
    <w:rsid w:val="005901EC"/>
    <w:rsid w:val="00590A25"/>
    <w:rsid w:val="005911F4"/>
    <w:rsid w:val="00591305"/>
    <w:rsid w:val="00591457"/>
    <w:rsid w:val="00591656"/>
    <w:rsid w:val="00591E1F"/>
    <w:rsid w:val="00592017"/>
    <w:rsid w:val="00592B66"/>
    <w:rsid w:val="00592CD6"/>
    <w:rsid w:val="00592DBB"/>
    <w:rsid w:val="00592DC2"/>
    <w:rsid w:val="00592EB9"/>
    <w:rsid w:val="0059310E"/>
    <w:rsid w:val="00593130"/>
    <w:rsid w:val="005937A4"/>
    <w:rsid w:val="00593A28"/>
    <w:rsid w:val="00593A79"/>
    <w:rsid w:val="00593A98"/>
    <w:rsid w:val="00593D0D"/>
    <w:rsid w:val="0059453D"/>
    <w:rsid w:val="005946FC"/>
    <w:rsid w:val="005952BD"/>
    <w:rsid w:val="0059555E"/>
    <w:rsid w:val="005957DE"/>
    <w:rsid w:val="00595895"/>
    <w:rsid w:val="0059596A"/>
    <w:rsid w:val="00595AE3"/>
    <w:rsid w:val="005961B9"/>
    <w:rsid w:val="005969A9"/>
    <w:rsid w:val="00596A7E"/>
    <w:rsid w:val="0059718C"/>
    <w:rsid w:val="00597782"/>
    <w:rsid w:val="00597F39"/>
    <w:rsid w:val="005A0107"/>
    <w:rsid w:val="005A01D5"/>
    <w:rsid w:val="005A13A9"/>
    <w:rsid w:val="005A227B"/>
    <w:rsid w:val="005A35A5"/>
    <w:rsid w:val="005A35F7"/>
    <w:rsid w:val="005A3B6A"/>
    <w:rsid w:val="005A3D84"/>
    <w:rsid w:val="005A3EB7"/>
    <w:rsid w:val="005A50CD"/>
    <w:rsid w:val="005A548E"/>
    <w:rsid w:val="005A5490"/>
    <w:rsid w:val="005A5664"/>
    <w:rsid w:val="005A584C"/>
    <w:rsid w:val="005A5B5A"/>
    <w:rsid w:val="005A5D1F"/>
    <w:rsid w:val="005A5F6F"/>
    <w:rsid w:val="005A6627"/>
    <w:rsid w:val="005A6888"/>
    <w:rsid w:val="005A6F88"/>
    <w:rsid w:val="005A7373"/>
    <w:rsid w:val="005A765B"/>
    <w:rsid w:val="005B004B"/>
    <w:rsid w:val="005B0077"/>
    <w:rsid w:val="005B00EF"/>
    <w:rsid w:val="005B0341"/>
    <w:rsid w:val="005B132D"/>
    <w:rsid w:val="005B1BDF"/>
    <w:rsid w:val="005B1E83"/>
    <w:rsid w:val="005B1FA5"/>
    <w:rsid w:val="005B2337"/>
    <w:rsid w:val="005B276C"/>
    <w:rsid w:val="005B277F"/>
    <w:rsid w:val="005B305A"/>
    <w:rsid w:val="005B311E"/>
    <w:rsid w:val="005B3561"/>
    <w:rsid w:val="005B3611"/>
    <w:rsid w:val="005B3859"/>
    <w:rsid w:val="005B3963"/>
    <w:rsid w:val="005B3E06"/>
    <w:rsid w:val="005B3F9C"/>
    <w:rsid w:val="005B461B"/>
    <w:rsid w:val="005B4FAD"/>
    <w:rsid w:val="005B50BC"/>
    <w:rsid w:val="005B5212"/>
    <w:rsid w:val="005B535C"/>
    <w:rsid w:val="005B545B"/>
    <w:rsid w:val="005B5616"/>
    <w:rsid w:val="005B572B"/>
    <w:rsid w:val="005B58C7"/>
    <w:rsid w:val="005B5CB9"/>
    <w:rsid w:val="005B6A16"/>
    <w:rsid w:val="005B6A43"/>
    <w:rsid w:val="005B6FF9"/>
    <w:rsid w:val="005B7163"/>
    <w:rsid w:val="005B7199"/>
    <w:rsid w:val="005B71F3"/>
    <w:rsid w:val="005B7337"/>
    <w:rsid w:val="005B76B7"/>
    <w:rsid w:val="005B7FD5"/>
    <w:rsid w:val="005C0191"/>
    <w:rsid w:val="005C0307"/>
    <w:rsid w:val="005C060C"/>
    <w:rsid w:val="005C0690"/>
    <w:rsid w:val="005C069C"/>
    <w:rsid w:val="005C0870"/>
    <w:rsid w:val="005C08E2"/>
    <w:rsid w:val="005C093B"/>
    <w:rsid w:val="005C0982"/>
    <w:rsid w:val="005C0E2D"/>
    <w:rsid w:val="005C1157"/>
    <w:rsid w:val="005C13FF"/>
    <w:rsid w:val="005C1480"/>
    <w:rsid w:val="005C2085"/>
    <w:rsid w:val="005C21F8"/>
    <w:rsid w:val="005C2746"/>
    <w:rsid w:val="005C2A00"/>
    <w:rsid w:val="005C2A3F"/>
    <w:rsid w:val="005C2C93"/>
    <w:rsid w:val="005C2D00"/>
    <w:rsid w:val="005C340C"/>
    <w:rsid w:val="005C343C"/>
    <w:rsid w:val="005C3734"/>
    <w:rsid w:val="005C383B"/>
    <w:rsid w:val="005C39F5"/>
    <w:rsid w:val="005C3A95"/>
    <w:rsid w:val="005C412D"/>
    <w:rsid w:val="005C4A83"/>
    <w:rsid w:val="005C5053"/>
    <w:rsid w:val="005C5864"/>
    <w:rsid w:val="005C5A01"/>
    <w:rsid w:val="005C5AE7"/>
    <w:rsid w:val="005C5DD2"/>
    <w:rsid w:val="005C5E75"/>
    <w:rsid w:val="005C64DD"/>
    <w:rsid w:val="005C71F1"/>
    <w:rsid w:val="005C7B41"/>
    <w:rsid w:val="005C7F67"/>
    <w:rsid w:val="005D05F7"/>
    <w:rsid w:val="005D0F64"/>
    <w:rsid w:val="005D1211"/>
    <w:rsid w:val="005D124F"/>
    <w:rsid w:val="005D1414"/>
    <w:rsid w:val="005D1545"/>
    <w:rsid w:val="005D16A3"/>
    <w:rsid w:val="005D1DF0"/>
    <w:rsid w:val="005D21FE"/>
    <w:rsid w:val="005D2464"/>
    <w:rsid w:val="005D254B"/>
    <w:rsid w:val="005D25AC"/>
    <w:rsid w:val="005D2617"/>
    <w:rsid w:val="005D2A90"/>
    <w:rsid w:val="005D2D48"/>
    <w:rsid w:val="005D2E33"/>
    <w:rsid w:val="005D2EFA"/>
    <w:rsid w:val="005D333C"/>
    <w:rsid w:val="005D33D7"/>
    <w:rsid w:val="005D36B1"/>
    <w:rsid w:val="005D3857"/>
    <w:rsid w:val="005D39F3"/>
    <w:rsid w:val="005D3AF9"/>
    <w:rsid w:val="005D3BB8"/>
    <w:rsid w:val="005D3C57"/>
    <w:rsid w:val="005D448C"/>
    <w:rsid w:val="005D472E"/>
    <w:rsid w:val="005D491C"/>
    <w:rsid w:val="005D4DA4"/>
    <w:rsid w:val="005D4DD9"/>
    <w:rsid w:val="005D51A4"/>
    <w:rsid w:val="005D5468"/>
    <w:rsid w:val="005D581D"/>
    <w:rsid w:val="005D5A54"/>
    <w:rsid w:val="005D5C2C"/>
    <w:rsid w:val="005D5D21"/>
    <w:rsid w:val="005D61F8"/>
    <w:rsid w:val="005D626D"/>
    <w:rsid w:val="005D6BB2"/>
    <w:rsid w:val="005D6FE9"/>
    <w:rsid w:val="005D776A"/>
    <w:rsid w:val="005D7C0F"/>
    <w:rsid w:val="005D7D65"/>
    <w:rsid w:val="005E069D"/>
    <w:rsid w:val="005E0885"/>
    <w:rsid w:val="005E1454"/>
    <w:rsid w:val="005E1618"/>
    <w:rsid w:val="005E1847"/>
    <w:rsid w:val="005E192E"/>
    <w:rsid w:val="005E230D"/>
    <w:rsid w:val="005E2315"/>
    <w:rsid w:val="005E23A7"/>
    <w:rsid w:val="005E26E5"/>
    <w:rsid w:val="005E293A"/>
    <w:rsid w:val="005E2B18"/>
    <w:rsid w:val="005E336E"/>
    <w:rsid w:val="005E3AE7"/>
    <w:rsid w:val="005E3D6C"/>
    <w:rsid w:val="005E4159"/>
    <w:rsid w:val="005E45D2"/>
    <w:rsid w:val="005E466E"/>
    <w:rsid w:val="005E48C0"/>
    <w:rsid w:val="005E4A3B"/>
    <w:rsid w:val="005E5807"/>
    <w:rsid w:val="005E5E13"/>
    <w:rsid w:val="005E66C6"/>
    <w:rsid w:val="005E69FA"/>
    <w:rsid w:val="005E6E58"/>
    <w:rsid w:val="005E6E6A"/>
    <w:rsid w:val="005E72DE"/>
    <w:rsid w:val="005E7537"/>
    <w:rsid w:val="005E75E2"/>
    <w:rsid w:val="005F0243"/>
    <w:rsid w:val="005F0839"/>
    <w:rsid w:val="005F0C3B"/>
    <w:rsid w:val="005F0C49"/>
    <w:rsid w:val="005F122A"/>
    <w:rsid w:val="005F1340"/>
    <w:rsid w:val="005F146E"/>
    <w:rsid w:val="005F16B4"/>
    <w:rsid w:val="005F1946"/>
    <w:rsid w:val="005F1CC5"/>
    <w:rsid w:val="005F1D6F"/>
    <w:rsid w:val="005F1E79"/>
    <w:rsid w:val="005F21B7"/>
    <w:rsid w:val="005F2747"/>
    <w:rsid w:val="005F2B3D"/>
    <w:rsid w:val="005F2DB0"/>
    <w:rsid w:val="005F2EFE"/>
    <w:rsid w:val="005F3A0D"/>
    <w:rsid w:val="005F4768"/>
    <w:rsid w:val="005F4BE6"/>
    <w:rsid w:val="005F4E62"/>
    <w:rsid w:val="005F5016"/>
    <w:rsid w:val="005F5044"/>
    <w:rsid w:val="005F5110"/>
    <w:rsid w:val="005F5715"/>
    <w:rsid w:val="005F5BDF"/>
    <w:rsid w:val="005F5D24"/>
    <w:rsid w:val="005F5D99"/>
    <w:rsid w:val="005F5E71"/>
    <w:rsid w:val="005F5E98"/>
    <w:rsid w:val="005F60C1"/>
    <w:rsid w:val="005F64C3"/>
    <w:rsid w:val="005F6BB0"/>
    <w:rsid w:val="005F6BF6"/>
    <w:rsid w:val="005F75A4"/>
    <w:rsid w:val="005F77F4"/>
    <w:rsid w:val="005F79AD"/>
    <w:rsid w:val="005F7AF1"/>
    <w:rsid w:val="005F7EB8"/>
    <w:rsid w:val="00600179"/>
    <w:rsid w:val="00600789"/>
    <w:rsid w:val="006007E3"/>
    <w:rsid w:val="00600B5F"/>
    <w:rsid w:val="00600DA0"/>
    <w:rsid w:val="00600F60"/>
    <w:rsid w:val="00601237"/>
    <w:rsid w:val="006013BD"/>
    <w:rsid w:val="00601730"/>
    <w:rsid w:val="0060178E"/>
    <w:rsid w:val="00601857"/>
    <w:rsid w:val="0060187F"/>
    <w:rsid w:val="0060197F"/>
    <w:rsid w:val="00601B6D"/>
    <w:rsid w:val="006021EE"/>
    <w:rsid w:val="0060229A"/>
    <w:rsid w:val="00602D8B"/>
    <w:rsid w:val="0060339B"/>
    <w:rsid w:val="00604580"/>
    <w:rsid w:val="0060470E"/>
    <w:rsid w:val="0060471C"/>
    <w:rsid w:val="0060527D"/>
    <w:rsid w:val="00605E52"/>
    <w:rsid w:val="0060629B"/>
    <w:rsid w:val="006062A0"/>
    <w:rsid w:val="00606605"/>
    <w:rsid w:val="006066D6"/>
    <w:rsid w:val="006068D8"/>
    <w:rsid w:val="0060724C"/>
    <w:rsid w:val="0060725F"/>
    <w:rsid w:val="00607597"/>
    <w:rsid w:val="00607D33"/>
    <w:rsid w:val="00607D49"/>
    <w:rsid w:val="00610099"/>
    <w:rsid w:val="006107A6"/>
    <w:rsid w:val="00610897"/>
    <w:rsid w:val="00610C0F"/>
    <w:rsid w:val="00611D31"/>
    <w:rsid w:val="00612DB2"/>
    <w:rsid w:val="006133B0"/>
    <w:rsid w:val="00613BFE"/>
    <w:rsid w:val="00613FA6"/>
    <w:rsid w:val="006141CC"/>
    <w:rsid w:val="006146E1"/>
    <w:rsid w:val="00614B11"/>
    <w:rsid w:val="006156CC"/>
    <w:rsid w:val="00615D5F"/>
    <w:rsid w:val="00615E13"/>
    <w:rsid w:val="00615E1D"/>
    <w:rsid w:val="00615F7C"/>
    <w:rsid w:val="00615F92"/>
    <w:rsid w:val="00616024"/>
    <w:rsid w:val="0061612E"/>
    <w:rsid w:val="0061618F"/>
    <w:rsid w:val="00616AB5"/>
    <w:rsid w:val="00617317"/>
    <w:rsid w:val="00617375"/>
    <w:rsid w:val="00620927"/>
    <w:rsid w:val="006209BF"/>
    <w:rsid w:val="00620C0B"/>
    <w:rsid w:val="00621138"/>
    <w:rsid w:val="00621166"/>
    <w:rsid w:val="00621761"/>
    <w:rsid w:val="00621ADD"/>
    <w:rsid w:val="00621C6C"/>
    <w:rsid w:val="00621DF7"/>
    <w:rsid w:val="00621FAC"/>
    <w:rsid w:val="0062203B"/>
    <w:rsid w:val="00622042"/>
    <w:rsid w:val="006220BE"/>
    <w:rsid w:val="006220E2"/>
    <w:rsid w:val="00622317"/>
    <w:rsid w:val="006227C5"/>
    <w:rsid w:val="00622847"/>
    <w:rsid w:val="006229FC"/>
    <w:rsid w:val="00622D05"/>
    <w:rsid w:val="00623328"/>
    <w:rsid w:val="006233C3"/>
    <w:rsid w:val="0062383B"/>
    <w:rsid w:val="00623AC3"/>
    <w:rsid w:val="00623B35"/>
    <w:rsid w:val="0062404B"/>
    <w:rsid w:val="0062427D"/>
    <w:rsid w:val="0062463A"/>
    <w:rsid w:val="00624658"/>
    <w:rsid w:val="0062467E"/>
    <w:rsid w:val="0062473E"/>
    <w:rsid w:val="00624D14"/>
    <w:rsid w:val="00625052"/>
    <w:rsid w:val="006251C0"/>
    <w:rsid w:val="006253BB"/>
    <w:rsid w:val="0062578C"/>
    <w:rsid w:val="00625B46"/>
    <w:rsid w:val="00625E24"/>
    <w:rsid w:val="00625EE0"/>
    <w:rsid w:val="00625F01"/>
    <w:rsid w:val="00626D69"/>
    <w:rsid w:val="00626EB4"/>
    <w:rsid w:val="006271BD"/>
    <w:rsid w:val="00627F8D"/>
    <w:rsid w:val="00627F9E"/>
    <w:rsid w:val="00630199"/>
    <w:rsid w:val="00630207"/>
    <w:rsid w:val="00630222"/>
    <w:rsid w:val="0063033A"/>
    <w:rsid w:val="0063049F"/>
    <w:rsid w:val="0063130E"/>
    <w:rsid w:val="0063158D"/>
    <w:rsid w:val="006316CB"/>
    <w:rsid w:val="00631B03"/>
    <w:rsid w:val="00631D24"/>
    <w:rsid w:val="00632308"/>
    <w:rsid w:val="0063272F"/>
    <w:rsid w:val="00632977"/>
    <w:rsid w:val="00632EE8"/>
    <w:rsid w:val="00632F71"/>
    <w:rsid w:val="006339D8"/>
    <w:rsid w:val="00634021"/>
    <w:rsid w:val="00634070"/>
    <w:rsid w:val="00634086"/>
    <w:rsid w:val="006342D8"/>
    <w:rsid w:val="006344E2"/>
    <w:rsid w:val="0063451E"/>
    <w:rsid w:val="00634CBC"/>
    <w:rsid w:val="00635338"/>
    <w:rsid w:val="006360E3"/>
    <w:rsid w:val="00636248"/>
    <w:rsid w:val="00636784"/>
    <w:rsid w:val="00636DFA"/>
    <w:rsid w:val="00637898"/>
    <w:rsid w:val="00637AE2"/>
    <w:rsid w:val="00637D0B"/>
    <w:rsid w:val="0064005F"/>
    <w:rsid w:val="0064096C"/>
    <w:rsid w:val="00640C1D"/>
    <w:rsid w:val="00640DC0"/>
    <w:rsid w:val="00640EBC"/>
    <w:rsid w:val="0064125D"/>
    <w:rsid w:val="0064180B"/>
    <w:rsid w:val="00641853"/>
    <w:rsid w:val="00641E7D"/>
    <w:rsid w:val="00642170"/>
    <w:rsid w:val="00642226"/>
    <w:rsid w:val="00642478"/>
    <w:rsid w:val="006424E2"/>
    <w:rsid w:val="00642A94"/>
    <w:rsid w:val="00642C4F"/>
    <w:rsid w:val="00642C6E"/>
    <w:rsid w:val="00643113"/>
    <w:rsid w:val="0064345A"/>
    <w:rsid w:val="006435A5"/>
    <w:rsid w:val="00644170"/>
    <w:rsid w:val="00644277"/>
    <w:rsid w:val="006444E8"/>
    <w:rsid w:val="00644D3A"/>
    <w:rsid w:val="006456CA"/>
    <w:rsid w:val="0064577E"/>
    <w:rsid w:val="0064590B"/>
    <w:rsid w:val="00645958"/>
    <w:rsid w:val="00645B2D"/>
    <w:rsid w:val="006460D9"/>
    <w:rsid w:val="006461F6"/>
    <w:rsid w:val="00646206"/>
    <w:rsid w:val="0064622C"/>
    <w:rsid w:val="0064654C"/>
    <w:rsid w:val="00646BAC"/>
    <w:rsid w:val="00646DDF"/>
    <w:rsid w:val="00646E12"/>
    <w:rsid w:val="006473C3"/>
    <w:rsid w:val="00647556"/>
    <w:rsid w:val="0064789A"/>
    <w:rsid w:val="00647DA7"/>
    <w:rsid w:val="00647DF8"/>
    <w:rsid w:val="00650318"/>
    <w:rsid w:val="00650834"/>
    <w:rsid w:val="00650F20"/>
    <w:rsid w:val="0065108A"/>
    <w:rsid w:val="0065155C"/>
    <w:rsid w:val="00651710"/>
    <w:rsid w:val="0065190D"/>
    <w:rsid w:val="00651FDB"/>
    <w:rsid w:val="006522D6"/>
    <w:rsid w:val="00652ABC"/>
    <w:rsid w:val="006536D9"/>
    <w:rsid w:val="00653E81"/>
    <w:rsid w:val="006544A0"/>
    <w:rsid w:val="006546A6"/>
    <w:rsid w:val="006546C3"/>
    <w:rsid w:val="00654C4A"/>
    <w:rsid w:val="00654D03"/>
    <w:rsid w:val="00654DBF"/>
    <w:rsid w:val="00654FD4"/>
    <w:rsid w:val="00655312"/>
    <w:rsid w:val="0065531B"/>
    <w:rsid w:val="006556F3"/>
    <w:rsid w:val="00655929"/>
    <w:rsid w:val="00655F96"/>
    <w:rsid w:val="00655FA6"/>
    <w:rsid w:val="00656362"/>
    <w:rsid w:val="00656484"/>
    <w:rsid w:val="0065671B"/>
    <w:rsid w:val="00656912"/>
    <w:rsid w:val="00656FDE"/>
    <w:rsid w:val="00657403"/>
    <w:rsid w:val="00657820"/>
    <w:rsid w:val="00657A3E"/>
    <w:rsid w:val="00657C67"/>
    <w:rsid w:val="00660034"/>
    <w:rsid w:val="006600E7"/>
    <w:rsid w:val="006602B8"/>
    <w:rsid w:val="00660353"/>
    <w:rsid w:val="00660826"/>
    <w:rsid w:val="00660AB6"/>
    <w:rsid w:val="00660B2C"/>
    <w:rsid w:val="00661664"/>
    <w:rsid w:val="00662180"/>
    <w:rsid w:val="006627D4"/>
    <w:rsid w:val="0066294A"/>
    <w:rsid w:val="00662977"/>
    <w:rsid w:val="006629A5"/>
    <w:rsid w:val="00662A80"/>
    <w:rsid w:val="00662D04"/>
    <w:rsid w:val="00662E5F"/>
    <w:rsid w:val="0066300D"/>
    <w:rsid w:val="00663411"/>
    <w:rsid w:val="006637AE"/>
    <w:rsid w:val="006638CF"/>
    <w:rsid w:val="006639A3"/>
    <w:rsid w:val="00663AD1"/>
    <w:rsid w:val="00664625"/>
    <w:rsid w:val="0066496C"/>
    <w:rsid w:val="00664997"/>
    <w:rsid w:val="00664F38"/>
    <w:rsid w:val="006652C2"/>
    <w:rsid w:val="0066540A"/>
    <w:rsid w:val="00665810"/>
    <w:rsid w:val="00665AC9"/>
    <w:rsid w:val="006662BE"/>
    <w:rsid w:val="00666332"/>
    <w:rsid w:val="00666476"/>
    <w:rsid w:val="0066659D"/>
    <w:rsid w:val="006667EB"/>
    <w:rsid w:val="00666E54"/>
    <w:rsid w:val="00666F74"/>
    <w:rsid w:val="00667291"/>
    <w:rsid w:val="006672C4"/>
    <w:rsid w:val="006673C6"/>
    <w:rsid w:val="00667652"/>
    <w:rsid w:val="00667760"/>
    <w:rsid w:val="0066779E"/>
    <w:rsid w:val="00667B42"/>
    <w:rsid w:val="00667E09"/>
    <w:rsid w:val="006700F9"/>
    <w:rsid w:val="0067021C"/>
    <w:rsid w:val="006706A5"/>
    <w:rsid w:val="006709B5"/>
    <w:rsid w:val="00670D75"/>
    <w:rsid w:val="006713D3"/>
    <w:rsid w:val="00671988"/>
    <w:rsid w:val="00671C9A"/>
    <w:rsid w:val="00671F4F"/>
    <w:rsid w:val="006721F6"/>
    <w:rsid w:val="006725F3"/>
    <w:rsid w:val="0067269F"/>
    <w:rsid w:val="006726A5"/>
    <w:rsid w:val="006726E4"/>
    <w:rsid w:val="0067294B"/>
    <w:rsid w:val="00672AC8"/>
    <w:rsid w:val="00672BEE"/>
    <w:rsid w:val="00672FFD"/>
    <w:rsid w:val="00673A14"/>
    <w:rsid w:val="00673A54"/>
    <w:rsid w:val="0067487D"/>
    <w:rsid w:val="00674A85"/>
    <w:rsid w:val="00674B19"/>
    <w:rsid w:val="0067517E"/>
    <w:rsid w:val="006757BF"/>
    <w:rsid w:val="00675F08"/>
    <w:rsid w:val="006761D2"/>
    <w:rsid w:val="00676FCA"/>
    <w:rsid w:val="00677662"/>
    <w:rsid w:val="0067798D"/>
    <w:rsid w:val="00677BD6"/>
    <w:rsid w:val="00677FE5"/>
    <w:rsid w:val="006802EE"/>
    <w:rsid w:val="006807E4"/>
    <w:rsid w:val="00681027"/>
    <w:rsid w:val="00681883"/>
    <w:rsid w:val="00681FF7"/>
    <w:rsid w:val="00682036"/>
    <w:rsid w:val="006822F6"/>
    <w:rsid w:val="00682A08"/>
    <w:rsid w:val="00682A94"/>
    <w:rsid w:val="00682C02"/>
    <w:rsid w:val="00682C69"/>
    <w:rsid w:val="00682C91"/>
    <w:rsid w:val="006831C2"/>
    <w:rsid w:val="006833EC"/>
    <w:rsid w:val="0068371E"/>
    <w:rsid w:val="00683765"/>
    <w:rsid w:val="00683988"/>
    <w:rsid w:val="00683D91"/>
    <w:rsid w:val="00684079"/>
    <w:rsid w:val="006841F2"/>
    <w:rsid w:val="006842FE"/>
    <w:rsid w:val="006848C7"/>
    <w:rsid w:val="006849BB"/>
    <w:rsid w:val="006849EE"/>
    <w:rsid w:val="00684A9E"/>
    <w:rsid w:val="006850A8"/>
    <w:rsid w:val="00685444"/>
    <w:rsid w:val="006857FA"/>
    <w:rsid w:val="00685840"/>
    <w:rsid w:val="00685C4B"/>
    <w:rsid w:val="00686748"/>
    <w:rsid w:val="00686821"/>
    <w:rsid w:val="00686EC6"/>
    <w:rsid w:val="00687063"/>
    <w:rsid w:val="0068784B"/>
    <w:rsid w:val="00687C4D"/>
    <w:rsid w:val="00687C77"/>
    <w:rsid w:val="00690440"/>
    <w:rsid w:val="006904EB"/>
    <w:rsid w:val="00690874"/>
    <w:rsid w:val="00690D2B"/>
    <w:rsid w:val="00691511"/>
    <w:rsid w:val="006917DB"/>
    <w:rsid w:val="00691B8E"/>
    <w:rsid w:val="00691D6D"/>
    <w:rsid w:val="00692D4A"/>
    <w:rsid w:val="0069311D"/>
    <w:rsid w:val="006935E3"/>
    <w:rsid w:val="00693A89"/>
    <w:rsid w:val="00693E2D"/>
    <w:rsid w:val="00693F45"/>
    <w:rsid w:val="00693FE8"/>
    <w:rsid w:val="00694141"/>
    <w:rsid w:val="00694B45"/>
    <w:rsid w:val="0069503B"/>
    <w:rsid w:val="006953FD"/>
    <w:rsid w:val="006956BF"/>
    <w:rsid w:val="006957EA"/>
    <w:rsid w:val="0069616A"/>
    <w:rsid w:val="00696234"/>
    <w:rsid w:val="00696BC0"/>
    <w:rsid w:val="00696BC1"/>
    <w:rsid w:val="00697500"/>
    <w:rsid w:val="006976B7"/>
    <w:rsid w:val="00697ACE"/>
    <w:rsid w:val="00697B1F"/>
    <w:rsid w:val="00697C46"/>
    <w:rsid w:val="00697D8D"/>
    <w:rsid w:val="006A09AF"/>
    <w:rsid w:val="006A09F6"/>
    <w:rsid w:val="006A0A34"/>
    <w:rsid w:val="006A0A69"/>
    <w:rsid w:val="006A0BEF"/>
    <w:rsid w:val="006A0E9B"/>
    <w:rsid w:val="006A0EA7"/>
    <w:rsid w:val="006A18F5"/>
    <w:rsid w:val="006A2568"/>
    <w:rsid w:val="006A2B88"/>
    <w:rsid w:val="006A2BCA"/>
    <w:rsid w:val="006A2C73"/>
    <w:rsid w:val="006A2C89"/>
    <w:rsid w:val="006A3169"/>
    <w:rsid w:val="006A3868"/>
    <w:rsid w:val="006A3B3B"/>
    <w:rsid w:val="006A4DF5"/>
    <w:rsid w:val="006A4FE9"/>
    <w:rsid w:val="006A532F"/>
    <w:rsid w:val="006A5563"/>
    <w:rsid w:val="006A55DC"/>
    <w:rsid w:val="006A576A"/>
    <w:rsid w:val="006A5F3F"/>
    <w:rsid w:val="006A6440"/>
    <w:rsid w:val="006A64EB"/>
    <w:rsid w:val="006A6C1A"/>
    <w:rsid w:val="006A7041"/>
    <w:rsid w:val="006A7050"/>
    <w:rsid w:val="006A785C"/>
    <w:rsid w:val="006A7A26"/>
    <w:rsid w:val="006A7AA0"/>
    <w:rsid w:val="006A7CDE"/>
    <w:rsid w:val="006A7D94"/>
    <w:rsid w:val="006A7E80"/>
    <w:rsid w:val="006B05F3"/>
    <w:rsid w:val="006B0F9D"/>
    <w:rsid w:val="006B1611"/>
    <w:rsid w:val="006B17EF"/>
    <w:rsid w:val="006B193E"/>
    <w:rsid w:val="006B1A4D"/>
    <w:rsid w:val="006B20BF"/>
    <w:rsid w:val="006B238D"/>
    <w:rsid w:val="006B2439"/>
    <w:rsid w:val="006B2542"/>
    <w:rsid w:val="006B28A4"/>
    <w:rsid w:val="006B29D8"/>
    <w:rsid w:val="006B38AA"/>
    <w:rsid w:val="006B38EF"/>
    <w:rsid w:val="006B3F54"/>
    <w:rsid w:val="006B45F6"/>
    <w:rsid w:val="006B4EA0"/>
    <w:rsid w:val="006B4F01"/>
    <w:rsid w:val="006B50B9"/>
    <w:rsid w:val="006B5114"/>
    <w:rsid w:val="006B52F6"/>
    <w:rsid w:val="006B540A"/>
    <w:rsid w:val="006B5619"/>
    <w:rsid w:val="006B5877"/>
    <w:rsid w:val="006B5996"/>
    <w:rsid w:val="006B5B69"/>
    <w:rsid w:val="006B633A"/>
    <w:rsid w:val="006B68FD"/>
    <w:rsid w:val="006B6C07"/>
    <w:rsid w:val="006B6D1B"/>
    <w:rsid w:val="006C0463"/>
    <w:rsid w:val="006C04A8"/>
    <w:rsid w:val="006C095D"/>
    <w:rsid w:val="006C0C28"/>
    <w:rsid w:val="006C0CBA"/>
    <w:rsid w:val="006C1788"/>
    <w:rsid w:val="006C1A8B"/>
    <w:rsid w:val="006C1C75"/>
    <w:rsid w:val="006C1DE0"/>
    <w:rsid w:val="006C2217"/>
    <w:rsid w:val="006C2227"/>
    <w:rsid w:val="006C22ED"/>
    <w:rsid w:val="006C231B"/>
    <w:rsid w:val="006C2588"/>
    <w:rsid w:val="006C29F6"/>
    <w:rsid w:val="006C2B00"/>
    <w:rsid w:val="006C2C34"/>
    <w:rsid w:val="006C32D2"/>
    <w:rsid w:val="006C35D2"/>
    <w:rsid w:val="006C3961"/>
    <w:rsid w:val="006C3B13"/>
    <w:rsid w:val="006C4749"/>
    <w:rsid w:val="006C521C"/>
    <w:rsid w:val="006C5237"/>
    <w:rsid w:val="006C54C2"/>
    <w:rsid w:val="006C58DC"/>
    <w:rsid w:val="006C6510"/>
    <w:rsid w:val="006C75FC"/>
    <w:rsid w:val="006C771F"/>
    <w:rsid w:val="006C78A2"/>
    <w:rsid w:val="006C7D94"/>
    <w:rsid w:val="006C7DFC"/>
    <w:rsid w:val="006D0357"/>
    <w:rsid w:val="006D039F"/>
    <w:rsid w:val="006D0494"/>
    <w:rsid w:val="006D0954"/>
    <w:rsid w:val="006D0A01"/>
    <w:rsid w:val="006D10B5"/>
    <w:rsid w:val="006D155C"/>
    <w:rsid w:val="006D1775"/>
    <w:rsid w:val="006D1CE2"/>
    <w:rsid w:val="006D1D16"/>
    <w:rsid w:val="006D2C0F"/>
    <w:rsid w:val="006D2CA6"/>
    <w:rsid w:val="006D2CF5"/>
    <w:rsid w:val="006D3006"/>
    <w:rsid w:val="006D47F1"/>
    <w:rsid w:val="006D4F2E"/>
    <w:rsid w:val="006D4F9B"/>
    <w:rsid w:val="006D4FB3"/>
    <w:rsid w:val="006D5189"/>
    <w:rsid w:val="006D5E0A"/>
    <w:rsid w:val="006D5E33"/>
    <w:rsid w:val="006D5E7A"/>
    <w:rsid w:val="006D62C8"/>
    <w:rsid w:val="006D6315"/>
    <w:rsid w:val="006D681D"/>
    <w:rsid w:val="006D6AE0"/>
    <w:rsid w:val="006D6B4B"/>
    <w:rsid w:val="006D6C44"/>
    <w:rsid w:val="006D707A"/>
    <w:rsid w:val="006D734F"/>
    <w:rsid w:val="006D74C4"/>
    <w:rsid w:val="006D7591"/>
    <w:rsid w:val="006D793F"/>
    <w:rsid w:val="006D7B38"/>
    <w:rsid w:val="006E020C"/>
    <w:rsid w:val="006E02FF"/>
    <w:rsid w:val="006E0477"/>
    <w:rsid w:val="006E0946"/>
    <w:rsid w:val="006E0B9F"/>
    <w:rsid w:val="006E1063"/>
    <w:rsid w:val="006E1383"/>
    <w:rsid w:val="006E14B8"/>
    <w:rsid w:val="006E1645"/>
    <w:rsid w:val="006E166C"/>
    <w:rsid w:val="006E170A"/>
    <w:rsid w:val="006E1815"/>
    <w:rsid w:val="006E1AB6"/>
    <w:rsid w:val="006E1B39"/>
    <w:rsid w:val="006E1B8F"/>
    <w:rsid w:val="006E1BBF"/>
    <w:rsid w:val="006E1BE4"/>
    <w:rsid w:val="006E1C32"/>
    <w:rsid w:val="006E2338"/>
    <w:rsid w:val="006E25F0"/>
    <w:rsid w:val="006E2934"/>
    <w:rsid w:val="006E342F"/>
    <w:rsid w:val="006E3850"/>
    <w:rsid w:val="006E4280"/>
    <w:rsid w:val="006E43DA"/>
    <w:rsid w:val="006E4B5B"/>
    <w:rsid w:val="006E4E4F"/>
    <w:rsid w:val="006E5C5F"/>
    <w:rsid w:val="006E5E92"/>
    <w:rsid w:val="006E6224"/>
    <w:rsid w:val="006E664E"/>
    <w:rsid w:val="006E6926"/>
    <w:rsid w:val="006E6947"/>
    <w:rsid w:val="006E6F32"/>
    <w:rsid w:val="006E7156"/>
    <w:rsid w:val="006E7316"/>
    <w:rsid w:val="006E7785"/>
    <w:rsid w:val="006E7A11"/>
    <w:rsid w:val="006E7AA9"/>
    <w:rsid w:val="006E7C76"/>
    <w:rsid w:val="006E7E32"/>
    <w:rsid w:val="006F002E"/>
    <w:rsid w:val="006F050B"/>
    <w:rsid w:val="006F0A80"/>
    <w:rsid w:val="006F0C56"/>
    <w:rsid w:val="006F0F16"/>
    <w:rsid w:val="006F0F3C"/>
    <w:rsid w:val="006F1295"/>
    <w:rsid w:val="006F15F4"/>
    <w:rsid w:val="006F193C"/>
    <w:rsid w:val="006F1A4D"/>
    <w:rsid w:val="006F229E"/>
    <w:rsid w:val="006F2788"/>
    <w:rsid w:val="006F2D2C"/>
    <w:rsid w:val="006F30F4"/>
    <w:rsid w:val="006F32CF"/>
    <w:rsid w:val="006F3729"/>
    <w:rsid w:val="006F3849"/>
    <w:rsid w:val="006F38B1"/>
    <w:rsid w:val="006F40D7"/>
    <w:rsid w:val="006F48EC"/>
    <w:rsid w:val="006F50F9"/>
    <w:rsid w:val="006F58D1"/>
    <w:rsid w:val="006F5B57"/>
    <w:rsid w:val="006F5BEC"/>
    <w:rsid w:val="006F5F01"/>
    <w:rsid w:val="006F6751"/>
    <w:rsid w:val="006F7507"/>
    <w:rsid w:val="006F7654"/>
    <w:rsid w:val="006F76CF"/>
    <w:rsid w:val="006F7D49"/>
    <w:rsid w:val="006F7D64"/>
    <w:rsid w:val="006F7EE1"/>
    <w:rsid w:val="0070026C"/>
    <w:rsid w:val="00700D8C"/>
    <w:rsid w:val="00700F75"/>
    <w:rsid w:val="007010AD"/>
    <w:rsid w:val="00701101"/>
    <w:rsid w:val="00701102"/>
    <w:rsid w:val="007014D8"/>
    <w:rsid w:val="0070274A"/>
    <w:rsid w:val="00702EC7"/>
    <w:rsid w:val="0070313C"/>
    <w:rsid w:val="0070317A"/>
    <w:rsid w:val="007034AB"/>
    <w:rsid w:val="0070372A"/>
    <w:rsid w:val="007037BA"/>
    <w:rsid w:val="00703876"/>
    <w:rsid w:val="00703B80"/>
    <w:rsid w:val="0070427B"/>
    <w:rsid w:val="00704AA7"/>
    <w:rsid w:val="00704B29"/>
    <w:rsid w:val="007050BE"/>
    <w:rsid w:val="007053E4"/>
    <w:rsid w:val="00705AF7"/>
    <w:rsid w:val="00705C58"/>
    <w:rsid w:val="00706210"/>
    <w:rsid w:val="007068BD"/>
    <w:rsid w:val="00706B35"/>
    <w:rsid w:val="00706FD5"/>
    <w:rsid w:val="0070735F"/>
    <w:rsid w:val="00707403"/>
    <w:rsid w:val="00707936"/>
    <w:rsid w:val="00707C37"/>
    <w:rsid w:val="00707CD6"/>
    <w:rsid w:val="00707D12"/>
    <w:rsid w:val="00707E5B"/>
    <w:rsid w:val="00710527"/>
    <w:rsid w:val="00710685"/>
    <w:rsid w:val="007106CD"/>
    <w:rsid w:val="00710717"/>
    <w:rsid w:val="0071076E"/>
    <w:rsid w:val="00711674"/>
    <w:rsid w:val="00711EA0"/>
    <w:rsid w:val="0071208E"/>
    <w:rsid w:val="007120F1"/>
    <w:rsid w:val="00712B08"/>
    <w:rsid w:val="00712BC1"/>
    <w:rsid w:val="00712F07"/>
    <w:rsid w:val="0071325C"/>
    <w:rsid w:val="00713429"/>
    <w:rsid w:val="0071368F"/>
    <w:rsid w:val="00714704"/>
    <w:rsid w:val="00715236"/>
    <w:rsid w:val="007155F6"/>
    <w:rsid w:val="0071587E"/>
    <w:rsid w:val="007159D1"/>
    <w:rsid w:val="00716245"/>
    <w:rsid w:val="0071697B"/>
    <w:rsid w:val="00716F5A"/>
    <w:rsid w:val="007170D0"/>
    <w:rsid w:val="00717486"/>
    <w:rsid w:val="00717564"/>
    <w:rsid w:val="007177C7"/>
    <w:rsid w:val="00717B1D"/>
    <w:rsid w:val="00717B1E"/>
    <w:rsid w:val="00717CE5"/>
    <w:rsid w:val="00717D6D"/>
    <w:rsid w:val="00717F61"/>
    <w:rsid w:val="00720962"/>
    <w:rsid w:val="00720C38"/>
    <w:rsid w:val="00720D2F"/>
    <w:rsid w:val="00720D4B"/>
    <w:rsid w:val="0072113E"/>
    <w:rsid w:val="007213D7"/>
    <w:rsid w:val="007216EC"/>
    <w:rsid w:val="00721A40"/>
    <w:rsid w:val="0072204B"/>
    <w:rsid w:val="007221EA"/>
    <w:rsid w:val="0072260E"/>
    <w:rsid w:val="00722B75"/>
    <w:rsid w:val="00722F80"/>
    <w:rsid w:val="00722FA7"/>
    <w:rsid w:val="007233E5"/>
    <w:rsid w:val="00723945"/>
    <w:rsid w:val="00723A6F"/>
    <w:rsid w:val="007242B8"/>
    <w:rsid w:val="00724658"/>
    <w:rsid w:val="00724C04"/>
    <w:rsid w:val="00725161"/>
    <w:rsid w:val="00725495"/>
    <w:rsid w:val="00725599"/>
    <w:rsid w:val="00726220"/>
    <w:rsid w:val="0072636B"/>
    <w:rsid w:val="007263FE"/>
    <w:rsid w:val="007267FB"/>
    <w:rsid w:val="0072732F"/>
    <w:rsid w:val="0072750B"/>
    <w:rsid w:val="007276E9"/>
    <w:rsid w:val="00727BF2"/>
    <w:rsid w:val="00727C7A"/>
    <w:rsid w:val="00727D0F"/>
    <w:rsid w:val="00727E1C"/>
    <w:rsid w:val="00730154"/>
    <w:rsid w:val="007304A4"/>
    <w:rsid w:val="007307B8"/>
    <w:rsid w:val="00730A1D"/>
    <w:rsid w:val="00730A7E"/>
    <w:rsid w:val="00730D7A"/>
    <w:rsid w:val="00730DA8"/>
    <w:rsid w:val="007312B9"/>
    <w:rsid w:val="00731464"/>
    <w:rsid w:val="0073149D"/>
    <w:rsid w:val="007316B6"/>
    <w:rsid w:val="0073173D"/>
    <w:rsid w:val="007318AB"/>
    <w:rsid w:val="007318B9"/>
    <w:rsid w:val="007324E8"/>
    <w:rsid w:val="00732B73"/>
    <w:rsid w:val="00732F07"/>
    <w:rsid w:val="00733063"/>
    <w:rsid w:val="00733527"/>
    <w:rsid w:val="007337BE"/>
    <w:rsid w:val="00733DAB"/>
    <w:rsid w:val="007341C5"/>
    <w:rsid w:val="00734740"/>
    <w:rsid w:val="007350E0"/>
    <w:rsid w:val="00735B10"/>
    <w:rsid w:val="0073605C"/>
    <w:rsid w:val="00736169"/>
    <w:rsid w:val="00736706"/>
    <w:rsid w:val="00736A1B"/>
    <w:rsid w:val="00736B20"/>
    <w:rsid w:val="00736CD9"/>
    <w:rsid w:val="007376B6"/>
    <w:rsid w:val="00737FA5"/>
    <w:rsid w:val="00740144"/>
    <w:rsid w:val="007404CA"/>
    <w:rsid w:val="00740A73"/>
    <w:rsid w:val="00740E9F"/>
    <w:rsid w:val="0074150A"/>
    <w:rsid w:val="00741648"/>
    <w:rsid w:val="007417BD"/>
    <w:rsid w:val="00741B1D"/>
    <w:rsid w:val="007425E9"/>
    <w:rsid w:val="00742752"/>
    <w:rsid w:val="00743A6F"/>
    <w:rsid w:val="00743AF2"/>
    <w:rsid w:val="00743CF1"/>
    <w:rsid w:val="0074416A"/>
    <w:rsid w:val="007441E3"/>
    <w:rsid w:val="0074444E"/>
    <w:rsid w:val="00744A69"/>
    <w:rsid w:val="00744D2E"/>
    <w:rsid w:val="00744E19"/>
    <w:rsid w:val="00745032"/>
    <w:rsid w:val="00745432"/>
    <w:rsid w:val="00745933"/>
    <w:rsid w:val="0074639F"/>
    <w:rsid w:val="00746450"/>
    <w:rsid w:val="00746A35"/>
    <w:rsid w:val="00746C9C"/>
    <w:rsid w:val="00746CCB"/>
    <w:rsid w:val="00746E6F"/>
    <w:rsid w:val="007476C4"/>
    <w:rsid w:val="0074797B"/>
    <w:rsid w:val="00747C80"/>
    <w:rsid w:val="0075006F"/>
    <w:rsid w:val="007501B0"/>
    <w:rsid w:val="007502CE"/>
    <w:rsid w:val="007502E0"/>
    <w:rsid w:val="00750C22"/>
    <w:rsid w:val="00750C8D"/>
    <w:rsid w:val="00750DD5"/>
    <w:rsid w:val="00751033"/>
    <w:rsid w:val="007512A0"/>
    <w:rsid w:val="007515C7"/>
    <w:rsid w:val="007517B5"/>
    <w:rsid w:val="00751E23"/>
    <w:rsid w:val="00753878"/>
    <w:rsid w:val="00753B25"/>
    <w:rsid w:val="007543E7"/>
    <w:rsid w:val="00754499"/>
    <w:rsid w:val="007549BC"/>
    <w:rsid w:val="007550B0"/>
    <w:rsid w:val="0075516C"/>
    <w:rsid w:val="00755298"/>
    <w:rsid w:val="00755C15"/>
    <w:rsid w:val="007561FD"/>
    <w:rsid w:val="00756234"/>
    <w:rsid w:val="00756724"/>
    <w:rsid w:val="00756BEA"/>
    <w:rsid w:val="00756CEB"/>
    <w:rsid w:val="00756FEE"/>
    <w:rsid w:val="007573DA"/>
    <w:rsid w:val="0075742E"/>
    <w:rsid w:val="0075759E"/>
    <w:rsid w:val="00760271"/>
    <w:rsid w:val="007605AF"/>
    <w:rsid w:val="00760A7F"/>
    <w:rsid w:val="00760B2B"/>
    <w:rsid w:val="00760DBE"/>
    <w:rsid w:val="007616D1"/>
    <w:rsid w:val="0076186B"/>
    <w:rsid w:val="00761B92"/>
    <w:rsid w:val="00761E8D"/>
    <w:rsid w:val="00761F63"/>
    <w:rsid w:val="00762269"/>
    <w:rsid w:val="0076228C"/>
    <w:rsid w:val="00762A37"/>
    <w:rsid w:val="00762AF6"/>
    <w:rsid w:val="00762B91"/>
    <w:rsid w:val="00763387"/>
    <w:rsid w:val="0076343F"/>
    <w:rsid w:val="0076345B"/>
    <w:rsid w:val="00763831"/>
    <w:rsid w:val="00764679"/>
    <w:rsid w:val="00765254"/>
    <w:rsid w:val="0076546E"/>
    <w:rsid w:val="007658A5"/>
    <w:rsid w:val="00765F75"/>
    <w:rsid w:val="0076628F"/>
    <w:rsid w:val="00766476"/>
    <w:rsid w:val="00766560"/>
    <w:rsid w:val="00766775"/>
    <w:rsid w:val="00766BB4"/>
    <w:rsid w:val="00766CBA"/>
    <w:rsid w:val="007670D4"/>
    <w:rsid w:val="007671CD"/>
    <w:rsid w:val="00767439"/>
    <w:rsid w:val="00767E15"/>
    <w:rsid w:val="0077010A"/>
    <w:rsid w:val="0077010D"/>
    <w:rsid w:val="007705B8"/>
    <w:rsid w:val="0077062C"/>
    <w:rsid w:val="00770AA3"/>
    <w:rsid w:val="00770B01"/>
    <w:rsid w:val="00770B33"/>
    <w:rsid w:val="00770D61"/>
    <w:rsid w:val="00771219"/>
    <w:rsid w:val="007712F4"/>
    <w:rsid w:val="00771552"/>
    <w:rsid w:val="00771865"/>
    <w:rsid w:val="007718E1"/>
    <w:rsid w:val="00771D93"/>
    <w:rsid w:val="00771F92"/>
    <w:rsid w:val="007729EC"/>
    <w:rsid w:val="00772AFC"/>
    <w:rsid w:val="00772C6D"/>
    <w:rsid w:val="0077315F"/>
    <w:rsid w:val="007732C5"/>
    <w:rsid w:val="007735C4"/>
    <w:rsid w:val="007737FA"/>
    <w:rsid w:val="00773D7C"/>
    <w:rsid w:val="00773E18"/>
    <w:rsid w:val="007745B9"/>
    <w:rsid w:val="00774B54"/>
    <w:rsid w:val="00774F30"/>
    <w:rsid w:val="00774FEB"/>
    <w:rsid w:val="0077505F"/>
    <w:rsid w:val="007752CB"/>
    <w:rsid w:val="007759AA"/>
    <w:rsid w:val="00775C00"/>
    <w:rsid w:val="00775F87"/>
    <w:rsid w:val="00775FFB"/>
    <w:rsid w:val="007765FE"/>
    <w:rsid w:val="00776AF1"/>
    <w:rsid w:val="00776C7A"/>
    <w:rsid w:val="00777014"/>
    <w:rsid w:val="00777253"/>
    <w:rsid w:val="0077765A"/>
    <w:rsid w:val="00777667"/>
    <w:rsid w:val="00777EA7"/>
    <w:rsid w:val="00780D7C"/>
    <w:rsid w:val="0078108D"/>
    <w:rsid w:val="007810BE"/>
    <w:rsid w:val="00781723"/>
    <w:rsid w:val="0078184A"/>
    <w:rsid w:val="0078199A"/>
    <w:rsid w:val="00781E59"/>
    <w:rsid w:val="00781FAB"/>
    <w:rsid w:val="00782152"/>
    <w:rsid w:val="00782343"/>
    <w:rsid w:val="007825EC"/>
    <w:rsid w:val="007826EF"/>
    <w:rsid w:val="00782761"/>
    <w:rsid w:val="00782900"/>
    <w:rsid w:val="007829E7"/>
    <w:rsid w:val="00782E13"/>
    <w:rsid w:val="00782ED8"/>
    <w:rsid w:val="00783172"/>
    <w:rsid w:val="007837AE"/>
    <w:rsid w:val="00783DB7"/>
    <w:rsid w:val="00784386"/>
    <w:rsid w:val="00784506"/>
    <w:rsid w:val="007846EF"/>
    <w:rsid w:val="00784970"/>
    <w:rsid w:val="00784E04"/>
    <w:rsid w:val="0078512C"/>
    <w:rsid w:val="007852AA"/>
    <w:rsid w:val="007853D2"/>
    <w:rsid w:val="00785407"/>
    <w:rsid w:val="00785442"/>
    <w:rsid w:val="007854DD"/>
    <w:rsid w:val="0078554F"/>
    <w:rsid w:val="00785B0E"/>
    <w:rsid w:val="00785F3E"/>
    <w:rsid w:val="00785F75"/>
    <w:rsid w:val="0078671B"/>
    <w:rsid w:val="00786800"/>
    <w:rsid w:val="007873C7"/>
    <w:rsid w:val="007874E5"/>
    <w:rsid w:val="0078762B"/>
    <w:rsid w:val="00787670"/>
    <w:rsid w:val="00787E22"/>
    <w:rsid w:val="0079016E"/>
    <w:rsid w:val="0079056D"/>
    <w:rsid w:val="00790681"/>
    <w:rsid w:val="00790D3E"/>
    <w:rsid w:val="00790E69"/>
    <w:rsid w:val="00790E74"/>
    <w:rsid w:val="00791042"/>
    <w:rsid w:val="0079149E"/>
    <w:rsid w:val="00791FC6"/>
    <w:rsid w:val="0079213A"/>
    <w:rsid w:val="007927B5"/>
    <w:rsid w:val="00792A8E"/>
    <w:rsid w:val="00792FE4"/>
    <w:rsid w:val="0079323E"/>
    <w:rsid w:val="00793A8E"/>
    <w:rsid w:val="00793C09"/>
    <w:rsid w:val="00793F00"/>
    <w:rsid w:val="00793F53"/>
    <w:rsid w:val="00793FAA"/>
    <w:rsid w:val="007940B3"/>
    <w:rsid w:val="0079471A"/>
    <w:rsid w:val="00794CEA"/>
    <w:rsid w:val="007960A2"/>
    <w:rsid w:val="0079613B"/>
    <w:rsid w:val="007962E2"/>
    <w:rsid w:val="007963B5"/>
    <w:rsid w:val="00796B44"/>
    <w:rsid w:val="0079793E"/>
    <w:rsid w:val="00797B09"/>
    <w:rsid w:val="00797BA3"/>
    <w:rsid w:val="00797EF7"/>
    <w:rsid w:val="007A00CA"/>
    <w:rsid w:val="007A03E7"/>
    <w:rsid w:val="007A076A"/>
    <w:rsid w:val="007A0F1A"/>
    <w:rsid w:val="007A1105"/>
    <w:rsid w:val="007A14A0"/>
    <w:rsid w:val="007A15A4"/>
    <w:rsid w:val="007A197E"/>
    <w:rsid w:val="007A1A16"/>
    <w:rsid w:val="007A1DB6"/>
    <w:rsid w:val="007A1FB5"/>
    <w:rsid w:val="007A21F1"/>
    <w:rsid w:val="007A27DA"/>
    <w:rsid w:val="007A2933"/>
    <w:rsid w:val="007A2ABB"/>
    <w:rsid w:val="007A2B0C"/>
    <w:rsid w:val="007A2DFD"/>
    <w:rsid w:val="007A30A0"/>
    <w:rsid w:val="007A39B2"/>
    <w:rsid w:val="007A3B11"/>
    <w:rsid w:val="007A3F09"/>
    <w:rsid w:val="007A3F27"/>
    <w:rsid w:val="007A4178"/>
    <w:rsid w:val="007A43E3"/>
    <w:rsid w:val="007A4AA9"/>
    <w:rsid w:val="007A4C7A"/>
    <w:rsid w:val="007A4DE4"/>
    <w:rsid w:val="007A5110"/>
    <w:rsid w:val="007A5784"/>
    <w:rsid w:val="007A591E"/>
    <w:rsid w:val="007A5A5F"/>
    <w:rsid w:val="007A607B"/>
    <w:rsid w:val="007A74C2"/>
    <w:rsid w:val="007B007F"/>
    <w:rsid w:val="007B057D"/>
    <w:rsid w:val="007B0D14"/>
    <w:rsid w:val="007B0F7B"/>
    <w:rsid w:val="007B12FC"/>
    <w:rsid w:val="007B1883"/>
    <w:rsid w:val="007B18B4"/>
    <w:rsid w:val="007B1BA8"/>
    <w:rsid w:val="007B1BB8"/>
    <w:rsid w:val="007B1D75"/>
    <w:rsid w:val="007B2731"/>
    <w:rsid w:val="007B2856"/>
    <w:rsid w:val="007B2B7D"/>
    <w:rsid w:val="007B30BC"/>
    <w:rsid w:val="007B3712"/>
    <w:rsid w:val="007B3717"/>
    <w:rsid w:val="007B3937"/>
    <w:rsid w:val="007B3AE0"/>
    <w:rsid w:val="007B3B64"/>
    <w:rsid w:val="007B3D16"/>
    <w:rsid w:val="007B41F5"/>
    <w:rsid w:val="007B4E37"/>
    <w:rsid w:val="007B4F91"/>
    <w:rsid w:val="007B5021"/>
    <w:rsid w:val="007B57C8"/>
    <w:rsid w:val="007B5846"/>
    <w:rsid w:val="007B5891"/>
    <w:rsid w:val="007B607A"/>
    <w:rsid w:val="007B6086"/>
    <w:rsid w:val="007B6690"/>
    <w:rsid w:val="007B6922"/>
    <w:rsid w:val="007B6BF8"/>
    <w:rsid w:val="007B7B9A"/>
    <w:rsid w:val="007C029C"/>
    <w:rsid w:val="007C02DA"/>
    <w:rsid w:val="007C02EF"/>
    <w:rsid w:val="007C04CE"/>
    <w:rsid w:val="007C090A"/>
    <w:rsid w:val="007C10EA"/>
    <w:rsid w:val="007C121C"/>
    <w:rsid w:val="007C13F3"/>
    <w:rsid w:val="007C1AF8"/>
    <w:rsid w:val="007C1D88"/>
    <w:rsid w:val="007C205E"/>
    <w:rsid w:val="007C209A"/>
    <w:rsid w:val="007C214A"/>
    <w:rsid w:val="007C2262"/>
    <w:rsid w:val="007C276B"/>
    <w:rsid w:val="007C28D9"/>
    <w:rsid w:val="007C317E"/>
    <w:rsid w:val="007C3D2B"/>
    <w:rsid w:val="007C4296"/>
    <w:rsid w:val="007C4301"/>
    <w:rsid w:val="007C430F"/>
    <w:rsid w:val="007C4960"/>
    <w:rsid w:val="007C4AB3"/>
    <w:rsid w:val="007C4BB6"/>
    <w:rsid w:val="007C5A3F"/>
    <w:rsid w:val="007C5AE1"/>
    <w:rsid w:val="007C5CE0"/>
    <w:rsid w:val="007C5E5E"/>
    <w:rsid w:val="007C5F44"/>
    <w:rsid w:val="007C615F"/>
    <w:rsid w:val="007C6840"/>
    <w:rsid w:val="007C6C9B"/>
    <w:rsid w:val="007C6F98"/>
    <w:rsid w:val="007C70C7"/>
    <w:rsid w:val="007C71F9"/>
    <w:rsid w:val="007C740F"/>
    <w:rsid w:val="007C7469"/>
    <w:rsid w:val="007C7520"/>
    <w:rsid w:val="007C7811"/>
    <w:rsid w:val="007C7822"/>
    <w:rsid w:val="007D04C5"/>
    <w:rsid w:val="007D0606"/>
    <w:rsid w:val="007D0619"/>
    <w:rsid w:val="007D065A"/>
    <w:rsid w:val="007D08D9"/>
    <w:rsid w:val="007D13C3"/>
    <w:rsid w:val="007D17A4"/>
    <w:rsid w:val="007D18FB"/>
    <w:rsid w:val="007D1A0D"/>
    <w:rsid w:val="007D1A10"/>
    <w:rsid w:val="007D1B9B"/>
    <w:rsid w:val="007D252C"/>
    <w:rsid w:val="007D29B6"/>
    <w:rsid w:val="007D2E8C"/>
    <w:rsid w:val="007D3341"/>
    <w:rsid w:val="007D34B1"/>
    <w:rsid w:val="007D36AD"/>
    <w:rsid w:val="007D37E3"/>
    <w:rsid w:val="007D3DD0"/>
    <w:rsid w:val="007D425B"/>
    <w:rsid w:val="007D46E2"/>
    <w:rsid w:val="007D489B"/>
    <w:rsid w:val="007D48C4"/>
    <w:rsid w:val="007D4BD0"/>
    <w:rsid w:val="007D4E06"/>
    <w:rsid w:val="007D508D"/>
    <w:rsid w:val="007D574D"/>
    <w:rsid w:val="007D5CC1"/>
    <w:rsid w:val="007D5EA8"/>
    <w:rsid w:val="007D605F"/>
    <w:rsid w:val="007D6658"/>
    <w:rsid w:val="007D6EC5"/>
    <w:rsid w:val="007D6EE4"/>
    <w:rsid w:val="007D7385"/>
    <w:rsid w:val="007D750A"/>
    <w:rsid w:val="007D78E2"/>
    <w:rsid w:val="007D7ABE"/>
    <w:rsid w:val="007E06D2"/>
    <w:rsid w:val="007E0A96"/>
    <w:rsid w:val="007E160D"/>
    <w:rsid w:val="007E1B84"/>
    <w:rsid w:val="007E1FB9"/>
    <w:rsid w:val="007E2109"/>
    <w:rsid w:val="007E226A"/>
    <w:rsid w:val="007E2428"/>
    <w:rsid w:val="007E27EF"/>
    <w:rsid w:val="007E2B60"/>
    <w:rsid w:val="007E2E1C"/>
    <w:rsid w:val="007E384C"/>
    <w:rsid w:val="007E4460"/>
    <w:rsid w:val="007E446F"/>
    <w:rsid w:val="007E44B5"/>
    <w:rsid w:val="007E4557"/>
    <w:rsid w:val="007E4D57"/>
    <w:rsid w:val="007E502E"/>
    <w:rsid w:val="007E5130"/>
    <w:rsid w:val="007E5B55"/>
    <w:rsid w:val="007E5EB6"/>
    <w:rsid w:val="007E5FD3"/>
    <w:rsid w:val="007E6335"/>
    <w:rsid w:val="007E6821"/>
    <w:rsid w:val="007E68E0"/>
    <w:rsid w:val="007E6AE3"/>
    <w:rsid w:val="007E73E9"/>
    <w:rsid w:val="007E7409"/>
    <w:rsid w:val="007F0105"/>
    <w:rsid w:val="007F0342"/>
    <w:rsid w:val="007F0B17"/>
    <w:rsid w:val="007F1033"/>
    <w:rsid w:val="007F1316"/>
    <w:rsid w:val="007F1393"/>
    <w:rsid w:val="007F142B"/>
    <w:rsid w:val="007F159A"/>
    <w:rsid w:val="007F1A34"/>
    <w:rsid w:val="007F1C29"/>
    <w:rsid w:val="007F207E"/>
    <w:rsid w:val="007F2296"/>
    <w:rsid w:val="007F2A7E"/>
    <w:rsid w:val="007F2BDA"/>
    <w:rsid w:val="007F2C60"/>
    <w:rsid w:val="007F2D83"/>
    <w:rsid w:val="007F2F31"/>
    <w:rsid w:val="007F307B"/>
    <w:rsid w:val="007F3455"/>
    <w:rsid w:val="007F3709"/>
    <w:rsid w:val="007F3C36"/>
    <w:rsid w:val="007F3EAB"/>
    <w:rsid w:val="007F4403"/>
    <w:rsid w:val="007F4618"/>
    <w:rsid w:val="007F4E67"/>
    <w:rsid w:val="007F5161"/>
    <w:rsid w:val="007F5750"/>
    <w:rsid w:val="007F5CB0"/>
    <w:rsid w:val="007F5DF0"/>
    <w:rsid w:val="007F6295"/>
    <w:rsid w:val="007F6434"/>
    <w:rsid w:val="007F6A97"/>
    <w:rsid w:val="007F6D85"/>
    <w:rsid w:val="007F70B7"/>
    <w:rsid w:val="007F7DA1"/>
    <w:rsid w:val="007F7F56"/>
    <w:rsid w:val="0080013C"/>
    <w:rsid w:val="00800739"/>
    <w:rsid w:val="0080089F"/>
    <w:rsid w:val="008009CE"/>
    <w:rsid w:val="00801036"/>
    <w:rsid w:val="00801418"/>
    <w:rsid w:val="008015F2"/>
    <w:rsid w:val="00801CB9"/>
    <w:rsid w:val="00802034"/>
    <w:rsid w:val="008029C1"/>
    <w:rsid w:val="00802BF3"/>
    <w:rsid w:val="00803371"/>
    <w:rsid w:val="00803957"/>
    <w:rsid w:val="00803B92"/>
    <w:rsid w:val="00803CE0"/>
    <w:rsid w:val="00803D08"/>
    <w:rsid w:val="00804DD5"/>
    <w:rsid w:val="00805070"/>
    <w:rsid w:val="00805535"/>
    <w:rsid w:val="00805D00"/>
    <w:rsid w:val="00806469"/>
    <w:rsid w:val="00806513"/>
    <w:rsid w:val="008065C2"/>
    <w:rsid w:val="00806917"/>
    <w:rsid w:val="00806958"/>
    <w:rsid w:val="00806D82"/>
    <w:rsid w:val="00806FFC"/>
    <w:rsid w:val="0080731C"/>
    <w:rsid w:val="00807421"/>
    <w:rsid w:val="0080778D"/>
    <w:rsid w:val="0080780A"/>
    <w:rsid w:val="008078BA"/>
    <w:rsid w:val="00807CB5"/>
    <w:rsid w:val="00807D7B"/>
    <w:rsid w:val="00810649"/>
    <w:rsid w:val="00810841"/>
    <w:rsid w:val="00810DD2"/>
    <w:rsid w:val="00810E96"/>
    <w:rsid w:val="00810F2F"/>
    <w:rsid w:val="00811187"/>
    <w:rsid w:val="0081148D"/>
    <w:rsid w:val="00811561"/>
    <w:rsid w:val="008115E9"/>
    <w:rsid w:val="0081164A"/>
    <w:rsid w:val="00811986"/>
    <w:rsid w:val="00811EF3"/>
    <w:rsid w:val="00811F1D"/>
    <w:rsid w:val="008123FD"/>
    <w:rsid w:val="00812A43"/>
    <w:rsid w:val="00812A98"/>
    <w:rsid w:val="00812D44"/>
    <w:rsid w:val="00813366"/>
    <w:rsid w:val="008133B8"/>
    <w:rsid w:val="008135CB"/>
    <w:rsid w:val="00813A45"/>
    <w:rsid w:val="00814BE0"/>
    <w:rsid w:val="00814F89"/>
    <w:rsid w:val="00815287"/>
    <w:rsid w:val="00815704"/>
    <w:rsid w:val="0081587C"/>
    <w:rsid w:val="00815B65"/>
    <w:rsid w:val="00815D55"/>
    <w:rsid w:val="00817007"/>
    <w:rsid w:val="00817117"/>
    <w:rsid w:val="00817661"/>
    <w:rsid w:val="00820006"/>
    <w:rsid w:val="008207BC"/>
    <w:rsid w:val="0082085B"/>
    <w:rsid w:val="008208FA"/>
    <w:rsid w:val="00820D63"/>
    <w:rsid w:val="00820E7F"/>
    <w:rsid w:val="00821015"/>
    <w:rsid w:val="008211A4"/>
    <w:rsid w:val="008213A0"/>
    <w:rsid w:val="0082154D"/>
    <w:rsid w:val="00821920"/>
    <w:rsid w:val="008226CB"/>
    <w:rsid w:val="008229AB"/>
    <w:rsid w:val="008229E0"/>
    <w:rsid w:val="00822DA7"/>
    <w:rsid w:val="008230AF"/>
    <w:rsid w:val="00824087"/>
    <w:rsid w:val="0082443A"/>
    <w:rsid w:val="00824549"/>
    <w:rsid w:val="00824AF0"/>
    <w:rsid w:val="00824F9E"/>
    <w:rsid w:val="00826022"/>
    <w:rsid w:val="00826302"/>
    <w:rsid w:val="0082667C"/>
    <w:rsid w:val="00826834"/>
    <w:rsid w:val="0082742E"/>
    <w:rsid w:val="008274B7"/>
    <w:rsid w:val="00827515"/>
    <w:rsid w:val="00827CD4"/>
    <w:rsid w:val="00827DF8"/>
    <w:rsid w:val="00830473"/>
    <w:rsid w:val="00830809"/>
    <w:rsid w:val="00830F25"/>
    <w:rsid w:val="00831310"/>
    <w:rsid w:val="00831A95"/>
    <w:rsid w:val="00831BB5"/>
    <w:rsid w:val="00831E87"/>
    <w:rsid w:val="00831FEF"/>
    <w:rsid w:val="0083206D"/>
    <w:rsid w:val="00832188"/>
    <w:rsid w:val="008327AD"/>
    <w:rsid w:val="0083312A"/>
    <w:rsid w:val="00833E98"/>
    <w:rsid w:val="008341AF"/>
    <w:rsid w:val="008341B5"/>
    <w:rsid w:val="008342DD"/>
    <w:rsid w:val="008346B4"/>
    <w:rsid w:val="00834783"/>
    <w:rsid w:val="008349FF"/>
    <w:rsid w:val="00834A1F"/>
    <w:rsid w:val="00834BC5"/>
    <w:rsid w:val="00834E64"/>
    <w:rsid w:val="00835839"/>
    <w:rsid w:val="00835840"/>
    <w:rsid w:val="008364A7"/>
    <w:rsid w:val="00836529"/>
    <w:rsid w:val="0083676E"/>
    <w:rsid w:val="008367C2"/>
    <w:rsid w:val="00836AC8"/>
    <w:rsid w:val="00836BE5"/>
    <w:rsid w:val="00836C77"/>
    <w:rsid w:val="00837461"/>
    <w:rsid w:val="0083797E"/>
    <w:rsid w:val="00837CB9"/>
    <w:rsid w:val="00837EF9"/>
    <w:rsid w:val="00840370"/>
    <w:rsid w:val="0084041E"/>
    <w:rsid w:val="0084044B"/>
    <w:rsid w:val="008405EE"/>
    <w:rsid w:val="0084060A"/>
    <w:rsid w:val="00840937"/>
    <w:rsid w:val="008411F6"/>
    <w:rsid w:val="0084151E"/>
    <w:rsid w:val="00841682"/>
    <w:rsid w:val="00841BF5"/>
    <w:rsid w:val="00841F7D"/>
    <w:rsid w:val="00841FF6"/>
    <w:rsid w:val="008421E4"/>
    <w:rsid w:val="00842645"/>
    <w:rsid w:val="00842A5B"/>
    <w:rsid w:val="00842AF3"/>
    <w:rsid w:val="00842ECF"/>
    <w:rsid w:val="00842EDB"/>
    <w:rsid w:val="00843C9B"/>
    <w:rsid w:val="008444B5"/>
    <w:rsid w:val="008444F5"/>
    <w:rsid w:val="008445F2"/>
    <w:rsid w:val="008446D9"/>
    <w:rsid w:val="00844BFA"/>
    <w:rsid w:val="00845025"/>
    <w:rsid w:val="0084511D"/>
    <w:rsid w:val="00845186"/>
    <w:rsid w:val="00845386"/>
    <w:rsid w:val="00845401"/>
    <w:rsid w:val="00845704"/>
    <w:rsid w:val="008457E8"/>
    <w:rsid w:val="00845A7F"/>
    <w:rsid w:val="00845CB0"/>
    <w:rsid w:val="00845FFD"/>
    <w:rsid w:val="0084664E"/>
    <w:rsid w:val="008471DA"/>
    <w:rsid w:val="00850006"/>
    <w:rsid w:val="00850141"/>
    <w:rsid w:val="008502A7"/>
    <w:rsid w:val="008504D8"/>
    <w:rsid w:val="00851069"/>
    <w:rsid w:val="00851147"/>
    <w:rsid w:val="0085180D"/>
    <w:rsid w:val="0085211C"/>
    <w:rsid w:val="0085262E"/>
    <w:rsid w:val="00852B6C"/>
    <w:rsid w:val="008533FD"/>
    <w:rsid w:val="0085351F"/>
    <w:rsid w:val="008537F5"/>
    <w:rsid w:val="00853942"/>
    <w:rsid w:val="00853EAC"/>
    <w:rsid w:val="008542D1"/>
    <w:rsid w:val="00854A23"/>
    <w:rsid w:val="00854BC7"/>
    <w:rsid w:val="00854CE8"/>
    <w:rsid w:val="0085529B"/>
    <w:rsid w:val="008553B7"/>
    <w:rsid w:val="00855A6C"/>
    <w:rsid w:val="00855DBF"/>
    <w:rsid w:val="00855E2E"/>
    <w:rsid w:val="00855F21"/>
    <w:rsid w:val="00855F58"/>
    <w:rsid w:val="008561FB"/>
    <w:rsid w:val="0085664D"/>
    <w:rsid w:val="00856668"/>
    <w:rsid w:val="008567F2"/>
    <w:rsid w:val="00856B3A"/>
    <w:rsid w:val="00856C83"/>
    <w:rsid w:val="00857565"/>
    <w:rsid w:val="008576A6"/>
    <w:rsid w:val="008577C9"/>
    <w:rsid w:val="00857B91"/>
    <w:rsid w:val="00860BD3"/>
    <w:rsid w:val="00860CE0"/>
    <w:rsid w:val="00860F87"/>
    <w:rsid w:val="00861069"/>
    <w:rsid w:val="00861A49"/>
    <w:rsid w:val="00861B28"/>
    <w:rsid w:val="00862360"/>
    <w:rsid w:val="0086245A"/>
    <w:rsid w:val="008628CD"/>
    <w:rsid w:val="00862B9D"/>
    <w:rsid w:val="00862E3D"/>
    <w:rsid w:val="00863484"/>
    <w:rsid w:val="00863DBB"/>
    <w:rsid w:val="00863FF7"/>
    <w:rsid w:val="00864257"/>
    <w:rsid w:val="00864432"/>
    <w:rsid w:val="00864769"/>
    <w:rsid w:val="0086492F"/>
    <w:rsid w:val="00864A23"/>
    <w:rsid w:val="00865049"/>
    <w:rsid w:val="0086521C"/>
    <w:rsid w:val="00865513"/>
    <w:rsid w:val="00867283"/>
    <w:rsid w:val="008673B6"/>
    <w:rsid w:val="00867574"/>
    <w:rsid w:val="00867C3A"/>
    <w:rsid w:val="00867F19"/>
    <w:rsid w:val="00870242"/>
    <w:rsid w:val="0087037B"/>
    <w:rsid w:val="00870FBC"/>
    <w:rsid w:val="00871131"/>
    <w:rsid w:val="00871829"/>
    <w:rsid w:val="00871FB9"/>
    <w:rsid w:val="008720D5"/>
    <w:rsid w:val="00872340"/>
    <w:rsid w:val="008723FE"/>
    <w:rsid w:val="008724AE"/>
    <w:rsid w:val="008724BD"/>
    <w:rsid w:val="008728D2"/>
    <w:rsid w:val="00872E6E"/>
    <w:rsid w:val="00872EDB"/>
    <w:rsid w:val="00872FDD"/>
    <w:rsid w:val="00873407"/>
    <w:rsid w:val="00873544"/>
    <w:rsid w:val="00873759"/>
    <w:rsid w:val="008737CE"/>
    <w:rsid w:val="00873C03"/>
    <w:rsid w:val="008740EF"/>
    <w:rsid w:val="008746DB"/>
    <w:rsid w:val="008746E8"/>
    <w:rsid w:val="00874D2C"/>
    <w:rsid w:val="00874D39"/>
    <w:rsid w:val="00874F7D"/>
    <w:rsid w:val="00875110"/>
    <w:rsid w:val="0087526D"/>
    <w:rsid w:val="008755C2"/>
    <w:rsid w:val="00875661"/>
    <w:rsid w:val="008765B9"/>
    <w:rsid w:val="008767AA"/>
    <w:rsid w:val="00876AF4"/>
    <w:rsid w:val="00876CB1"/>
    <w:rsid w:val="008770D8"/>
    <w:rsid w:val="0087753F"/>
    <w:rsid w:val="008778A0"/>
    <w:rsid w:val="008779AF"/>
    <w:rsid w:val="00877B2F"/>
    <w:rsid w:val="00877F8F"/>
    <w:rsid w:val="008804D7"/>
    <w:rsid w:val="00880648"/>
    <w:rsid w:val="00881610"/>
    <w:rsid w:val="00881733"/>
    <w:rsid w:val="00881878"/>
    <w:rsid w:val="0088190A"/>
    <w:rsid w:val="00881A04"/>
    <w:rsid w:val="00881B9A"/>
    <w:rsid w:val="00881DE0"/>
    <w:rsid w:val="008823C9"/>
    <w:rsid w:val="00882AF2"/>
    <w:rsid w:val="00883231"/>
    <w:rsid w:val="0088330A"/>
    <w:rsid w:val="00883458"/>
    <w:rsid w:val="0088393C"/>
    <w:rsid w:val="00883A55"/>
    <w:rsid w:val="00883C2E"/>
    <w:rsid w:val="008842C3"/>
    <w:rsid w:val="008843D7"/>
    <w:rsid w:val="008844E2"/>
    <w:rsid w:val="008847F9"/>
    <w:rsid w:val="00884AB9"/>
    <w:rsid w:val="00884CD6"/>
    <w:rsid w:val="00884DFE"/>
    <w:rsid w:val="00884E26"/>
    <w:rsid w:val="00884F62"/>
    <w:rsid w:val="00884F6D"/>
    <w:rsid w:val="00885224"/>
    <w:rsid w:val="0088531A"/>
    <w:rsid w:val="008855E1"/>
    <w:rsid w:val="00885867"/>
    <w:rsid w:val="00885A9F"/>
    <w:rsid w:val="00885D39"/>
    <w:rsid w:val="00886AF5"/>
    <w:rsid w:val="00886C4A"/>
    <w:rsid w:val="00886DA7"/>
    <w:rsid w:val="008870E2"/>
    <w:rsid w:val="008871B4"/>
    <w:rsid w:val="00890262"/>
    <w:rsid w:val="008905BC"/>
    <w:rsid w:val="00890CB8"/>
    <w:rsid w:val="008910E4"/>
    <w:rsid w:val="008914D2"/>
    <w:rsid w:val="008916CB"/>
    <w:rsid w:val="008919B7"/>
    <w:rsid w:val="00891CFD"/>
    <w:rsid w:val="00891D94"/>
    <w:rsid w:val="00891E39"/>
    <w:rsid w:val="00891E44"/>
    <w:rsid w:val="00892A90"/>
    <w:rsid w:val="00892F4A"/>
    <w:rsid w:val="00893276"/>
    <w:rsid w:val="008933A5"/>
    <w:rsid w:val="00893BC3"/>
    <w:rsid w:val="00893F12"/>
    <w:rsid w:val="008940C4"/>
    <w:rsid w:val="0089445C"/>
    <w:rsid w:val="0089479F"/>
    <w:rsid w:val="0089482B"/>
    <w:rsid w:val="00894923"/>
    <w:rsid w:val="008949D1"/>
    <w:rsid w:val="00895194"/>
    <w:rsid w:val="00895240"/>
    <w:rsid w:val="00895EA6"/>
    <w:rsid w:val="0089600A"/>
    <w:rsid w:val="00896119"/>
    <w:rsid w:val="00896571"/>
    <w:rsid w:val="0089673A"/>
    <w:rsid w:val="00896EFE"/>
    <w:rsid w:val="008978FB"/>
    <w:rsid w:val="00897E04"/>
    <w:rsid w:val="00897F9D"/>
    <w:rsid w:val="008A050D"/>
    <w:rsid w:val="008A09D5"/>
    <w:rsid w:val="008A0B3D"/>
    <w:rsid w:val="008A0DBC"/>
    <w:rsid w:val="008A10C5"/>
    <w:rsid w:val="008A1366"/>
    <w:rsid w:val="008A1469"/>
    <w:rsid w:val="008A14FD"/>
    <w:rsid w:val="008A1C99"/>
    <w:rsid w:val="008A2773"/>
    <w:rsid w:val="008A29C5"/>
    <w:rsid w:val="008A3218"/>
    <w:rsid w:val="008A3AB5"/>
    <w:rsid w:val="008A3B79"/>
    <w:rsid w:val="008A417A"/>
    <w:rsid w:val="008A44BE"/>
    <w:rsid w:val="008A4546"/>
    <w:rsid w:val="008A48C6"/>
    <w:rsid w:val="008A49A3"/>
    <w:rsid w:val="008A50DC"/>
    <w:rsid w:val="008A537C"/>
    <w:rsid w:val="008A55F8"/>
    <w:rsid w:val="008A562D"/>
    <w:rsid w:val="008A566C"/>
    <w:rsid w:val="008A5767"/>
    <w:rsid w:val="008A59D9"/>
    <w:rsid w:val="008A59F0"/>
    <w:rsid w:val="008A625F"/>
    <w:rsid w:val="008A6646"/>
    <w:rsid w:val="008A66A2"/>
    <w:rsid w:val="008A6C89"/>
    <w:rsid w:val="008A7849"/>
    <w:rsid w:val="008A7A05"/>
    <w:rsid w:val="008A7E8C"/>
    <w:rsid w:val="008A7ECA"/>
    <w:rsid w:val="008B00EC"/>
    <w:rsid w:val="008B0BB8"/>
    <w:rsid w:val="008B0C49"/>
    <w:rsid w:val="008B0D33"/>
    <w:rsid w:val="008B13E8"/>
    <w:rsid w:val="008B16B3"/>
    <w:rsid w:val="008B186C"/>
    <w:rsid w:val="008B22D7"/>
    <w:rsid w:val="008B23EE"/>
    <w:rsid w:val="008B24EF"/>
    <w:rsid w:val="008B2A58"/>
    <w:rsid w:val="008B3012"/>
    <w:rsid w:val="008B3597"/>
    <w:rsid w:val="008B37A0"/>
    <w:rsid w:val="008B3A67"/>
    <w:rsid w:val="008B4560"/>
    <w:rsid w:val="008B4C78"/>
    <w:rsid w:val="008B4E3B"/>
    <w:rsid w:val="008B4FE9"/>
    <w:rsid w:val="008B5C1F"/>
    <w:rsid w:val="008B6319"/>
    <w:rsid w:val="008B64E8"/>
    <w:rsid w:val="008B6816"/>
    <w:rsid w:val="008B6BC4"/>
    <w:rsid w:val="008B6C3C"/>
    <w:rsid w:val="008B6E93"/>
    <w:rsid w:val="008B79DE"/>
    <w:rsid w:val="008B7A13"/>
    <w:rsid w:val="008B7DFD"/>
    <w:rsid w:val="008C04FA"/>
    <w:rsid w:val="008C07CB"/>
    <w:rsid w:val="008C0ED7"/>
    <w:rsid w:val="008C0F7A"/>
    <w:rsid w:val="008C13B6"/>
    <w:rsid w:val="008C182F"/>
    <w:rsid w:val="008C1CB1"/>
    <w:rsid w:val="008C1DC3"/>
    <w:rsid w:val="008C2001"/>
    <w:rsid w:val="008C209A"/>
    <w:rsid w:val="008C2407"/>
    <w:rsid w:val="008C291D"/>
    <w:rsid w:val="008C2C37"/>
    <w:rsid w:val="008C2E35"/>
    <w:rsid w:val="008C37AF"/>
    <w:rsid w:val="008C38BF"/>
    <w:rsid w:val="008C3935"/>
    <w:rsid w:val="008C3B3F"/>
    <w:rsid w:val="008C3FD4"/>
    <w:rsid w:val="008C41C1"/>
    <w:rsid w:val="008C4690"/>
    <w:rsid w:val="008C490D"/>
    <w:rsid w:val="008C4BD5"/>
    <w:rsid w:val="008C4E86"/>
    <w:rsid w:val="008C54DA"/>
    <w:rsid w:val="008C5B67"/>
    <w:rsid w:val="008C5C17"/>
    <w:rsid w:val="008C5C47"/>
    <w:rsid w:val="008C5F3B"/>
    <w:rsid w:val="008C604E"/>
    <w:rsid w:val="008C619D"/>
    <w:rsid w:val="008C61B0"/>
    <w:rsid w:val="008C637F"/>
    <w:rsid w:val="008C63A6"/>
    <w:rsid w:val="008C6A58"/>
    <w:rsid w:val="008C6CBC"/>
    <w:rsid w:val="008C6D00"/>
    <w:rsid w:val="008C7234"/>
    <w:rsid w:val="008C75D9"/>
    <w:rsid w:val="008C7762"/>
    <w:rsid w:val="008C785F"/>
    <w:rsid w:val="008C78EF"/>
    <w:rsid w:val="008C7928"/>
    <w:rsid w:val="008D0011"/>
    <w:rsid w:val="008D0168"/>
    <w:rsid w:val="008D02B9"/>
    <w:rsid w:val="008D0714"/>
    <w:rsid w:val="008D14D9"/>
    <w:rsid w:val="008D1964"/>
    <w:rsid w:val="008D1BB4"/>
    <w:rsid w:val="008D22AF"/>
    <w:rsid w:val="008D26AF"/>
    <w:rsid w:val="008D26CD"/>
    <w:rsid w:val="008D2DAC"/>
    <w:rsid w:val="008D3352"/>
    <w:rsid w:val="008D35D5"/>
    <w:rsid w:val="008D39FD"/>
    <w:rsid w:val="008D4208"/>
    <w:rsid w:val="008D4725"/>
    <w:rsid w:val="008D4A98"/>
    <w:rsid w:val="008D4D06"/>
    <w:rsid w:val="008D5763"/>
    <w:rsid w:val="008D5994"/>
    <w:rsid w:val="008D59A6"/>
    <w:rsid w:val="008D5D5C"/>
    <w:rsid w:val="008D6006"/>
    <w:rsid w:val="008D6155"/>
    <w:rsid w:val="008D61BE"/>
    <w:rsid w:val="008D6856"/>
    <w:rsid w:val="008D70C1"/>
    <w:rsid w:val="008D71C3"/>
    <w:rsid w:val="008D759B"/>
    <w:rsid w:val="008D79F7"/>
    <w:rsid w:val="008D7AAD"/>
    <w:rsid w:val="008D7BC5"/>
    <w:rsid w:val="008D7FAD"/>
    <w:rsid w:val="008E0922"/>
    <w:rsid w:val="008E1EFF"/>
    <w:rsid w:val="008E25E9"/>
    <w:rsid w:val="008E2B9B"/>
    <w:rsid w:val="008E2C13"/>
    <w:rsid w:val="008E3686"/>
    <w:rsid w:val="008E3CD4"/>
    <w:rsid w:val="008E3DE3"/>
    <w:rsid w:val="008E41F4"/>
    <w:rsid w:val="008E4517"/>
    <w:rsid w:val="008E58B2"/>
    <w:rsid w:val="008E5949"/>
    <w:rsid w:val="008E5A9B"/>
    <w:rsid w:val="008E5C18"/>
    <w:rsid w:val="008E5C90"/>
    <w:rsid w:val="008E5E88"/>
    <w:rsid w:val="008E6266"/>
    <w:rsid w:val="008E6364"/>
    <w:rsid w:val="008E64E3"/>
    <w:rsid w:val="008E6552"/>
    <w:rsid w:val="008E6A8F"/>
    <w:rsid w:val="008E74CD"/>
    <w:rsid w:val="008E7DCD"/>
    <w:rsid w:val="008E7E36"/>
    <w:rsid w:val="008E7F21"/>
    <w:rsid w:val="008F02E1"/>
    <w:rsid w:val="008F0DD0"/>
    <w:rsid w:val="008F0EF2"/>
    <w:rsid w:val="008F0F89"/>
    <w:rsid w:val="008F10BD"/>
    <w:rsid w:val="008F10F3"/>
    <w:rsid w:val="008F110D"/>
    <w:rsid w:val="008F168A"/>
    <w:rsid w:val="008F1D7C"/>
    <w:rsid w:val="008F250F"/>
    <w:rsid w:val="008F252D"/>
    <w:rsid w:val="008F28D6"/>
    <w:rsid w:val="008F2C27"/>
    <w:rsid w:val="008F31D9"/>
    <w:rsid w:val="008F349A"/>
    <w:rsid w:val="008F35D5"/>
    <w:rsid w:val="008F365D"/>
    <w:rsid w:val="008F367B"/>
    <w:rsid w:val="008F38D8"/>
    <w:rsid w:val="008F3A0C"/>
    <w:rsid w:val="008F3FC8"/>
    <w:rsid w:val="008F4084"/>
    <w:rsid w:val="008F47F6"/>
    <w:rsid w:val="008F4C03"/>
    <w:rsid w:val="008F5212"/>
    <w:rsid w:val="008F5420"/>
    <w:rsid w:val="008F5453"/>
    <w:rsid w:val="008F5469"/>
    <w:rsid w:val="008F554C"/>
    <w:rsid w:val="008F55C3"/>
    <w:rsid w:val="008F6031"/>
    <w:rsid w:val="008F6160"/>
    <w:rsid w:val="008F6461"/>
    <w:rsid w:val="008F67C1"/>
    <w:rsid w:val="008F686D"/>
    <w:rsid w:val="008F6A3A"/>
    <w:rsid w:val="008F6C71"/>
    <w:rsid w:val="008F6DAC"/>
    <w:rsid w:val="008F7167"/>
    <w:rsid w:val="008F723B"/>
    <w:rsid w:val="008F7310"/>
    <w:rsid w:val="008F79E9"/>
    <w:rsid w:val="008F7B79"/>
    <w:rsid w:val="008F7EF9"/>
    <w:rsid w:val="009001D2"/>
    <w:rsid w:val="0090021E"/>
    <w:rsid w:val="0090033A"/>
    <w:rsid w:val="0090046B"/>
    <w:rsid w:val="0090081F"/>
    <w:rsid w:val="00900D84"/>
    <w:rsid w:val="00900F19"/>
    <w:rsid w:val="009013F0"/>
    <w:rsid w:val="00901660"/>
    <w:rsid w:val="00901A5A"/>
    <w:rsid w:val="00901B67"/>
    <w:rsid w:val="00901B97"/>
    <w:rsid w:val="00901C3E"/>
    <w:rsid w:val="00901C7A"/>
    <w:rsid w:val="009020EF"/>
    <w:rsid w:val="009021E2"/>
    <w:rsid w:val="009024C8"/>
    <w:rsid w:val="009025A7"/>
    <w:rsid w:val="00902FFC"/>
    <w:rsid w:val="00903160"/>
    <w:rsid w:val="009036EE"/>
    <w:rsid w:val="0090371E"/>
    <w:rsid w:val="00903787"/>
    <w:rsid w:val="00903D31"/>
    <w:rsid w:val="00903D5C"/>
    <w:rsid w:val="00903DC5"/>
    <w:rsid w:val="00903EB5"/>
    <w:rsid w:val="00903F5B"/>
    <w:rsid w:val="00904388"/>
    <w:rsid w:val="00904414"/>
    <w:rsid w:val="009044A7"/>
    <w:rsid w:val="00904986"/>
    <w:rsid w:val="00904E9F"/>
    <w:rsid w:val="00905EEA"/>
    <w:rsid w:val="009063F3"/>
    <w:rsid w:val="009067D9"/>
    <w:rsid w:val="009068BA"/>
    <w:rsid w:val="00906B36"/>
    <w:rsid w:val="00906CA5"/>
    <w:rsid w:val="00906D45"/>
    <w:rsid w:val="0090708E"/>
    <w:rsid w:val="00907120"/>
    <w:rsid w:val="00907144"/>
    <w:rsid w:val="00907869"/>
    <w:rsid w:val="00907F70"/>
    <w:rsid w:val="00910525"/>
    <w:rsid w:val="00910530"/>
    <w:rsid w:val="00910BA7"/>
    <w:rsid w:val="00910EB4"/>
    <w:rsid w:val="00911B36"/>
    <w:rsid w:val="00911D21"/>
    <w:rsid w:val="00911DD0"/>
    <w:rsid w:val="00911EA9"/>
    <w:rsid w:val="0091216E"/>
    <w:rsid w:val="0091230A"/>
    <w:rsid w:val="00912A1B"/>
    <w:rsid w:val="00912B78"/>
    <w:rsid w:val="00912C9A"/>
    <w:rsid w:val="00912DB1"/>
    <w:rsid w:val="009131FD"/>
    <w:rsid w:val="00913AB5"/>
    <w:rsid w:val="00914B73"/>
    <w:rsid w:val="00914E39"/>
    <w:rsid w:val="00914E91"/>
    <w:rsid w:val="00914F56"/>
    <w:rsid w:val="00915C76"/>
    <w:rsid w:val="00916A7F"/>
    <w:rsid w:val="00917529"/>
    <w:rsid w:val="00917E21"/>
    <w:rsid w:val="009200F7"/>
    <w:rsid w:val="0092069F"/>
    <w:rsid w:val="009207CD"/>
    <w:rsid w:val="00920936"/>
    <w:rsid w:val="00921241"/>
    <w:rsid w:val="009213CD"/>
    <w:rsid w:val="00921864"/>
    <w:rsid w:val="0092190C"/>
    <w:rsid w:val="00921C07"/>
    <w:rsid w:val="009220D5"/>
    <w:rsid w:val="00922228"/>
    <w:rsid w:val="009222FF"/>
    <w:rsid w:val="00922686"/>
    <w:rsid w:val="0092273C"/>
    <w:rsid w:val="00922B29"/>
    <w:rsid w:val="00922BB4"/>
    <w:rsid w:val="00922E8C"/>
    <w:rsid w:val="00923BD0"/>
    <w:rsid w:val="00923C86"/>
    <w:rsid w:val="00923FF6"/>
    <w:rsid w:val="009242C3"/>
    <w:rsid w:val="00924B7F"/>
    <w:rsid w:val="00924CCF"/>
    <w:rsid w:val="009250BD"/>
    <w:rsid w:val="0092533D"/>
    <w:rsid w:val="009259F0"/>
    <w:rsid w:val="00926A28"/>
    <w:rsid w:val="00926B5D"/>
    <w:rsid w:val="00926F48"/>
    <w:rsid w:val="00926F93"/>
    <w:rsid w:val="00927976"/>
    <w:rsid w:val="00927F85"/>
    <w:rsid w:val="0093003D"/>
    <w:rsid w:val="009308A0"/>
    <w:rsid w:val="00930C5C"/>
    <w:rsid w:val="00930D1D"/>
    <w:rsid w:val="00931395"/>
    <w:rsid w:val="00932971"/>
    <w:rsid w:val="00933032"/>
    <w:rsid w:val="00933629"/>
    <w:rsid w:val="0093366A"/>
    <w:rsid w:val="009341DA"/>
    <w:rsid w:val="0093439B"/>
    <w:rsid w:val="00934D68"/>
    <w:rsid w:val="0093555D"/>
    <w:rsid w:val="00935975"/>
    <w:rsid w:val="00935B88"/>
    <w:rsid w:val="00935F2F"/>
    <w:rsid w:val="00936468"/>
    <w:rsid w:val="00936572"/>
    <w:rsid w:val="00937111"/>
    <w:rsid w:val="0093753D"/>
    <w:rsid w:val="009375E9"/>
    <w:rsid w:val="00937F74"/>
    <w:rsid w:val="00940609"/>
    <w:rsid w:val="009407A5"/>
    <w:rsid w:val="00940B46"/>
    <w:rsid w:val="00941038"/>
    <w:rsid w:val="00941100"/>
    <w:rsid w:val="0094113F"/>
    <w:rsid w:val="00941ACE"/>
    <w:rsid w:val="00942361"/>
    <w:rsid w:val="009426ED"/>
    <w:rsid w:val="0094274B"/>
    <w:rsid w:val="00942B0A"/>
    <w:rsid w:val="00943340"/>
    <w:rsid w:val="00943344"/>
    <w:rsid w:val="00943779"/>
    <w:rsid w:val="0094381D"/>
    <w:rsid w:val="00943900"/>
    <w:rsid w:val="00943F02"/>
    <w:rsid w:val="009446CB"/>
    <w:rsid w:val="009448C1"/>
    <w:rsid w:val="00944C09"/>
    <w:rsid w:val="00944D8F"/>
    <w:rsid w:val="00944E7B"/>
    <w:rsid w:val="00944EEA"/>
    <w:rsid w:val="009454F7"/>
    <w:rsid w:val="009458D5"/>
    <w:rsid w:val="00945D3A"/>
    <w:rsid w:val="00946193"/>
    <w:rsid w:val="009462F8"/>
    <w:rsid w:val="009462FF"/>
    <w:rsid w:val="00946C41"/>
    <w:rsid w:val="00946C47"/>
    <w:rsid w:val="00946CA3"/>
    <w:rsid w:val="00947152"/>
    <w:rsid w:val="00947872"/>
    <w:rsid w:val="00950162"/>
    <w:rsid w:val="009505F2"/>
    <w:rsid w:val="00950B6C"/>
    <w:rsid w:val="00951050"/>
    <w:rsid w:val="009512A2"/>
    <w:rsid w:val="00951D50"/>
    <w:rsid w:val="00951E97"/>
    <w:rsid w:val="00951F14"/>
    <w:rsid w:val="00952041"/>
    <w:rsid w:val="00952599"/>
    <w:rsid w:val="009526CB"/>
    <w:rsid w:val="00952A17"/>
    <w:rsid w:val="00953253"/>
    <w:rsid w:val="009535F7"/>
    <w:rsid w:val="00953741"/>
    <w:rsid w:val="009537D6"/>
    <w:rsid w:val="00953802"/>
    <w:rsid w:val="00954122"/>
    <w:rsid w:val="009542C5"/>
    <w:rsid w:val="00954591"/>
    <w:rsid w:val="00954A35"/>
    <w:rsid w:val="00954CF0"/>
    <w:rsid w:val="00955639"/>
    <w:rsid w:val="0095596D"/>
    <w:rsid w:val="00955BCE"/>
    <w:rsid w:val="00955EE3"/>
    <w:rsid w:val="0095604E"/>
    <w:rsid w:val="0095623C"/>
    <w:rsid w:val="009572E8"/>
    <w:rsid w:val="00957CC9"/>
    <w:rsid w:val="00957D75"/>
    <w:rsid w:val="00960075"/>
    <w:rsid w:val="0096021D"/>
    <w:rsid w:val="0096023E"/>
    <w:rsid w:val="0096066E"/>
    <w:rsid w:val="00960B11"/>
    <w:rsid w:val="00961453"/>
    <w:rsid w:val="00961667"/>
    <w:rsid w:val="00961974"/>
    <w:rsid w:val="00961BB0"/>
    <w:rsid w:val="00961D69"/>
    <w:rsid w:val="00962040"/>
    <w:rsid w:val="0096223E"/>
    <w:rsid w:val="00962676"/>
    <w:rsid w:val="009626ED"/>
    <w:rsid w:val="00962C34"/>
    <w:rsid w:val="00962D7C"/>
    <w:rsid w:val="00962DAC"/>
    <w:rsid w:val="00962EE8"/>
    <w:rsid w:val="009633BC"/>
    <w:rsid w:val="009639A3"/>
    <w:rsid w:val="009642AA"/>
    <w:rsid w:val="009642D1"/>
    <w:rsid w:val="00964747"/>
    <w:rsid w:val="0096477B"/>
    <w:rsid w:val="00964885"/>
    <w:rsid w:val="00964D67"/>
    <w:rsid w:val="0096532F"/>
    <w:rsid w:val="00965CA8"/>
    <w:rsid w:val="00965ED7"/>
    <w:rsid w:val="00966087"/>
    <w:rsid w:val="0096609E"/>
    <w:rsid w:val="00966DD6"/>
    <w:rsid w:val="009672F1"/>
    <w:rsid w:val="00967706"/>
    <w:rsid w:val="00967783"/>
    <w:rsid w:val="00967851"/>
    <w:rsid w:val="009678A5"/>
    <w:rsid w:val="00967AAE"/>
    <w:rsid w:val="00970223"/>
    <w:rsid w:val="00970456"/>
    <w:rsid w:val="0097048E"/>
    <w:rsid w:val="00970750"/>
    <w:rsid w:val="00970875"/>
    <w:rsid w:val="0097090B"/>
    <w:rsid w:val="00970C90"/>
    <w:rsid w:val="00970CBB"/>
    <w:rsid w:val="00970D75"/>
    <w:rsid w:val="00970F77"/>
    <w:rsid w:val="009712D2"/>
    <w:rsid w:val="009714A9"/>
    <w:rsid w:val="00971940"/>
    <w:rsid w:val="00971976"/>
    <w:rsid w:val="00971CE6"/>
    <w:rsid w:val="009720E6"/>
    <w:rsid w:val="009721FD"/>
    <w:rsid w:val="00972630"/>
    <w:rsid w:val="00972AAC"/>
    <w:rsid w:val="00972B0F"/>
    <w:rsid w:val="00972FAF"/>
    <w:rsid w:val="0097323B"/>
    <w:rsid w:val="009733DC"/>
    <w:rsid w:val="009734E4"/>
    <w:rsid w:val="00973EBE"/>
    <w:rsid w:val="00973FB5"/>
    <w:rsid w:val="009744B9"/>
    <w:rsid w:val="0097473B"/>
    <w:rsid w:val="00974750"/>
    <w:rsid w:val="00974774"/>
    <w:rsid w:val="00974795"/>
    <w:rsid w:val="00974886"/>
    <w:rsid w:val="00974BBE"/>
    <w:rsid w:val="00974D01"/>
    <w:rsid w:val="00974FBB"/>
    <w:rsid w:val="009750D6"/>
    <w:rsid w:val="009755D3"/>
    <w:rsid w:val="0097598F"/>
    <w:rsid w:val="00975B6D"/>
    <w:rsid w:val="00975CE5"/>
    <w:rsid w:val="009760D3"/>
    <w:rsid w:val="009766D0"/>
    <w:rsid w:val="00976866"/>
    <w:rsid w:val="00977753"/>
    <w:rsid w:val="009777D2"/>
    <w:rsid w:val="009778F1"/>
    <w:rsid w:val="00977CA3"/>
    <w:rsid w:val="00977D02"/>
    <w:rsid w:val="009802E9"/>
    <w:rsid w:val="00980345"/>
    <w:rsid w:val="00980624"/>
    <w:rsid w:val="0098065C"/>
    <w:rsid w:val="009806CB"/>
    <w:rsid w:val="0098084D"/>
    <w:rsid w:val="009809E4"/>
    <w:rsid w:val="00980E5D"/>
    <w:rsid w:val="00981283"/>
    <w:rsid w:val="00981E4D"/>
    <w:rsid w:val="00981F4A"/>
    <w:rsid w:val="00982332"/>
    <w:rsid w:val="00982535"/>
    <w:rsid w:val="00982692"/>
    <w:rsid w:val="009826EB"/>
    <w:rsid w:val="009833BD"/>
    <w:rsid w:val="00984381"/>
    <w:rsid w:val="00984619"/>
    <w:rsid w:val="00984AAC"/>
    <w:rsid w:val="00984BFD"/>
    <w:rsid w:val="00984CB4"/>
    <w:rsid w:val="00984D1B"/>
    <w:rsid w:val="00985018"/>
    <w:rsid w:val="00985066"/>
    <w:rsid w:val="0098561A"/>
    <w:rsid w:val="0098576A"/>
    <w:rsid w:val="0098594D"/>
    <w:rsid w:val="00985A3C"/>
    <w:rsid w:val="00985D3B"/>
    <w:rsid w:val="009866A6"/>
    <w:rsid w:val="00986AB6"/>
    <w:rsid w:val="00986B4A"/>
    <w:rsid w:val="00986B58"/>
    <w:rsid w:val="00986FE1"/>
    <w:rsid w:val="00987A19"/>
    <w:rsid w:val="00987AC0"/>
    <w:rsid w:val="00987F94"/>
    <w:rsid w:val="00990077"/>
    <w:rsid w:val="0099011E"/>
    <w:rsid w:val="00990466"/>
    <w:rsid w:val="00990938"/>
    <w:rsid w:val="00990A42"/>
    <w:rsid w:val="00990ACD"/>
    <w:rsid w:val="00990BE3"/>
    <w:rsid w:val="00990E51"/>
    <w:rsid w:val="00990EEC"/>
    <w:rsid w:val="009915B3"/>
    <w:rsid w:val="009919C2"/>
    <w:rsid w:val="00991F4B"/>
    <w:rsid w:val="0099255C"/>
    <w:rsid w:val="00992637"/>
    <w:rsid w:val="00992B3B"/>
    <w:rsid w:val="009930E4"/>
    <w:rsid w:val="00994080"/>
    <w:rsid w:val="00994098"/>
    <w:rsid w:val="00994579"/>
    <w:rsid w:val="009947E0"/>
    <w:rsid w:val="00995297"/>
    <w:rsid w:val="00995350"/>
    <w:rsid w:val="0099536F"/>
    <w:rsid w:val="00995438"/>
    <w:rsid w:val="00995494"/>
    <w:rsid w:val="009955C1"/>
    <w:rsid w:val="00995E57"/>
    <w:rsid w:val="009962C6"/>
    <w:rsid w:val="009967A5"/>
    <w:rsid w:val="0099680A"/>
    <w:rsid w:val="00997CF9"/>
    <w:rsid w:val="00997EF2"/>
    <w:rsid w:val="00997F9D"/>
    <w:rsid w:val="009A0505"/>
    <w:rsid w:val="009A06B3"/>
    <w:rsid w:val="009A07AC"/>
    <w:rsid w:val="009A09A5"/>
    <w:rsid w:val="009A0A74"/>
    <w:rsid w:val="009A0D14"/>
    <w:rsid w:val="009A11BF"/>
    <w:rsid w:val="009A13A5"/>
    <w:rsid w:val="009A159D"/>
    <w:rsid w:val="009A182C"/>
    <w:rsid w:val="009A1A0F"/>
    <w:rsid w:val="009A22A1"/>
    <w:rsid w:val="009A26F5"/>
    <w:rsid w:val="009A27CA"/>
    <w:rsid w:val="009A2B5B"/>
    <w:rsid w:val="009A2E05"/>
    <w:rsid w:val="009A3195"/>
    <w:rsid w:val="009A32D0"/>
    <w:rsid w:val="009A3506"/>
    <w:rsid w:val="009A3673"/>
    <w:rsid w:val="009A3E7D"/>
    <w:rsid w:val="009A4589"/>
    <w:rsid w:val="009A4819"/>
    <w:rsid w:val="009A4B27"/>
    <w:rsid w:val="009A4B4B"/>
    <w:rsid w:val="009A4C1F"/>
    <w:rsid w:val="009A4C94"/>
    <w:rsid w:val="009A4FA2"/>
    <w:rsid w:val="009A55C5"/>
    <w:rsid w:val="009A5B45"/>
    <w:rsid w:val="009A6111"/>
    <w:rsid w:val="009A6485"/>
    <w:rsid w:val="009A66DD"/>
    <w:rsid w:val="009A6A8E"/>
    <w:rsid w:val="009A6AAB"/>
    <w:rsid w:val="009A7239"/>
    <w:rsid w:val="009A7CDE"/>
    <w:rsid w:val="009B02A3"/>
    <w:rsid w:val="009B0679"/>
    <w:rsid w:val="009B0688"/>
    <w:rsid w:val="009B0A45"/>
    <w:rsid w:val="009B0EFD"/>
    <w:rsid w:val="009B102F"/>
    <w:rsid w:val="009B1575"/>
    <w:rsid w:val="009B1605"/>
    <w:rsid w:val="009B16BD"/>
    <w:rsid w:val="009B17CE"/>
    <w:rsid w:val="009B1AF3"/>
    <w:rsid w:val="009B1D8F"/>
    <w:rsid w:val="009B1EDF"/>
    <w:rsid w:val="009B20A7"/>
    <w:rsid w:val="009B2413"/>
    <w:rsid w:val="009B30BE"/>
    <w:rsid w:val="009B3430"/>
    <w:rsid w:val="009B345D"/>
    <w:rsid w:val="009B35CB"/>
    <w:rsid w:val="009B3DA0"/>
    <w:rsid w:val="009B4083"/>
    <w:rsid w:val="009B40FA"/>
    <w:rsid w:val="009B41A3"/>
    <w:rsid w:val="009B440C"/>
    <w:rsid w:val="009B4EA4"/>
    <w:rsid w:val="009B4F97"/>
    <w:rsid w:val="009B58DA"/>
    <w:rsid w:val="009B5CE1"/>
    <w:rsid w:val="009B7030"/>
    <w:rsid w:val="009B77D6"/>
    <w:rsid w:val="009B7B11"/>
    <w:rsid w:val="009B7D37"/>
    <w:rsid w:val="009C0AA6"/>
    <w:rsid w:val="009C0DC1"/>
    <w:rsid w:val="009C1967"/>
    <w:rsid w:val="009C1BEE"/>
    <w:rsid w:val="009C1D33"/>
    <w:rsid w:val="009C2ADD"/>
    <w:rsid w:val="009C2EF2"/>
    <w:rsid w:val="009C2F06"/>
    <w:rsid w:val="009C3758"/>
    <w:rsid w:val="009C423D"/>
    <w:rsid w:val="009C4418"/>
    <w:rsid w:val="009C4B89"/>
    <w:rsid w:val="009C4BAB"/>
    <w:rsid w:val="009C4CAD"/>
    <w:rsid w:val="009C5551"/>
    <w:rsid w:val="009C5C2C"/>
    <w:rsid w:val="009C5D2B"/>
    <w:rsid w:val="009C5E2C"/>
    <w:rsid w:val="009C5E79"/>
    <w:rsid w:val="009C5FF1"/>
    <w:rsid w:val="009C60A9"/>
    <w:rsid w:val="009C61A6"/>
    <w:rsid w:val="009C6329"/>
    <w:rsid w:val="009C6B28"/>
    <w:rsid w:val="009C6D52"/>
    <w:rsid w:val="009C736F"/>
    <w:rsid w:val="009C76E6"/>
    <w:rsid w:val="009C772E"/>
    <w:rsid w:val="009C77B4"/>
    <w:rsid w:val="009C78AA"/>
    <w:rsid w:val="009C7A5A"/>
    <w:rsid w:val="009D0733"/>
    <w:rsid w:val="009D1396"/>
    <w:rsid w:val="009D148A"/>
    <w:rsid w:val="009D1976"/>
    <w:rsid w:val="009D1CFA"/>
    <w:rsid w:val="009D2544"/>
    <w:rsid w:val="009D2680"/>
    <w:rsid w:val="009D2806"/>
    <w:rsid w:val="009D2923"/>
    <w:rsid w:val="009D2A57"/>
    <w:rsid w:val="009D2BEB"/>
    <w:rsid w:val="009D2F59"/>
    <w:rsid w:val="009D3191"/>
    <w:rsid w:val="009D32BA"/>
    <w:rsid w:val="009D34CC"/>
    <w:rsid w:val="009D354B"/>
    <w:rsid w:val="009D3FD8"/>
    <w:rsid w:val="009D40B1"/>
    <w:rsid w:val="009D48B8"/>
    <w:rsid w:val="009D4EFD"/>
    <w:rsid w:val="009D4F71"/>
    <w:rsid w:val="009D519A"/>
    <w:rsid w:val="009D57ED"/>
    <w:rsid w:val="009D6EBE"/>
    <w:rsid w:val="009D6FC3"/>
    <w:rsid w:val="009D7311"/>
    <w:rsid w:val="009D73D5"/>
    <w:rsid w:val="009D7763"/>
    <w:rsid w:val="009D7CC5"/>
    <w:rsid w:val="009E007B"/>
    <w:rsid w:val="009E026E"/>
    <w:rsid w:val="009E04F0"/>
    <w:rsid w:val="009E05F2"/>
    <w:rsid w:val="009E0811"/>
    <w:rsid w:val="009E08A2"/>
    <w:rsid w:val="009E08F4"/>
    <w:rsid w:val="009E0D5A"/>
    <w:rsid w:val="009E0E75"/>
    <w:rsid w:val="009E186F"/>
    <w:rsid w:val="009E1980"/>
    <w:rsid w:val="009E1D1D"/>
    <w:rsid w:val="009E208D"/>
    <w:rsid w:val="009E23E1"/>
    <w:rsid w:val="009E2482"/>
    <w:rsid w:val="009E29FF"/>
    <w:rsid w:val="009E2BAE"/>
    <w:rsid w:val="009E2C9B"/>
    <w:rsid w:val="009E302D"/>
    <w:rsid w:val="009E312C"/>
    <w:rsid w:val="009E331E"/>
    <w:rsid w:val="009E336B"/>
    <w:rsid w:val="009E3F44"/>
    <w:rsid w:val="009E4007"/>
    <w:rsid w:val="009E4615"/>
    <w:rsid w:val="009E4B06"/>
    <w:rsid w:val="009E4EAF"/>
    <w:rsid w:val="009E525B"/>
    <w:rsid w:val="009E557E"/>
    <w:rsid w:val="009E559D"/>
    <w:rsid w:val="009E5677"/>
    <w:rsid w:val="009E57CC"/>
    <w:rsid w:val="009E5EEA"/>
    <w:rsid w:val="009E6165"/>
    <w:rsid w:val="009E650F"/>
    <w:rsid w:val="009E671A"/>
    <w:rsid w:val="009E675E"/>
    <w:rsid w:val="009E67A2"/>
    <w:rsid w:val="009E67A4"/>
    <w:rsid w:val="009E6C18"/>
    <w:rsid w:val="009E6D5C"/>
    <w:rsid w:val="009E73B2"/>
    <w:rsid w:val="009E755C"/>
    <w:rsid w:val="009E7B1F"/>
    <w:rsid w:val="009E7B21"/>
    <w:rsid w:val="009E7BE5"/>
    <w:rsid w:val="009E7D6D"/>
    <w:rsid w:val="009F0555"/>
    <w:rsid w:val="009F0A25"/>
    <w:rsid w:val="009F0A99"/>
    <w:rsid w:val="009F1011"/>
    <w:rsid w:val="009F10CB"/>
    <w:rsid w:val="009F12BB"/>
    <w:rsid w:val="009F1342"/>
    <w:rsid w:val="009F140A"/>
    <w:rsid w:val="009F1498"/>
    <w:rsid w:val="009F15AC"/>
    <w:rsid w:val="009F1963"/>
    <w:rsid w:val="009F1A1C"/>
    <w:rsid w:val="009F1ADD"/>
    <w:rsid w:val="009F1B94"/>
    <w:rsid w:val="009F212C"/>
    <w:rsid w:val="009F26DC"/>
    <w:rsid w:val="009F291E"/>
    <w:rsid w:val="009F38D6"/>
    <w:rsid w:val="009F3920"/>
    <w:rsid w:val="009F3A06"/>
    <w:rsid w:val="009F3F9A"/>
    <w:rsid w:val="009F410E"/>
    <w:rsid w:val="009F4143"/>
    <w:rsid w:val="009F5200"/>
    <w:rsid w:val="009F617B"/>
    <w:rsid w:val="009F6A83"/>
    <w:rsid w:val="009F6B51"/>
    <w:rsid w:val="009F7186"/>
    <w:rsid w:val="009F728A"/>
    <w:rsid w:val="009F780F"/>
    <w:rsid w:val="009F787A"/>
    <w:rsid w:val="009F7F15"/>
    <w:rsid w:val="00A00329"/>
    <w:rsid w:val="00A008C8"/>
    <w:rsid w:val="00A00956"/>
    <w:rsid w:val="00A00A8A"/>
    <w:rsid w:val="00A00E3B"/>
    <w:rsid w:val="00A00E48"/>
    <w:rsid w:val="00A00E56"/>
    <w:rsid w:val="00A012DE"/>
    <w:rsid w:val="00A0134B"/>
    <w:rsid w:val="00A01384"/>
    <w:rsid w:val="00A0255B"/>
    <w:rsid w:val="00A02611"/>
    <w:rsid w:val="00A02688"/>
    <w:rsid w:val="00A0299B"/>
    <w:rsid w:val="00A02A20"/>
    <w:rsid w:val="00A02B39"/>
    <w:rsid w:val="00A02BF6"/>
    <w:rsid w:val="00A0324B"/>
    <w:rsid w:val="00A037C1"/>
    <w:rsid w:val="00A037D3"/>
    <w:rsid w:val="00A03878"/>
    <w:rsid w:val="00A03A01"/>
    <w:rsid w:val="00A03A5A"/>
    <w:rsid w:val="00A03BEE"/>
    <w:rsid w:val="00A03E1C"/>
    <w:rsid w:val="00A03FF0"/>
    <w:rsid w:val="00A046F3"/>
    <w:rsid w:val="00A04A71"/>
    <w:rsid w:val="00A04E7C"/>
    <w:rsid w:val="00A04FB0"/>
    <w:rsid w:val="00A055D6"/>
    <w:rsid w:val="00A05A2C"/>
    <w:rsid w:val="00A05B85"/>
    <w:rsid w:val="00A05E58"/>
    <w:rsid w:val="00A060D4"/>
    <w:rsid w:val="00A061E8"/>
    <w:rsid w:val="00A06228"/>
    <w:rsid w:val="00A0627A"/>
    <w:rsid w:val="00A062EF"/>
    <w:rsid w:val="00A065B2"/>
    <w:rsid w:val="00A067F1"/>
    <w:rsid w:val="00A06A63"/>
    <w:rsid w:val="00A06C16"/>
    <w:rsid w:val="00A0707C"/>
    <w:rsid w:val="00A073CA"/>
    <w:rsid w:val="00A075E3"/>
    <w:rsid w:val="00A07ADF"/>
    <w:rsid w:val="00A07D84"/>
    <w:rsid w:val="00A07EF0"/>
    <w:rsid w:val="00A10094"/>
    <w:rsid w:val="00A10215"/>
    <w:rsid w:val="00A10AE9"/>
    <w:rsid w:val="00A11546"/>
    <w:rsid w:val="00A1161F"/>
    <w:rsid w:val="00A1171E"/>
    <w:rsid w:val="00A11834"/>
    <w:rsid w:val="00A11852"/>
    <w:rsid w:val="00A12154"/>
    <w:rsid w:val="00A1223B"/>
    <w:rsid w:val="00A12665"/>
    <w:rsid w:val="00A1323C"/>
    <w:rsid w:val="00A133E5"/>
    <w:rsid w:val="00A134FE"/>
    <w:rsid w:val="00A136B3"/>
    <w:rsid w:val="00A13708"/>
    <w:rsid w:val="00A138C4"/>
    <w:rsid w:val="00A13977"/>
    <w:rsid w:val="00A143FB"/>
    <w:rsid w:val="00A14D05"/>
    <w:rsid w:val="00A14F90"/>
    <w:rsid w:val="00A15824"/>
    <w:rsid w:val="00A15B06"/>
    <w:rsid w:val="00A16116"/>
    <w:rsid w:val="00A162D3"/>
    <w:rsid w:val="00A16324"/>
    <w:rsid w:val="00A16390"/>
    <w:rsid w:val="00A1674B"/>
    <w:rsid w:val="00A16765"/>
    <w:rsid w:val="00A16777"/>
    <w:rsid w:val="00A16C32"/>
    <w:rsid w:val="00A16C55"/>
    <w:rsid w:val="00A16ED2"/>
    <w:rsid w:val="00A173EA"/>
    <w:rsid w:val="00A17813"/>
    <w:rsid w:val="00A179FA"/>
    <w:rsid w:val="00A17FC1"/>
    <w:rsid w:val="00A2024C"/>
    <w:rsid w:val="00A207AD"/>
    <w:rsid w:val="00A20B87"/>
    <w:rsid w:val="00A20FF5"/>
    <w:rsid w:val="00A21093"/>
    <w:rsid w:val="00A217FE"/>
    <w:rsid w:val="00A21DB9"/>
    <w:rsid w:val="00A21FFF"/>
    <w:rsid w:val="00A22390"/>
    <w:rsid w:val="00A22654"/>
    <w:rsid w:val="00A22ABB"/>
    <w:rsid w:val="00A22C1C"/>
    <w:rsid w:val="00A22D0B"/>
    <w:rsid w:val="00A232FF"/>
    <w:rsid w:val="00A2361B"/>
    <w:rsid w:val="00A23F48"/>
    <w:rsid w:val="00A2411F"/>
    <w:rsid w:val="00A24156"/>
    <w:rsid w:val="00A243A2"/>
    <w:rsid w:val="00A244DA"/>
    <w:rsid w:val="00A24716"/>
    <w:rsid w:val="00A249B4"/>
    <w:rsid w:val="00A249F8"/>
    <w:rsid w:val="00A24AAD"/>
    <w:rsid w:val="00A24C03"/>
    <w:rsid w:val="00A24C5A"/>
    <w:rsid w:val="00A24E16"/>
    <w:rsid w:val="00A24FF2"/>
    <w:rsid w:val="00A251A3"/>
    <w:rsid w:val="00A25370"/>
    <w:rsid w:val="00A253ED"/>
    <w:rsid w:val="00A2549E"/>
    <w:rsid w:val="00A256C6"/>
    <w:rsid w:val="00A25754"/>
    <w:rsid w:val="00A2585F"/>
    <w:rsid w:val="00A2598F"/>
    <w:rsid w:val="00A25ACC"/>
    <w:rsid w:val="00A25F3A"/>
    <w:rsid w:val="00A2608C"/>
    <w:rsid w:val="00A26167"/>
    <w:rsid w:val="00A264E8"/>
    <w:rsid w:val="00A2655E"/>
    <w:rsid w:val="00A26B24"/>
    <w:rsid w:val="00A26BF3"/>
    <w:rsid w:val="00A27478"/>
    <w:rsid w:val="00A274A5"/>
    <w:rsid w:val="00A27540"/>
    <w:rsid w:val="00A2794B"/>
    <w:rsid w:val="00A30995"/>
    <w:rsid w:val="00A310D2"/>
    <w:rsid w:val="00A310D8"/>
    <w:rsid w:val="00A315D0"/>
    <w:rsid w:val="00A31767"/>
    <w:rsid w:val="00A31DFE"/>
    <w:rsid w:val="00A32061"/>
    <w:rsid w:val="00A32382"/>
    <w:rsid w:val="00A32425"/>
    <w:rsid w:val="00A32C1B"/>
    <w:rsid w:val="00A33157"/>
    <w:rsid w:val="00A331C1"/>
    <w:rsid w:val="00A33232"/>
    <w:rsid w:val="00A33266"/>
    <w:rsid w:val="00A33A3D"/>
    <w:rsid w:val="00A33DB3"/>
    <w:rsid w:val="00A33F1C"/>
    <w:rsid w:val="00A34142"/>
    <w:rsid w:val="00A3439E"/>
    <w:rsid w:val="00A3479E"/>
    <w:rsid w:val="00A34853"/>
    <w:rsid w:val="00A352CD"/>
    <w:rsid w:val="00A353D9"/>
    <w:rsid w:val="00A3545A"/>
    <w:rsid w:val="00A35E8B"/>
    <w:rsid w:val="00A3606B"/>
    <w:rsid w:val="00A36C44"/>
    <w:rsid w:val="00A37086"/>
    <w:rsid w:val="00A3761E"/>
    <w:rsid w:val="00A3784D"/>
    <w:rsid w:val="00A37EA7"/>
    <w:rsid w:val="00A40973"/>
    <w:rsid w:val="00A40A32"/>
    <w:rsid w:val="00A40AC8"/>
    <w:rsid w:val="00A40B63"/>
    <w:rsid w:val="00A41232"/>
    <w:rsid w:val="00A415CA"/>
    <w:rsid w:val="00A41A42"/>
    <w:rsid w:val="00A4230F"/>
    <w:rsid w:val="00A429C7"/>
    <w:rsid w:val="00A42EFB"/>
    <w:rsid w:val="00A43305"/>
    <w:rsid w:val="00A4336B"/>
    <w:rsid w:val="00A433C2"/>
    <w:rsid w:val="00A436A1"/>
    <w:rsid w:val="00A439F8"/>
    <w:rsid w:val="00A43A3D"/>
    <w:rsid w:val="00A43B86"/>
    <w:rsid w:val="00A43D49"/>
    <w:rsid w:val="00A43DAF"/>
    <w:rsid w:val="00A441A0"/>
    <w:rsid w:val="00A442CC"/>
    <w:rsid w:val="00A44625"/>
    <w:rsid w:val="00A44679"/>
    <w:rsid w:val="00A44C8F"/>
    <w:rsid w:val="00A44F25"/>
    <w:rsid w:val="00A457EC"/>
    <w:rsid w:val="00A45E3C"/>
    <w:rsid w:val="00A4654C"/>
    <w:rsid w:val="00A466D0"/>
    <w:rsid w:val="00A46FB9"/>
    <w:rsid w:val="00A4718A"/>
    <w:rsid w:val="00A47558"/>
    <w:rsid w:val="00A4761B"/>
    <w:rsid w:val="00A4763C"/>
    <w:rsid w:val="00A478AE"/>
    <w:rsid w:val="00A502AC"/>
    <w:rsid w:val="00A509BA"/>
    <w:rsid w:val="00A51712"/>
    <w:rsid w:val="00A51848"/>
    <w:rsid w:val="00A51965"/>
    <w:rsid w:val="00A51B1E"/>
    <w:rsid w:val="00A51CCA"/>
    <w:rsid w:val="00A521A5"/>
    <w:rsid w:val="00A52256"/>
    <w:rsid w:val="00A52BF8"/>
    <w:rsid w:val="00A52C19"/>
    <w:rsid w:val="00A52EE6"/>
    <w:rsid w:val="00A534BB"/>
    <w:rsid w:val="00A53866"/>
    <w:rsid w:val="00A53E0E"/>
    <w:rsid w:val="00A53FE3"/>
    <w:rsid w:val="00A541A1"/>
    <w:rsid w:val="00A54859"/>
    <w:rsid w:val="00A548CB"/>
    <w:rsid w:val="00A54D62"/>
    <w:rsid w:val="00A55045"/>
    <w:rsid w:val="00A5539B"/>
    <w:rsid w:val="00A557F8"/>
    <w:rsid w:val="00A5669D"/>
    <w:rsid w:val="00A56B3A"/>
    <w:rsid w:val="00A570AD"/>
    <w:rsid w:val="00A571B1"/>
    <w:rsid w:val="00A57343"/>
    <w:rsid w:val="00A6030F"/>
    <w:rsid w:val="00A603DB"/>
    <w:rsid w:val="00A604C8"/>
    <w:rsid w:val="00A608BA"/>
    <w:rsid w:val="00A60CD5"/>
    <w:rsid w:val="00A60F01"/>
    <w:rsid w:val="00A61095"/>
    <w:rsid w:val="00A61265"/>
    <w:rsid w:val="00A61684"/>
    <w:rsid w:val="00A61C4B"/>
    <w:rsid w:val="00A61E3B"/>
    <w:rsid w:val="00A6247D"/>
    <w:rsid w:val="00A629D7"/>
    <w:rsid w:val="00A630AF"/>
    <w:rsid w:val="00A6319A"/>
    <w:rsid w:val="00A63BC2"/>
    <w:rsid w:val="00A63C10"/>
    <w:rsid w:val="00A643E4"/>
    <w:rsid w:val="00A644A8"/>
    <w:rsid w:val="00A6458F"/>
    <w:rsid w:val="00A64C89"/>
    <w:rsid w:val="00A64D74"/>
    <w:rsid w:val="00A65ACD"/>
    <w:rsid w:val="00A66422"/>
    <w:rsid w:val="00A6646D"/>
    <w:rsid w:val="00A66726"/>
    <w:rsid w:val="00A6673C"/>
    <w:rsid w:val="00A66813"/>
    <w:rsid w:val="00A6693A"/>
    <w:rsid w:val="00A66C48"/>
    <w:rsid w:val="00A66D35"/>
    <w:rsid w:val="00A66E72"/>
    <w:rsid w:val="00A6734A"/>
    <w:rsid w:val="00A6780B"/>
    <w:rsid w:val="00A679F2"/>
    <w:rsid w:val="00A67C1F"/>
    <w:rsid w:val="00A70131"/>
    <w:rsid w:val="00A7094F"/>
    <w:rsid w:val="00A70BEF"/>
    <w:rsid w:val="00A719C2"/>
    <w:rsid w:val="00A71D7B"/>
    <w:rsid w:val="00A72178"/>
    <w:rsid w:val="00A7219A"/>
    <w:rsid w:val="00A72297"/>
    <w:rsid w:val="00A72702"/>
    <w:rsid w:val="00A72B10"/>
    <w:rsid w:val="00A72B5A"/>
    <w:rsid w:val="00A72EDC"/>
    <w:rsid w:val="00A72F88"/>
    <w:rsid w:val="00A7333D"/>
    <w:rsid w:val="00A734DD"/>
    <w:rsid w:val="00A73CF7"/>
    <w:rsid w:val="00A73FE0"/>
    <w:rsid w:val="00A74690"/>
    <w:rsid w:val="00A747BE"/>
    <w:rsid w:val="00A748FC"/>
    <w:rsid w:val="00A74AC6"/>
    <w:rsid w:val="00A751BF"/>
    <w:rsid w:val="00A7524E"/>
    <w:rsid w:val="00A75604"/>
    <w:rsid w:val="00A756C5"/>
    <w:rsid w:val="00A75730"/>
    <w:rsid w:val="00A75AEB"/>
    <w:rsid w:val="00A76B99"/>
    <w:rsid w:val="00A76BEB"/>
    <w:rsid w:val="00A776D3"/>
    <w:rsid w:val="00A777FD"/>
    <w:rsid w:val="00A77B54"/>
    <w:rsid w:val="00A77C34"/>
    <w:rsid w:val="00A77C72"/>
    <w:rsid w:val="00A77DE3"/>
    <w:rsid w:val="00A80582"/>
    <w:rsid w:val="00A806FB"/>
    <w:rsid w:val="00A80955"/>
    <w:rsid w:val="00A80956"/>
    <w:rsid w:val="00A80CFB"/>
    <w:rsid w:val="00A816EC"/>
    <w:rsid w:val="00A81994"/>
    <w:rsid w:val="00A8291B"/>
    <w:rsid w:val="00A82DD4"/>
    <w:rsid w:val="00A83446"/>
    <w:rsid w:val="00A83BBC"/>
    <w:rsid w:val="00A83BEE"/>
    <w:rsid w:val="00A83E01"/>
    <w:rsid w:val="00A83EFD"/>
    <w:rsid w:val="00A844CC"/>
    <w:rsid w:val="00A84822"/>
    <w:rsid w:val="00A8486A"/>
    <w:rsid w:val="00A849FA"/>
    <w:rsid w:val="00A84E42"/>
    <w:rsid w:val="00A84E93"/>
    <w:rsid w:val="00A850D5"/>
    <w:rsid w:val="00A8527C"/>
    <w:rsid w:val="00A85380"/>
    <w:rsid w:val="00A85967"/>
    <w:rsid w:val="00A85A9D"/>
    <w:rsid w:val="00A85D4D"/>
    <w:rsid w:val="00A866DE"/>
    <w:rsid w:val="00A86E21"/>
    <w:rsid w:val="00A86F2A"/>
    <w:rsid w:val="00A87253"/>
    <w:rsid w:val="00A87448"/>
    <w:rsid w:val="00A87463"/>
    <w:rsid w:val="00A87B5D"/>
    <w:rsid w:val="00A87B8E"/>
    <w:rsid w:val="00A87CD4"/>
    <w:rsid w:val="00A87DC5"/>
    <w:rsid w:val="00A90B01"/>
    <w:rsid w:val="00A90FA0"/>
    <w:rsid w:val="00A9136B"/>
    <w:rsid w:val="00A916A6"/>
    <w:rsid w:val="00A91AE5"/>
    <w:rsid w:val="00A91E0A"/>
    <w:rsid w:val="00A91FEE"/>
    <w:rsid w:val="00A925D4"/>
    <w:rsid w:val="00A92D12"/>
    <w:rsid w:val="00A92F29"/>
    <w:rsid w:val="00A9363F"/>
    <w:rsid w:val="00A93A04"/>
    <w:rsid w:val="00A93A2F"/>
    <w:rsid w:val="00A940E1"/>
    <w:rsid w:val="00A9413E"/>
    <w:rsid w:val="00A94730"/>
    <w:rsid w:val="00A948F0"/>
    <w:rsid w:val="00A95538"/>
    <w:rsid w:val="00A95AC8"/>
    <w:rsid w:val="00A965E6"/>
    <w:rsid w:val="00A96619"/>
    <w:rsid w:val="00A96AE2"/>
    <w:rsid w:val="00A96F81"/>
    <w:rsid w:val="00A97325"/>
    <w:rsid w:val="00A9772A"/>
    <w:rsid w:val="00A97739"/>
    <w:rsid w:val="00A977FC"/>
    <w:rsid w:val="00A979A8"/>
    <w:rsid w:val="00A97B6D"/>
    <w:rsid w:val="00A97BF6"/>
    <w:rsid w:val="00A97E1C"/>
    <w:rsid w:val="00AA03BB"/>
    <w:rsid w:val="00AA0755"/>
    <w:rsid w:val="00AA083B"/>
    <w:rsid w:val="00AA09D7"/>
    <w:rsid w:val="00AA0B57"/>
    <w:rsid w:val="00AA0E3A"/>
    <w:rsid w:val="00AA1162"/>
    <w:rsid w:val="00AA164B"/>
    <w:rsid w:val="00AA18DE"/>
    <w:rsid w:val="00AA1B34"/>
    <w:rsid w:val="00AA1EEE"/>
    <w:rsid w:val="00AA1FAC"/>
    <w:rsid w:val="00AA206B"/>
    <w:rsid w:val="00AA213E"/>
    <w:rsid w:val="00AA236F"/>
    <w:rsid w:val="00AA23A9"/>
    <w:rsid w:val="00AA271B"/>
    <w:rsid w:val="00AA2986"/>
    <w:rsid w:val="00AA3308"/>
    <w:rsid w:val="00AA35BF"/>
    <w:rsid w:val="00AA39C4"/>
    <w:rsid w:val="00AA3BD3"/>
    <w:rsid w:val="00AA3BF6"/>
    <w:rsid w:val="00AA3C07"/>
    <w:rsid w:val="00AA3C1F"/>
    <w:rsid w:val="00AA410C"/>
    <w:rsid w:val="00AA4235"/>
    <w:rsid w:val="00AA4338"/>
    <w:rsid w:val="00AA447D"/>
    <w:rsid w:val="00AA4CB9"/>
    <w:rsid w:val="00AA5DF3"/>
    <w:rsid w:val="00AA615D"/>
    <w:rsid w:val="00AA6183"/>
    <w:rsid w:val="00AA625F"/>
    <w:rsid w:val="00AA64F9"/>
    <w:rsid w:val="00AA66C2"/>
    <w:rsid w:val="00AA6DDF"/>
    <w:rsid w:val="00AA6DF6"/>
    <w:rsid w:val="00AA6F4A"/>
    <w:rsid w:val="00AA6F78"/>
    <w:rsid w:val="00AA7659"/>
    <w:rsid w:val="00AB02C7"/>
    <w:rsid w:val="00AB060C"/>
    <w:rsid w:val="00AB0686"/>
    <w:rsid w:val="00AB06C3"/>
    <w:rsid w:val="00AB097E"/>
    <w:rsid w:val="00AB0A0C"/>
    <w:rsid w:val="00AB101B"/>
    <w:rsid w:val="00AB11F9"/>
    <w:rsid w:val="00AB1235"/>
    <w:rsid w:val="00AB1352"/>
    <w:rsid w:val="00AB141F"/>
    <w:rsid w:val="00AB179C"/>
    <w:rsid w:val="00AB189C"/>
    <w:rsid w:val="00AB1B98"/>
    <w:rsid w:val="00AB2058"/>
    <w:rsid w:val="00AB23B7"/>
    <w:rsid w:val="00AB28CA"/>
    <w:rsid w:val="00AB2AB8"/>
    <w:rsid w:val="00AB2E34"/>
    <w:rsid w:val="00AB2F53"/>
    <w:rsid w:val="00AB3680"/>
    <w:rsid w:val="00AB43A5"/>
    <w:rsid w:val="00AB4481"/>
    <w:rsid w:val="00AB45CB"/>
    <w:rsid w:val="00AB4920"/>
    <w:rsid w:val="00AB509F"/>
    <w:rsid w:val="00AB560D"/>
    <w:rsid w:val="00AB5C5B"/>
    <w:rsid w:val="00AB5CB1"/>
    <w:rsid w:val="00AB6194"/>
    <w:rsid w:val="00AB63B5"/>
    <w:rsid w:val="00AB6B30"/>
    <w:rsid w:val="00AB731C"/>
    <w:rsid w:val="00AC1B44"/>
    <w:rsid w:val="00AC1D51"/>
    <w:rsid w:val="00AC1F5C"/>
    <w:rsid w:val="00AC21D3"/>
    <w:rsid w:val="00AC25B5"/>
    <w:rsid w:val="00AC279D"/>
    <w:rsid w:val="00AC2D67"/>
    <w:rsid w:val="00AC306D"/>
    <w:rsid w:val="00AC328E"/>
    <w:rsid w:val="00AC35C8"/>
    <w:rsid w:val="00AC3F49"/>
    <w:rsid w:val="00AC3F69"/>
    <w:rsid w:val="00AC4125"/>
    <w:rsid w:val="00AC4407"/>
    <w:rsid w:val="00AC4684"/>
    <w:rsid w:val="00AC4711"/>
    <w:rsid w:val="00AC48E2"/>
    <w:rsid w:val="00AC5095"/>
    <w:rsid w:val="00AC5364"/>
    <w:rsid w:val="00AC55B5"/>
    <w:rsid w:val="00AC57C6"/>
    <w:rsid w:val="00AC5C38"/>
    <w:rsid w:val="00AC6953"/>
    <w:rsid w:val="00AC6AF3"/>
    <w:rsid w:val="00AC7024"/>
    <w:rsid w:val="00AC7483"/>
    <w:rsid w:val="00AC7558"/>
    <w:rsid w:val="00AC78E1"/>
    <w:rsid w:val="00AC7AE9"/>
    <w:rsid w:val="00AC7B28"/>
    <w:rsid w:val="00AC7ED0"/>
    <w:rsid w:val="00AD0052"/>
    <w:rsid w:val="00AD0129"/>
    <w:rsid w:val="00AD10B9"/>
    <w:rsid w:val="00AD1116"/>
    <w:rsid w:val="00AD1B96"/>
    <w:rsid w:val="00AD1BB4"/>
    <w:rsid w:val="00AD1FF4"/>
    <w:rsid w:val="00AD21FB"/>
    <w:rsid w:val="00AD2811"/>
    <w:rsid w:val="00AD296A"/>
    <w:rsid w:val="00AD2A6C"/>
    <w:rsid w:val="00AD2CF6"/>
    <w:rsid w:val="00AD2E79"/>
    <w:rsid w:val="00AD3863"/>
    <w:rsid w:val="00AD4251"/>
    <w:rsid w:val="00AD44C2"/>
    <w:rsid w:val="00AD4B26"/>
    <w:rsid w:val="00AD4BDD"/>
    <w:rsid w:val="00AD4E35"/>
    <w:rsid w:val="00AD502C"/>
    <w:rsid w:val="00AD523B"/>
    <w:rsid w:val="00AD52D9"/>
    <w:rsid w:val="00AD57E4"/>
    <w:rsid w:val="00AD5C3A"/>
    <w:rsid w:val="00AD618F"/>
    <w:rsid w:val="00AD662F"/>
    <w:rsid w:val="00AD6FC6"/>
    <w:rsid w:val="00AD718E"/>
    <w:rsid w:val="00AD7736"/>
    <w:rsid w:val="00AD779A"/>
    <w:rsid w:val="00AD77AB"/>
    <w:rsid w:val="00AD77D5"/>
    <w:rsid w:val="00AE0514"/>
    <w:rsid w:val="00AE0C97"/>
    <w:rsid w:val="00AE0CCD"/>
    <w:rsid w:val="00AE0E78"/>
    <w:rsid w:val="00AE0F0C"/>
    <w:rsid w:val="00AE1334"/>
    <w:rsid w:val="00AE13D4"/>
    <w:rsid w:val="00AE180A"/>
    <w:rsid w:val="00AE1C11"/>
    <w:rsid w:val="00AE1CA1"/>
    <w:rsid w:val="00AE293A"/>
    <w:rsid w:val="00AE2A11"/>
    <w:rsid w:val="00AE2DE9"/>
    <w:rsid w:val="00AE3068"/>
    <w:rsid w:val="00AE3270"/>
    <w:rsid w:val="00AE3396"/>
    <w:rsid w:val="00AE33F9"/>
    <w:rsid w:val="00AE3831"/>
    <w:rsid w:val="00AE3EBE"/>
    <w:rsid w:val="00AE4083"/>
    <w:rsid w:val="00AE441F"/>
    <w:rsid w:val="00AE4979"/>
    <w:rsid w:val="00AE49CC"/>
    <w:rsid w:val="00AE5013"/>
    <w:rsid w:val="00AE52DC"/>
    <w:rsid w:val="00AE5491"/>
    <w:rsid w:val="00AE5538"/>
    <w:rsid w:val="00AE56E7"/>
    <w:rsid w:val="00AE593E"/>
    <w:rsid w:val="00AE5962"/>
    <w:rsid w:val="00AE5E3B"/>
    <w:rsid w:val="00AE63A8"/>
    <w:rsid w:val="00AE65B7"/>
    <w:rsid w:val="00AE67AB"/>
    <w:rsid w:val="00AE680E"/>
    <w:rsid w:val="00AE71AA"/>
    <w:rsid w:val="00AE73B6"/>
    <w:rsid w:val="00AE7CC3"/>
    <w:rsid w:val="00AE7EEC"/>
    <w:rsid w:val="00AF04A8"/>
    <w:rsid w:val="00AF051B"/>
    <w:rsid w:val="00AF057C"/>
    <w:rsid w:val="00AF1552"/>
    <w:rsid w:val="00AF170E"/>
    <w:rsid w:val="00AF22C4"/>
    <w:rsid w:val="00AF22F1"/>
    <w:rsid w:val="00AF25D8"/>
    <w:rsid w:val="00AF2718"/>
    <w:rsid w:val="00AF273B"/>
    <w:rsid w:val="00AF27AF"/>
    <w:rsid w:val="00AF2809"/>
    <w:rsid w:val="00AF2A51"/>
    <w:rsid w:val="00AF2C50"/>
    <w:rsid w:val="00AF3193"/>
    <w:rsid w:val="00AF3711"/>
    <w:rsid w:val="00AF3B8C"/>
    <w:rsid w:val="00AF4260"/>
    <w:rsid w:val="00AF4314"/>
    <w:rsid w:val="00AF48C2"/>
    <w:rsid w:val="00AF4AEC"/>
    <w:rsid w:val="00AF4D35"/>
    <w:rsid w:val="00AF4DB4"/>
    <w:rsid w:val="00AF4E61"/>
    <w:rsid w:val="00AF52BD"/>
    <w:rsid w:val="00AF5809"/>
    <w:rsid w:val="00AF5B1B"/>
    <w:rsid w:val="00AF5B2E"/>
    <w:rsid w:val="00AF5D31"/>
    <w:rsid w:val="00AF63C1"/>
    <w:rsid w:val="00AF69E5"/>
    <w:rsid w:val="00AF6D31"/>
    <w:rsid w:val="00AF7104"/>
    <w:rsid w:val="00AF719E"/>
    <w:rsid w:val="00AF76F3"/>
    <w:rsid w:val="00AF7889"/>
    <w:rsid w:val="00AF7965"/>
    <w:rsid w:val="00AF7E71"/>
    <w:rsid w:val="00B0043A"/>
    <w:rsid w:val="00B007C7"/>
    <w:rsid w:val="00B0104A"/>
    <w:rsid w:val="00B0146C"/>
    <w:rsid w:val="00B017D2"/>
    <w:rsid w:val="00B01C66"/>
    <w:rsid w:val="00B01CFE"/>
    <w:rsid w:val="00B021F7"/>
    <w:rsid w:val="00B02463"/>
    <w:rsid w:val="00B02662"/>
    <w:rsid w:val="00B02E63"/>
    <w:rsid w:val="00B02E7A"/>
    <w:rsid w:val="00B02F54"/>
    <w:rsid w:val="00B034B0"/>
    <w:rsid w:val="00B0351A"/>
    <w:rsid w:val="00B03A3C"/>
    <w:rsid w:val="00B048A4"/>
    <w:rsid w:val="00B04C0C"/>
    <w:rsid w:val="00B04E7F"/>
    <w:rsid w:val="00B05101"/>
    <w:rsid w:val="00B05561"/>
    <w:rsid w:val="00B055A5"/>
    <w:rsid w:val="00B05A43"/>
    <w:rsid w:val="00B05E67"/>
    <w:rsid w:val="00B0621D"/>
    <w:rsid w:val="00B0639F"/>
    <w:rsid w:val="00B06566"/>
    <w:rsid w:val="00B068CE"/>
    <w:rsid w:val="00B06967"/>
    <w:rsid w:val="00B06DF6"/>
    <w:rsid w:val="00B076F2"/>
    <w:rsid w:val="00B07967"/>
    <w:rsid w:val="00B07BDA"/>
    <w:rsid w:val="00B07D83"/>
    <w:rsid w:val="00B07FAA"/>
    <w:rsid w:val="00B1001A"/>
    <w:rsid w:val="00B10A0B"/>
    <w:rsid w:val="00B10B63"/>
    <w:rsid w:val="00B1106F"/>
    <w:rsid w:val="00B11369"/>
    <w:rsid w:val="00B1179F"/>
    <w:rsid w:val="00B117A0"/>
    <w:rsid w:val="00B120C8"/>
    <w:rsid w:val="00B13223"/>
    <w:rsid w:val="00B1325C"/>
    <w:rsid w:val="00B1328A"/>
    <w:rsid w:val="00B13C24"/>
    <w:rsid w:val="00B13E87"/>
    <w:rsid w:val="00B148EA"/>
    <w:rsid w:val="00B14B59"/>
    <w:rsid w:val="00B14EF6"/>
    <w:rsid w:val="00B150C5"/>
    <w:rsid w:val="00B15280"/>
    <w:rsid w:val="00B153C1"/>
    <w:rsid w:val="00B15617"/>
    <w:rsid w:val="00B15ACA"/>
    <w:rsid w:val="00B15B0D"/>
    <w:rsid w:val="00B15C87"/>
    <w:rsid w:val="00B15EE0"/>
    <w:rsid w:val="00B15F78"/>
    <w:rsid w:val="00B16022"/>
    <w:rsid w:val="00B160D3"/>
    <w:rsid w:val="00B16165"/>
    <w:rsid w:val="00B161F2"/>
    <w:rsid w:val="00B168EE"/>
    <w:rsid w:val="00B16BB1"/>
    <w:rsid w:val="00B16F5B"/>
    <w:rsid w:val="00B170D2"/>
    <w:rsid w:val="00B17530"/>
    <w:rsid w:val="00B1767D"/>
    <w:rsid w:val="00B178AA"/>
    <w:rsid w:val="00B17939"/>
    <w:rsid w:val="00B17CAB"/>
    <w:rsid w:val="00B20160"/>
    <w:rsid w:val="00B20359"/>
    <w:rsid w:val="00B2056F"/>
    <w:rsid w:val="00B206D8"/>
    <w:rsid w:val="00B2087E"/>
    <w:rsid w:val="00B20ABB"/>
    <w:rsid w:val="00B2137C"/>
    <w:rsid w:val="00B215B0"/>
    <w:rsid w:val="00B216A3"/>
    <w:rsid w:val="00B21E4D"/>
    <w:rsid w:val="00B22000"/>
    <w:rsid w:val="00B2226A"/>
    <w:rsid w:val="00B222B5"/>
    <w:rsid w:val="00B222CB"/>
    <w:rsid w:val="00B22422"/>
    <w:rsid w:val="00B22E4C"/>
    <w:rsid w:val="00B22EF1"/>
    <w:rsid w:val="00B238BC"/>
    <w:rsid w:val="00B23949"/>
    <w:rsid w:val="00B23D7D"/>
    <w:rsid w:val="00B23E6A"/>
    <w:rsid w:val="00B23FC4"/>
    <w:rsid w:val="00B2437C"/>
    <w:rsid w:val="00B247DF"/>
    <w:rsid w:val="00B24874"/>
    <w:rsid w:val="00B24C68"/>
    <w:rsid w:val="00B2501C"/>
    <w:rsid w:val="00B25049"/>
    <w:rsid w:val="00B25119"/>
    <w:rsid w:val="00B25220"/>
    <w:rsid w:val="00B252D0"/>
    <w:rsid w:val="00B2587F"/>
    <w:rsid w:val="00B25AD9"/>
    <w:rsid w:val="00B25CDA"/>
    <w:rsid w:val="00B261D5"/>
    <w:rsid w:val="00B261DB"/>
    <w:rsid w:val="00B262F4"/>
    <w:rsid w:val="00B263B7"/>
    <w:rsid w:val="00B264A2"/>
    <w:rsid w:val="00B265EC"/>
    <w:rsid w:val="00B26A65"/>
    <w:rsid w:val="00B26C8E"/>
    <w:rsid w:val="00B26EDC"/>
    <w:rsid w:val="00B2765A"/>
    <w:rsid w:val="00B278DA"/>
    <w:rsid w:val="00B300B7"/>
    <w:rsid w:val="00B301F4"/>
    <w:rsid w:val="00B30912"/>
    <w:rsid w:val="00B3096D"/>
    <w:rsid w:val="00B310BB"/>
    <w:rsid w:val="00B31236"/>
    <w:rsid w:val="00B31324"/>
    <w:rsid w:val="00B313E8"/>
    <w:rsid w:val="00B31C95"/>
    <w:rsid w:val="00B31FF6"/>
    <w:rsid w:val="00B325ED"/>
    <w:rsid w:val="00B32A5D"/>
    <w:rsid w:val="00B32C06"/>
    <w:rsid w:val="00B33388"/>
    <w:rsid w:val="00B337BA"/>
    <w:rsid w:val="00B33947"/>
    <w:rsid w:val="00B33A9E"/>
    <w:rsid w:val="00B34247"/>
    <w:rsid w:val="00B3469A"/>
    <w:rsid w:val="00B34783"/>
    <w:rsid w:val="00B348DB"/>
    <w:rsid w:val="00B34F04"/>
    <w:rsid w:val="00B352F9"/>
    <w:rsid w:val="00B357A8"/>
    <w:rsid w:val="00B35A0F"/>
    <w:rsid w:val="00B35A2B"/>
    <w:rsid w:val="00B35BB6"/>
    <w:rsid w:val="00B360A0"/>
    <w:rsid w:val="00B365E6"/>
    <w:rsid w:val="00B36B6C"/>
    <w:rsid w:val="00B37755"/>
    <w:rsid w:val="00B4021F"/>
    <w:rsid w:val="00B40388"/>
    <w:rsid w:val="00B40EF6"/>
    <w:rsid w:val="00B41078"/>
    <w:rsid w:val="00B4116C"/>
    <w:rsid w:val="00B415FB"/>
    <w:rsid w:val="00B421DE"/>
    <w:rsid w:val="00B424E4"/>
    <w:rsid w:val="00B42FC9"/>
    <w:rsid w:val="00B430B4"/>
    <w:rsid w:val="00B433EC"/>
    <w:rsid w:val="00B4361B"/>
    <w:rsid w:val="00B43C99"/>
    <w:rsid w:val="00B44036"/>
    <w:rsid w:val="00B4408C"/>
    <w:rsid w:val="00B44324"/>
    <w:rsid w:val="00B444BC"/>
    <w:rsid w:val="00B44B88"/>
    <w:rsid w:val="00B44DBF"/>
    <w:rsid w:val="00B44F14"/>
    <w:rsid w:val="00B44F2D"/>
    <w:rsid w:val="00B44F42"/>
    <w:rsid w:val="00B45516"/>
    <w:rsid w:val="00B4557F"/>
    <w:rsid w:val="00B456F8"/>
    <w:rsid w:val="00B458F3"/>
    <w:rsid w:val="00B45B4F"/>
    <w:rsid w:val="00B45C82"/>
    <w:rsid w:val="00B45DE8"/>
    <w:rsid w:val="00B4661E"/>
    <w:rsid w:val="00B4673E"/>
    <w:rsid w:val="00B468A2"/>
    <w:rsid w:val="00B46BE5"/>
    <w:rsid w:val="00B46D68"/>
    <w:rsid w:val="00B46F8A"/>
    <w:rsid w:val="00B47047"/>
    <w:rsid w:val="00B47113"/>
    <w:rsid w:val="00B4770F"/>
    <w:rsid w:val="00B4773B"/>
    <w:rsid w:val="00B47ECD"/>
    <w:rsid w:val="00B50137"/>
    <w:rsid w:val="00B501B6"/>
    <w:rsid w:val="00B50458"/>
    <w:rsid w:val="00B5059A"/>
    <w:rsid w:val="00B50670"/>
    <w:rsid w:val="00B508AF"/>
    <w:rsid w:val="00B50C29"/>
    <w:rsid w:val="00B50FA3"/>
    <w:rsid w:val="00B512B1"/>
    <w:rsid w:val="00B51D23"/>
    <w:rsid w:val="00B51D51"/>
    <w:rsid w:val="00B51EB6"/>
    <w:rsid w:val="00B525E2"/>
    <w:rsid w:val="00B52A8D"/>
    <w:rsid w:val="00B52F17"/>
    <w:rsid w:val="00B533AE"/>
    <w:rsid w:val="00B53BE0"/>
    <w:rsid w:val="00B53D7D"/>
    <w:rsid w:val="00B53E40"/>
    <w:rsid w:val="00B540B5"/>
    <w:rsid w:val="00B541C9"/>
    <w:rsid w:val="00B542F1"/>
    <w:rsid w:val="00B5430E"/>
    <w:rsid w:val="00B54332"/>
    <w:rsid w:val="00B54433"/>
    <w:rsid w:val="00B54898"/>
    <w:rsid w:val="00B54E0D"/>
    <w:rsid w:val="00B55685"/>
    <w:rsid w:val="00B559CB"/>
    <w:rsid w:val="00B55BCE"/>
    <w:rsid w:val="00B55D58"/>
    <w:rsid w:val="00B55DB5"/>
    <w:rsid w:val="00B55EC8"/>
    <w:rsid w:val="00B55EDF"/>
    <w:rsid w:val="00B5628D"/>
    <w:rsid w:val="00B566DE"/>
    <w:rsid w:val="00B566E4"/>
    <w:rsid w:val="00B57045"/>
    <w:rsid w:val="00B572B4"/>
    <w:rsid w:val="00B577E2"/>
    <w:rsid w:val="00B578F0"/>
    <w:rsid w:val="00B6040D"/>
    <w:rsid w:val="00B605B6"/>
    <w:rsid w:val="00B6087C"/>
    <w:rsid w:val="00B60DC9"/>
    <w:rsid w:val="00B6211B"/>
    <w:rsid w:val="00B6235E"/>
    <w:rsid w:val="00B62440"/>
    <w:rsid w:val="00B6278D"/>
    <w:rsid w:val="00B63007"/>
    <w:rsid w:val="00B636A9"/>
    <w:rsid w:val="00B63ADC"/>
    <w:rsid w:val="00B64C94"/>
    <w:rsid w:val="00B65408"/>
    <w:rsid w:val="00B6581C"/>
    <w:rsid w:val="00B65F89"/>
    <w:rsid w:val="00B665B8"/>
    <w:rsid w:val="00B66A9B"/>
    <w:rsid w:val="00B66E95"/>
    <w:rsid w:val="00B67180"/>
    <w:rsid w:val="00B67568"/>
    <w:rsid w:val="00B67581"/>
    <w:rsid w:val="00B67EBF"/>
    <w:rsid w:val="00B7019E"/>
    <w:rsid w:val="00B70443"/>
    <w:rsid w:val="00B70673"/>
    <w:rsid w:val="00B71020"/>
    <w:rsid w:val="00B71220"/>
    <w:rsid w:val="00B71C31"/>
    <w:rsid w:val="00B7209F"/>
    <w:rsid w:val="00B722DC"/>
    <w:rsid w:val="00B73179"/>
    <w:rsid w:val="00B73D4B"/>
    <w:rsid w:val="00B73F8E"/>
    <w:rsid w:val="00B740BC"/>
    <w:rsid w:val="00B7415C"/>
    <w:rsid w:val="00B741C9"/>
    <w:rsid w:val="00B74520"/>
    <w:rsid w:val="00B74632"/>
    <w:rsid w:val="00B747A7"/>
    <w:rsid w:val="00B74AFF"/>
    <w:rsid w:val="00B75894"/>
    <w:rsid w:val="00B7589C"/>
    <w:rsid w:val="00B761C5"/>
    <w:rsid w:val="00B76577"/>
    <w:rsid w:val="00B768CB"/>
    <w:rsid w:val="00B76C7D"/>
    <w:rsid w:val="00B76DB0"/>
    <w:rsid w:val="00B7747D"/>
    <w:rsid w:val="00B777B0"/>
    <w:rsid w:val="00B7791C"/>
    <w:rsid w:val="00B802B0"/>
    <w:rsid w:val="00B80417"/>
    <w:rsid w:val="00B816DB"/>
    <w:rsid w:val="00B819DC"/>
    <w:rsid w:val="00B81BF2"/>
    <w:rsid w:val="00B8212F"/>
    <w:rsid w:val="00B82646"/>
    <w:rsid w:val="00B82909"/>
    <w:rsid w:val="00B8389C"/>
    <w:rsid w:val="00B84272"/>
    <w:rsid w:val="00B8429C"/>
    <w:rsid w:val="00B8461A"/>
    <w:rsid w:val="00B8521C"/>
    <w:rsid w:val="00B854CB"/>
    <w:rsid w:val="00B8563F"/>
    <w:rsid w:val="00B85918"/>
    <w:rsid w:val="00B85D8C"/>
    <w:rsid w:val="00B867B6"/>
    <w:rsid w:val="00B86F7F"/>
    <w:rsid w:val="00B870B0"/>
    <w:rsid w:val="00B8733C"/>
    <w:rsid w:val="00B87E52"/>
    <w:rsid w:val="00B9055C"/>
    <w:rsid w:val="00B909DE"/>
    <w:rsid w:val="00B90DA5"/>
    <w:rsid w:val="00B91786"/>
    <w:rsid w:val="00B91C38"/>
    <w:rsid w:val="00B91D17"/>
    <w:rsid w:val="00B92277"/>
    <w:rsid w:val="00B9228B"/>
    <w:rsid w:val="00B92386"/>
    <w:rsid w:val="00B9286E"/>
    <w:rsid w:val="00B932CD"/>
    <w:rsid w:val="00B93719"/>
    <w:rsid w:val="00B937C2"/>
    <w:rsid w:val="00B93AF7"/>
    <w:rsid w:val="00B93BD1"/>
    <w:rsid w:val="00B93D6F"/>
    <w:rsid w:val="00B94181"/>
    <w:rsid w:val="00B94AC8"/>
    <w:rsid w:val="00B94F70"/>
    <w:rsid w:val="00B95308"/>
    <w:rsid w:val="00B95568"/>
    <w:rsid w:val="00B958C6"/>
    <w:rsid w:val="00B9760A"/>
    <w:rsid w:val="00B976A6"/>
    <w:rsid w:val="00B97CBF"/>
    <w:rsid w:val="00B97DD2"/>
    <w:rsid w:val="00B97FC0"/>
    <w:rsid w:val="00BA02F5"/>
    <w:rsid w:val="00BA0BD5"/>
    <w:rsid w:val="00BA0C94"/>
    <w:rsid w:val="00BA113F"/>
    <w:rsid w:val="00BA11FA"/>
    <w:rsid w:val="00BA19A7"/>
    <w:rsid w:val="00BA1B15"/>
    <w:rsid w:val="00BA1F22"/>
    <w:rsid w:val="00BA22B5"/>
    <w:rsid w:val="00BA22FB"/>
    <w:rsid w:val="00BA2374"/>
    <w:rsid w:val="00BA254C"/>
    <w:rsid w:val="00BA278A"/>
    <w:rsid w:val="00BA294C"/>
    <w:rsid w:val="00BA29D4"/>
    <w:rsid w:val="00BA2E8A"/>
    <w:rsid w:val="00BA30E1"/>
    <w:rsid w:val="00BA311A"/>
    <w:rsid w:val="00BA328D"/>
    <w:rsid w:val="00BA3C03"/>
    <w:rsid w:val="00BA4BBD"/>
    <w:rsid w:val="00BA5892"/>
    <w:rsid w:val="00BA595C"/>
    <w:rsid w:val="00BA5EC6"/>
    <w:rsid w:val="00BA60CB"/>
    <w:rsid w:val="00BA6135"/>
    <w:rsid w:val="00BA6389"/>
    <w:rsid w:val="00BA6692"/>
    <w:rsid w:val="00BA73AC"/>
    <w:rsid w:val="00BA7C80"/>
    <w:rsid w:val="00BA7EDD"/>
    <w:rsid w:val="00BA7FB9"/>
    <w:rsid w:val="00BB0458"/>
    <w:rsid w:val="00BB0466"/>
    <w:rsid w:val="00BB0F0B"/>
    <w:rsid w:val="00BB0F85"/>
    <w:rsid w:val="00BB11D6"/>
    <w:rsid w:val="00BB1B50"/>
    <w:rsid w:val="00BB1B63"/>
    <w:rsid w:val="00BB226C"/>
    <w:rsid w:val="00BB227E"/>
    <w:rsid w:val="00BB24CD"/>
    <w:rsid w:val="00BB2730"/>
    <w:rsid w:val="00BB28CD"/>
    <w:rsid w:val="00BB2A81"/>
    <w:rsid w:val="00BB2D1F"/>
    <w:rsid w:val="00BB330B"/>
    <w:rsid w:val="00BB3D89"/>
    <w:rsid w:val="00BB40CF"/>
    <w:rsid w:val="00BB48C6"/>
    <w:rsid w:val="00BB4E7C"/>
    <w:rsid w:val="00BB4EFC"/>
    <w:rsid w:val="00BB4F66"/>
    <w:rsid w:val="00BB5597"/>
    <w:rsid w:val="00BB5A13"/>
    <w:rsid w:val="00BB6312"/>
    <w:rsid w:val="00BB6483"/>
    <w:rsid w:val="00BB64B1"/>
    <w:rsid w:val="00BB689B"/>
    <w:rsid w:val="00BB6B1D"/>
    <w:rsid w:val="00BB6D7C"/>
    <w:rsid w:val="00BB6F6F"/>
    <w:rsid w:val="00BB719B"/>
    <w:rsid w:val="00BB72BA"/>
    <w:rsid w:val="00BB7C28"/>
    <w:rsid w:val="00BC0ACF"/>
    <w:rsid w:val="00BC0ADF"/>
    <w:rsid w:val="00BC0CB6"/>
    <w:rsid w:val="00BC0D33"/>
    <w:rsid w:val="00BC113E"/>
    <w:rsid w:val="00BC127E"/>
    <w:rsid w:val="00BC188A"/>
    <w:rsid w:val="00BC198F"/>
    <w:rsid w:val="00BC1B9A"/>
    <w:rsid w:val="00BC1DCF"/>
    <w:rsid w:val="00BC2009"/>
    <w:rsid w:val="00BC20D4"/>
    <w:rsid w:val="00BC233D"/>
    <w:rsid w:val="00BC2AF7"/>
    <w:rsid w:val="00BC2F75"/>
    <w:rsid w:val="00BC3143"/>
    <w:rsid w:val="00BC317F"/>
    <w:rsid w:val="00BC379E"/>
    <w:rsid w:val="00BC3A26"/>
    <w:rsid w:val="00BC3AE1"/>
    <w:rsid w:val="00BC46D5"/>
    <w:rsid w:val="00BC4737"/>
    <w:rsid w:val="00BC4749"/>
    <w:rsid w:val="00BC4775"/>
    <w:rsid w:val="00BC4DE7"/>
    <w:rsid w:val="00BC4E07"/>
    <w:rsid w:val="00BC54ED"/>
    <w:rsid w:val="00BC5C03"/>
    <w:rsid w:val="00BC5C30"/>
    <w:rsid w:val="00BC5CF6"/>
    <w:rsid w:val="00BC6031"/>
    <w:rsid w:val="00BC6A87"/>
    <w:rsid w:val="00BC6E01"/>
    <w:rsid w:val="00BC6EFB"/>
    <w:rsid w:val="00BC74EB"/>
    <w:rsid w:val="00BC787F"/>
    <w:rsid w:val="00BC788E"/>
    <w:rsid w:val="00BD0347"/>
    <w:rsid w:val="00BD03D5"/>
    <w:rsid w:val="00BD04E3"/>
    <w:rsid w:val="00BD1451"/>
    <w:rsid w:val="00BD185D"/>
    <w:rsid w:val="00BD1C26"/>
    <w:rsid w:val="00BD1D43"/>
    <w:rsid w:val="00BD1D92"/>
    <w:rsid w:val="00BD1ECB"/>
    <w:rsid w:val="00BD20EC"/>
    <w:rsid w:val="00BD2186"/>
    <w:rsid w:val="00BD25E1"/>
    <w:rsid w:val="00BD2C76"/>
    <w:rsid w:val="00BD2C98"/>
    <w:rsid w:val="00BD2F65"/>
    <w:rsid w:val="00BD31B2"/>
    <w:rsid w:val="00BD370C"/>
    <w:rsid w:val="00BD380B"/>
    <w:rsid w:val="00BD3EC0"/>
    <w:rsid w:val="00BD3F1E"/>
    <w:rsid w:val="00BD439C"/>
    <w:rsid w:val="00BD4D46"/>
    <w:rsid w:val="00BD5096"/>
    <w:rsid w:val="00BD5280"/>
    <w:rsid w:val="00BD555C"/>
    <w:rsid w:val="00BD5591"/>
    <w:rsid w:val="00BD5A7F"/>
    <w:rsid w:val="00BD5C2C"/>
    <w:rsid w:val="00BD5FDA"/>
    <w:rsid w:val="00BD68BE"/>
    <w:rsid w:val="00BD6932"/>
    <w:rsid w:val="00BD6BDE"/>
    <w:rsid w:val="00BD6E14"/>
    <w:rsid w:val="00BD6E15"/>
    <w:rsid w:val="00BD6E4F"/>
    <w:rsid w:val="00BD7250"/>
    <w:rsid w:val="00BD7F9E"/>
    <w:rsid w:val="00BD7FE0"/>
    <w:rsid w:val="00BE07F5"/>
    <w:rsid w:val="00BE0A6B"/>
    <w:rsid w:val="00BE0D24"/>
    <w:rsid w:val="00BE10F8"/>
    <w:rsid w:val="00BE125B"/>
    <w:rsid w:val="00BE17F4"/>
    <w:rsid w:val="00BE1C4A"/>
    <w:rsid w:val="00BE1C98"/>
    <w:rsid w:val="00BE1FED"/>
    <w:rsid w:val="00BE2BBA"/>
    <w:rsid w:val="00BE3165"/>
    <w:rsid w:val="00BE32B5"/>
    <w:rsid w:val="00BE3324"/>
    <w:rsid w:val="00BE3DC1"/>
    <w:rsid w:val="00BE3E92"/>
    <w:rsid w:val="00BE4359"/>
    <w:rsid w:val="00BE46D1"/>
    <w:rsid w:val="00BE5D77"/>
    <w:rsid w:val="00BE659C"/>
    <w:rsid w:val="00BE70A3"/>
    <w:rsid w:val="00BE7314"/>
    <w:rsid w:val="00BE77FD"/>
    <w:rsid w:val="00BE792A"/>
    <w:rsid w:val="00BE7952"/>
    <w:rsid w:val="00BE79DF"/>
    <w:rsid w:val="00BE7CB1"/>
    <w:rsid w:val="00BE7EBC"/>
    <w:rsid w:val="00BF03C4"/>
    <w:rsid w:val="00BF096F"/>
    <w:rsid w:val="00BF0F88"/>
    <w:rsid w:val="00BF15D3"/>
    <w:rsid w:val="00BF1723"/>
    <w:rsid w:val="00BF1820"/>
    <w:rsid w:val="00BF1C1E"/>
    <w:rsid w:val="00BF1CA4"/>
    <w:rsid w:val="00BF24E9"/>
    <w:rsid w:val="00BF28FE"/>
    <w:rsid w:val="00BF2C5B"/>
    <w:rsid w:val="00BF32C2"/>
    <w:rsid w:val="00BF33BE"/>
    <w:rsid w:val="00BF35ED"/>
    <w:rsid w:val="00BF362E"/>
    <w:rsid w:val="00BF3C0E"/>
    <w:rsid w:val="00BF3FA3"/>
    <w:rsid w:val="00BF3FF6"/>
    <w:rsid w:val="00BF4170"/>
    <w:rsid w:val="00BF4312"/>
    <w:rsid w:val="00BF4536"/>
    <w:rsid w:val="00BF4666"/>
    <w:rsid w:val="00BF471D"/>
    <w:rsid w:val="00BF4927"/>
    <w:rsid w:val="00BF4F61"/>
    <w:rsid w:val="00BF5349"/>
    <w:rsid w:val="00BF56BB"/>
    <w:rsid w:val="00BF5964"/>
    <w:rsid w:val="00BF59F3"/>
    <w:rsid w:val="00BF5B84"/>
    <w:rsid w:val="00BF5BA7"/>
    <w:rsid w:val="00BF61D4"/>
    <w:rsid w:val="00BF632C"/>
    <w:rsid w:val="00BF67AE"/>
    <w:rsid w:val="00BF7738"/>
    <w:rsid w:val="00BF7880"/>
    <w:rsid w:val="00BF7F7D"/>
    <w:rsid w:val="00C007E9"/>
    <w:rsid w:val="00C0105A"/>
    <w:rsid w:val="00C01208"/>
    <w:rsid w:val="00C019FD"/>
    <w:rsid w:val="00C0234D"/>
    <w:rsid w:val="00C027CD"/>
    <w:rsid w:val="00C02DBB"/>
    <w:rsid w:val="00C03031"/>
    <w:rsid w:val="00C03059"/>
    <w:rsid w:val="00C03216"/>
    <w:rsid w:val="00C03323"/>
    <w:rsid w:val="00C03E2F"/>
    <w:rsid w:val="00C040E8"/>
    <w:rsid w:val="00C04106"/>
    <w:rsid w:val="00C041F4"/>
    <w:rsid w:val="00C0433B"/>
    <w:rsid w:val="00C0437E"/>
    <w:rsid w:val="00C045DD"/>
    <w:rsid w:val="00C0464A"/>
    <w:rsid w:val="00C04D9B"/>
    <w:rsid w:val="00C05320"/>
    <w:rsid w:val="00C05328"/>
    <w:rsid w:val="00C0532F"/>
    <w:rsid w:val="00C0552C"/>
    <w:rsid w:val="00C05550"/>
    <w:rsid w:val="00C056FB"/>
    <w:rsid w:val="00C0596B"/>
    <w:rsid w:val="00C05C92"/>
    <w:rsid w:val="00C05E8A"/>
    <w:rsid w:val="00C06394"/>
    <w:rsid w:val="00C064E6"/>
    <w:rsid w:val="00C06661"/>
    <w:rsid w:val="00C068BF"/>
    <w:rsid w:val="00C06B91"/>
    <w:rsid w:val="00C06C57"/>
    <w:rsid w:val="00C070B2"/>
    <w:rsid w:val="00C071FE"/>
    <w:rsid w:val="00C07B4C"/>
    <w:rsid w:val="00C07DD3"/>
    <w:rsid w:val="00C07E5C"/>
    <w:rsid w:val="00C10289"/>
    <w:rsid w:val="00C103A4"/>
    <w:rsid w:val="00C1047C"/>
    <w:rsid w:val="00C10AC8"/>
    <w:rsid w:val="00C10B3B"/>
    <w:rsid w:val="00C1107F"/>
    <w:rsid w:val="00C11285"/>
    <w:rsid w:val="00C114C9"/>
    <w:rsid w:val="00C114D9"/>
    <w:rsid w:val="00C11851"/>
    <w:rsid w:val="00C1186D"/>
    <w:rsid w:val="00C11905"/>
    <w:rsid w:val="00C11B65"/>
    <w:rsid w:val="00C11F97"/>
    <w:rsid w:val="00C125D1"/>
    <w:rsid w:val="00C12BB4"/>
    <w:rsid w:val="00C12DFF"/>
    <w:rsid w:val="00C12EAF"/>
    <w:rsid w:val="00C12EBB"/>
    <w:rsid w:val="00C1303B"/>
    <w:rsid w:val="00C131B7"/>
    <w:rsid w:val="00C134BB"/>
    <w:rsid w:val="00C1368E"/>
    <w:rsid w:val="00C13BE6"/>
    <w:rsid w:val="00C13D02"/>
    <w:rsid w:val="00C13DD2"/>
    <w:rsid w:val="00C13EEF"/>
    <w:rsid w:val="00C14035"/>
    <w:rsid w:val="00C14268"/>
    <w:rsid w:val="00C1437D"/>
    <w:rsid w:val="00C143D9"/>
    <w:rsid w:val="00C145DB"/>
    <w:rsid w:val="00C14C6C"/>
    <w:rsid w:val="00C14DBA"/>
    <w:rsid w:val="00C150E0"/>
    <w:rsid w:val="00C15190"/>
    <w:rsid w:val="00C15605"/>
    <w:rsid w:val="00C158FE"/>
    <w:rsid w:val="00C15E17"/>
    <w:rsid w:val="00C16688"/>
    <w:rsid w:val="00C16BBB"/>
    <w:rsid w:val="00C16FCA"/>
    <w:rsid w:val="00C17199"/>
    <w:rsid w:val="00C17343"/>
    <w:rsid w:val="00C175FC"/>
    <w:rsid w:val="00C17816"/>
    <w:rsid w:val="00C17E1C"/>
    <w:rsid w:val="00C20262"/>
    <w:rsid w:val="00C203F1"/>
    <w:rsid w:val="00C204AF"/>
    <w:rsid w:val="00C20782"/>
    <w:rsid w:val="00C213A3"/>
    <w:rsid w:val="00C213F7"/>
    <w:rsid w:val="00C22619"/>
    <w:rsid w:val="00C22ACD"/>
    <w:rsid w:val="00C23499"/>
    <w:rsid w:val="00C238FC"/>
    <w:rsid w:val="00C23AFB"/>
    <w:rsid w:val="00C23C40"/>
    <w:rsid w:val="00C23D04"/>
    <w:rsid w:val="00C241FA"/>
    <w:rsid w:val="00C24596"/>
    <w:rsid w:val="00C248B8"/>
    <w:rsid w:val="00C24CFD"/>
    <w:rsid w:val="00C250B3"/>
    <w:rsid w:val="00C2565F"/>
    <w:rsid w:val="00C261E1"/>
    <w:rsid w:val="00C26CCD"/>
    <w:rsid w:val="00C26E90"/>
    <w:rsid w:val="00C27174"/>
    <w:rsid w:val="00C279E1"/>
    <w:rsid w:val="00C30005"/>
    <w:rsid w:val="00C30075"/>
    <w:rsid w:val="00C30631"/>
    <w:rsid w:val="00C306A6"/>
    <w:rsid w:val="00C308CE"/>
    <w:rsid w:val="00C309F0"/>
    <w:rsid w:val="00C30E59"/>
    <w:rsid w:val="00C31312"/>
    <w:rsid w:val="00C31A62"/>
    <w:rsid w:val="00C31DE3"/>
    <w:rsid w:val="00C3204C"/>
    <w:rsid w:val="00C322C9"/>
    <w:rsid w:val="00C3238D"/>
    <w:rsid w:val="00C324D9"/>
    <w:rsid w:val="00C33520"/>
    <w:rsid w:val="00C337A0"/>
    <w:rsid w:val="00C33AC3"/>
    <w:rsid w:val="00C33B73"/>
    <w:rsid w:val="00C33EEF"/>
    <w:rsid w:val="00C33F2F"/>
    <w:rsid w:val="00C342FF"/>
    <w:rsid w:val="00C34C53"/>
    <w:rsid w:val="00C357B8"/>
    <w:rsid w:val="00C35841"/>
    <w:rsid w:val="00C35AE2"/>
    <w:rsid w:val="00C35BDC"/>
    <w:rsid w:val="00C35C98"/>
    <w:rsid w:val="00C35E4B"/>
    <w:rsid w:val="00C35FC6"/>
    <w:rsid w:val="00C36120"/>
    <w:rsid w:val="00C3618C"/>
    <w:rsid w:val="00C3634C"/>
    <w:rsid w:val="00C36496"/>
    <w:rsid w:val="00C366FD"/>
    <w:rsid w:val="00C36806"/>
    <w:rsid w:val="00C36D03"/>
    <w:rsid w:val="00C37116"/>
    <w:rsid w:val="00C375D3"/>
    <w:rsid w:val="00C37801"/>
    <w:rsid w:val="00C378FE"/>
    <w:rsid w:val="00C37DAC"/>
    <w:rsid w:val="00C37E4C"/>
    <w:rsid w:val="00C37F32"/>
    <w:rsid w:val="00C40908"/>
    <w:rsid w:val="00C40920"/>
    <w:rsid w:val="00C40EFB"/>
    <w:rsid w:val="00C40FEA"/>
    <w:rsid w:val="00C412C7"/>
    <w:rsid w:val="00C416F4"/>
    <w:rsid w:val="00C419E3"/>
    <w:rsid w:val="00C41BA3"/>
    <w:rsid w:val="00C41E34"/>
    <w:rsid w:val="00C42402"/>
    <w:rsid w:val="00C42BD3"/>
    <w:rsid w:val="00C42DB0"/>
    <w:rsid w:val="00C42F16"/>
    <w:rsid w:val="00C430D2"/>
    <w:rsid w:val="00C431EC"/>
    <w:rsid w:val="00C43294"/>
    <w:rsid w:val="00C43356"/>
    <w:rsid w:val="00C4382A"/>
    <w:rsid w:val="00C443C0"/>
    <w:rsid w:val="00C445F8"/>
    <w:rsid w:val="00C44604"/>
    <w:rsid w:val="00C4464E"/>
    <w:rsid w:val="00C44D99"/>
    <w:rsid w:val="00C457E4"/>
    <w:rsid w:val="00C45BE7"/>
    <w:rsid w:val="00C45D47"/>
    <w:rsid w:val="00C4624F"/>
    <w:rsid w:val="00C46253"/>
    <w:rsid w:val="00C46764"/>
    <w:rsid w:val="00C469EE"/>
    <w:rsid w:val="00C46E41"/>
    <w:rsid w:val="00C47034"/>
    <w:rsid w:val="00C4749B"/>
    <w:rsid w:val="00C47722"/>
    <w:rsid w:val="00C5031B"/>
    <w:rsid w:val="00C505F0"/>
    <w:rsid w:val="00C506D8"/>
    <w:rsid w:val="00C50B02"/>
    <w:rsid w:val="00C50EDC"/>
    <w:rsid w:val="00C51B5B"/>
    <w:rsid w:val="00C51C70"/>
    <w:rsid w:val="00C51EAF"/>
    <w:rsid w:val="00C520D1"/>
    <w:rsid w:val="00C5210E"/>
    <w:rsid w:val="00C522E8"/>
    <w:rsid w:val="00C52A95"/>
    <w:rsid w:val="00C52D32"/>
    <w:rsid w:val="00C52EB7"/>
    <w:rsid w:val="00C53638"/>
    <w:rsid w:val="00C53797"/>
    <w:rsid w:val="00C54331"/>
    <w:rsid w:val="00C5455B"/>
    <w:rsid w:val="00C54FAD"/>
    <w:rsid w:val="00C55483"/>
    <w:rsid w:val="00C55B55"/>
    <w:rsid w:val="00C561E8"/>
    <w:rsid w:val="00C563D1"/>
    <w:rsid w:val="00C567C9"/>
    <w:rsid w:val="00C56857"/>
    <w:rsid w:val="00C56ACC"/>
    <w:rsid w:val="00C57298"/>
    <w:rsid w:val="00C57331"/>
    <w:rsid w:val="00C57775"/>
    <w:rsid w:val="00C577D6"/>
    <w:rsid w:val="00C57ABB"/>
    <w:rsid w:val="00C57BFB"/>
    <w:rsid w:val="00C61B47"/>
    <w:rsid w:val="00C62392"/>
    <w:rsid w:val="00C6240C"/>
    <w:rsid w:val="00C62600"/>
    <w:rsid w:val="00C6294C"/>
    <w:rsid w:val="00C62A05"/>
    <w:rsid w:val="00C62CD5"/>
    <w:rsid w:val="00C62D0D"/>
    <w:rsid w:val="00C63528"/>
    <w:rsid w:val="00C637FF"/>
    <w:rsid w:val="00C63B3C"/>
    <w:rsid w:val="00C63B45"/>
    <w:rsid w:val="00C63C6E"/>
    <w:rsid w:val="00C64136"/>
    <w:rsid w:val="00C64163"/>
    <w:rsid w:val="00C6428B"/>
    <w:rsid w:val="00C64471"/>
    <w:rsid w:val="00C64493"/>
    <w:rsid w:val="00C64A72"/>
    <w:rsid w:val="00C64EBB"/>
    <w:rsid w:val="00C6541D"/>
    <w:rsid w:val="00C65487"/>
    <w:rsid w:val="00C659EA"/>
    <w:rsid w:val="00C65EEA"/>
    <w:rsid w:val="00C660AE"/>
    <w:rsid w:val="00C660B3"/>
    <w:rsid w:val="00C66346"/>
    <w:rsid w:val="00C666DA"/>
    <w:rsid w:val="00C6671E"/>
    <w:rsid w:val="00C671BE"/>
    <w:rsid w:val="00C67359"/>
    <w:rsid w:val="00C67663"/>
    <w:rsid w:val="00C679CD"/>
    <w:rsid w:val="00C679E2"/>
    <w:rsid w:val="00C67C9D"/>
    <w:rsid w:val="00C67D9E"/>
    <w:rsid w:val="00C70699"/>
    <w:rsid w:val="00C707F6"/>
    <w:rsid w:val="00C70B59"/>
    <w:rsid w:val="00C70ED4"/>
    <w:rsid w:val="00C71039"/>
    <w:rsid w:val="00C71090"/>
    <w:rsid w:val="00C71535"/>
    <w:rsid w:val="00C71CE8"/>
    <w:rsid w:val="00C723BB"/>
    <w:rsid w:val="00C729FD"/>
    <w:rsid w:val="00C72A45"/>
    <w:rsid w:val="00C732DC"/>
    <w:rsid w:val="00C73358"/>
    <w:rsid w:val="00C7346B"/>
    <w:rsid w:val="00C73502"/>
    <w:rsid w:val="00C739F9"/>
    <w:rsid w:val="00C73D48"/>
    <w:rsid w:val="00C7425B"/>
    <w:rsid w:val="00C75110"/>
    <w:rsid w:val="00C751F9"/>
    <w:rsid w:val="00C752BD"/>
    <w:rsid w:val="00C7596A"/>
    <w:rsid w:val="00C75A8B"/>
    <w:rsid w:val="00C761DD"/>
    <w:rsid w:val="00C76206"/>
    <w:rsid w:val="00C76539"/>
    <w:rsid w:val="00C76A76"/>
    <w:rsid w:val="00C76A8D"/>
    <w:rsid w:val="00C76EE7"/>
    <w:rsid w:val="00C7715B"/>
    <w:rsid w:val="00C77A20"/>
    <w:rsid w:val="00C8023E"/>
    <w:rsid w:val="00C8056A"/>
    <w:rsid w:val="00C806F4"/>
    <w:rsid w:val="00C80874"/>
    <w:rsid w:val="00C80CF7"/>
    <w:rsid w:val="00C81398"/>
    <w:rsid w:val="00C81489"/>
    <w:rsid w:val="00C8155F"/>
    <w:rsid w:val="00C815A9"/>
    <w:rsid w:val="00C82603"/>
    <w:rsid w:val="00C826F8"/>
    <w:rsid w:val="00C82F78"/>
    <w:rsid w:val="00C82FCD"/>
    <w:rsid w:val="00C833DF"/>
    <w:rsid w:val="00C8345A"/>
    <w:rsid w:val="00C8365C"/>
    <w:rsid w:val="00C83716"/>
    <w:rsid w:val="00C8412C"/>
    <w:rsid w:val="00C845C1"/>
    <w:rsid w:val="00C8471E"/>
    <w:rsid w:val="00C84AB2"/>
    <w:rsid w:val="00C84D8B"/>
    <w:rsid w:val="00C85FC1"/>
    <w:rsid w:val="00C86109"/>
    <w:rsid w:val="00C86229"/>
    <w:rsid w:val="00C8697E"/>
    <w:rsid w:val="00C86A85"/>
    <w:rsid w:val="00C872C5"/>
    <w:rsid w:val="00C8773B"/>
    <w:rsid w:val="00C87DB3"/>
    <w:rsid w:val="00C87E15"/>
    <w:rsid w:val="00C90A3B"/>
    <w:rsid w:val="00C90C92"/>
    <w:rsid w:val="00C90F71"/>
    <w:rsid w:val="00C91101"/>
    <w:rsid w:val="00C91208"/>
    <w:rsid w:val="00C914AC"/>
    <w:rsid w:val="00C9198D"/>
    <w:rsid w:val="00C91BEF"/>
    <w:rsid w:val="00C92446"/>
    <w:rsid w:val="00C926AE"/>
    <w:rsid w:val="00C92F9E"/>
    <w:rsid w:val="00C933C4"/>
    <w:rsid w:val="00C933CA"/>
    <w:rsid w:val="00C93937"/>
    <w:rsid w:val="00C939D9"/>
    <w:rsid w:val="00C93A94"/>
    <w:rsid w:val="00C93C08"/>
    <w:rsid w:val="00C93CA7"/>
    <w:rsid w:val="00C9430B"/>
    <w:rsid w:val="00C94943"/>
    <w:rsid w:val="00C95136"/>
    <w:rsid w:val="00C967B1"/>
    <w:rsid w:val="00C9694B"/>
    <w:rsid w:val="00C96A18"/>
    <w:rsid w:val="00C96A52"/>
    <w:rsid w:val="00C96D4D"/>
    <w:rsid w:val="00CA021F"/>
    <w:rsid w:val="00CA02A7"/>
    <w:rsid w:val="00CA0BE7"/>
    <w:rsid w:val="00CA0E4F"/>
    <w:rsid w:val="00CA1428"/>
    <w:rsid w:val="00CA17E1"/>
    <w:rsid w:val="00CA21A6"/>
    <w:rsid w:val="00CA25B7"/>
    <w:rsid w:val="00CA265E"/>
    <w:rsid w:val="00CA2B1C"/>
    <w:rsid w:val="00CA2BCC"/>
    <w:rsid w:val="00CA3072"/>
    <w:rsid w:val="00CA39EC"/>
    <w:rsid w:val="00CA401F"/>
    <w:rsid w:val="00CA43A0"/>
    <w:rsid w:val="00CA4728"/>
    <w:rsid w:val="00CA479E"/>
    <w:rsid w:val="00CA47CC"/>
    <w:rsid w:val="00CA4842"/>
    <w:rsid w:val="00CA48F3"/>
    <w:rsid w:val="00CA521F"/>
    <w:rsid w:val="00CA550C"/>
    <w:rsid w:val="00CA5773"/>
    <w:rsid w:val="00CA6164"/>
    <w:rsid w:val="00CA669C"/>
    <w:rsid w:val="00CA736A"/>
    <w:rsid w:val="00CA7571"/>
    <w:rsid w:val="00CB0518"/>
    <w:rsid w:val="00CB07DB"/>
    <w:rsid w:val="00CB0A5E"/>
    <w:rsid w:val="00CB1656"/>
    <w:rsid w:val="00CB1977"/>
    <w:rsid w:val="00CB1BF1"/>
    <w:rsid w:val="00CB2EE2"/>
    <w:rsid w:val="00CB3386"/>
    <w:rsid w:val="00CB3394"/>
    <w:rsid w:val="00CB3464"/>
    <w:rsid w:val="00CB3558"/>
    <w:rsid w:val="00CB36B5"/>
    <w:rsid w:val="00CB36C7"/>
    <w:rsid w:val="00CB3B1B"/>
    <w:rsid w:val="00CB3F98"/>
    <w:rsid w:val="00CB460A"/>
    <w:rsid w:val="00CB4B0E"/>
    <w:rsid w:val="00CB4DC3"/>
    <w:rsid w:val="00CB505A"/>
    <w:rsid w:val="00CB538E"/>
    <w:rsid w:val="00CB5A4B"/>
    <w:rsid w:val="00CB5A9B"/>
    <w:rsid w:val="00CB63F3"/>
    <w:rsid w:val="00CB6706"/>
    <w:rsid w:val="00CB6B75"/>
    <w:rsid w:val="00CB73B1"/>
    <w:rsid w:val="00CB7D25"/>
    <w:rsid w:val="00CB7FF5"/>
    <w:rsid w:val="00CC00E0"/>
    <w:rsid w:val="00CC040B"/>
    <w:rsid w:val="00CC0ADB"/>
    <w:rsid w:val="00CC0F6E"/>
    <w:rsid w:val="00CC1024"/>
    <w:rsid w:val="00CC12B1"/>
    <w:rsid w:val="00CC142E"/>
    <w:rsid w:val="00CC1A41"/>
    <w:rsid w:val="00CC1C20"/>
    <w:rsid w:val="00CC1DD7"/>
    <w:rsid w:val="00CC2084"/>
    <w:rsid w:val="00CC2443"/>
    <w:rsid w:val="00CC2635"/>
    <w:rsid w:val="00CC3249"/>
    <w:rsid w:val="00CC326D"/>
    <w:rsid w:val="00CC35B3"/>
    <w:rsid w:val="00CC3FF0"/>
    <w:rsid w:val="00CC416E"/>
    <w:rsid w:val="00CC458D"/>
    <w:rsid w:val="00CC4BFC"/>
    <w:rsid w:val="00CC4DCE"/>
    <w:rsid w:val="00CC4DDA"/>
    <w:rsid w:val="00CC4F4A"/>
    <w:rsid w:val="00CC50F0"/>
    <w:rsid w:val="00CC53CF"/>
    <w:rsid w:val="00CC567F"/>
    <w:rsid w:val="00CC569B"/>
    <w:rsid w:val="00CC5E3B"/>
    <w:rsid w:val="00CC65E3"/>
    <w:rsid w:val="00CC66F7"/>
    <w:rsid w:val="00CC67F2"/>
    <w:rsid w:val="00CC6C6C"/>
    <w:rsid w:val="00CC6D4C"/>
    <w:rsid w:val="00CC6F37"/>
    <w:rsid w:val="00CC7253"/>
    <w:rsid w:val="00CC7B24"/>
    <w:rsid w:val="00CC7E7D"/>
    <w:rsid w:val="00CC7F4A"/>
    <w:rsid w:val="00CD03CF"/>
    <w:rsid w:val="00CD06B3"/>
    <w:rsid w:val="00CD1576"/>
    <w:rsid w:val="00CD1C44"/>
    <w:rsid w:val="00CD238C"/>
    <w:rsid w:val="00CD23CB"/>
    <w:rsid w:val="00CD26C7"/>
    <w:rsid w:val="00CD2748"/>
    <w:rsid w:val="00CD299F"/>
    <w:rsid w:val="00CD2AFB"/>
    <w:rsid w:val="00CD2D4F"/>
    <w:rsid w:val="00CD2E7E"/>
    <w:rsid w:val="00CD3010"/>
    <w:rsid w:val="00CD314D"/>
    <w:rsid w:val="00CD329B"/>
    <w:rsid w:val="00CD3579"/>
    <w:rsid w:val="00CD3F5C"/>
    <w:rsid w:val="00CD42CC"/>
    <w:rsid w:val="00CD4821"/>
    <w:rsid w:val="00CD4EE6"/>
    <w:rsid w:val="00CD54B2"/>
    <w:rsid w:val="00CD5553"/>
    <w:rsid w:val="00CD580F"/>
    <w:rsid w:val="00CD586E"/>
    <w:rsid w:val="00CD5FC2"/>
    <w:rsid w:val="00CD62D0"/>
    <w:rsid w:val="00CD637F"/>
    <w:rsid w:val="00CD6521"/>
    <w:rsid w:val="00CD6790"/>
    <w:rsid w:val="00CD6935"/>
    <w:rsid w:val="00CD6AF7"/>
    <w:rsid w:val="00CD728F"/>
    <w:rsid w:val="00CD7D99"/>
    <w:rsid w:val="00CE0466"/>
    <w:rsid w:val="00CE066F"/>
    <w:rsid w:val="00CE085C"/>
    <w:rsid w:val="00CE08E0"/>
    <w:rsid w:val="00CE08E1"/>
    <w:rsid w:val="00CE0CBF"/>
    <w:rsid w:val="00CE1323"/>
    <w:rsid w:val="00CE161C"/>
    <w:rsid w:val="00CE17E5"/>
    <w:rsid w:val="00CE261F"/>
    <w:rsid w:val="00CE2693"/>
    <w:rsid w:val="00CE2AD7"/>
    <w:rsid w:val="00CE2BF9"/>
    <w:rsid w:val="00CE2D0B"/>
    <w:rsid w:val="00CE34CC"/>
    <w:rsid w:val="00CE39A1"/>
    <w:rsid w:val="00CE39A7"/>
    <w:rsid w:val="00CE3B47"/>
    <w:rsid w:val="00CE410F"/>
    <w:rsid w:val="00CE415F"/>
    <w:rsid w:val="00CE46BE"/>
    <w:rsid w:val="00CE46EB"/>
    <w:rsid w:val="00CE4EF1"/>
    <w:rsid w:val="00CE50D9"/>
    <w:rsid w:val="00CE5556"/>
    <w:rsid w:val="00CE5D9D"/>
    <w:rsid w:val="00CE67F3"/>
    <w:rsid w:val="00CE6C1B"/>
    <w:rsid w:val="00CE6E0C"/>
    <w:rsid w:val="00CE6F9E"/>
    <w:rsid w:val="00CE70B4"/>
    <w:rsid w:val="00CE73A1"/>
    <w:rsid w:val="00CE7403"/>
    <w:rsid w:val="00CE7CBA"/>
    <w:rsid w:val="00CE7D21"/>
    <w:rsid w:val="00CF0341"/>
    <w:rsid w:val="00CF0793"/>
    <w:rsid w:val="00CF0E81"/>
    <w:rsid w:val="00CF0ECB"/>
    <w:rsid w:val="00CF114A"/>
    <w:rsid w:val="00CF1188"/>
    <w:rsid w:val="00CF1347"/>
    <w:rsid w:val="00CF189B"/>
    <w:rsid w:val="00CF1A43"/>
    <w:rsid w:val="00CF1D0D"/>
    <w:rsid w:val="00CF1F50"/>
    <w:rsid w:val="00CF238A"/>
    <w:rsid w:val="00CF27BA"/>
    <w:rsid w:val="00CF2983"/>
    <w:rsid w:val="00CF29CF"/>
    <w:rsid w:val="00CF314E"/>
    <w:rsid w:val="00CF3EAA"/>
    <w:rsid w:val="00CF4CE4"/>
    <w:rsid w:val="00CF5D69"/>
    <w:rsid w:val="00CF5F98"/>
    <w:rsid w:val="00CF64AE"/>
    <w:rsid w:val="00CF6E5C"/>
    <w:rsid w:val="00CF6E64"/>
    <w:rsid w:val="00CF7210"/>
    <w:rsid w:val="00CF741D"/>
    <w:rsid w:val="00CF74C3"/>
    <w:rsid w:val="00CF784A"/>
    <w:rsid w:val="00D00100"/>
    <w:rsid w:val="00D00721"/>
    <w:rsid w:val="00D008A0"/>
    <w:rsid w:val="00D00FDA"/>
    <w:rsid w:val="00D016F2"/>
    <w:rsid w:val="00D01CAD"/>
    <w:rsid w:val="00D0223C"/>
    <w:rsid w:val="00D03020"/>
    <w:rsid w:val="00D03102"/>
    <w:rsid w:val="00D03671"/>
    <w:rsid w:val="00D03852"/>
    <w:rsid w:val="00D03F1A"/>
    <w:rsid w:val="00D044A2"/>
    <w:rsid w:val="00D0537C"/>
    <w:rsid w:val="00D05AD8"/>
    <w:rsid w:val="00D05D60"/>
    <w:rsid w:val="00D0622C"/>
    <w:rsid w:val="00D06615"/>
    <w:rsid w:val="00D06777"/>
    <w:rsid w:val="00D06EFB"/>
    <w:rsid w:val="00D07155"/>
    <w:rsid w:val="00D07AD7"/>
    <w:rsid w:val="00D07C6B"/>
    <w:rsid w:val="00D104E5"/>
    <w:rsid w:val="00D1057B"/>
    <w:rsid w:val="00D111C3"/>
    <w:rsid w:val="00D11298"/>
    <w:rsid w:val="00D1192C"/>
    <w:rsid w:val="00D11ACA"/>
    <w:rsid w:val="00D11C4A"/>
    <w:rsid w:val="00D11C95"/>
    <w:rsid w:val="00D11DCA"/>
    <w:rsid w:val="00D121C7"/>
    <w:rsid w:val="00D12234"/>
    <w:rsid w:val="00D122B7"/>
    <w:rsid w:val="00D12412"/>
    <w:rsid w:val="00D1292D"/>
    <w:rsid w:val="00D129B9"/>
    <w:rsid w:val="00D12ADA"/>
    <w:rsid w:val="00D1328D"/>
    <w:rsid w:val="00D13C57"/>
    <w:rsid w:val="00D140F2"/>
    <w:rsid w:val="00D14366"/>
    <w:rsid w:val="00D149FA"/>
    <w:rsid w:val="00D14DD6"/>
    <w:rsid w:val="00D15A2A"/>
    <w:rsid w:val="00D15C14"/>
    <w:rsid w:val="00D1645B"/>
    <w:rsid w:val="00D164B4"/>
    <w:rsid w:val="00D16728"/>
    <w:rsid w:val="00D1679D"/>
    <w:rsid w:val="00D168DA"/>
    <w:rsid w:val="00D169CF"/>
    <w:rsid w:val="00D16C73"/>
    <w:rsid w:val="00D1734B"/>
    <w:rsid w:val="00D1739C"/>
    <w:rsid w:val="00D17546"/>
    <w:rsid w:val="00D176F9"/>
    <w:rsid w:val="00D203A7"/>
    <w:rsid w:val="00D20503"/>
    <w:rsid w:val="00D206C5"/>
    <w:rsid w:val="00D20808"/>
    <w:rsid w:val="00D2084F"/>
    <w:rsid w:val="00D20EC0"/>
    <w:rsid w:val="00D21729"/>
    <w:rsid w:val="00D219A6"/>
    <w:rsid w:val="00D21EA5"/>
    <w:rsid w:val="00D21FB5"/>
    <w:rsid w:val="00D224E4"/>
    <w:rsid w:val="00D226EC"/>
    <w:rsid w:val="00D22C8B"/>
    <w:rsid w:val="00D232FA"/>
    <w:rsid w:val="00D2398E"/>
    <w:rsid w:val="00D23A5C"/>
    <w:rsid w:val="00D23EB2"/>
    <w:rsid w:val="00D2424B"/>
    <w:rsid w:val="00D243CF"/>
    <w:rsid w:val="00D245C1"/>
    <w:rsid w:val="00D248FB"/>
    <w:rsid w:val="00D25418"/>
    <w:rsid w:val="00D254B1"/>
    <w:rsid w:val="00D2567B"/>
    <w:rsid w:val="00D25ECF"/>
    <w:rsid w:val="00D260A7"/>
    <w:rsid w:val="00D267B9"/>
    <w:rsid w:val="00D26869"/>
    <w:rsid w:val="00D26881"/>
    <w:rsid w:val="00D26DC8"/>
    <w:rsid w:val="00D2719C"/>
    <w:rsid w:val="00D27747"/>
    <w:rsid w:val="00D27BA3"/>
    <w:rsid w:val="00D27C56"/>
    <w:rsid w:val="00D27FCB"/>
    <w:rsid w:val="00D30C79"/>
    <w:rsid w:val="00D30CE8"/>
    <w:rsid w:val="00D30E11"/>
    <w:rsid w:val="00D311D5"/>
    <w:rsid w:val="00D3165C"/>
    <w:rsid w:val="00D31DCE"/>
    <w:rsid w:val="00D32897"/>
    <w:rsid w:val="00D32CF4"/>
    <w:rsid w:val="00D33342"/>
    <w:rsid w:val="00D33B23"/>
    <w:rsid w:val="00D33CE0"/>
    <w:rsid w:val="00D33DED"/>
    <w:rsid w:val="00D3436D"/>
    <w:rsid w:val="00D343BD"/>
    <w:rsid w:val="00D34C81"/>
    <w:rsid w:val="00D34CBC"/>
    <w:rsid w:val="00D34CDB"/>
    <w:rsid w:val="00D35103"/>
    <w:rsid w:val="00D356A8"/>
    <w:rsid w:val="00D35A7D"/>
    <w:rsid w:val="00D35E27"/>
    <w:rsid w:val="00D35F54"/>
    <w:rsid w:val="00D36674"/>
    <w:rsid w:val="00D366F3"/>
    <w:rsid w:val="00D36A05"/>
    <w:rsid w:val="00D36ECB"/>
    <w:rsid w:val="00D373B9"/>
    <w:rsid w:val="00D377CC"/>
    <w:rsid w:val="00D377EC"/>
    <w:rsid w:val="00D400CA"/>
    <w:rsid w:val="00D4021E"/>
    <w:rsid w:val="00D40474"/>
    <w:rsid w:val="00D408A3"/>
    <w:rsid w:val="00D40971"/>
    <w:rsid w:val="00D40B59"/>
    <w:rsid w:val="00D41456"/>
    <w:rsid w:val="00D41A7D"/>
    <w:rsid w:val="00D421C4"/>
    <w:rsid w:val="00D4243E"/>
    <w:rsid w:val="00D43758"/>
    <w:rsid w:val="00D439EA"/>
    <w:rsid w:val="00D43A90"/>
    <w:rsid w:val="00D43BF8"/>
    <w:rsid w:val="00D43F91"/>
    <w:rsid w:val="00D44046"/>
    <w:rsid w:val="00D44113"/>
    <w:rsid w:val="00D443DA"/>
    <w:rsid w:val="00D44462"/>
    <w:rsid w:val="00D445CB"/>
    <w:rsid w:val="00D44701"/>
    <w:rsid w:val="00D449BE"/>
    <w:rsid w:val="00D44ACB"/>
    <w:rsid w:val="00D44E02"/>
    <w:rsid w:val="00D454AC"/>
    <w:rsid w:val="00D45877"/>
    <w:rsid w:val="00D4587F"/>
    <w:rsid w:val="00D45D78"/>
    <w:rsid w:val="00D468D6"/>
    <w:rsid w:val="00D47606"/>
    <w:rsid w:val="00D47FB2"/>
    <w:rsid w:val="00D50350"/>
    <w:rsid w:val="00D50A0C"/>
    <w:rsid w:val="00D50C68"/>
    <w:rsid w:val="00D51378"/>
    <w:rsid w:val="00D5168F"/>
    <w:rsid w:val="00D51DFD"/>
    <w:rsid w:val="00D51F5D"/>
    <w:rsid w:val="00D51F8B"/>
    <w:rsid w:val="00D52783"/>
    <w:rsid w:val="00D52BC0"/>
    <w:rsid w:val="00D5340C"/>
    <w:rsid w:val="00D5357B"/>
    <w:rsid w:val="00D54560"/>
    <w:rsid w:val="00D54F80"/>
    <w:rsid w:val="00D5524B"/>
    <w:rsid w:val="00D552E9"/>
    <w:rsid w:val="00D55403"/>
    <w:rsid w:val="00D55784"/>
    <w:rsid w:val="00D557E3"/>
    <w:rsid w:val="00D55A12"/>
    <w:rsid w:val="00D55F61"/>
    <w:rsid w:val="00D56106"/>
    <w:rsid w:val="00D56533"/>
    <w:rsid w:val="00D56BB9"/>
    <w:rsid w:val="00D56D3A"/>
    <w:rsid w:val="00D56E09"/>
    <w:rsid w:val="00D56E52"/>
    <w:rsid w:val="00D57316"/>
    <w:rsid w:val="00D5744A"/>
    <w:rsid w:val="00D57B3B"/>
    <w:rsid w:val="00D60125"/>
    <w:rsid w:val="00D60264"/>
    <w:rsid w:val="00D609CF"/>
    <w:rsid w:val="00D60C1C"/>
    <w:rsid w:val="00D61429"/>
    <w:rsid w:val="00D6195E"/>
    <w:rsid w:val="00D61C96"/>
    <w:rsid w:val="00D61E43"/>
    <w:rsid w:val="00D61E48"/>
    <w:rsid w:val="00D62024"/>
    <w:rsid w:val="00D625D0"/>
    <w:rsid w:val="00D62836"/>
    <w:rsid w:val="00D6289D"/>
    <w:rsid w:val="00D628F4"/>
    <w:rsid w:val="00D62AF2"/>
    <w:rsid w:val="00D62E49"/>
    <w:rsid w:val="00D62F2F"/>
    <w:rsid w:val="00D63118"/>
    <w:rsid w:val="00D63351"/>
    <w:rsid w:val="00D6369C"/>
    <w:rsid w:val="00D637E3"/>
    <w:rsid w:val="00D63EA6"/>
    <w:rsid w:val="00D63F81"/>
    <w:rsid w:val="00D6429F"/>
    <w:rsid w:val="00D646E6"/>
    <w:rsid w:val="00D6491B"/>
    <w:rsid w:val="00D64948"/>
    <w:rsid w:val="00D64DF8"/>
    <w:rsid w:val="00D64FAA"/>
    <w:rsid w:val="00D657A8"/>
    <w:rsid w:val="00D65AB2"/>
    <w:rsid w:val="00D65E4E"/>
    <w:rsid w:val="00D6603A"/>
    <w:rsid w:val="00D66140"/>
    <w:rsid w:val="00D66361"/>
    <w:rsid w:val="00D6682D"/>
    <w:rsid w:val="00D66A22"/>
    <w:rsid w:val="00D66A4C"/>
    <w:rsid w:val="00D66A62"/>
    <w:rsid w:val="00D66D15"/>
    <w:rsid w:val="00D66D1B"/>
    <w:rsid w:val="00D67497"/>
    <w:rsid w:val="00D675F9"/>
    <w:rsid w:val="00D67AB8"/>
    <w:rsid w:val="00D67BDF"/>
    <w:rsid w:val="00D67FB9"/>
    <w:rsid w:val="00D70433"/>
    <w:rsid w:val="00D70932"/>
    <w:rsid w:val="00D70CAE"/>
    <w:rsid w:val="00D70F84"/>
    <w:rsid w:val="00D71158"/>
    <w:rsid w:val="00D712F0"/>
    <w:rsid w:val="00D7187F"/>
    <w:rsid w:val="00D71C60"/>
    <w:rsid w:val="00D71F2B"/>
    <w:rsid w:val="00D72625"/>
    <w:rsid w:val="00D7346E"/>
    <w:rsid w:val="00D73A69"/>
    <w:rsid w:val="00D73E0D"/>
    <w:rsid w:val="00D73F66"/>
    <w:rsid w:val="00D74405"/>
    <w:rsid w:val="00D74962"/>
    <w:rsid w:val="00D7555D"/>
    <w:rsid w:val="00D755D1"/>
    <w:rsid w:val="00D75CAE"/>
    <w:rsid w:val="00D75E7F"/>
    <w:rsid w:val="00D76051"/>
    <w:rsid w:val="00D76237"/>
    <w:rsid w:val="00D7633C"/>
    <w:rsid w:val="00D76646"/>
    <w:rsid w:val="00D766F5"/>
    <w:rsid w:val="00D7679F"/>
    <w:rsid w:val="00D76B26"/>
    <w:rsid w:val="00D76BB4"/>
    <w:rsid w:val="00D771D4"/>
    <w:rsid w:val="00D77483"/>
    <w:rsid w:val="00D77A3A"/>
    <w:rsid w:val="00D77A86"/>
    <w:rsid w:val="00D77EF9"/>
    <w:rsid w:val="00D80092"/>
    <w:rsid w:val="00D803BF"/>
    <w:rsid w:val="00D80426"/>
    <w:rsid w:val="00D80838"/>
    <w:rsid w:val="00D80903"/>
    <w:rsid w:val="00D80BCD"/>
    <w:rsid w:val="00D80EFA"/>
    <w:rsid w:val="00D816B5"/>
    <w:rsid w:val="00D81E13"/>
    <w:rsid w:val="00D82930"/>
    <w:rsid w:val="00D82A6E"/>
    <w:rsid w:val="00D82E8A"/>
    <w:rsid w:val="00D82FD8"/>
    <w:rsid w:val="00D8409D"/>
    <w:rsid w:val="00D840FF"/>
    <w:rsid w:val="00D848A5"/>
    <w:rsid w:val="00D84AEA"/>
    <w:rsid w:val="00D84DBC"/>
    <w:rsid w:val="00D853FC"/>
    <w:rsid w:val="00D8582F"/>
    <w:rsid w:val="00D859CC"/>
    <w:rsid w:val="00D85AFB"/>
    <w:rsid w:val="00D85F02"/>
    <w:rsid w:val="00D85F4B"/>
    <w:rsid w:val="00D862F7"/>
    <w:rsid w:val="00D8698E"/>
    <w:rsid w:val="00D86BE1"/>
    <w:rsid w:val="00D8732F"/>
    <w:rsid w:val="00D8757E"/>
    <w:rsid w:val="00D8774D"/>
    <w:rsid w:val="00D87CE2"/>
    <w:rsid w:val="00D90DC9"/>
    <w:rsid w:val="00D90F1B"/>
    <w:rsid w:val="00D90FEF"/>
    <w:rsid w:val="00D91020"/>
    <w:rsid w:val="00D91480"/>
    <w:rsid w:val="00D91586"/>
    <w:rsid w:val="00D91C9F"/>
    <w:rsid w:val="00D9244B"/>
    <w:rsid w:val="00D938E0"/>
    <w:rsid w:val="00D9394F"/>
    <w:rsid w:val="00D93CE2"/>
    <w:rsid w:val="00D94090"/>
    <w:rsid w:val="00D946BA"/>
    <w:rsid w:val="00D94E57"/>
    <w:rsid w:val="00D94F8D"/>
    <w:rsid w:val="00D94FD6"/>
    <w:rsid w:val="00D94FEF"/>
    <w:rsid w:val="00D95E1B"/>
    <w:rsid w:val="00D96047"/>
    <w:rsid w:val="00D96437"/>
    <w:rsid w:val="00D966CE"/>
    <w:rsid w:val="00D96807"/>
    <w:rsid w:val="00D96901"/>
    <w:rsid w:val="00D969BD"/>
    <w:rsid w:val="00D96AC7"/>
    <w:rsid w:val="00D96C8B"/>
    <w:rsid w:val="00D96F1F"/>
    <w:rsid w:val="00D9713B"/>
    <w:rsid w:val="00D9742C"/>
    <w:rsid w:val="00D9744E"/>
    <w:rsid w:val="00D97498"/>
    <w:rsid w:val="00D979E3"/>
    <w:rsid w:val="00D97B50"/>
    <w:rsid w:val="00D97E89"/>
    <w:rsid w:val="00DA00F6"/>
    <w:rsid w:val="00DA034D"/>
    <w:rsid w:val="00DA0B19"/>
    <w:rsid w:val="00DA13EF"/>
    <w:rsid w:val="00DA190B"/>
    <w:rsid w:val="00DA1AE2"/>
    <w:rsid w:val="00DA1D4C"/>
    <w:rsid w:val="00DA1F23"/>
    <w:rsid w:val="00DA21AE"/>
    <w:rsid w:val="00DA24A0"/>
    <w:rsid w:val="00DA2A9F"/>
    <w:rsid w:val="00DA2D4E"/>
    <w:rsid w:val="00DA3039"/>
    <w:rsid w:val="00DA30B5"/>
    <w:rsid w:val="00DA35ED"/>
    <w:rsid w:val="00DA3B04"/>
    <w:rsid w:val="00DA3B13"/>
    <w:rsid w:val="00DA3FD1"/>
    <w:rsid w:val="00DA48DA"/>
    <w:rsid w:val="00DA4A25"/>
    <w:rsid w:val="00DA4B2E"/>
    <w:rsid w:val="00DA4C8E"/>
    <w:rsid w:val="00DA5141"/>
    <w:rsid w:val="00DA5365"/>
    <w:rsid w:val="00DA546C"/>
    <w:rsid w:val="00DA5BD7"/>
    <w:rsid w:val="00DA61A3"/>
    <w:rsid w:val="00DA659F"/>
    <w:rsid w:val="00DA6952"/>
    <w:rsid w:val="00DA6C74"/>
    <w:rsid w:val="00DA7022"/>
    <w:rsid w:val="00DA7467"/>
    <w:rsid w:val="00DA760A"/>
    <w:rsid w:val="00DA7C74"/>
    <w:rsid w:val="00DA7EF1"/>
    <w:rsid w:val="00DA7F05"/>
    <w:rsid w:val="00DA7FC9"/>
    <w:rsid w:val="00DB0580"/>
    <w:rsid w:val="00DB0696"/>
    <w:rsid w:val="00DB08BA"/>
    <w:rsid w:val="00DB0FCE"/>
    <w:rsid w:val="00DB12E2"/>
    <w:rsid w:val="00DB1F6D"/>
    <w:rsid w:val="00DB2129"/>
    <w:rsid w:val="00DB2509"/>
    <w:rsid w:val="00DB2566"/>
    <w:rsid w:val="00DB2C2C"/>
    <w:rsid w:val="00DB2CED"/>
    <w:rsid w:val="00DB35E0"/>
    <w:rsid w:val="00DB36BE"/>
    <w:rsid w:val="00DB370A"/>
    <w:rsid w:val="00DB37CE"/>
    <w:rsid w:val="00DB3A36"/>
    <w:rsid w:val="00DB3E3E"/>
    <w:rsid w:val="00DB401D"/>
    <w:rsid w:val="00DB411F"/>
    <w:rsid w:val="00DB48AB"/>
    <w:rsid w:val="00DB4DF7"/>
    <w:rsid w:val="00DB4F09"/>
    <w:rsid w:val="00DB50E4"/>
    <w:rsid w:val="00DB5538"/>
    <w:rsid w:val="00DB5573"/>
    <w:rsid w:val="00DB59DA"/>
    <w:rsid w:val="00DB5A8E"/>
    <w:rsid w:val="00DB5FE1"/>
    <w:rsid w:val="00DB6047"/>
    <w:rsid w:val="00DB634C"/>
    <w:rsid w:val="00DB6C18"/>
    <w:rsid w:val="00DB6D15"/>
    <w:rsid w:val="00DB75DA"/>
    <w:rsid w:val="00DB7C44"/>
    <w:rsid w:val="00DB7D3F"/>
    <w:rsid w:val="00DC0147"/>
    <w:rsid w:val="00DC0605"/>
    <w:rsid w:val="00DC06A7"/>
    <w:rsid w:val="00DC0886"/>
    <w:rsid w:val="00DC09EF"/>
    <w:rsid w:val="00DC16CB"/>
    <w:rsid w:val="00DC1D16"/>
    <w:rsid w:val="00DC1FD0"/>
    <w:rsid w:val="00DC207B"/>
    <w:rsid w:val="00DC239E"/>
    <w:rsid w:val="00DC28F3"/>
    <w:rsid w:val="00DC29D4"/>
    <w:rsid w:val="00DC31F6"/>
    <w:rsid w:val="00DC350C"/>
    <w:rsid w:val="00DC3716"/>
    <w:rsid w:val="00DC3746"/>
    <w:rsid w:val="00DC37F6"/>
    <w:rsid w:val="00DC3834"/>
    <w:rsid w:val="00DC3B25"/>
    <w:rsid w:val="00DC3DAD"/>
    <w:rsid w:val="00DC3E66"/>
    <w:rsid w:val="00DC40F9"/>
    <w:rsid w:val="00DC445C"/>
    <w:rsid w:val="00DC46BC"/>
    <w:rsid w:val="00DC46F4"/>
    <w:rsid w:val="00DC5263"/>
    <w:rsid w:val="00DC53E6"/>
    <w:rsid w:val="00DC541E"/>
    <w:rsid w:val="00DC5881"/>
    <w:rsid w:val="00DC5C58"/>
    <w:rsid w:val="00DC65F4"/>
    <w:rsid w:val="00DC6647"/>
    <w:rsid w:val="00DC6827"/>
    <w:rsid w:val="00DC6DA3"/>
    <w:rsid w:val="00DC6E2B"/>
    <w:rsid w:val="00DC7636"/>
    <w:rsid w:val="00DC7BD8"/>
    <w:rsid w:val="00DD00BA"/>
    <w:rsid w:val="00DD03B3"/>
    <w:rsid w:val="00DD0D53"/>
    <w:rsid w:val="00DD0DFF"/>
    <w:rsid w:val="00DD0F1C"/>
    <w:rsid w:val="00DD1878"/>
    <w:rsid w:val="00DD1C2A"/>
    <w:rsid w:val="00DD1D68"/>
    <w:rsid w:val="00DD1E9D"/>
    <w:rsid w:val="00DD296B"/>
    <w:rsid w:val="00DD2A47"/>
    <w:rsid w:val="00DD2C75"/>
    <w:rsid w:val="00DD2D41"/>
    <w:rsid w:val="00DD2D86"/>
    <w:rsid w:val="00DD31B8"/>
    <w:rsid w:val="00DD3898"/>
    <w:rsid w:val="00DD3A23"/>
    <w:rsid w:val="00DD3E5A"/>
    <w:rsid w:val="00DD40AD"/>
    <w:rsid w:val="00DD469D"/>
    <w:rsid w:val="00DD48DB"/>
    <w:rsid w:val="00DD4B8F"/>
    <w:rsid w:val="00DD4D53"/>
    <w:rsid w:val="00DD4ED3"/>
    <w:rsid w:val="00DD5030"/>
    <w:rsid w:val="00DD50F9"/>
    <w:rsid w:val="00DD5A06"/>
    <w:rsid w:val="00DD5CE8"/>
    <w:rsid w:val="00DD5F4C"/>
    <w:rsid w:val="00DD61AE"/>
    <w:rsid w:val="00DD677D"/>
    <w:rsid w:val="00DD6BCD"/>
    <w:rsid w:val="00DD6DD4"/>
    <w:rsid w:val="00DD72A1"/>
    <w:rsid w:val="00DD75E4"/>
    <w:rsid w:val="00DD76D2"/>
    <w:rsid w:val="00DD7F07"/>
    <w:rsid w:val="00DD7FD8"/>
    <w:rsid w:val="00DE055B"/>
    <w:rsid w:val="00DE056B"/>
    <w:rsid w:val="00DE061B"/>
    <w:rsid w:val="00DE104A"/>
    <w:rsid w:val="00DE146C"/>
    <w:rsid w:val="00DE15B9"/>
    <w:rsid w:val="00DE17E6"/>
    <w:rsid w:val="00DE1DFC"/>
    <w:rsid w:val="00DE2093"/>
    <w:rsid w:val="00DE22AD"/>
    <w:rsid w:val="00DE25D5"/>
    <w:rsid w:val="00DE261E"/>
    <w:rsid w:val="00DE3379"/>
    <w:rsid w:val="00DE3A0E"/>
    <w:rsid w:val="00DE3DBA"/>
    <w:rsid w:val="00DE52DA"/>
    <w:rsid w:val="00DE530E"/>
    <w:rsid w:val="00DE5361"/>
    <w:rsid w:val="00DE53EA"/>
    <w:rsid w:val="00DE5629"/>
    <w:rsid w:val="00DE5C68"/>
    <w:rsid w:val="00DE5CE9"/>
    <w:rsid w:val="00DE6030"/>
    <w:rsid w:val="00DE63A3"/>
    <w:rsid w:val="00DE66A6"/>
    <w:rsid w:val="00DE744C"/>
    <w:rsid w:val="00DF0100"/>
    <w:rsid w:val="00DF0250"/>
    <w:rsid w:val="00DF06DC"/>
    <w:rsid w:val="00DF0A91"/>
    <w:rsid w:val="00DF0AFB"/>
    <w:rsid w:val="00DF0F67"/>
    <w:rsid w:val="00DF1BCC"/>
    <w:rsid w:val="00DF1F36"/>
    <w:rsid w:val="00DF2334"/>
    <w:rsid w:val="00DF23AB"/>
    <w:rsid w:val="00DF24C8"/>
    <w:rsid w:val="00DF29F1"/>
    <w:rsid w:val="00DF2CA3"/>
    <w:rsid w:val="00DF2CF8"/>
    <w:rsid w:val="00DF2F9D"/>
    <w:rsid w:val="00DF3630"/>
    <w:rsid w:val="00DF366E"/>
    <w:rsid w:val="00DF36AF"/>
    <w:rsid w:val="00DF3844"/>
    <w:rsid w:val="00DF389A"/>
    <w:rsid w:val="00DF3A12"/>
    <w:rsid w:val="00DF3B18"/>
    <w:rsid w:val="00DF3BA8"/>
    <w:rsid w:val="00DF3BD0"/>
    <w:rsid w:val="00DF3C54"/>
    <w:rsid w:val="00DF3E12"/>
    <w:rsid w:val="00DF407F"/>
    <w:rsid w:val="00DF432A"/>
    <w:rsid w:val="00DF43F8"/>
    <w:rsid w:val="00DF46FA"/>
    <w:rsid w:val="00DF531C"/>
    <w:rsid w:val="00DF582C"/>
    <w:rsid w:val="00DF58FD"/>
    <w:rsid w:val="00DF5C4A"/>
    <w:rsid w:val="00DF5E7B"/>
    <w:rsid w:val="00DF62D0"/>
    <w:rsid w:val="00DF72F3"/>
    <w:rsid w:val="00DF7394"/>
    <w:rsid w:val="00DF7824"/>
    <w:rsid w:val="00DF7A28"/>
    <w:rsid w:val="00DF7DAC"/>
    <w:rsid w:val="00DF7E6E"/>
    <w:rsid w:val="00DF7E85"/>
    <w:rsid w:val="00E002A2"/>
    <w:rsid w:val="00E00509"/>
    <w:rsid w:val="00E00DD1"/>
    <w:rsid w:val="00E011B1"/>
    <w:rsid w:val="00E01DCD"/>
    <w:rsid w:val="00E02758"/>
    <w:rsid w:val="00E02D13"/>
    <w:rsid w:val="00E030BC"/>
    <w:rsid w:val="00E03359"/>
    <w:rsid w:val="00E03999"/>
    <w:rsid w:val="00E03AF5"/>
    <w:rsid w:val="00E0404E"/>
    <w:rsid w:val="00E040AC"/>
    <w:rsid w:val="00E04A40"/>
    <w:rsid w:val="00E04E11"/>
    <w:rsid w:val="00E05091"/>
    <w:rsid w:val="00E052AF"/>
    <w:rsid w:val="00E05566"/>
    <w:rsid w:val="00E05B34"/>
    <w:rsid w:val="00E05D7E"/>
    <w:rsid w:val="00E05FD2"/>
    <w:rsid w:val="00E068BF"/>
    <w:rsid w:val="00E06A13"/>
    <w:rsid w:val="00E06E3F"/>
    <w:rsid w:val="00E06E7F"/>
    <w:rsid w:val="00E06F49"/>
    <w:rsid w:val="00E0733B"/>
    <w:rsid w:val="00E103DE"/>
    <w:rsid w:val="00E105E0"/>
    <w:rsid w:val="00E10A7A"/>
    <w:rsid w:val="00E10AD5"/>
    <w:rsid w:val="00E1165E"/>
    <w:rsid w:val="00E1182F"/>
    <w:rsid w:val="00E11932"/>
    <w:rsid w:val="00E11E58"/>
    <w:rsid w:val="00E11F1E"/>
    <w:rsid w:val="00E11F9F"/>
    <w:rsid w:val="00E1204E"/>
    <w:rsid w:val="00E1288A"/>
    <w:rsid w:val="00E129D3"/>
    <w:rsid w:val="00E12C7C"/>
    <w:rsid w:val="00E130CD"/>
    <w:rsid w:val="00E13368"/>
    <w:rsid w:val="00E13690"/>
    <w:rsid w:val="00E13B40"/>
    <w:rsid w:val="00E142D3"/>
    <w:rsid w:val="00E1460B"/>
    <w:rsid w:val="00E146CB"/>
    <w:rsid w:val="00E14CA4"/>
    <w:rsid w:val="00E14FFC"/>
    <w:rsid w:val="00E15509"/>
    <w:rsid w:val="00E1573D"/>
    <w:rsid w:val="00E1579C"/>
    <w:rsid w:val="00E160A8"/>
    <w:rsid w:val="00E16375"/>
    <w:rsid w:val="00E16959"/>
    <w:rsid w:val="00E16EA6"/>
    <w:rsid w:val="00E16EEC"/>
    <w:rsid w:val="00E16F84"/>
    <w:rsid w:val="00E17156"/>
    <w:rsid w:val="00E17B7B"/>
    <w:rsid w:val="00E17C3B"/>
    <w:rsid w:val="00E17FF0"/>
    <w:rsid w:val="00E20240"/>
    <w:rsid w:val="00E20ABF"/>
    <w:rsid w:val="00E20C3A"/>
    <w:rsid w:val="00E212F0"/>
    <w:rsid w:val="00E219C1"/>
    <w:rsid w:val="00E21A7E"/>
    <w:rsid w:val="00E21D4C"/>
    <w:rsid w:val="00E21F39"/>
    <w:rsid w:val="00E22937"/>
    <w:rsid w:val="00E22A49"/>
    <w:rsid w:val="00E22CE6"/>
    <w:rsid w:val="00E22D7C"/>
    <w:rsid w:val="00E22DC8"/>
    <w:rsid w:val="00E22FB6"/>
    <w:rsid w:val="00E23584"/>
    <w:rsid w:val="00E237D7"/>
    <w:rsid w:val="00E23A48"/>
    <w:rsid w:val="00E23F98"/>
    <w:rsid w:val="00E23FED"/>
    <w:rsid w:val="00E245C4"/>
    <w:rsid w:val="00E24BF6"/>
    <w:rsid w:val="00E24E0D"/>
    <w:rsid w:val="00E24F46"/>
    <w:rsid w:val="00E24F50"/>
    <w:rsid w:val="00E251F3"/>
    <w:rsid w:val="00E25567"/>
    <w:rsid w:val="00E261AE"/>
    <w:rsid w:val="00E26357"/>
    <w:rsid w:val="00E26742"/>
    <w:rsid w:val="00E26E15"/>
    <w:rsid w:val="00E27077"/>
    <w:rsid w:val="00E2714B"/>
    <w:rsid w:val="00E27293"/>
    <w:rsid w:val="00E273DA"/>
    <w:rsid w:val="00E27631"/>
    <w:rsid w:val="00E27D97"/>
    <w:rsid w:val="00E302CB"/>
    <w:rsid w:val="00E3032C"/>
    <w:rsid w:val="00E30360"/>
    <w:rsid w:val="00E30434"/>
    <w:rsid w:val="00E30535"/>
    <w:rsid w:val="00E30570"/>
    <w:rsid w:val="00E3071C"/>
    <w:rsid w:val="00E30738"/>
    <w:rsid w:val="00E308DA"/>
    <w:rsid w:val="00E30D82"/>
    <w:rsid w:val="00E30E83"/>
    <w:rsid w:val="00E30F73"/>
    <w:rsid w:val="00E30FC7"/>
    <w:rsid w:val="00E313DE"/>
    <w:rsid w:val="00E314AB"/>
    <w:rsid w:val="00E325D4"/>
    <w:rsid w:val="00E326F2"/>
    <w:rsid w:val="00E32730"/>
    <w:rsid w:val="00E329C1"/>
    <w:rsid w:val="00E32E1F"/>
    <w:rsid w:val="00E32ED9"/>
    <w:rsid w:val="00E34160"/>
    <w:rsid w:val="00E3419C"/>
    <w:rsid w:val="00E3421C"/>
    <w:rsid w:val="00E34482"/>
    <w:rsid w:val="00E346A6"/>
    <w:rsid w:val="00E34A44"/>
    <w:rsid w:val="00E3513D"/>
    <w:rsid w:val="00E359E8"/>
    <w:rsid w:val="00E35B97"/>
    <w:rsid w:val="00E35FDA"/>
    <w:rsid w:val="00E36811"/>
    <w:rsid w:val="00E369CE"/>
    <w:rsid w:val="00E36DAC"/>
    <w:rsid w:val="00E370A0"/>
    <w:rsid w:val="00E3798C"/>
    <w:rsid w:val="00E40903"/>
    <w:rsid w:val="00E40F40"/>
    <w:rsid w:val="00E41335"/>
    <w:rsid w:val="00E41BCC"/>
    <w:rsid w:val="00E41E16"/>
    <w:rsid w:val="00E41F98"/>
    <w:rsid w:val="00E43002"/>
    <w:rsid w:val="00E43530"/>
    <w:rsid w:val="00E437EC"/>
    <w:rsid w:val="00E43802"/>
    <w:rsid w:val="00E439C7"/>
    <w:rsid w:val="00E43AFF"/>
    <w:rsid w:val="00E43C81"/>
    <w:rsid w:val="00E43F8B"/>
    <w:rsid w:val="00E4410E"/>
    <w:rsid w:val="00E442D8"/>
    <w:rsid w:val="00E44368"/>
    <w:rsid w:val="00E4498A"/>
    <w:rsid w:val="00E44D2B"/>
    <w:rsid w:val="00E454C5"/>
    <w:rsid w:val="00E45ADD"/>
    <w:rsid w:val="00E45D35"/>
    <w:rsid w:val="00E463C8"/>
    <w:rsid w:val="00E46718"/>
    <w:rsid w:val="00E46D05"/>
    <w:rsid w:val="00E46D26"/>
    <w:rsid w:val="00E46EE2"/>
    <w:rsid w:val="00E46FB3"/>
    <w:rsid w:val="00E4734C"/>
    <w:rsid w:val="00E5055E"/>
    <w:rsid w:val="00E50620"/>
    <w:rsid w:val="00E506C0"/>
    <w:rsid w:val="00E507E3"/>
    <w:rsid w:val="00E512B6"/>
    <w:rsid w:val="00E51572"/>
    <w:rsid w:val="00E5166D"/>
    <w:rsid w:val="00E523EA"/>
    <w:rsid w:val="00E52683"/>
    <w:rsid w:val="00E526A9"/>
    <w:rsid w:val="00E527E2"/>
    <w:rsid w:val="00E527F6"/>
    <w:rsid w:val="00E530EB"/>
    <w:rsid w:val="00E53614"/>
    <w:rsid w:val="00E5365F"/>
    <w:rsid w:val="00E53941"/>
    <w:rsid w:val="00E539A6"/>
    <w:rsid w:val="00E54990"/>
    <w:rsid w:val="00E54F4E"/>
    <w:rsid w:val="00E5509A"/>
    <w:rsid w:val="00E5577D"/>
    <w:rsid w:val="00E558A3"/>
    <w:rsid w:val="00E558CC"/>
    <w:rsid w:val="00E55C5B"/>
    <w:rsid w:val="00E55CAE"/>
    <w:rsid w:val="00E5605C"/>
    <w:rsid w:val="00E56102"/>
    <w:rsid w:val="00E564AE"/>
    <w:rsid w:val="00E56641"/>
    <w:rsid w:val="00E567D1"/>
    <w:rsid w:val="00E5691E"/>
    <w:rsid w:val="00E57310"/>
    <w:rsid w:val="00E573EC"/>
    <w:rsid w:val="00E574C0"/>
    <w:rsid w:val="00E574D5"/>
    <w:rsid w:val="00E5785D"/>
    <w:rsid w:val="00E57ABE"/>
    <w:rsid w:val="00E57C7A"/>
    <w:rsid w:val="00E60644"/>
    <w:rsid w:val="00E60D88"/>
    <w:rsid w:val="00E60F12"/>
    <w:rsid w:val="00E60F24"/>
    <w:rsid w:val="00E60F9B"/>
    <w:rsid w:val="00E612B9"/>
    <w:rsid w:val="00E6160B"/>
    <w:rsid w:val="00E618C6"/>
    <w:rsid w:val="00E6246A"/>
    <w:rsid w:val="00E62482"/>
    <w:rsid w:val="00E626D7"/>
    <w:rsid w:val="00E627E4"/>
    <w:rsid w:val="00E62994"/>
    <w:rsid w:val="00E62CE8"/>
    <w:rsid w:val="00E630A3"/>
    <w:rsid w:val="00E635F8"/>
    <w:rsid w:val="00E638E6"/>
    <w:rsid w:val="00E643AC"/>
    <w:rsid w:val="00E644A0"/>
    <w:rsid w:val="00E64571"/>
    <w:rsid w:val="00E64699"/>
    <w:rsid w:val="00E647AA"/>
    <w:rsid w:val="00E64F2B"/>
    <w:rsid w:val="00E650D9"/>
    <w:rsid w:val="00E65448"/>
    <w:rsid w:val="00E654D2"/>
    <w:rsid w:val="00E6587B"/>
    <w:rsid w:val="00E65EB5"/>
    <w:rsid w:val="00E65EBD"/>
    <w:rsid w:val="00E65FAC"/>
    <w:rsid w:val="00E66422"/>
    <w:rsid w:val="00E665CE"/>
    <w:rsid w:val="00E6760D"/>
    <w:rsid w:val="00E677B2"/>
    <w:rsid w:val="00E6799E"/>
    <w:rsid w:val="00E67C1E"/>
    <w:rsid w:val="00E70045"/>
    <w:rsid w:val="00E7064F"/>
    <w:rsid w:val="00E70B24"/>
    <w:rsid w:val="00E70C32"/>
    <w:rsid w:val="00E7104D"/>
    <w:rsid w:val="00E7126E"/>
    <w:rsid w:val="00E71E6E"/>
    <w:rsid w:val="00E72398"/>
    <w:rsid w:val="00E725A1"/>
    <w:rsid w:val="00E72AB3"/>
    <w:rsid w:val="00E72D07"/>
    <w:rsid w:val="00E72F93"/>
    <w:rsid w:val="00E72FE4"/>
    <w:rsid w:val="00E739B4"/>
    <w:rsid w:val="00E74322"/>
    <w:rsid w:val="00E7493F"/>
    <w:rsid w:val="00E74ED4"/>
    <w:rsid w:val="00E74FFB"/>
    <w:rsid w:val="00E7527A"/>
    <w:rsid w:val="00E754EA"/>
    <w:rsid w:val="00E75FB3"/>
    <w:rsid w:val="00E761D6"/>
    <w:rsid w:val="00E76227"/>
    <w:rsid w:val="00E76296"/>
    <w:rsid w:val="00E765CD"/>
    <w:rsid w:val="00E7684E"/>
    <w:rsid w:val="00E76DC2"/>
    <w:rsid w:val="00E77235"/>
    <w:rsid w:val="00E7750D"/>
    <w:rsid w:val="00E77B47"/>
    <w:rsid w:val="00E80092"/>
    <w:rsid w:val="00E800A9"/>
    <w:rsid w:val="00E8027F"/>
    <w:rsid w:val="00E80590"/>
    <w:rsid w:val="00E805CF"/>
    <w:rsid w:val="00E806F4"/>
    <w:rsid w:val="00E807E2"/>
    <w:rsid w:val="00E807EC"/>
    <w:rsid w:val="00E8137C"/>
    <w:rsid w:val="00E816D5"/>
    <w:rsid w:val="00E817F8"/>
    <w:rsid w:val="00E81DBC"/>
    <w:rsid w:val="00E81E3F"/>
    <w:rsid w:val="00E81F90"/>
    <w:rsid w:val="00E82086"/>
    <w:rsid w:val="00E82599"/>
    <w:rsid w:val="00E8288F"/>
    <w:rsid w:val="00E83207"/>
    <w:rsid w:val="00E836B0"/>
    <w:rsid w:val="00E836C0"/>
    <w:rsid w:val="00E83F2C"/>
    <w:rsid w:val="00E842D4"/>
    <w:rsid w:val="00E8451B"/>
    <w:rsid w:val="00E84934"/>
    <w:rsid w:val="00E84B02"/>
    <w:rsid w:val="00E8516F"/>
    <w:rsid w:val="00E85ACC"/>
    <w:rsid w:val="00E85BAB"/>
    <w:rsid w:val="00E86162"/>
    <w:rsid w:val="00E861C4"/>
    <w:rsid w:val="00E8651F"/>
    <w:rsid w:val="00E86701"/>
    <w:rsid w:val="00E86B39"/>
    <w:rsid w:val="00E86EC4"/>
    <w:rsid w:val="00E871F9"/>
    <w:rsid w:val="00E876C5"/>
    <w:rsid w:val="00E87914"/>
    <w:rsid w:val="00E87BFC"/>
    <w:rsid w:val="00E87E31"/>
    <w:rsid w:val="00E9026D"/>
    <w:rsid w:val="00E91025"/>
    <w:rsid w:val="00E91A2F"/>
    <w:rsid w:val="00E91FAB"/>
    <w:rsid w:val="00E92164"/>
    <w:rsid w:val="00E921C6"/>
    <w:rsid w:val="00E926BB"/>
    <w:rsid w:val="00E92750"/>
    <w:rsid w:val="00E92BDB"/>
    <w:rsid w:val="00E92C31"/>
    <w:rsid w:val="00E92CD2"/>
    <w:rsid w:val="00E92D2A"/>
    <w:rsid w:val="00E92ED3"/>
    <w:rsid w:val="00E93A79"/>
    <w:rsid w:val="00E940D3"/>
    <w:rsid w:val="00E940E1"/>
    <w:rsid w:val="00E94115"/>
    <w:rsid w:val="00E942AE"/>
    <w:rsid w:val="00E9489A"/>
    <w:rsid w:val="00E94AB7"/>
    <w:rsid w:val="00E952CA"/>
    <w:rsid w:val="00E95375"/>
    <w:rsid w:val="00E955E5"/>
    <w:rsid w:val="00E9592D"/>
    <w:rsid w:val="00E959DD"/>
    <w:rsid w:val="00E95BBF"/>
    <w:rsid w:val="00E95CD9"/>
    <w:rsid w:val="00E9602C"/>
    <w:rsid w:val="00E96D1A"/>
    <w:rsid w:val="00E96DD0"/>
    <w:rsid w:val="00E97FB3"/>
    <w:rsid w:val="00EA02FB"/>
    <w:rsid w:val="00EA0676"/>
    <w:rsid w:val="00EA06A0"/>
    <w:rsid w:val="00EA0759"/>
    <w:rsid w:val="00EA0A56"/>
    <w:rsid w:val="00EA114C"/>
    <w:rsid w:val="00EA1369"/>
    <w:rsid w:val="00EA156E"/>
    <w:rsid w:val="00EA16F5"/>
    <w:rsid w:val="00EA1923"/>
    <w:rsid w:val="00EA1C61"/>
    <w:rsid w:val="00EA1E86"/>
    <w:rsid w:val="00EA2259"/>
    <w:rsid w:val="00EA2507"/>
    <w:rsid w:val="00EA2A74"/>
    <w:rsid w:val="00EA2ABF"/>
    <w:rsid w:val="00EA2BEE"/>
    <w:rsid w:val="00EA31CD"/>
    <w:rsid w:val="00EA33D4"/>
    <w:rsid w:val="00EA34D1"/>
    <w:rsid w:val="00EA3646"/>
    <w:rsid w:val="00EA3D4D"/>
    <w:rsid w:val="00EA40B4"/>
    <w:rsid w:val="00EA4448"/>
    <w:rsid w:val="00EA44D9"/>
    <w:rsid w:val="00EA4702"/>
    <w:rsid w:val="00EA51CA"/>
    <w:rsid w:val="00EA551F"/>
    <w:rsid w:val="00EA5A4A"/>
    <w:rsid w:val="00EA5C01"/>
    <w:rsid w:val="00EA6386"/>
    <w:rsid w:val="00EA650B"/>
    <w:rsid w:val="00EA6761"/>
    <w:rsid w:val="00EA6C19"/>
    <w:rsid w:val="00EA6EAA"/>
    <w:rsid w:val="00EA760E"/>
    <w:rsid w:val="00EA76F9"/>
    <w:rsid w:val="00EA7841"/>
    <w:rsid w:val="00EA786F"/>
    <w:rsid w:val="00EA7C12"/>
    <w:rsid w:val="00EA7C27"/>
    <w:rsid w:val="00EA7D09"/>
    <w:rsid w:val="00EB02C8"/>
    <w:rsid w:val="00EB07F9"/>
    <w:rsid w:val="00EB0EF0"/>
    <w:rsid w:val="00EB1002"/>
    <w:rsid w:val="00EB16AB"/>
    <w:rsid w:val="00EB1C26"/>
    <w:rsid w:val="00EB1D94"/>
    <w:rsid w:val="00EB1E02"/>
    <w:rsid w:val="00EB1E4B"/>
    <w:rsid w:val="00EB1FFA"/>
    <w:rsid w:val="00EB25E7"/>
    <w:rsid w:val="00EB2E51"/>
    <w:rsid w:val="00EB2E89"/>
    <w:rsid w:val="00EB32F4"/>
    <w:rsid w:val="00EB343C"/>
    <w:rsid w:val="00EB38C9"/>
    <w:rsid w:val="00EB3E1A"/>
    <w:rsid w:val="00EB4244"/>
    <w:rsid w:val="00EB46F7"/>
    <w:rsid w:val="00EB4D07"/>
    <w:rsid w:val="00EB4F8A"/>
    <w:rsid w:val="00EB554B"/>
    <w:rsid w:val="00EB5E5D"/>
    <w:rsid w:val="00EB5E7F"/>
    <w:rsid w:val="00EB603A"/>
    <w:rsid w:val="00EB6424"/>
    <w:rsid w:val="00EB64FD"/>
    <w:rsid w:val="00EB66F2"/>
    <w:rsid w:val="00EB67A3"/>
    <w:rsid w:val="00EB69DB"/>
    <w:rsid w:val="00EB7360"/>
    <w:rsid w:val="00EB742C"/>
    <w:rsid w:val="00EB7431"/>
    <w:rsid w:val="00EB74DA"/>
    <w:rsid w:val="00EB79C3"/>
    <w:rsid w:val="00EC03B0"/>
    <w:rsid w:val="00EC071B"/>
    <w:rsid w:val="00EC0A72"/>
    <w:rsid w:val="00EC0ADB"/>
    <w:rsid w:val="00EC0F15"/>
    <w:rsid w:val="00EC0F50"/>
    <w:rsid w:val="00EC1121"/>
    <w:rsid w:val="00EC156B"/>
    <w:rsid w:val="00EC18BB"/>
    <w:rsid w:val="00EC197A"/>
    <w:rsid w:val="00EC24D6"/>
    <w:rsid w:val="00EC2539"/>
    <w:rsid w:val="00EC3CAB"/>
    <w:rsid w:val="00EC40C1"/>
    <w:rsid w:val="00EC454A"/>
    <w:rsid w:val="00EC4A50"/>
    <w:rsid w:val="00EC53F1"/>
    <w:rsid w:val="00EC58AE"/>
    <w:rsid w:val="00EC59BA"/>
    <w:rsid w:val="00EC59FB"/>
    <w:rsid w:val="00EC6154"/>
    <w:rsid w:val="00EC61E2"/>
    <w:rsid w:val="00EC6828"/>
    <w:rsid w:val="00EC689A"/>
    <w:rsid w:val="00EC6BB7"/>
    <w:rsid w:val="00EC6C5A"/>
    <w:rsid w:val="00EC7410"/>
    <w:rsid w:val="00EC752A"/>
    <w:rsid w:val="00EC7593"/>
    <w:rsid w:val="00EC7A44"/>
    <w:rsid w:val="00EC7A91"/>
    <w:rsid w:val="00EC7BC7"/>
    <w:rsid w:val="00EC7BC9"/>
    <w:rsid w:val="00EC7C7F"/>
    <w:rsid w:val="00EC7D2B"/>
    <w:rsid w:val="00ED005D"/>
    <w:rsid w:val="00ED0704"/>
    <w:rsid w:val="00ED0776"/>
    <w:rsid w:val="00ED0A7E"/>
    <w:rsid w:val="00ED0E17"/>
    <w:rsid w:val="00ED105D"/>
    <w:rsid w:val="00ED15B2"/>
    <w:rsid w:val="00ED1717"/>
    <w:rsid w:val="00ED17F3"/>
    <w:rsid w:val="00ED1CC0"/>
    <w:rsid w:val="00ED1FE9"/>
    <w:rsid w:val="00ED25EC"/>
    <w:rsid w:val="00ED27D7"/>
    <w:rsid w:val="00ED2C2C"/>
    <w:rsid w:val="00ED2E02"/>
    <w:rsid w:val="00ED2E98"/>
    <w:rsid w:val="00ED32D9"/>
    <w:rsid w:val="00ED3931"/>
    <w:rsid w:val="00ED3A5A"/>
    <w:rsid w:val="00ED3A65"/>
    <w:rsid w:val="00ED3C05"/>
    <w:rsid w:val="00ED3D5A"/>
    <w:rsid w:val="00ED417F"/>
    <w:rsid w:val="00ED44DF"/>
    <w:rsid w:val="00ED4A81"/>
    <w:rsid w:val="00ED4CD2"/>
    <w:rsid w:val="00ED58A8"/>
    <w:rsid w:val="00ED5F76"/>
    <w:rsid w:val="00ED61B2"/>
    <w:rsid w:val="00ED6374"/>
    <w:rsid w:val="00ED654F"/>
    <w:rsid w:val="00ED665D"/>
    <w:rsid w:val="00ED679C"/>
    <w:rsid w:val="00ED6A54"/>
    <w:rsid w:val="00ED6DB5"/>
    <w:rsid w:val="00ED6E9D"/>
    <w:rsid w:val="00ED725D"/>
    <w:rsid w:val="00EE056A"/>
    <w:rsid w:val="00EE106E"/>
    <w:rsid w:val="00EE1155"/>
    <w:rsid w:val="00EE1365"/>
    <w:rsid w:val="00EE148A"/>
    <w:rsid w:val="00EE14C7"/>
    <w:rsid w:val="00EE14ED"/>
    <w:rsid w:val="00EE18E6"/>
    <w:rsid w:val="00EE1B85"/>
    <w:rsid w:val="00EE1ECC"/>
    <w:rsid w:val="00EE2328"/>
    <w:rsid w:val="00EE247D"/>
    <w:rsid w:val="00EE25F0"/>
    <w:rsid w:val="00EE2B1B"/>
    <w:rsid w:val="00EE2B4C"/>
    <w:rsid w:val="00EE2D74"/>
    <w:rsid w:val="00EE3149"/>
    <w:rsid w:val="00EE3AF4"/>
    <w:rsid w:val="00EE3DF0"/>
    <w:rsid w:val="00EE40E5"/>
    <w:rsid w:val="00EE4E70"/>
    <w:rsid w:val="00EE4F36"/>
    <w:rsid w:val="00EE51D3"/>
    <w:rsid w:val="00EE5519"/>
    <w:rsid w:val="00EE58CC"/>
    <w:rsid w:val="00EE59AB"/>
    <w:rsid w:val="00EE5D46"/>
    <w:rsid w:val="00EE5DED"/>
    <w:rsid w:val="00EE640B"/>
    <w:rsid w:val="00EE689F"/>
    <w:rsid w:val="00EE6D5A"/>
    <w:rsid w:val="00EE7AEE"/>
    <w:rsid w:val="00EE7B17"/>
    <w:rsid w:val="00EE7E3D"/>
    <w:rsid w:val="00EF013C"/>
    <w:rsid w:val="00EF0212"/>
    <w:rsid w:val="00EF02B5"/>
    <w:rsid w:val="00EF0301"/>
    <w:rsid w:val="00EF03A8"/>
    <w:rsid w:val="00EF0523"/>
    <w:rsid w:val="00EF08EC"/>
    <w:rsid w:val="00EF142E"/>
    <w:rsid w:val="00EF15ED"/>
    <w:rsid w:val="00EF163B"/>
    <w:rsid w:val="00EF2897"/>
    <w:rsid w:val="00EF293B"/>
    <w:rsid w:val="00EF2CD5"/>
    <w:rsid w:val="00EF302E"/>
    <w:rsid w:val="00EF30FF"/>
    <w:rsid w:val="00EF3210"/>
    <w:rsid w:val="00EF3925"/>
    <w:rsid w:val="00EF395F"/>
    <w:rsid w:val="00EF3A1E"/>
    <w:rsid w:val="00EF4133"/>
    <w:rsid w:val="00EF50C2"/>
    <w:rsid w:val="00EF520C"/>
    <w:rsid w:val="00EF5C15"/>
    <w:rsid w:val="00EF614D"/>
    <w:rsid w:val="00EF65C8"/>
    <w:rsid w:val="00EF65D9"/>
    <w:rsid w:val="00EF68A8"/>
    <w:rsid w:val="00EF6C05"/>
    <w:rsid w:val="00EF6F8E"/>
    <w:rsid w:val="00EF72AF"/>
    <w:rsid w:val="00EF72F6"/>
    <w:rsid w:val="00EF736D"/>
    <w:rsid w:val="00EF744D"/>
    <w:rsid w:val="00EF75B0"/>
    <w:rsid w:val="00EF7BC2"/>
    <w:rsid w:val="00EF7CB8"/>
    <w:rsid w:val="00F00482"/>
    <w:rsid w:val="00F00599"/>
    <w:rsid w:val="00F007E1"/>
    <w:rsid w:val="00F012DE"/>
    <w:rsid w:val="00F014EC"/>
    <w:rsid w:val="00F016BA"/>
    <w:rsid w:val="00F0185D"/>
    <w:rsid w:val="00F0194B"/>
    <w:rsid w:val="00F01967"/>
    <w:rsid w:val="00F01B63"/>
    <w:rsid w:val="00F02042"/>
    <w:rsid w:val="00F023C7"/>
    <w:rsid w:val="00F02D2F"/>
    <w:rsid w:val="00F0317E"/>
    <w:rsid w:val="00F03CB3"/>
    <w:rsid w:val="00F03EDE"/>
    <w:rsid w:val="00F03F01"/>
    <w:rsid w:val="00F04629"/>
    <w:rsid w:val="00F04A43"/>
    <w:rsid w:val="00F04D4A"/>
    <w:rsid w:val="00F04EA0"/>
    <w:rsid w:val="00F05530"/>
    <w:rsid w:val="00F05652"/>
    <w:rsid w:val="00F0577A"/>
    <w:rsid w:val="00F061CB"/>
    <w:rsid w:val="00F06883"/>
    <w:rsid w:val="00F06A81"/>
    <w:rsid w:val="00F07012"/>
    <w:rsid w:val="00F0778C"/>
    <w:rsid w:val="00F07C61"/>
    <w:rsid w:val="00F07FF8"/>
    <w:rsid w:val="00F105E9"/>
    <w:rsid w:val="00F10830"/>
    <w:rsid w:val="00F1098E"/>
    <w:rsid w:val="00F10D39"/>
    <w:rsid w:val="00F11675"/>
    <w:rsid w:val="00F12135"/>
    <w:rsid w:val="00F126F1"/>
    <w:rsid w:val="00F127CA"/>
    <w:rsid w:val="00F12C3B"/>
    <w:rsid w:val="00F12F39"/>
    <w:rsid w:val="00F12F8B"/>
    <w:rsid w:val="00F1324F"/>
    <w:rsid w:val="00F133A5"/>
    <w:rsid w:val="00F134F8"/>
    <w:rsid w:val="00F1378F"/>
    <w:rsid w:val="00F13BE5"/>
    <w:rsid w:val="00F13BEF"/>
    <w:rsid w:val="00F13CC0"/>
    <w:rsid w:val="00F142FA"/>
    <w:rsid w:val="00F14526"/>
    <w:rsid w:val="00F147A4"/>
    <w:rsid w:val="00F147F4"/>
    <w:rsid w:val="00F14B4A"/>
    <w:rsid w:val="00F14EB1"/>
    <w:rsid w:val="00F150E5"/>
    <w:rsid w:val="00F1538A"/>
    <w:rsid w:val="00F1561F"/>
    <w:rsid w:val="00F1577F"/>
    <w:rsid w:val="00F15EFA"/>
    <w:rsid w:val="00F16642"/>
    <w:rsid w:val="00F16655"/>
    <w:rsid w:val="00F168D3"/>
    <w:rsid w:val="00F16DCD"/>
    <w:rsid w:val="00F16EBF"/>
    <w:rsid w:val="00F17A33"/>
    <w:rsid w:val="00F17AEC"/>
    <w:rsid w:val="00F17E43"/>
    <w:rsid w:val="00F2054E"/>
    <w:rsid w:val="00F21445"/>
    <w:rsid w:val="00F214F0"/>
    <w:rsid w:val="00F2164D"/>
    <w:rsid w:val="00F216C0"/>
    <w:rsid w:val="00F217B9"/>
    <w:rsid w:val="00F21C2D"/>
    <w:rsid w:val="00F21D86"/>
    <w:rsid w:val="00F21E2D"/>
    <w:rsid w:val="00F21E34"/>
    <w:rsid w:val="00F222C5"/>
    <w:rsid w:val="00F226C9"/>
    <w:rsid w:val="00F22A63"/>
    <w:rsid w:val="00F22B55"/>
    <w:rsid w:val="00F22B97"/>
    <w:rsid w:val="00F2321E"/>
    <w:rsid w:val="00F23656"/>
    <w:rsid w:val="00F23A79"/>
    <w:rsid w:val="00F23E01"/>
    <w:rsid w:val="00F240DE"/>
    <w:rsid w:val="00F24781"/>
    <w:rsid w:val="00F24B18"/>
    <w:rsid w:val="00F24D22"/>
    <w:rsid w:val="00F24E67"/>
    <w:rsid w:val="00F255A8"/>
    <w:rsid w:val="00F26325"/>
    <w:rsid w:val="00F26356"/>
    <w:rsid w:val="00F265A1"/>
    <w:rsid w:val="00F26977"/>
    <w:rsid w:val="00F26A30"/>
    <w:rsid w:val="00F26E22"/>
    <w:rsid w:val="00F2742D"/>
    <w:rsid w:val="00F2753E"/>
    <w:rsid w:val="00F27614"/>
    <w:rsid w:val="00F27848"/>
    <w:rsid w:val="00F278CF"/>
    <w:rsid w:val="00F2797F"/>
    <w:rsid w:val="00F27C3E"/>
    <w:rsid w:val="00F27EB5"/>
    <w:rsid w:val="00F3030E"/>
    <w:rsid w:val="00F310EA"/>
    <w:rsid w:val="00F31415"/>
    <w:rsid w:val="00F317BE"/>
    <w:rsid w:val="00F31904"/>
    <w:rsid w:val="00F31B56"/>
    <w:rsid w:val="00F329B4"/>
    <w:rsid w:val="00F32C63"/>
    <w:rsid w:val="00F33201"/>
    <w:rsid w:val="00F335EF"/>
    <w:rsid w:val="00F33A32"/>
    <w:rsid w:val="00F33C89"/>
    <w:rsid w:val="00F33D21"/>
    <w:rsid w:val="00F33F4D"/>
    <w:rsid w:val="00F3401C"/>
    <w:rsid w:val="00F344A6"/>
    <w:rsid w:val="00F35997"/>
    <w:rsid w:val="00F359C0"/>
    <w:rsid w:val="00F359D1"/>
    <w:rsid w:val="00F35A25"/>
    <w:rsid w:val="00F35B94"/>
    <w:rsid w:val="00F366AD"/>
    <w:rsid w:val="00F367B2"/>
    <w:rsid w:val="00F36864"/>
    <w:rsid w:val="00F36BF7"/>
    <w:rsid w:val="00F36F74"/>
    <w:rsid w:val="00F37166"/>
    <w:rsid w:val="00F3747B"/>
    <w:rsid w:val="00F377A1"/>
    <w:rsid w:val="00F37E22"/>
    <w:rsid w:val="00F37EC0"/>
    <w:rsid w:val="00F40138"/>
    <w:rsid w:val="00F408C7"/>
    <w:rsid w:val="00F40D37"/>
    <w:rsid w:val="00F41869"/>
    <w:rsid w:val="00F419B8"/>
    <w:rsid w:val="00F41A6E"/>
    <w:rsid w:val="00F41B4D"/>
    <w:rsid w:val="00F41B5A"/>
    <w:rsid w:val="00F41DBC"/>
    <w:rsid w:val="00F420DC"/>
    <w:rsid w:val="00F42258"/>
    <w:rsid w:val="00F42265"/>
    <w:rsid w:val="00F422CE"/>
    <w:rsid w:val="00F4259B"/>
    <w:rsid w:val="00F428C9"/>
    <w:rsid w:val="00F4323B"/>
    <w:rsid w:val="00F438CF"/>
    <w:rsid w:val="00F43C39"/>
    <w:rsid w:val="00F43F47"/>
    <w:rsid w:val="00F4402F"/>
    <w:rsid w:val="00F44157"/>
    <w:rsid w:val="00F443EE"/>
    <w:rsid w:val="00F44623"/>
    <w:rsid w:val="00F447D9"/>
    <w:rsid w:val="00F44906"/>
    <w:rsid w:val="00F44F9B"/>
    <w:rsid w:val="00F4504E"/>
    <w:rsid w:val="00F454FE"/>
    <w:rsid w:val="00F45A41"/>
    <w:rsid w:val="00F45B11"/>
    <w:rsid w:val="00F45B87"/>
    <w:rsid w:val="00F45C10"/>
    <w:rsid w:val="00F45C7E"/>
    <w:rsid w:val="00F46378"/>
    <w:rsid w:val="00F4651F"/>
    <w:rsid w:val="00F4671B"/>
    <w:rsid w:val="00F469E4"/>
    <w:rsid w:val="00F46FBF"/>
    <w:rsid w:val="00F473E5"/>
    <w:rsid w:val="00F475CE"/>
    <w:rsid w:val="00F47AE2"/>
    <w:rsid w:val="00F47C4E"/>
    <w:rsid w:val="00F47D5D"/>
    <w:rsid w:val="00F47E87"/>
    <w:rsid w:val="00F47FDA"/>
    <w:rsid w:val="00F501B8"/>
    <w:rsid w:val="00F50263"/>
    <w:rsid w:val="00F502C9"/>
    <w:rsid w:val="00F50889"/>
    <w:rsid w:val="00F50930"/>
    <w:rsid w:val="00F50EE3"/>
    <w:rsid w:val="00F51B20"/>
    <w:rsid w:val="00F51E7E"/>
    <w:rsid w:val="00F523C0"/>
    <w:rsid w:val="00F524DB"/>
    <w:rsid w:val="00F5271D"/>
    <w:rsid w:val="00F52978"/>
    <w:rsid w:val="00F52B07"/>
    <w:rsid w:val="00F53449"/>
    <w:rsid w:val="00F53B3F"/>
    <w:rsid w:val="00F53C80"/>
    <w:rsid w:val="00F53D99"/>
    <w:rsid w:val="00F53E55"/>
    <w:rsid w:val="00F540EC"/>
    <w:rsid w:val="00F5430D"/>
    <w:rsid w:val="00F5490D"/>
    <w:rsid w:val="00F54FE3"/>
    <w:rsid w:val="00F550B2"/>
    <w:rsid w:val="00F5536E"/>
    <w:rsid w:val="00F556FA"/>
    <w:rsid w:val="00F55884"/>
    <w:rsid w:val="00F55965"/>
    <w:rsid w:val="00F55BA2"/>
    <w:rsid w:val="00F55C1B"/>
    <w:rsid w:val="00F5632D"/>
    <w:rsid w:val="00F56648"/>
    <w:rsid w:val="00F571F5"/>
    <w:rsid w:val="00F5724C"/>
    <w:rsid w:val="00F57263"/>
    <w:rsid w:val="00F5747A"/>
    <w:rsid w:val="00F578A0"/>
    <w:rsid w:val="00F5799B"/>
    <w:rsid w:val="00F57B13"/>
    <w:rsid w:val="00F57B7A"/>
    <w:rsid w:val="00F57FB7"/>
    <w:rsid w:val="00F60101"/>
    <w:rsid w:val="00F60187"/>
    <w:rsid w:val="00F60788"/>
    <w:rsid w:val="00F61140"/>
    <w:rsid w:val="00F611A2"/>
    <w:rsid w:val="00F6173A"/>
    <w:rsid w:val="00F61B7D"/>
    <w:rsid w:val="00F61DBA"/>
    <w:rsid w:val="00F61F2F"/>
    <w:rsid w:val="00F62205"/>
    <w:rsid w:val="00F62463"/>
    <w:rsid w:val="00F62975"/>
    <w:rsid w:val="00F629F5"/>
    <w:rsid w:val="00F62AD8"/>
    <w:rsid w:val="00F62F37"/>
    <w:rsid w:val="00F63170"/>
    <w:rsid w:val="00F631D7"/>
    <w:rsid w:val="00F63523"/>
    <w:rsid w:val="00F63C81"/>
    <w:rsid w:val="00F63DC6"/>
    <w:rsid w:val="00F63DDE"/>
    <w:rsid w:val="00F64B8A"/>
    <w:rsid w:val="00F64CD0"/>
    <w:rsid w:val="00F64F60"/>
    <w:rsid w:val="00F65270"/>
    <w:rsid w:val="00F65821"/>
    <w:rsid w:val="00F6595F"/>
    <w:rsid w:val="00F65B85"/>
    <w:rsid w:val="00F65C28"/>
    <w:rsid w:val="00F66120"/>
    <w:rsid w:val="00F665F7"/>
    <w:rsid w:val="00F66B97"/>
    <w:rsid w:val="00F66BF4"/>
    <w:rsid w:val="00F66E6B"/>
    <w:rsid w:val="00F670EA"/>
    <w:rsid w:val="00F676F7"/>
    <w:rsid w:val="00F677BE"/>
    <w:rsid w:val="00F677EB"/>
    <w:rsid w:val="00F67F27"/>
    <w:rsid w:val="00F70414"/>
    <w:rsid w:val="00F7071A"/>
    <w:rsid w:val="00F707B7"/>
    <w:rsid w:val="00F711EF"/>
    <w:rsid w:val="00F7130E"/>
    <w:rsid w:val="00F7137E"/>
    <w:rsid w:val="00F713ED"/>
    <w:rsid w:val="00F713F3"/>
    <w:rsid w:val="00F71679"/>
    <w:rsid w:val="00F71817"/>
    <w:rsid w:val="00F718B9"/>
    <w:rsid w:val="00F7272A"/>
    <w:rsid w:val="00F7278B"/>
    <w:rsid w:val="00F7345C"/>
    <w:rsid w:val="00F7393C"/>
    <w:rsid w:val="00F73C39"/>
    <w:rsid w:val="00F73C85"/>
    <w:rsid w:val="00F73FA1"/>
    <w:rsid w:val="00F74158"/>
    <w:rsid w:val="00F74296"/>
    <w:rsid w:val="00F74781"/>
    <w:rsid w:val="00F749E1"/>
    <w:rsid w:val="00F75369"/>
    <w:rsid w:val="00F76008"/>
    <w:rsid w:val="00F7660D"/>
    <w:rsid w:val="00F768E3"/>
    <w:rsid w:val="00F773F8"/>
    <w:rsid w:val="00F774A2"/>
    <w:rsid w:val="00F77D1C"/>
    <w:rsid w:val="00F77E8D"/>
    <w:rsid w:val="00F80107"/>
    <w:rsid w:val="00F80E34"/>
    <w:rsid w:val="00F813EA"/>
    <w:rsid w:val="00F8146B"/>
    <w:rsid w:val="00F81622"/>
    <w:rsid w:val="00F816C4"/>
    <w:rsid w:val="00F81975"/>
    <w:rsid w:val="00F819C7"/>
    <w:rsid w:val="00F81F04"/>
    <w:rsid w:val="00F823F2"/>
    <w:rsid w:val="00F82593"/>
    <w:rsid w:val="00F8282A"/>
    <w:rsid w:val="00F83341"/>
    <w:rsid w:val="00F83940"/>
    <w:rsid w:val="00F8408A"/>
    <w:rsid w:val="00F848E9"/>
    <w:rsid w:val="00F84C1C"/>
    <w:rsid w:val="00F84ECB"/>
    <w:rsid w:val="00F84EF3"/>
    <w:rsid w:val="00F84F22"/>
    <w:rsid w:val="00F85096"/>
    <w:rsid w:val="00F855E9"/>
    <w:rsid w:val="00F85870"/>
    <w:rsid w:val="00F85AC4"/>
    <w:rsid w:val="00F8639E"/>
    <w:rsid w:val="00F86D68"/>
    <w:rsid w:val="00F86DB0"/>
    <w:rsid w:val="00F874A0"/>
    <w:rsid w:val="00F87541"/>
    <w:rsid w:val="00F87A71"/>
    <w:rsid w:val="00F87E65"/>
    <w:rsid w:val="00F9026E"/>
    <w:rsid w:val="00F9056F"/>
    <w:rsid w:val="00F90F98"/>
    <w:rsid w:val="00F912B0"/>
    <w:rsid w:val="00F9142A"/>
    <w:rsid w:val="00F914A9"/>
    <w:rsid w:val="00F91741"/>
    <w:rsid w:val="00F91ADC"/>
    <w:rsid w:val="00F91D28"/>
    <w:rsid w:val="00F91FC7"/>
    <w:rsid w:val="00F9203C"/>
    <w:rsid w:val="00F92891"/>
    <w:rsid w:val="00F929FE"/>
    <w:rsid w:val="00F92DBF"/>
    <w:rsid w:val="00F939A4"/>
    <w:rsid w:val="00F93F95"/>
    <w:rsid w:val="00F93F9F"/>
    <w:rsid w:val="00F940CD"/>
    <w:rsid w:val="00F94149"/>
    <w:rsid w:val="00F94698"/>
    <w:rsid w:val="00F94742"/>
    <w:rsid w:val="00F94DD2"/>
    <w:rsid w:val="00F95084"/>
    <w:rsid w:val="00F954BD"/>
    <w:rsid w:val="00F954DA"/>
    <w:rsid w:val="00F958AD"/>
    <w:rsid w:val="00F95A23"/>
    <w:rsid w:val="00F95DDF"/>
    <w:rsid w:val="00F962C6"/>
    <w:rsid w:val="00F96360"/>
    <w:rsid w:val="00F96385"/>
    <w:rsid w:val="00F964F5"/>
    <w:rsid w:val="00F970D2"/>
    <w:rsid w:val="00F97794"/>
    <w:rsid w:val="00F97E1A"/>
    <w:rsid w:val="00FA08E0"/>
    <w:rsid w:val="00FA0A53"/>
    <w:rsid w:val="00FA0CBC"/>
    <w:rsid w:val="00FA1AF2"/>
    <w:rsid w:val="00FA1E97"/>
    <w:rsid w:val="00FA218E"/>
    <w:rsid w:val="00FA21C0"/>
    <w:rsid w:val="00FA2431"/>
    <w:rsid w:val="00FA294D"/>
    <w:rsid w:val="00FA2D19"/>
    <w:rsid w:val="00FA4571"/>
    <w:rsid w:val="00FA46DF"/>
    <w:rsid w:val="00FA4968"/>
    <w:rsid w:val="00FA496D"/>
    <w:rsid w:val="00FA4C54"/>
    <w:rsid w:val="00FA50D8"/>
    <w:rsid w:val="00FA5D74"/>
    <w:rsid w:val="00FA5E9E"/>
    <w:rsid w:val="00FA5ED8"/>
    <w:rsid w:val="00FA5FBA"/>
    <w:rsid w:val="00FA5FEE"/>
    <w:rsid w:val="00FA61B3"/>
    <w:rsid w:val="00FA6309"/>
    <w:rsid w:val="00FA71D7"/>
    <w:rsid w:val="00FA7296"/>
    <w:rsid w:val="00FA7747"/>
    <w:rsid w:val="00FA7BD9"/>
    <w:rsid w:val="00FA7F9E"/>
    <w:rsid w:val="00FB01D4"/>
    <w:rsid w:val="00FB0328"/>
    <w:rsid w:val="00FB0394"/>
    <w:rsid w:val="00FB06DD"/>
    <w:rsid w:val="00FB0748"/>
    <w:rsid w:val="00FB1824"/>
    <w:rsid w:val="00FB1955"/>
    <w:rsid w:val="00FB1A08"/>
    <w:rsid w:val="00FB23B6"/>
    <w:rsid w:val="00FB244E"/>
    <w:rsid w:val="00FB24FA"/>
    <w:rsid w:val="00FB28E6"/>
    <w:rsid w:val="00FB2FB2"/>
    <w:rsid w:val="00FB34B4"/>
    <w:rsid w:val="00FB3C89"/>
    <w:rsid w:val="00FB3D65"/>
    <w:rsid w:val="00FB4402"/>
    <w:rsid w:val="00FB46AA"/>
    <w:rsid w:val="00FB4940"/>
    <w:rsid w:val="00FB4DC0"/>
    <w:rsid w:val="00FB4ECC"/>
    <w:rsid w:val="00FB52B4"/>
    <w:rsid w:val="00FB53A5"/>
    <w:rsid w:val="00FB57B6"/>
    <w:rsid w:val="00FB5C4F"/>
    <w:rsid w:val="00FB69F9"/>
    <w:rsid w:val="00FB6A09"/>
    <w:rsid w:val="00FB6C9F"/>
    <w:rsid w:val="00FB6E00"/>
    <w:rsid w:val="00FB6F11"/>
    <w:rsid w:val="00FB72AD"/>
    <w:rsid w:val="00FB73F2"/>
    <w:rsid w:val="00FB7D77"/>
    <w:rsid w:val="00FB7E0D"/>
    <w:rsid w:val="00FC0222"/>
    <w:rsid w:val="00FC04C6"/>
    <w:rsid w:val="00FC074A"/>
    <w:rsid w:val="00FC09E3"/>
    <w:rsid w:val="00FC0C66"/>
    <w:rsid w:val="00FC1AF0"/>
    <w:rsid w:val="00FC1C7F"/>
    <w:rsid w:val="00FC1CDE"/>
    <w:rsid w:val="00FC1EE6"/>
    <w:rsid w:val="00FC2A2C"/>
    <w:rsid w:val="00FC2DDB"/>
    <w:rsid w:val="00FC2F63"/>
    <w:rsid w:val="00FC3381"/>
    <w:rsid w:val="00FC36E1"/>
    <w:rsid w:val="00FC3993"/>
    <w:rsid w:val="00FC3B5A"/>
    <w:rsid w:val="00FC3C91"/>
    <w:rsid w:val="00FC3DC1"/>
    <w:rsid w:val="00FC43FE"/>
    <w:rsid w:val="00FC47B5"/>
    <w:rsid w:val="00FC483E"/>
    <w:rsid w:val="00FC4942"/>
    <w:rsid w:val="00FC4C4C"/>
    <w:rsid w:val="00FC4DC9"/>
    <w:rsid w:val="00FC55AE"/>
    <w:rsid w:val="00FC5A5F"/>
    <w:rsid w:val="00FC5CCB"/>
    <w:rsid w:val="00FC604E"/>
    <w:rsid w:val="00FC61A9"/>
    <w:rsid w:val="00FC632B"/>
    <w:rsid w:val="00FC64EE"/>
    <w:rsid w:val="00FC6C50"/>
    <w:rsid w:val="00FC6C7D"/>
    <w:rsid w:val="00FC6F93"/>
    <w:rsid w:val="00FC75ED"/>
    <w:rsid w:val="00FD06B3"/>
    <w:rsid w:val="00FD06EF"/>
    <w:rsid w:val="00FD0802"/>
    <w:rsid w:val="00FD0C91"/>
    <w:rsid w:val="00FD0FB9"/>
    <w:rsid w:val="00FD153C"/>
    <w:rsid w:val="00FD1811"/>
    <w:rsid w:val="00FD1ED4"/>
    <w:rsid w:val="00FD3997"/>
    <w:rsid w:val="00FD3DB1"/>
    <w:rsid w:val="00FD3FF1"/>
    <w:rsid w:val="00FD4166"/>
    <w:rsid w:val="00FD42A2"/>
    <w:rsid w:val="00FD432A"/>
    <w:rsid w:val="00FD44D3"/>
    <w:rsid w:val="00FD4566"/>
    <w:rsid w:val="00FD4594"/>
    <w:rsid w:val="00FD4692"/>
    <w:rsid w:val="00FD4C29"/>
    <w:rsid w:val="00FD4C44"/>
    <w:rsid w:val="00FD4F89"/>
    <w:rsid w:val="00FD5BF1"/>
    <w:rsid w:val="00FD5FD1"/>
    <w:rsid w:val="00FD62B4"/>
    <w:rsid w:val="00FE038A"/>
    <w:rsid w:val="00FE050A"/>
    <w:rsid w:val="00FE0FE6"/>
    <w:rsid w:val="00FE106E"/>
    <w:rsid w:val="00FE1C74"/>
    <w:rsid w:val="00FE1C90"/>
    <w:rsid w:val="00FE25A4"/>
    <w:rsid w:val="00FE29F2"/>
    <w:rsid w:val="00FE3221"/>
    <w:rsid w:val="00FE3248"/>
    <w:rsid w:val="00FE327A"/>
    <w:rsid w:val="00FE357F"/>
    <w:rsid w:val="00FE3DE2"/>
    <w:rsid w:val="00FE40E2"/>
    <w:rsid w:val="00FE41C0"/>
    <w:rsid w:val="00FE46E6"/>
    <w:rsid w:val="00FE4959"/>
    <w:rsid w:val="00FE4C21"/>
    <w:rsid w:val="00FE4C9A"/>
    <w:rsid w:val="00FE5851"/>
    <w:rsid w:val="00FE5BA5"/>
    <w:rsid w:val="00FE5CEF"/>
    <w:rsid w:val="00FE5D05"/>
    <w:rsid w:val="00FE5D81"/>
    <w:rsid w:val="00FE5D9C"/>
    <w:rsid w:val="00FE64B0"/>
    <w:rsid w:val="00FE66EC"/>
    <w:rsid w:val="00FE6C72"/>
    <w:rsid w:val="00FE71D3"/>
    <w:rsid w:val="00FE732C"/>
    <w:rsid w:val="00FE7597"/>
    <w:rsid w:val="00FE7CD1"/>
    <w:rsid w:val="00FF0CDB"/>
    <w:rsid w:val="00FF0DF5"/>
    <w:rsid w:val="00FF0EF0"/>
    <w:rsid w:val="00FF12C0"/>
    <w:rsid w:val="00FF1344"/>
    <w:rsid w:val="00FF1926"/>
    <w:rsid w:val="00FF1953"/>
    <w:rsid w:val="00FF1C39"/>
    <w:rsid w:val="00FF1EB0"/>
    <w:rsid w:val="00FF1F95"/>
    <w:rsid w:val="00FF2155"/>
    <w:rsid w:val="00FF2629"/>
    <w:rsid w:val="00FF2C33"/>
    <w:rsid w:val="00FF2EE4"/>
    <w:rsid w:val="00FF3006"/>
    <w:rsid w:val="00FF3151"/>
    <w:rsid w:val="00FF37FC"/>
    <w:rsid w:val="00FF3C3C"/>
    <w:rsid w:val="00FF4222"/>
    <w:rsid w:val="00FF433F"/>
    <w:rsid w:val="00FF4737"/>
    <w:rsid w:val="00FF4B9D"/>
    <w:rsid w:val="00FF4C38"/>
    <w:rsid w:val="00FF508B"/>
    <w:rsid w:val="00FF5247"/>
    <w:rsid w:val="00FF5602"/>
    <w:rsid w:val="00FF5ABB"/>
    <w:rsid w:val="00FF61DD"/>
    <w:rsid w:val="00FF642B"/>
    <w:rsid w:val="00FF6699"/>
    <w:rsid w:val="00FF6739"/>
    <w:rsid w:val="00FF6979"/>
    <w:rsid w:val="00FF69A1"/>
    <w:rsid w:val="00FF6C20"/>
    <w:rsid w:val="00FF7490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3C8339"/>
  <w15:chartTrackingRefBased/>
  <w15:docId w15:val="{E370FFEB-A785-4322-9779-A420C9D0D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iPriority="0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0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D197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9D197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9D197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9D19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000CCB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000CCB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000CC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000CCB"/>
    <w:rPr>
      <w:rFonts w:cs="EucrosiaUPC"/>
      <w:b/>
      <w:bCs/>
      <w:sz w:val="30"/>
      <w:szCs w:val="30"/>
      <w:u w:val="single"/>
      <w:lang w:bidi="th-TH"/>
    </w:rPr>
  </w:style>
  <w:style w:type="character" w:customStyle="1" w:styleId="Heading6Char">
    <w:name w:val="Heading 6 Char"/>
    <w:link w:val="Heading6"/>
    <w:locked/>
    <w:rsid w:val="00000CCB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ink w:val="Heading7"/>
    <w:locked/>
    <w:rsid w:val="00EF65D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000CCB"/>
    <w:rPr>
      <w:rFonts w:cs="EucrosiaUPC"/>
      <w:b/>
      <w:bCs/>
      <w:sz w:val="28"/>
      <w:szCs w:val="28"/>
      <w:lang w:bidi="th-TH"/>
    </w:rPr>
  </w:style>
  <w:style w:type="character" w:customStyle="1" w:styleId="Heading9Char">
    <w:name w:val="Heading 9 Char"/>
    <w:link w:val="Heading9"/>
    <w:locked/>
    <w:rsid w:val="00000CCB"/>
    <w:rPr>
      <w:rFonts w:cs="EucrosiaUPC"/>
      <w:sz w:val="28"/>
      <w:szCs w:val="28"/>
      <w:lang w:val="th-TH"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0F5578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9D1976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000CCB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000CCB"/>
    <w:rPr>
      <w:rFonts w:ascii="Arial" w:hAnsi="Arial" w:cs="Times New Roman"/>
      <w:sz w:val="18"/>
      <w:szCs w:val="18"/>
    </w:rPr>
  </w:style>
  <w:style w:type="character" w:customStyle="1" w:styleId="AAAddress">
    <w:name w:val="AA Address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D197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D197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883C2E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9D1976"/>
    <w:rPr>
      <w:rFonts w:cs="Times New Roman"/>
      <w:b/>
      <w:bCs/>
    </w:rPr>
  </w:style>
  <w:style w:type="paragraph" w:styleId="ListBullet">
    <w:name w:val="List Bullet"/>
    <w:basedOn w:val="Normal"/>
    <w:rsid w:val="009D1976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9D1976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9D197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9D1976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D197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D197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D197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D1976"/>
    <w:pPr>
      <w:ind w:left="284"/>
    </w:pPr>
  </w:style>
  <w:style w:type="paragraph" w:customStyle="1" w:styleId="AAFrameAddress">
    <w:name w:val="AA Frame Address"/>
    <w:basedOn w:val="Heading1"/>
    <w:uiPriority w:val="99"/>
    <w:rsid w:val="009D197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9D197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D197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9D197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9D197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9D197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9D197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9D197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9D197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9D197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9D197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9D197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9D1976"/>
    <w:pPr>
      <w:ind w:left="2552" w:hanging="284"/>
    </w:pPr>
  </w:style>
  <w:style w:type="paragraph" w:styleId="TOC2">
    <w:name w:val="toc 2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9D197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9D197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9D197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9D197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9D197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9D197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9D1976"/>
    <w:pPr>
      <w:ind w:left="567" w:hanging="567"/>
    </w:pPr>
  </w:style>
  <w:style w:type="paragraph" w:styleId="ListBullet5">
    <w:name w:val="List Bullet 5"/>
    <w:basedOn w:val="Normal"/>
    <w:uiPriority w:val="99"/>
    <w:rsid w:val="009D197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D1976"/>
    <w:pPr>
      <w:ind w:firstLine="284"/>
    </w:pPr>
    <w:rPr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uiPriority w:val="99"/>
    <w:locked/>
    <w:rsid w:val="00000CCB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D197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000CCB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D1976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000CCB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9D197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D197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D197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D197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D197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9D197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D197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D197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D197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D1976"/>
    <w:pPr>
      <w:framePr w:h="443" w:wrap="around" w:y="8223"/>
    </w:pPr>
  </w:style>
  <w:style w:type="paragraph" w:customStyle="1" w:styleId="a">
    <w:name w:val="¢éÍ¤ÇÒÁ"/>
    <w:basedOn w:val="Normal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9D197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9D197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D197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D197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D197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D197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0CCB"/>
    <w:rPr>
      <w:rFonts w:cs="EucrosiaUPC"/>
      <w:sz w:val="30"/>
      <w:szCs w:val="30"/>
      <w:lang w:bidi="th-TH"/>
    </w:rPr>
  </w:style>
  <w:style w:type="character" w:styleId="PageNumber">
    <w:name w:val="page number"/>
    <w:rsid w:val="009D1976"/>
    <w:rPr>
      <w:rFonts w:cs="Times New Roman"/>
    </w:rPr>
  </w:style>
  <w:style w:type="paragraph" w:customStyle="1" w:styleId="a0">
    <w:name w:val="ºÇ¡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000CCB"/>
    <w:rPr>
      <w:rFonts w:ascii="Book Antiqua" w:hAnsi="Book Antiqua" w:cs="Times New Roman"/>
      <w:sz w:val="22"/>
      <w:szCs w:val="22"/>
    </w:rPr>
  </w:style>
  <w:style w:type="paragraph" w:customStyle="1" w:styleId="a2">
    <w:name w:val="??"/>
    <w:basedOn w:val="Normal"/>
    <w:uiPriority w:val="99"/>
    <w:rsid w:val="009D19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locked/>
    <w:rsid w:val="00000CCB"/>
    <w:rPr>
      <w:rFonts w:ascii="Arial" w:hAnsi="Arial" w:cs="Times New Roman"/>
      <w:sz w:val="16"/>
      <w:szCs w:val="16"/>
    </w:rPr>
  </w:style>
  <w:style w:type="paragraph" w:customStyle="1" w:styleId="30">
    <w:name w:val="?????3?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000CCB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uiPriority w:val="99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18"/>
      <w:szCs w:val="18"/>
      <w:lang w:val="en-GB" w:eastAsia="en-US" w:bidi="ar-SA"/>
    </w:rPr>
  </w:style>
  <w:style w:type="character" w:customStyle="1" w:styleId="blockChar">
    <w:name w:val="block Char"/>
    <w:aliases w:val="b Char"/>
    <w:link w:val="block"/>
    <w:locked/>
    <w:rsid w:val="00000CCB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9F10CB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5">
    <w:name w:val="ลบ"/>
    <w:basedOn w:val="Normal"/>
    <w:uiPriority w:val="99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0"/>
    <w:uiPriority w:val="99"/>
    <w:locked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uiPriority w:val="99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uiPriority w:val="99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sz w:val="24"/>
      <w:szCs w:val="24"/>
    </w:rPr>
  </w:style>
  <w:style w:type="paragraph" w:customStyle="1" w:styleId="T0">
    <w:name w:val="????? T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000CCB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000CCB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locked/>
    <w:rsid w:val="00000CCB"/>
    <w:rPr>
      <w:rFonts w:ascii="Arial" w:hAnsi="Arial" w:cs="Times New Roman"/>
      <w:sz w:val="18"/>
      <w:lang w:val="en-GB" w:bidi="ar-SA"/>
    </w:rPr>
  </w:style>
  <w:style w:type="paragraph" w:customStyle="1" w:styleId="Graphic">
    <w:name w:val="Graphic"/>
    <w:basedOn w:val="Signature"/>
    <w:rsid w:val="00000C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0CCB"/>
    <w:pPr>
      <w:spacing w:after="0"/>
    </w:pPr>
  </w:style>
  <w:style w:type="paragraph" w:customStyle="1" w:styleId="acctdividends">
    <w:name w:val="acct dividends"/>
    <w:aliases w:val="a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0CCB"/>
    <w:pPr>
      <w:spacing w:after="0"/>
    </w:pPr>
  </w:style>
  <w:style w:type="paragraph" w:customStyle="1" w:styleId="acctindent">
    <w:name w:val="acct indent"/>
    <w:aliases w:val="ai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0CC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0CC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0CC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0CC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0CC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0CCB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00CC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0CCB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000CCB"/>
    <w:pPr>
      <w:spacing w:after="0"/>
    </w:pPr>
  </w:style>
  <w:style w:type="paragraph" w:customStyle="1" w:styleId="List1a">
    <w:name w:val="List 1a"/>
    <w:aliases w:val="1a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000C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000CCB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000CC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0CCB"/>
  </w:style>
  <w:style w:type="paragraph" w:customStyle="1" w:styleId="zreportaddinfo">
    <w:name w:val="zreport addinfo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0CC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0CC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0CC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Cs w:val="20"/>
      <w:lang w:val="en-GB" w:bidi="ar-SA"/>
    </w:rPr>
  </w:style>
  <w:style w:type="paragraph" w:customStyle="1" w:styleId="ind">
    <w:name w:val="*ind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0CC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0CCB"/>
    <w:rPr>
      <w:b/>
      <w:bCs/>
    </w:rPr>
  </w:style>
  <w:style w:type="paragraph" w:customStyle="1" w:styleId="nineptbodytext">
    <w:name w:val="nine pt body text"/>
    <w:aliases w:val="9bt"/>
    <w:basedOn w:val="nineptnormal"/>
    <w:rsid w:val="00000CCB"/>
    <w:pPr>
      <w:spacing w:after="220"/>
    </w:pPr>
  </w:style>
  <w:style w:type="paragraph" w:customStyle="1" w:styleId="nineptnormal">
    <w:name w:val="nine pt normal"/>
    <w:aliases w:val="9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0CCB"/>
    <w:pPr>
      <w:jc w:val="center"/>
    </w:pPr>
  </w:style>
  <w:style w:type="paragraph" w:customStyle="1" w:styleId="heading">
    <w:name w:val="heading"/>
    <w:aliases w:val="h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0CC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0CCB"/>
  </w:style>
  <w:style w:type="paragraph" w:customStyle="1" w:styleId="nineptheadingcentredbold">
    <w:name w:val="nine pt heading centred bold"/>
    <w:aliases w:val="9hc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0CC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0CC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0CCB"/>
    <w:rPr>
      <w:b/>
    </w:rPr>
  </w:style>
  <w:style w:type="paragraph" w:customStyle="1" w:styleId="nineptcolumntab1">
    <w:name w:val="nine pt column tab1"/>
    <w:aliases w:val="a91"/>
    <w:basedOn w:val="nineptnormal"/>
    <w:rsid w:val="00000CC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0CC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0CCB"/>
    <w:pPr>
      <w:jc w:val="center"/>
    </w:pPr>
  </w:style>
  <w:style w:type="paragraph" w:customStyle="1" w:styleId="Normalheading">
    <w:name w:val="Normal heading"/>
    <w:aliases w:val="nh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0CCB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  <w:tab w:val="left" w:pos="907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0CCB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0CC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0CC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0CC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0CCB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0CCB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0CC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0CC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0CC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0CC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0CCB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000CC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0CCB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000CC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0CC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0CC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0CCB"/>
    <w:pPr>
      <w:spacing w:after="0"/>
    </w:pPr>
  </w:style>
  <w:style w:type="paragraph" w:customStyle="1" w:styleId="smallreturn">
    <w:name w:val="small return"/>
    <w:aliases w:val="sr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0CCB"/>
    <w:pPr>
      <w:spacing w:after="0"/>
    </w:pPr>
  </w:style>
  <w:style w:type="paragraph" w:customStyle="1" w:styleId="headingbolditalic">
    <w:name w:val="heading bold italic"/>
    <w:aliases w:val="hbi"/>
    <w:basedOn w:val="heading"/>
    <w:rsid w:val="00000CC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0CC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0CC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0CCB"/>
    <w:pPr>
      <w:spacing w:after="0"/>
    </w:pPr>
  </w:style>
  <w:style w:type="paragraph" w:customStyle="1" w:styleId="blockbullet">
    <w:name w:val="block bullet"/>
    <w:aliases w:val="bb"/>
    <w:basedOn w:val="block"/>
    <w:rsid w:val="00000CCB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0CC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0CCB"/>
    <w:pPr>
      <w:spacing w:after="0"/>
    </w:pPr>
  </w:style>
  <w:style w:type="paragraph" w:customStyle="1" w:styleId="eightptnormal">
    <w:name w:val="eight pt normal"/>
    <w:aliases w:val="8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0CC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0CC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0CC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0CCB"/>
    <w:rPr>
      <w:b/>
      <w:bCs/>
    </w:rPr>
  </w:style>
  <w:style w:type="paragraph" w:customStyle="1" w:styleId="eightptbodytext">
    <w:name w:val="eight pt body text"/>
    <w:aliases w:val="8bt"/>
    <w:basedOn w:val="eightptnormal"/>
    <w:rsid w:val="00000CC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0CC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0CC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0CC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0CCB"/>
    <w:pPr>
      <w:spacing w:after="0"/>
    </w:pPr>
  </w:style>
  <w:style w:type="paragraph" w:customStyle="1" w:styleId="eightptblock">
    <w:name w:val="eight pt block"/>
    <w:aliases w:val="8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0CC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0CC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0CC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0CCB"/>
    <w:pPr>
      <w:spacing w:after="0"/>
    </w:pPr>
  </w:style>
  <w:style w:type="paragraph" w:customStyle="1" w:styleId="blockindent">
    <w:name w:val="block indent"/>
    <w:aliases w:val="bi"/>
    <w:basedOn w:val="block"/>
    <w:rsid w:val="00000CCB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000CCB"/>
    <w:pPr>
      <w:jc w:val="center"/>
    </w:pPr>
  </w:style>
  <w:style w:type="paragraph" w:customStyle="1" w:styleId="nineptcol">
    <w:name w:val="nine pt %col"/>
    <w:aliases w:val="9%"/>
    <w:basedOn w:val="nineptnormal"/>
    <w:rsid w:val="00000CC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0CC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0CC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0CC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0CC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0CC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0CC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0CC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0CC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0CC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0CC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0CCB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0CCB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0CC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0CC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0CCB"/>
    <w:pPr>
      <w:spacing w:after="80"/>
    </w:pPr>
  </w:style>
  <w:style w:type="paragraph" w:customStyle="1" w:styleId="nineptratecol">
    <w:name w:val="nine pt rate col"/>
    <w:aliases w:val="a9r"/>
    <w:basedOn w:val="nineptnormal"/>
    <w:rsid w:val="00000CC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0CC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0CC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0CC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0CC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0CC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0CC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0CC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0CC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0CC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0CC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0CCB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000CC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0CC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0CC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0CC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0CC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0CC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0CC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0CCB"/>
    <w:pPr>
      <w:spacing w:after="80"/>
    </w:pPr>
  </w:style>
  <w:style w:type="paragraph" w:customStyle="1" w:styleId="blockbullet2">
    <w:name w:val="block bullet 2"/>
    <w:aliases w:val="bb2"/>
    <w:basedOn w:val="BodyText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0CC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0CC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00CCB"/>
    <w:pPr>
      <w:tabs>
        <w:tab w:val="clear" w:pos="9315"/>
      </w:tabs>
      <w:spacing w:after="120"/>
      <w:ind w:left="1134"/>
      <w:jc w:val="both"/>
    </w:pPr>
    <w:rPr>
      <w:rFonts w:ascii="Arial" w:hAnsi="Arial"/>
    </w:rPr>
  </w:style>
  <w:style w:type="character" w:customStyle="1" w:styleId="AccPolicyalternativeChar">
    <w:name w:val="Acc Policy alternative Char"/>
    <w:link w:val="AccPolicyalternative"/>
    <w:locked/>
    <w:rsid w:val="00000CCB"/>
    <w:rPr>
      <w:rFonts w:ascii="Arial" w:hAnsi="Arial"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0CC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000CC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locked/>
    <w:rsid w:val="00000CCB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00CCB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"/>
    <w:basedOn w:val="block"/>
    <w:link w:val="NormalAngsanaNewChar"/>
    <w:uiPriority w:val="99"/>
    <w:rsid w:val="00000CCB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 w:cs="Times New Roman"/>
      <w:sz w:val="30"/>
      <w:szCs w:val="30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000CCB"/>
    <w:rPr>
      <w:rFonts w:ascii="Angsana New" w:hAnsi="Angsana New" w:cs="Times New Roman"/>
      <w:sz w:val="30"/>
      <w:szCs w:val="30"/>
      <w:lang w:val="en-GB" w:eastAsia="en-US"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000CCB"/>
    <w:pPr>
      <w:ind w:left="720"/>
    </w:pPr>
    <w:rPr>
      <w:szCs w:val="22"/>
    </w:rPr>
  </w:style>
  <w:style w:type="character" w:customStyle="1" w:styleId="shorttext1">
    <w:name w:val="short_text1"/>
    <w:uiPriority w:val="99"/>
    <w:rsid w:val="00000CCB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0CCB"/>
    <w:rPr>
      <w:rFonts w:cs="Times New Roman"/>
    </w:rPr>
  </w:style>
  <w:style w:type="character" w:customStyle="1" w:styleId="gt-icon-text1">
    <w:name w:val="gt-icon-text1"/>
    <w:uiPriority w:val="99"/>
    <w:rsid w:val="00000CCB"/>
    <w:rPr>
      <w:rFonts w:cs="Times New Roman"/>
    </w:rPr>
  </w:style>
  <w:style w:type="character" w:customStyle="1" w:styleId="shorttext">
    <w:name w:val="short_text"/>
    <w:uiPriority w:val="99"/>
    <w:rsid w:val="00000CCB"/>
    <w:rPr>
      <w:rFonts w:cs="Times New Roman"/>
    </w:rPr>
  </w:style>
  <w:style w:type="paragraph" w:customStyle="1" w:styleId="Default">
    <w:name w:val="Default"/>
    <w:rsid w:val="00000CC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0CC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000C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000CC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uiPriority w:val="99"/>
    <w:rsid w:val="00000CC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0CCB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000CC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00CCB"/>
    <w:rPr>
      <w:b/>
      <w:bCs/>
    </w:rPr>
  </w:style>
  <w:style w:type="character" w:customStyle="1" w:styleId="CommentSubjectChar">
    <w:name w:val="Comment Subject Char"/>
    <w:link w:val="CommentSubject"/>
    <w:locked/>
    <w:rsid w:val="00000CCB"/>
    <w:rPr>
      <w:rFonts w:ascii="Arial" w:hAnsi="Arial" w:cs="Times New Roman"/>
      <w:b/>
      <w:bCs/>
      <w:sz w:val="25"/>
      <w:szCs w:val="25"/>
    </w:rPr>
  </w:style>
  <w:style w:type="character" w:styleId="Emphasis">
    <w:name w:val="Emphasis"/>
    <w:uiPriority w:val="20"/>
    <w:qFormat/>
    <w:rsid w:val="009E6165"/>
    <w:rPr>
      <w:rFonts w:cs="Times New Roman"/>
      <w:i/>
      <w:iCs/>
    </w:rPr>
  </w:style>
  <w:style w:type="paragraph" w:styleId="NormalWeb">
    <w:name w:val="Normal (Web)"/>
    <w:basedOn w:val="Normal"/>
    <w:uiPriority w:val="99"/>
    <w:locked/>
    <w:rsid w:val="00AD4B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37B07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593D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5294"/>
    <w:rPr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36529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365294"/>
    <w:rPr>
      <w:rFonts w:ascii="Arial" w:hAnsi="Arial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65294"/>
    <w:pPr>
      <w:ind w:left="4320"/>
    </w:pPr>
    <w:rPr>
      <w:szCs w:val="22"/>
    </w:rPr>
  </w:style>
  <w:style w:type="character" w:customStyle="1" w:styleId="ClosingChar">
    <w:name w:val="Closing Char"/>
    <w:link w:val="Closing"/>
    <w:uiPriority w:val="99"/>
    <w:semiHidden/>
    <w:rsid w:val="0036529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65294"/>
    <w:rPr>
      <w:szCs w:val="22"/>
    </w:rPr>
  </w:style>
  <w:style w:type="character" w:customStyle="1" w:styleId="DateChar">
    <w:name w:val="Date Char"/>
    <w:link w:val="Date"/>
    <w:uiPriority w:val="99"/>
    <w:semiHidden/>
    <w:rsid w:val="0036529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65294"/>
    <w:rPr>
      <w:szCs w:val="22"/>
    </w:rPr>
  </w:style>
  <w:style w:type="character" w:customStyle="1" w:styleId="E-mailSignatureChar">
    <w:name w:val="E-mail Signature Char"/>
    <w:link w:val="E-mailSignature"/>
    <w:uiPriority w:val="99"/>
    <w:semiHidden/>
    <w:rsid w:val="0036529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65294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365294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6529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30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65294"/>
    <w:rPr>
      <w:i/>
      <w:iCs/>
      <w:szCs w:val="22"/>
    </w:rPr>
  </w:style>
  <w:style w:type="character" w:customStyle="1" w:styleId="HTMLAddressChar">
    <w:name w:val="HTML Address Char"/>
    <w:link w:val="HTMLAddress"/>
    <w:uiPriority w:val="99"/>
    <w:semiHidden/>
    <w:rsid w:val="0036529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36529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365294"/>
    <w:rPr>
      <w:rFonts w:ascii="Courier New" w:hAnsi="Courier New"/>
      <w:szCs w:val="2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529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link w:val="IntenseQuote"/>
    <w:uiPriority w:val="30"/>
    <w:rsid w:val="0036529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uiPriority w:val="99"/>
    <w:semiHidden/>
    <w:unhideWhenUsed/>
    <w:locked/>
    <w:rsid w:val="0036529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locked/>
    <w:rsid w:val="0036529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locked/>
    <w:rsid w:val="0036529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6529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6529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6529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locked/>
    <w:rsid w:val="0036529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6529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6529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6529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652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30"/>
    </w:rPr>
  </w:style>
  <w:style w:type="character" w:customStyle="1" w:styleId="MessageHeaderChar">
    <w:name w:val="Message Header Char"/>
    <w:link w:val="MessageHeader"/>
    <w:uiPriority w:val="99"/>
    <w:semiHidden/>
    <w:rsid w:val="00365294"/>
    <w:rPr>
      <w:rFonts w:ascii="Calibri Light" w:eastAsia="Times New Roman" w:hAnsi="Calibri Light" w:cs="Angsana New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65294"/>
    <w:rPr>
      <w:szCs w:val="22"/>
    </w:rPr>
  </w:style>
  <w:style w:type="character" w:customStyle="1" w:styleId="NoteHeadingChar">
    <w:name w:val="Note Heading Char"/>
    <w:link w:val="NoteHeading"/>
    <w:uiPriority w:val="99"/>
    <w:semiHidden/>
    <w:rsid w:val="00365294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6529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link w:val="Quote"/>
    <w:uiPriority w:val="29"/>
    <w:rsid w:val="0036529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65294"/>
    <w:rPr>
      <w:szCs w:val="22"/>
    </w:rPr>
  </w:style>
  <w:style w:type="character" w:customStyle="1" w:styleId="SalutationChar">
    <w:name w:val="Salutation Char"/>
    <w:link w:val="Salutation"/>
    <w:uiPriority w:val="99"/>
    <w:semiHidden/>
    <w:rsid w:val="0036529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365294"/>
    <w:pPr>
      <w:spacing w:after="60"/>
      <w:jc w:val="center"/>
      <w:outlineLvl w:val="1"/>
    </w:pPr>
    <w:rPr>
      <w:rFonts w:ascii="Calibri Light" w:hAnsi="Calibri Light"/>
      <w:sz w:val="24"/>
      <w:szCs w:val="30"/>
    </w:rPr>
  </w:style>
  <w:style w:type="character" w:customStyle="1" w:styleId="SubtitleChar">
    <w:name w:val="Subtitle Char"/>
    <w:link w:val="Subtitle"/>
    <w:rsid w:val="00365294"/>
    <w:rPr>
      <w:rFonts w:ascii="Calibri Light" w:eastAsia="Times New Roman" w:hAnsi="Calibri Light" w:cs="Angsana New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36529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rsid w:val="00365294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65294"/>
    <w:pPr>
      <w:spacing w:before="120"/>
    </w:pPr>
    <w:rPr>
      <w:rFonts w:ascii="Calibri Light" w:hAnsi="Calibri Light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5294"/>
    <w:pPr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/>
      <w:outlineLvl w:val="9"/>
    </w:pPr>
    <w:rPr>
      <w:rFonts w:ascii="Calibri Light" w:hAnsi="Calibri Light"/>
      <w:kern w:val="32"/>
      <w:sz w:val="32"/>
      <w:szCs w:val="40"/>
      <w:u w:val="none"/>
      <w:lang w:val="en-US" w:eastAsia="en-US"/>
    </w:rPr>
  </w:style>
  <w:style w:type="paragraph" w:styleId="Revision">
    <w:name w:val="Revision"/>
    <w:hidden/>
    <w:uiPriority w:val="99"/>
    <w:semiHidden/>
    <w:rsid w:val="00BF67AE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F67A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F67A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67A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67A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67A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67AE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67AE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67AE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67AE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67AE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BF67AE"/>
  </w:style>
  <w:style w:type="table" w:styleId="Table3Deffects2">
    <w:name w:val="Table 3D effects 2"/>
    <w:basedOn w:val="TableNormal"/>
    <w:locked/>
    <w:rsid w:val="00BF67AE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BF67AE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BF67A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67A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locked/>
    <w:rsid w:val="00BF67AE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F67AE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locked/>
    <w:rsid w:val="00BF67AE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F67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BF67AE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044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156E2-1AF3-4B96-A799-FDB87C63B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92</TotalTime>
  <Pages>16</Pages>
  <Words>2703</Words>
  <Characters>15413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18080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thippapha_670</dc:creator>
  <cp:keywords/>
  <cp:lastModifiedBy>Ratchanon, Tawachoo</cp:lastModifiedBy>
  <cp:revision>9</cp:revision>
  <cp:lastPrinted>2023-08-11T08:41:00Z</cp:lastPrinted>
  <dcterms:created xsi:type="dcterms:W3CDTF">2023-08-11T08:24:00Z</dcterms:created>
  <dcterms:modified xsi:type="dcterms:W3CDTF">2023-08-11T12:27:00Z</dcterms:modified>
</cp:coreProperties>
</file>