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099BEA53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E44F031" w14:textId="2753203C" w:rsidR="003776E4" w:rsidRPr="00773265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บุคคลหรือ</w:t>
      </w:r>
      <w:r w:rsidRPr="0077326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B0860DC" w14:textId="6A1114F5" w:rsidR="008F712B" w:rsidRPr="00773265" w:rsidRDefault="008F712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  <w:lang w:val="en-US"/>
        </w:rPr>
        <w:t>ลูกหนี้การค้า</w:t>
      </w:r>
    </w:p>
    <w:p w14:paraId="6DDE5B07" w14:textId="43B4E5EB" w:rsidR="00C13355" w:rsidRPr="00773265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B36294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34BE6747" w14:textId="048F452D" w:rsidR="006D3368" w:rsidRPr="00773265" w:rsidRDefault="003776E4" w:rsidP="006D336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D0065" w:rsidRPr="007732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4671ED" w14:textId="77777777" w:rsidR="00040C03" w:rsidRPr="00773265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หุ้นกู้</w:t>
      </w:r>
    </w:p>
    <w:p w14:paraId="6EB0E655" w14:textId="77599A2F" w:rsidR="00581076" w:rsidRDefault="005A0745" w:rsidP="009A3ED8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773265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773265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773265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437CE4B3" w14:textId="2F606315" w:rsidR="00834296" w:rsidRPr="00834296" w:rsidRDefault="00834296" w:rsidP="00834296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834296">
        <w:rPr>
          <w:rFonts w:ascii="Angsana New" w:hAnsi="Angsana New"/>
          <w:sz w:val="30"/>
          <w:szCs w:val="30"/>
          <w:cs/>
          <w:lang w:val="en-US"/>
        </w:rPr>
        <w:t>ภาษีเงินได้</w:t>
      </w:r>
    </w:p>
    <w:p w14:paraId="480313F8" w14:textId="1CF9F085" w:rsidR="009344BD" w:rsidRDefault="009344BD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61CC9E8C" w14:textId="77777777" w:rsidR="00A567E6" w:rsidRPr="00A567E6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5E68A4CB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</w:t>
      </w:r>
      <w:r w:rsidR="00395870" w:rsidRPr="00395870">
        <w:rPr>
          <w:rFonts w:ascii="Angsana New" w:hAnsi="Angsana New"/>
          <w:sz w:val="30"/>
          <w:szCs w:val="30"/>
          <w:cs/>
          <w:lang w:val="en-US"/>
        </w:rPr>
        <w:t>กับบุคคลหรือ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0552E800" w:rsid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366B8887" w14:textId="7F3DA7BC" w:rsidR="00395870" w:rsidRPr="00EF3225" w:rsidRDefault="006D2A99" w:rsidP="00EF3225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737978CC" w14:textId="3DA88753" w:rsidR="007B2482" w:rsidRPr="00455790" w:rsidRDefault="000D77DB" w:rsidP="00CE7167">
      <w:pPr>
        <w:pStyle w:val="Ang15"/>
      </w:pPr>
      <w:r>
        <w:rPr>
          <w:cs/>
        </w:rPr>
        <w:br w:type="page"/>
      </w:r>
      <w:r w:rsidR="00203EEF" w:rsidRPr="00455790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455790">
        <w:rPr>
          <w:rFonts w:hint="cs"/>
          <w:cs/>
        </w:rPr>
        <w:t>ระหว่างกาล</w:t>
      </w:r>
      <w:r w:rsidR="00203EEF" w:rsidRPr="00455790">
        <w:rPr>
          <w:cs/>
        </w:rPr>
        <w:t>นี้</w:t>
      </w:r>
    </w:p>
    <w:p w14:paraId="161C1EED" w14:textId="77777777" w:rsidR="00B7732B" w:rsidRPr="00455790" w:rsidRDefault="00B7732B" w:rsidP="00CE7167">
      <w:pPr>
        <w:pStyle w:val="Caption"/>
        <w:numPr>
          <w:ilvl w:val="0"/>
          <w:numId w:val="0"/>
        </w:numPr>
        <w:ind w:left="900"/>
      </w:pPr>
    </w:p>
    <w:p w14:paraId="4FDB2477" w14:textId="1A586E26" w:rsidR="007B2482" w:rsidRPr="00455790" w:rsidRDefault="00203EEF" w:rsidP="00CE7167">
      <w:pPr>
        <w:pStyle w:val="Ang15"/>
        <w:rPr>
          <w:lang w:val="en-US"/>
        </w:rPr>
      </w:pPr>
      <w:r w:rsidRPr="00455790">
        <w:rPr>
          <w:cs/>
        </w:rPr>
        <w:t>งบการเงิน</w:t>
      </w:r>
      <w:r w:rsidR="00C41850" w:rsidRPr="00455790">
        <w:rPr>
          <w:rFonts w:hint="cs"/>
          <w:cs/>
        </w:rPr>
        <w:t>ระหว่างกาล</w:t>
      </w:r>
      <w:r w:rsidRPr="00455790">
        <w:rPr>
          <w:cs/>
        </w:rPr>
        <w:t>นี</w:t>
      </w:r>
      <w:r w:rsidR="00800E16" w:rsidRPr="00455790">
        <w:rPr>
          <w:cs/>
        </w:rPr>
        <w:t>้ได้รับอนุมัติให้ออกงบการเงิน</w:t>
      </w:r>
      <w:r w:rsidRPr="00455790">
        <w:rPr>
          <w:cs/>
        </w:rPr>
        <w:t>จาก</w:t>
      </w:r>
      <w:r w:rsidR="00732BAC" w:rsidRPr="00455790">
        <w:rPr>
          <w:cs/>
        </w:rPr>
        <w:t>คณะกรรมการตรวจสอบตามการมอบหมายจากคณะกรรมการบริษัท</w:t>
      </w:r>
      <w:r w:rsidRPr="00455790">
        <w:rPr>
          <w:cs/>
        </w:rPr>
        <w:t xml:space="preserve"> เมื่อวันที่</w:t>
      </w:r>
      <w:r w:rsidR="00502377" w:rsidRPr="00455790">
        <w:rPr>
          <w:rFonts w:hint="cs"/>
          <w:cs/>
        </w:rPr>
        <w:t xml:space="preserve"> </w:t>
      </w:r>
      <w:r w:rsidR="00EF3225">
        <w:rPr>
          <w:lang w:val="en-US"/>
        </w:rPr>
        <w:t>7</w:t>
      </w:r>
      <w:r w:rsidR="00395870">
        <w:rPr>
          <w:lang w:val="en-US"/>
        </w:rPr>
        <w:t xml:space="preserve"> </w:t>
      </w:r>
      <w:r w:rsidR="00E376D0">
        <w:rPr>
          <w:rFonts w:hint="cs"/>
          <w:cs/>
          <w:lang w:val="en-US"/>
        </w:rPr>
        <w:t>สิงหาคม</w:t>
      </w:r>
      <w:r w:rsidR="00395870">
        <w:rPr>
          <w:rFonts w:hint="cs"/>
          <w:cs/>
          <w:lang w:val="en-US"/>
        </w:rPr>
        <w:t xml:space="preserve"> </w:t>
      </w:r>
      <w:r w:rsidR="00395870">
        <w:rPr>
          <w:lang w:val="en-US"/>
        </w:rPr>
        <w:t>2566</w:t>
      </w:r>
    </w:p>
    <w:p w14:paraId="2512D62E" w14:textId="77777777" w:rsidR="00B7732B" w:rsidRPr="00E376D0" w:rsidRDefault="00B7732B" w:rsidP="00CE7167">
      <w:pPr>
        <w:pStyle w:val="Caption"/>
        <w:numPr>
          <w:ilvl w:val="0"/>
          <w:numId w:val="0"/>
        </w:numPr>
        <w:ind w:left="900"/>
      </w:pPr>
    </w:p>
    <w:p w14:paraId="62B1FADB" w14:textId="77777777" w:rsidR="007B2482" w:rsidRPr="00455790" w:rsidRDefault="007B2482" w:rsidP="00CE7167">
      <w:pPr>
        <w:pStyle w:val="Caption"/>
        <w:ind w:left="549" w:hanging="549"/>
      </w:pPr>
      <w:r w:rsidRPr="00455790">
        <w:rPr>
          <w:cs/>
        </w:rPr>
        <w:t>เกณฑ์</w:t>
      </w:r>
      <w:r w:rsidRPr="00455790">
        <w:rPr>
          <w:rFonts w:hint="cs"/>
          <w:cs/>
        </w:rPr>
        <w:t>การจัดทำงบการเงิน</w:t>
      </w:r>
      <w:r w:rsidR="00AA3030" w:rsidRPr="00455790">
        <w:rPr>
          <w:rFonts w:hint="cs"/>
          <w:cs/>
        </w:rPr>
        <w:t>ระหว่างกาล</w:t>
      </w:r>
    </w:p>
    <w:p w14:paraId="60F17F6B" w14:textId="77777777" w:rsidR="007B2482" w:rsidRPr="00455790" w:rsidRDefault="007B2482" w:rsidP="00CE716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="Angsana New" w:hAnsi="Angsana New"/>
          <w:color w:val="000000"/>
          <w:sz w:val="30"/>
          <w:szCs w:val="30"/>
        </w:rPr>
      </w:pPr>
    </w:p>
    <w:p w14:paraId="2AC094D7" w14:textId="3B44967F" w:rsidR="007A7AC4" w:rsidRPr="00455790" w:rsidRDefault="007A7AC4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34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455790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8E780B" w:rsidRPr="0045579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2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455790">
        <w:rPr>
          <w:rFonts w:ascii="Angsana New" w:hAnsi="Angsana New" w:hint="cs"/>
          <w:spacing w:val="2"/>
          <w:sz w:val="30"/>
          <w:szCs w:val="30"/>
          <w:cs/>
        </w:rPr>
        <w:t>และบริษัทย่อย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256</w:t>
      </w:r>
      <w:r w:rsidR="006775CD">
        <w:rPr>
          <w:rFonts w:ascii="Angsana New" w:hAnsi="Angsana New"/>
          <w:spacing w:val="2"/>
          <w:sz w:val="30"/>
          <w:szCs w:val="30"/>
          <w:lang w:val="en-US"/>
        </w:rPr>
        <w:t>5</w:t>
      </w:r>
      <w:r w:rsidRPr="00455790">
        <w:rPr>
          <w:rFonts w:ascii="Angsana New" w:hAnsi="Angsana New"/>
          <w:spacing w:val="2"/>
          <w:sz w:val="30"/>
          <w:szCs w:val="30"/>
        </w:rPr>
        <w:t xml:space="preserve"> </w:t>
      </w:r>
    </w:p>
    <w:p w14:paraId="37724DEB" w14:textId="77777777" w:rsidR="0074609D" w:rsidRPr="00455790" w:rsidRDefault="0074609D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362F70B" w14:textId="47A7E146" w:rsidR="002C5ECA" w:rsidRPr="00455790" w:rsidRDefault="007A7AC4" w:rsidP="007A7AC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256</w:t>
      </w:r>
      <w:r w:rsidR="006775CD">
        <w:rPr>
          <w:rFonts w:ascii="Angsana New" w:hAnsi="Angsana New"/>
          <w:spacing w:val="2"/>
          <w:sz w:val="30"/>
          <w:szCs w:val="30"/>
          <w:lang w:val="en-US"/>
        </w:rPr>
        <w:t>5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692B71EE" w14:textId="77777777" w:rsidR="00F12AB9" w:rsidRPr="00455790" w:rsidRDefault="00F12AB9" w:rsidP="007A7AC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063C9D6" w14:textId="30CEF006" w:rsidR="007B2482" w:rsidRPr="00455790" w:rsidRDefault="0000702A" w:rsidP="00435278">
      <w:pPr>
        <w:pStyle w:val="Caption"/>
        <w:rPr>
          <w:cs/>
        </w:rPr>
      </w:pPr>
      <w:r w:rsidRPr="00455790">
        <w:rPr>
          <w:rFonts w:hint="cs"/>
          <w:cs/>
        </w:rPr>
        <w:t>บุคคลหรือ</w:t>
      </w:r>
      <w:r w:rsidR="007B2482" w:rsidRPr="00455790">
        <w:rPr>
          <w:cs/>
        </w:rPr>
        <w:t>กิจการที่เกี่ยวข้องกัน</w:t>
      </w:r>
    </w:p>
    <w:p w14:paraId="1F42FC6C" w14:textId="77777777" w:rsidR="00CF2B36" w:rsidRPr="00455790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57C5EAC" w14:textId="49F19907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455790">
        <w:rPr>
          <w:rFonts w:ascii="Angsana New" w:hAnsi="Angsana New" w:hint="cs"/>
          <w:sz w:val="30"/>
          <w:szCs w:val="30"/>
          <w:cs/>
        </w:rPr>
        <w:t>บริษัทใหญ่</w:t>
      </w:r>
      <w:r w:rsidR="00AA69FA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บริษัทย่อย</w:t>
      </w:r>
      <w:r w:rsidR="00AA69FA">
        <w:rPr>
          <w:rFonts w:ascii="Angsana New" w:hAnsi="Angsana New"/>
          <w:sz w:val="30"/>
          <w:szCs w:val="30"/>
        </w:rPr>
        <w:t xml:space="preserve"> </w:t>
      </w:r>
      <w:r w:rsidR="00AA69F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455790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F04358" w:rsidRPr="00455790">
        <w:rPr>
          <w:rFonts w:ascii="Angsana New" w:hAnsi="Angsana New"/>
          <w:sz w:val="30"/>
          <w:szCs w:val="30"/>
          <w:lang w:val="en-US"/>
        </w:rPr>
        <w:t>4</w:t>
      </w:r>
      <w:r w:rsidRPr="0045579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455790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Pr="00455790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 </w:t>
      </w:r>
    </w:p>
    <w:p w14:paraId="6F48DF0C" w14:textId="77777777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A1C525" w14:textId="394BBF10" w:rsidR="00AC5D2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55790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136359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455790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455790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8971B3" w:rsidRPr="00455790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136359">
        <w:rPr>
          <w:rFonts w:ascii="Angsana New" w:hAnsi="Angsana New"/>
          <w:spacing w:val="-4"/>
          <w:sz w:val="30"/>
          <w:szCs w:val="30"/>
          <w:lang w:val="en-US"/>
        </w:rPr>
        <w:t>0</w:t>
      </w:r>
      <w:r w:rsidR="00455790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455790">
        <w:rPr>
          <w:rFonts w:ascii="Angsana New" w:hAnsi="Angsana New" w:hint="cs"/>
          <w:spacing w:val="-4"/>
          <w:sz w:val="30"/>
          <w:szCs w:val="30"/>
          <w:cs/>
          <w:lang w:val="en-US"/>
        </w:rPr>
        <w:t>ม</w:t>
      </w:r>
      <w:r w:rsidR="00136359">
        <w:rPr>
          <w:rFonts w:ascii="Angsana New" w:hAnsi="Angsana New" w:hint="cs"/>
          <w:spacing w:val="-4"/>
          <w:sz w:val="30"/>
          <w:szCs w:val="30"/>
          <w:cs/>
          <w:lang w:val="en-US"/>
        </w:rPr>
        <w:t>ิถุนายน</w:t>
      </w:r>
      <w:r w:rsidR="004557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AA69FA">
        <w:rPr>
          <w:rFonts w:ascii="Angsana New" w:hAnsi="Angsana New"/>
          <w:spacing w:val="-4"/>
          <w:sz w:val="30"/>
          <w:szCs w:val="30"/>
          <w:lang w:val="en-US"/>
        </w:rPr>
        <w:t>6</w:t>
      </w:r>
    </w:p>
    <w:p w14:paraId="61631DD0" w14:textId="13BFCFB0" w:rsidR="00AC5D2D" w:rsidRPr="00136359" w:rsidRDefault="00AC5D2D">
      <w:pPr>
        <w:spacing w:line="240" w:lineRule="auto"/>
        <w:rPr>
          <w:rFonts w:ascii="Angsana New" w:hAnsi="Angsana New"/>
          <w:spacing w:val="-4"/>
          <w:sz w:val="30"/>
          <w:szCs w:val="30"/>
          <w:lang w:val="en-US"/>
        </w:rPr>
      </w:pPr>
    </w:p>
    <w:p w14:paraId="059FC9DC" w14:textId="77777777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  <w:lang w:val="en-US" w:eastAsia="x-none"/>
        </w:rPr>
      </w:pPr>
      <w:r>
        <w:rPr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97"/>
        <w:gridCol w:w="270"/>
        <w:gridCol w:w="1143"/>
        <w:gridCol w:w="270"/>
        <w:gridCol w:w="1116"/>
        <w:gridCol w:w="270"/>
        <w:gridCol w:w="1134"/>
      </w:tblGrid>
      <w:tr w:rsidR="00E376D0" w:rsidRPr="00715194" w14:paraId="409D95A2" w14:textId="77777777" w:rsidTr="00690483">
        <w:trPr>
          <w:trHeight w:val="641"/>
          <w:tblHeader/>
        </w:trPr>
        <w:tc>
          <w:tcPr>
            <w:tcW w:w="3780" w:type="dxa"/>
          </w:tcPr>
          <w:p w14:paraId="3833FA5B" w14:textId="77777777" w:rsidR="00E376D0" w:rsidRPr="00715194" w:rsidRDefault="00E376D0" w:rsidP="00690483">
            <w:pPr>
              <w:pStyle w:val="BodyText"/>
              <w:tabs>
                <w:tab w:val="left" w:pos="345"/>
              </w:tabs>
              <w:spacing w:after="0" w:line="240" w:lineRule="auto"/>
              <w:ind w:left="255" w:right="-109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4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3D183CFE" w14:textId="77777777" w:rsidR="00E376D0" w:rsidRPr="00715194" w:rsidRDefault="00E376D0" w:rsidP="0069048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E89E22" w14:textId="77777777" w:rsidR="00E376D0" w:rsidRPr="00715194" w:rsidRDefault="00E376D0" w:rsidP="0069048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8077198" w14:textId="77777777" w:rsidR="00E376D0" w:rsidRPr="00715194" w:rsidRDefault="00E376D0" w:rsidP="0069048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715194" w14:paraId="0888972D" w14:textId="77777777" w:rsidTr="00C71496">
        <w:trPr>
          <w:trHeight w:val="397"/>
          <w:tblHeader/>
        </w:trPr>
        <w:tc>
          <w:tcPr>
            <w:tcW w:w="3780" w:type="dxa"/>
            <w:vAlign w:val="bottom"/>
          </w:tcPr>
          <w:p w14:paraId="78823147" w14:textId="77777777" w:rsidR="00E376D0" w:rsidRPr="00715194" w:rsidRDefault="00E376D0" w:rsidP="00E376D0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97" w:type="dxa"/>
          </w:tcPr>
          <w:p w14:paraId="35A9714C" w14:textId="6AFD56A9" w:rsidR="00E376D0" w:rsidRPr="00715194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D7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14:paraId="406C37DE" w14:textId="77777777" w:rsidR="00E376D0" w:rsidRPr="00715194" w:rsidRDefault="00E376D0" w:rsidP="00E376D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A80F86" w14:textId="5C1BC881" w:rsidR="00E376D0" w:rsidRPr="00715194" w:rsidRDefault="00E376D0" w:rsidP="00E376D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D7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54685348" w14:textId="77777777" w:rsidR="00E376D0" w:rsidRPr="00715194" w:rsidRDefault="00E376D0" w:rsidP="00E376D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4FD58F" w14:textId="402A2314" w:rsidR="00E376D0" w:rsidRPr="00715194" w:rsidRDefault="00E376D0" w:rsidP="00E376D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5D7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14:paraId="2EC0B813" w14:textId="77777777" w:rsidR="00E376D0" w:rsidRPr="00715194" w:rsidRDefault="00E376D0" w:rsidP="00E376D0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6284AC" w14:textId="6445A9DB" w:rsidR="00E376D0" w:rsidRPr="00715194" w:rsidRDefault="00E376D0" w:rsidP="00E376D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D7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E376D0" w:rsidRPr="00715194" w14:paraId="5675E100" w14:textId="77777777" w:rsidTr="00690483">
        <w:trPr>
          <w:trHeight w:val="353"/>
          <w:tblHeader/>
        </w:trPr>
        <w:tc>
          <w:tcPr>
            <w:tcW w:w="3780" w:type="dxa"/>
          </w:tcPr>
          <w:p w14:paraId="7B1C40E8" w14:textId="77777777" w:rsidR="00E376D0" w:rsidRPr="00EC291A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5F300E4" w14:textId="77777777" w:rsidR="00E376D0" w:rsidRPr="00715194" w:rsidRDefault="00E376D0" w:rsidP="00E376D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6D0" w:rsidRPr="00715194" w14:paraId="7250DCE4" w14:textId="77777777" w:rsidTr="00690483">
        <w:tc>
          <w:tcPr>
            <w:tcW w:w="3780" w:type="dxa"/>
          </w:tcPr>
          <w:p w14:paraId="0345A35B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7" w:type="dxa"/>
          </w:tcPr>
          <w:p w14:paraId="2198922F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2CCA6C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25E8EAA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3EC4C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5DCDF9A" w14:textId="77777777" w:rsidR="00E376D0" w:rsidRPr="0074022A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7ACF11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669AE3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76D0" w:rsidRPr="00715194" w14:paraId="13C04E5F" w14:textId="77777777" w:rsidTr="00690483">
        <w:tc>
          <w:tcPr>
            <w:tcW w:w="3780" w:type="dxa"/>
          </w:tcPr>
          <w:p w14:paraId="2336FC48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97" w:type="dxa"/>
          </w:tcPr>
          <w:p w14:paraId="0F792DE7" w14:textId="1E4AA3EC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1,657,823</w:t>
            </w:r>
          </w:p>
        </w:tc>
        <w:tc>
          <w:tcPr>
            <w:tcW w:w="270" w:type="dxa"/>
          </w:tcPr>
          <w:p w14:paraId="36E29EEE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EF7EA27" w14:textId="7B1C074F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1,013,917</w:t>
            </w:r>
          </w:p>
        </w:tc>
        <w:tc>
          <w:tcPr>
            <w:tcW w:w="270" w:type="dxa"/>
          </w:tcPr>
          <w:p w14:paraId="77DE9DE6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6" w:type="dxa"/>
          </w:tcPr>
          <w:p w14:paraId="325C888D" w14:textId="7D1BF67B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1,657,823</w:t>
            </w:r>
          </w:p>
        </w:tc>
        <w:tc>
          <w:tcPr>
            <w:tcW w:w="270" w:type="dxa"/>
          </w:tcPr>
          <w:p w14:paraId="22EF56C7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E0C3B1" w14:textId="603F2CAF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1,013,917</w:t>
            </w:r>
          </w:p>
        </w:tc>
      </w:tr>
      <w:tr w:rsidR="00E376D0" w:rsidRPr="00715194" w14:paraId="1D6C3CA2" w14:textId="77777777" w:rsidTr="00690483">
        <w:tc>
          <w:tcPr>
            <w:tcW w:w="3780" w:type="dxa"/>
          </w:tcPr>
          <w:p w14:paraId="538B49A8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97" w:type="dxa"/>
          </w:tcPr>
          <w:p w14:paraId="2195A63F" w14:textId="5DE75E76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1,697,864</w:t>
            </w:r>
          </w:p>
        </w:tc>
        <w:tc>
          <w:tcPr>
            <w:tcW w:w="270" w:type="dxa"/>
          </w:tcPr>
          <w:p w14:paraId="05178E2A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3B59B79" w14:textId="33EC91D0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1,612,235</w:t>
            </w:r>
          </w:p>
        </w:tc>
        <w:tc>
          <w:tcPr>
            <w:tcW w:w="270" w:type="dxa"/>
          </w:tcPr>
          <w:p w14:paraId="191A7655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73A5AA5" w14:textId="5D1425B6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1,697,864</w:t>
            </w:r>
          </w:p>
        </w:tc>
        <w:tc>
          <w:tcPr>
            <w:tcW w:w="270" w:type="dxa"/>
          </w:tcPr>
          <w:p w14:paraId="04B43586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761765" w14:textId="4E756FCC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1,612,235</w:t>
            </w:r>
          </w:p>
        </w:tc>
      </w:tr>
      <w:tr w:rsidR="00E376D0" w:rsidRPr="00715194" w14:paraId="479A1369" w14:textId="77777777" w:rsidTr="00690483">
        <w:tc>
          <w:tcPr>
            <w:tcW w:w="3780" w:type="dxa"/>
          </w:tcPr>
          <w:p w14:paraId="5C5EDC81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7" w:type="dxa"/>
          </w:tcPr>
          <w:p w14:paraId="3E3E2FE8" w14:textId="1A6D2E7C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2,610</w:t>
            </w:r>
          </w:p>
        </w:tc>
        <w:tc>
          <w:tcPr>
            <w:tcW w:w="270" w:type="dxa"/>
          </w:tcPr>
          <w:p w14:paraId="72C0B876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6717742" w14:textId="1A4491E4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2,133</w:t>
            </w:r>
          </w:p>
        </w:tc>
        <w:tc>
          <w:tcPr>
            <w:tcW w:w="270" w:type="dxa"/>
          </w:tcPr>
          <w:p w14:paraId="29F90A80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52149D13" w14:textId="48CC38F1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2,610</w:t>
            </w:r>
          </w:p>
        </w:tc>
        <w:tc>
          <w:tcPr>
            <w:tcW w:w="270" w:type="dxa"/>
          </w:tcPr>
          <w:p w14:paraId="7BDAD42A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0A4F8A" w14:textId="0C67664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2,133</w:t>
            </w:r>
          </w:p>
        </w:tc>
      </w:tr>
      <w:tr w:rsidR="00E376D0" w:rsidRPr="00715194" w14:paraId="71A2FD65" w14:textId="77777777" w:rsidTr="00690483">
        <w:tc>
          <w:tcPr>
            <w:tcW w:w="3780" w:type="dxa"/>
          </w:tcPr>
          <w:p w14:paraId="7CE77869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97" w:type="dxa"/>
          </w:tcPr>
          <w:p w14:paraId="5703491B" w14:textId="3754E255" w:rsidR="00E376D0" w:rsidRPr="00715194" w:rsidRDefault="00ED0D48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46,889</w:t>
            </w:r>
          </w:p>
        </w:tc>
        <w:tc>
          <w:tcPr>
            <w:tcW w:w="270" w:type="dxa"/>
          </w:tcPr>
          <w:p w14:paraId="34187F7B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ADF5007" w14:textId="5F3232C8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46,889</w:t>
            </w:r>
          </w:p>
        </w:tc>
        <w:tc>
          <w:tcPr>
            <w:tcW w:w="270" w:type="dxa"/>
          </w:tcPr>
          <w:p w14:paraId="540DD4D0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31AA1936" w14:textId="02BA596D" w:rsidR="00E376D0" w:rsidRPr="00715194" w:rsidRDefault="00ED0D48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46,889</w:t>
            </w:r>
          </w:p>
        </w:tc>
        <w:tc>
          <w:tcPr>
            <w:tcW w:w="270" w:type="dxa"/>
          </w:tcPr>
          <w:p w14:paraId="65960ACD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2940AD" w14:textId="16F8D9BE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46,889</w:t>
            </w:r>
          </w:p>
        </w:tc>
      </w:tr>
      <w:tr w:rsidR="00E376D0" w:rsidRPr="00715194" w14:paraId="2AFC5737" w14:textId="77777777" w:rsidTr="00690483">
        <w:tc>
          <w:tcPr>
            <w:tcW w:w="3780" w:type="dxa"/>
          </w:tcPr>
          <w:p w14:paraId="14DFEFA6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71519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197" w:type="dxa"/>
          </w:tcPr>
          <w:p w14:paraId="6DF972C4" w14:textId="5986FE14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19,111</w:t>
            </w:r>
          </w:p>
        </w:tc>
        <w:tc>
          <w:tcPr>
            <w:tcW w:w="270" w:type="dxa"/>
          </w:tcPr>
          <w:p w14:paraId="15B4C3A4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2C2168F" w14:textId="712A5A6D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19,111</w:t>
            </w:r>
          </w:p>
        </w:tc>
        <w:tc>
          <w:tcPr>
            <w:tcW w:w="270" w:type="dxa"/>
          </w:tcPr>
          <w:p w14:paraId="7AE85DB0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3F5F1ECD" w14:textId="7CC99DC6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19,111</w:t>
            </w:r>
          </w:p>
        </w:tc>
        <w:tc>
          <w:tcPr>
            <w:tcW w:w="270" w:type="dxa"/>
          </w:tcPr>
          <w:p w14:paraId="3F2D6DAC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D53919" w14:textId="3E28DDB1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19,111</w:t>
            </w:r>
          </w:p>
        </w:tc>
      </w:tr>
      <w:tr w:rsidR="00E376D0" w:rsidRPr="00BC0624" w14:paraId="2E2F8BDD" w14:textId="77777777" w:rsidTr="00690483">
        <w:tc>
          <w:tcPr>
            <w:tcW w:w="3780" w:type="dxa"/>
          </w:tcPr>
          <w:p w14:paraId="2DAA985F" w14:textId="77777777" w:rsidR="00E376D0" w:rsidRPr="00A705EE" w:rsidRDefault="00E376D0" w:rsidP="00E376D0">
            <w:pPr>
              <w:ind w:right="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7" w:type="dxa"/>
          </w:tcPr>
          <w:p w14:paraId="04A4419E" w14:textId="78DA3A70" w:rsidR="00E376D0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3,182</w:t>
            </w:r>
          </w:p>
        </w:tc>
        <w:tc>
          <w:tcPr>
            <w:tcW w:w="270" w:type="dxa"/>
          </w:tcPr>
          <w:p w14:paraId="2C75FA5B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5123220" w14:textId="1177F401" w:rsidR="00E376D0" w:rsidRPr="001E050E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2,920</w:t>
            </w:r>
          </w:p>
        </w:tc>
        <w:tc>
          <w:tcPr>
            <w:tcW w:w="270" w:type="dxa"/>
          </w:tcPr>
          <w:p w14:paraId="6619D0E3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076F7773" w14:textId="44A91DE0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3,182</w:t>
            </w:r>
          </w:p>
        </w:tc>
        <w:tc>
          <w:tcPr>
            <w:tcW w:w="270" w:type="dxa"/>
          </w:tcPr>
          <w:p w14:paraId="5A46283B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8234C7" w14:textId="2986024A" w:rsidR="00E376D0" w:rsidRPr="00BC062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2,920</w:t>
            </w:r>
          </w:p>
        </w:tc>
      </w:tr>
      <w:tr w:rsidR="00E376D0" w:rsidRPr="00BC0624" w14:paraId="59F15E2D" w14:textId="77777777" w:rsidTr="00690483">
        <w:tc>
          <w:tcPr>
            <w:tcW w:w="3780" w:type="dxa"/>
          </w:tcPr>
          <w:p w14:paraId="71156164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5EE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</w:tcPr>
          <w:p w14:paraId="5C463DCD" w14:textId="5AA12A7B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8,761</w:t>
            </w:r>
          </w:p>
        </w:tc>
        <w:tc>
          <w:tcPr>
            <w:tcW w:w="270" w:type="dxa"/>
          </w:tcPr>
          <w:p w14:paraId="0DBDC0B6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396B46C" w14:textId="27DC6FBD" w:rsidR="00E376D0" w:rsidRPr="001E050E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8,682</w:t>
            </w:r>
          </w:p>
        </w:tc>
        <w:tc>
          <w:tcPr>
            <w:tcW w:w="270" w:type="dxa"/>
          </w:tcPr>
          <w:p w14:paraId="079476D1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659EF2C3" w14:textId="39DBDC1F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8,761</w:t>
            </w:r>
          </w:p>
        </w:tc>
        <w:tc>
          <w:tcPr>
            <w:tcW w:w="270" w:type="dxa"/>
          </w:tcPr>
          <w:p w14:paraId="1DD3FD95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B3EF54" w14:textId="082C4CE2" w:rsidR="00E376D0" w:rsidRPr="00BC062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8,682</w:t>
            </w:r>
          </w:p>
        </w:tc>
      </w:tr>
      <w:tr w:rsidR="00E376D0" w:rsidRPr="00715194" w14:paraId="311409AD" w14:textId="77777777" w:rsidTr="00690483">
        <w:tc>
          <w:tcPr>
            <w:tcW w:w="3780" w:type="dxa"/>
            <w:shd w:val="clear" w:color="auto" w:fill="auto"/>
          </w:tcPr>
          <w:p w14:paraId="1BB6DD6F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97" w:type="dxa"/>
            <w:shd w:val="clear" w:color="auto" w:fill="auto"/>
          </w:tcPr>
          <w:p w14:paraId="5159B32E" w14:textId="490E33C0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708,000</w:t>
            </w:r>
          </w:p>
        </w:tc>
        <w:tc>
          <w:tcPr>
            <w:tcW w:w="270" w:type="dxa"/>
            <w:shd w:val="clear" w:color="auto" w:fill="auto"/>
          </w:tcPr>
          <w:p w14:paraId="793BCCF7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06331718" w14:textId="6FE84B93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767,000</w:t>
            </w:r>
          </w:p>
        </w:tc>
        <w:tc>
          <w:tcPr>
            <w:tcW w:w="270" w:type="dxa"/>
          </w:tcPr>
          <w:p w14:paraId="7109B4D4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1C6B234D" w14:textId="783B4352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708,000</w:t>
            </w:r>
          </w:p>
        </w:tc>
        <w:tc>
          <w:tcPr>
            <w:tcW w:w="270" w:type="dxa"/>
            <w:shd w:val="clear" w:color="auto" w:fill="auto"/>
          </w:tcPr>
          <w:p w14:paraId="5536053B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473947C" w14:textId="3766193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767,000</w:t>
            </w:r>
          </w:p>
        </w:tc>
      </w:tr>
      <w:tr w:rsidR="00580926" w:rsidRPr="00715194" w14:paraId="762719BC" w14:textId="77777777" w:rsidTr="003D00C8">
        <w:tc>
          <w:tcPr>
            <w:tcW w:w="3780" w:type="dxa"/>
          </w:tcPr>
          <w:p w14:paraId="451DBE1A" w14:textId="36CD6C70" w:rsidR="00580926" w:rsidRPr="00715194" w:rsidRDefault="00580926" w:rsidP="00580926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5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  <w:shd w:val="clear" w:color="auto" w:fill="auto"/>
          </w:tcPr>
          <w:p w14:paraId="2112B567" w14:textId="77777777" w:rsidR="00580926" w:rsidRPr="00715194" w:rsidRDefault="00580926" w:rsidP="00580926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C5EE9B" w14:textId="77777777" w:rsidR="00580926" w:rsidRPr="00715194" w:rsidRDefault="00580926" w:rsidP="0058092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55FA75E" w14:textId="77777777" w:rsidR="00580926" w:rsidRDefault="00580926" w:rsidP="00580926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A4B309" w14:textId="77777777" w:rsidR="00580926" w:rsidRPr="00715194" w:rsidRDefault="00580926" w:rsidP="00580926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6756411" w14:textId="77777777" w:rsidR="00580926" w:rsidRPr="00715194" w:rsidRDefault="00580926" w:rsidP="00580926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8CCD7E" w14:textId="77777777" w:rsidR="00580926" w:rsidRPr="00715194" w:rsidRDefault="00580926" w:rsidP="00580926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4B45B80" w14:textId="77777777" w:rsidR="00580926" w:rsidRDefault="00580926" w:rsidP="00580926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80926" w:rsidRPr="00715194" w14:paraId="3EF05F95" w14:textId="77777777" w:rsidTr="003D00C8">
        <w:tc>
          <w:tcPr>
            <w:tcW w:w="3780" w:type="dxa"/>
          </w:tcPr>
          <w:p w14:paraId="70990E6A" w14:textId="01C5CA3A" w:rsidR="00580926" w:rsidRPr="00715194" w:rsidRDefault="00580926" w:rsidP="00580926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  <w:shd w:val="clear" w:color="auto" w:fill="auto"/>
          </w:tcPr>
          <w:p w14:paraId="3ACAE215" w14:textId="2CDE0F3D" w:rsidR="00580926" w:rsidRPr="00715194" w:rsidRDefault="00B8603F" w:rsidP="00B860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5016EC" w14:textId="77777777" w:rsidR="00580926" w:rsidRPr="00715194" w:rsidRDefault="00580926" w:rsidP="0058092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F8C26A9" w14:textId="1C758590" w:rsidR="00580926" w:rsidRDefault="00580926" w:rsidP="005809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EB413D0" w14:textId="77777777" w:rsidR="00580926" w:rsidRPr="00715194" w:rsidRDefault="00580926" w:rsidP="00580926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7D68D40C" w14:textId="60F8BBE2" w:rsidR="00580926" w:rsidRPr="00715194" w:rsidRDefault="00EF3225" w:rsidP="00580926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="001322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</w:p>
        </w:tc>
        <w:tc>
          <w:tcPr>
            <w:tcW w:w="270" w:type="dxa"/>
            <w:shd w:val="clear" w:color="auto" w:fill="auto"/>
          </w:tcPr>
          <w:p w14:paraId="399BC71F" w14:textId="77777777" w:rsidR="00580926" w:rsidRPr="00715194" w:rsidRDefault="00580926" w:rsidP="00580926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32C65B" w14:textId="6391B63C" w:rsidR="00580926" w:rsidRDefault="00580926" w:rsidP="00580926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376D0" w:rsidRPr="001E050E" w14:paraId="7DF9A809" w14:textId="77777777" w:rsidTr="00690483">
        <w:tc>
          <w:tcPr>
            <w:tcW w:w="3780" w:type="dxa"/>
            <w:shd w:val="clear" w:color="auto" w:fill="auto"/>
          </w:tcPr>
          <w:p w14:paraId="68C40744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14:paraId="4357983D" w14:textId="77777777" w:rsidR="00E376D0" w:rsidRPr="00715194" w:rsidRDefault="00E376D0" w:rsidP="00E376D0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784284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A9C7A13" w14:textId="77777777" w:rsidR="00E376D0" w:rsidRPr="00715194" w:rsidRDefault="00E376D0" w:rsidP="00E376D0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04069D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57E9B76" w14:textId="77777777" w:rsidR="00E376D0" w:rsidRPr="00715194" w:rsidRDefault="00E376D0" w:rsidP="00E376D0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1EE352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D039862" w14:textId="77777777" w:rsidR="00E376D0" w:rsidRPr="001E050E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76D0" w:rsidRPr="00715194" w14:paraId="539F68B6" w14:textId="77777777" w:rsidTr="00690483">
        <w:tc>
          <w:tcPr>
            <w:tcW w:w="3780" w:type="dxa"/>
          </w:tcPr>
          <w:p w14:paraId="6DB06990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</w:tcPr>
          <w:p w14:paraId="23CEA2BD" w14:textId="31448929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3,634</w:t>
            </w:r>
          </w:p>
        </w:tc>
        <w:tc>
          <w:tcPr>
            <w:tcW w:w="270" w:type="dxa"/>
          </w:tcPr>
          <w:p w14:paraId="4945F604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BFBCAA0" w14:textId="7B7E5BEB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  <w:tc>
          <w:tcPr>
            <w:tcW w:w="270" w:type="dxa"/>
          </w:tcPr>
          <w:p w14:paraId="2599276E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7F8A6F7D" w14:textId="5D13BA74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3,634</w:t>
            </w:r>
          </w:p>
        </w:tc>
        <w:tc>
          <w:tcPr>
            <w:tcW w:w="270" w:type="dxa"/>
          </w:tcPr>
          <w:p w14:paraId="7CE40804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147A29" w14:textId="17C1DE4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</w:tr>
      <w:tr w:rsidR="00E376D0" w:rsidRPr="00715194" w14:paraId="4EABF89A" w14:textId="77777777" w:rsidTr="00690483">
        <w:tc>
          <w:tcPr>
            <w:tcW w:w="3780" w:type="dxa"/>
          </w:tcPr>
          <w:p w14:paraId="2580E496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</w:tcPr>
          <w:p w14:paraId="5CCE197E" w14:textId="4943F766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36,157</w:t>
            </w:r>
          </w:p>
        </w:tc>
        <w:tc>
          <w:tcPr>
            <w:tcW w:w="270" w:type="dxa"/>
          </w:tcPr>
          <w:p w14:paraId="69B4F028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D6E1242" w14:textId="45E801BC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6,363</w:t>
            </w:r>
          </w:p>
        </w:tc>
        <w:tc>
          <w:tcPr>
            <w:tcW w:w="270" w:type="dxa"/>
          </w:tcPr>
          <w:p w14:paraId="62BF651C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396DC08" w14:textId="41FE16AB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36,157</w:t>
            </w:r>
          </w:p>
        </w:tc>
        <w:tc>
          <w:tcPr>
            <w:tcW w:w="270" w:type="dxa"/>
          </w:tcPr>
          <w:p w14:paraId="2D83F839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AD669F7" w14:textId="54A74595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6,363</w:t>
            </w:r>
          </w:p>
        </w:tc>
      </w:tr>
      <w:tr w:rsidR="00E376D0" w:rsidRPr="00BC24FB" w14:paraId="1CD2F9C3" w14:textId="77777777" w:rsidTr="00690483">
        <w:tc>
          <w:tcPr>
            <w:tcW w:w="3780" w:type="dxa"/>
          </w:tcPr>
          <w:p w14:paraId="366D1DEA" w14:textId="77777777" w:rsidR="00E376D0" w:rsidRPr="00554DD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7" w:type="dxa"/>
          </w:tcPr>
          <w:p w14:paraId="1321580D" w14:textId="0131EF46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70" w:type="dxa"/>
          </w:tcPr>
          <w:p w14:paraId="013BAD7D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97B41D1" w14:textId="7CE80EAF" w:rsidR="00E376D0" w:rsidRPr="00BC24FB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</w:tcPr>
          <w:p w14:paraId="3898CB9D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58C81F6C" w14:textId="00F69D62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70" w:type="dxa"/>
          </w:tcPr>
          <w:p w14:paraId="106A66D3" w14:textId="77777777" w:rsidR="00E376D0" w:rsidRPr="00BC24FB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CF77867" w14:textId="1F4C8903" w:rsidR="00E376D0" w:rsidRPr="00BC24FB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</w:tr>
      <w:tr w:rsidR="00E376D0" w:rsidRPr="00F72C65" w14:paraId="193A0191" w14:textId="77777777" w:rsidTr="00690483">
        <w:tc>
          <w:tcPr>
            <w:tcW w:w="3780" w:type="dxa"/>
          </w:tcPr>
          <w:p w14:paraId="64C4685B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97" w:type="dxa"/>
          </w:tcPr>
          <w:p w14:paraId="5DE465F1" w14:textId="48CD86A9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  <w:tc>
          <w:tcPr>
            <w:tcW w:w="270" w:type="dxa"/>
          </w:tcPr>
          <w:p w14:paraId="1E27A432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1D2DD3D" w14:textId="1E6139F6" w:rsidR="00E376D0" w:rsidRPr="00F72C65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417E6D83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A3C1A46" w14:textId="178627CC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  <w:tc>
          <w:tcPr>
            <w:tcW w:w="270" w:type="dxa"/>
          </w:tcPr>
          <w:p w14:paraId="5EC8C78B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9C10B6" w14:textId="2DCFAB17" w:rsidR="00E376D0" w:rsidRPr="00F72C65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</w:tr>
      <w:tr w:rsidR="00E376D0" w:rsidRPr="00715194" w14:paraId="0340B6F2" w14:textId="77777777" w:rsidTr="00690483">
        <w:tc>
          <w:tcPr>
            <w:tcW w:w="3780" w:type="dxa"/>
          </w:tcPr>
          <w:p w14:paraId="47DE99CB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97" w:type="dxa"/>
          </w:tcPr>
          <w:p w14:paraId="41BEDD48" w14:textId="7E1FD51F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70,712</w:t>
            </w:r>
          </w:p>
        </w:tc>
        <w:tc>
          <w:tcPr>
            <w:tcW w:w="270" w:type="dxa"/>
          </w:tcPr>
          <w:p w14:paraId="523BF982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1DFCEB6" w14:textId="4D788B12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50,755</w:t>
            </w:r>
          </w:p>
        </w:tc>
        <w:tc>
          <w:tcPr>
            <w:tcW w:w="270" w:type="dxa"/>
          </w:tcPr>
          <w:p w14:paraId="6209F7D4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3756672" w14:textId="5737E36A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70,712</w:t>
            </w:r>
          </w:p>
        </w:tc>
        <w:tc>
          <w:tcPr>
            <w:tcW w:w="270" w:type="dxa"/>
          </w:tcPr>
          <w:p w14:paraId="39E7E281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FE94675" w14:textId="13FF0C0F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50,755</w:t>
            </w:r>
          </w:p>
        </w:tc>
      </w:tr>
      <w:tr w:rsidR="00E376D0" w:rsidRPr="00715194" w14:paraId="2C12F9FA" w14:textId="77777777" w:rsidTr="00690483">
        <w:tc>
          <w:tcPr>
            <w:tcW w:w="3780" w:type="dxa"/>
          </w:tcPr>
          <w:p w14:paraId="64B71D7B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97" w:type="dxa"/>
          </w:tcPr>
          <w:p w14:paraId="5FF2E109" w14:textId="53CCFFE4" w:rsidR="00E376D0" w:rsidRPr="00715194" w:rsidRDefault="00EF3225" w:rsidP="00EF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AFEF97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0F8714C1" w14:textId="43E78FC4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4C33D9A0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7C309AB9" w14:textId="5452EFE0" w:rsidR="00E376D0" w:rsidRPr="00715194" w:rsidRDefault="00EF3225" w:rsidP="00EF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ACB5F9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FCDFA95" w14:textId="1C449926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</w:tr>
      <w:tr w:rsidR="00E376D0" w:rsidRPr="00BC0624" w14:paraId="736D6AE3" w14:textId="77777777" w:rsidTr="00690483">
        <w:tc>
          <w:tcPr>
            <w:tcW w:w="3780" w:type="dxa"/>
          </w:tcPr>
          <w:p w14:paraId="6F0CA91C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7" w:type="dxa"/>
          </w:tcPr>
          <w:p w14:paraId="53C08757" w14:textId="1B38F323" w:rsidR="00E376D0" w:rsidRPr="00715194" w:rsidRDefault="00EF3225" w:rsidP="00EF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14EB4D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993A284" w14:textId="350F4A3A" w:rsidR="00E376D0" w:rsidRPr="00BC062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1,850</w:t>
            </w:r>
          </w:p>
        </w:tc>
        <w:tc>
          <w:tcPr>
            <w:tcW w:w="270" w:type="dxa"/>
          </w:tcPr>
          <w:p w14:paraId="5FCE8EF9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24FCB50" w14:textId="1D3B1552" w:rsidR="00E376D0" w:rsidRPr="00715194" w:rsidRDefault="00EF3225" w:rsidP="00EF322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378246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8D7279" w14:textId="2C920B6E" w:rsidR="00E376D0" w:rsidRPr="00BC062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1,850</w:t>
            </w:r>
          </w:p>
        </w:tc>
      </w:tr>
      <w:tr w:rsidR="00E376D0" w:rsidRPr="00BC0624" w14:paraId="510C5945" w14:textId="77777777" w:rsidTr="00690483">
        <w:tc>
          <w:tcPr>
            <w:tcW w:w="3780" w:type="dxa"/>
          </w:tcPr>
          <w:p w14:paraId="47AA8BFD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</w:tcPr>
          <w:p w14:paraId="74C936C2" w14:textId="3A2A8A84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8,701</w:t>
            </w:r>
          </w:p>
        </w:tc>
        <w:tc>
          <w:tcPr>
            <w:tcW w:w="270" w:type="dxa"/>
          </w:tcPr>
          <w:p w14:paraId="6646A61D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F5F8745" w14:textId="4DF98E9E" w:rsidR="00E376D0" w:rsidRPr="00BC062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5,840</w:t>
            </w:r>
          </w:p>
        </w:tc>
        <w:tc>
          <w:tcPr>
            <w:tcW w:w="270" w:type="dxa"/>
          </w:tcPr>
          <w:p w14:paraId="4ED528A6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2854630" w14:textId="269A564D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8,701</w:t>
            </w:r>
          </w:p>
        </w:tc>
        <w:tc>
          <w:tcPr>
            <w:tcW w:w="270" w:type="dxa"/>
          </w:tcPr>
          <w:p w14:paraId="2DE29022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C02305" w14:textId="51DCB4F1" w:rsidR="00E376D0" w:rsidRPr="00BC062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5,840</w:t>
            </w:r>
          </w:p>
        </w:tc>
      </w:tr>
      <w:tr w:rsidR="00E376D0" w:rsidRPr="00715194" w14:paraId="09FA5162" w14:textId="77777777" w:rsidTr="00690483">
        <w:tc>
          <w:tcPr>
            <w:tcW w:w="3780" w:type="dxa"/>
          </w:tcPr>
          <w:p w14:paraId="61C99FD4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</w:tcPr>
          <w:p w14:paraId="0F057A36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2E1633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3167F49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1E0EC6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929BA6B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E15158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FA78D5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715194" w14:paraId="7676E5E7" w14:textId="77777777" w:rsidTr="00690483">
        <w:tc>
          <w:tcPr>
            <w:tcW w:w="3780" w:type="dxa"/>
          </w:tcPr>
          <w:p w14:paraId="6310D372" w14:textId="77777777" w:rsidR="00E376D0" w:rsidRPr="00715194" w:rsidRDefault="00E376D0" w:rsidP="00E376D0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</w:tcPr>
          <w:p w14:paraId="178CBB1F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F34DA9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CF7051D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8C16A1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84D0A50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916127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48D097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715194" w14:paraId="08ADA08A" w14:textId="77777777" w:rsidTr="00690483">
        <w:tc>
          <w:tcPr>
            <w:tcW w:w="3780" w:type="dxa"/>
            <w:vAlign w:val="bottom"/>
          </w:tcPr>
          <w:p w14:paraId="4A5EBFD6" w14:textId="77777777" w:rsidR="00E376D0" w:rsidRPr="00D41779" w:rsidRDefault="00E376D0" w:rsidP="00E376D0">
            <w:pPr>
              <w:spacing w:line="240" w:lineRule="auto"/>
              <w:ind w:left="520" w:hanging="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417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417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1197" w:type="dxa"/>
          </w:tcPr>
          <w:p w14:paraId="778BB21A" w14:textId="77777777" w:rsidR="00E376D0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C368D63" w14:textId="20F9D770" w:rsidR="00EF3225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26,314</w:t>
            </w:r>
          </w:p>
        </w:tc>
        <w:tc>
          <w:tcPr>
            <w:tcW w:w="270" w:type="dxa"/>
          </w:tcPr>
          <w:p w14:paraId="53DAFFBB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4BC6E35C" w14:textId="77777777" w:rsidR="00E376D0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274DF07" w14:textId="280D10AC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24,542</w:t>
            </w:r>
          </w:p>
        </w:tc>
        <w:tc>
          <w:tcPr>
            <w:tcW w:w="270" w:type="dxa"/>
          </w:tcPr>
          <w:p w14:paraId="689CFF8F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79C936B" w14:textId="77777777" w:rsidR="00E376D0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CDD9474" w14:textId="52608873" w:rsidR="00EF3225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26,314</w:t>
            </w:r>
          </w:p>
        </w:tc>
        <w:tc>
          <w:tcPr>
            <w:tcW w:w="270" w:type="dxa"/>
          </w:tcPr>
          <w:p w14:paraId="3B951689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4FECE84" w14:textId="77777777" w:rsidR="00E376D0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ADD590A" w14:textId="7E457624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24,542</w:t>
            </w:r>
          </w:p>
        </w:tc>
      </w:tr>
      <w:tr w:rsidR="00E376D0" w:rsidRPr="00715194" w14:paraId="47C4CD55" w14:textId="77777777" w:rsidTr="00690483">
        <w:tc>
          <w:tcPr>
            <w:tcW w:w="3780" w:type="dxa"/>
          </w:tcPr>
          <w:p w14:paraId="07F481B0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A1FEF37" w14:textId="0A2B7C8E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26,314</w:t>
            </w:r>
          </w:p>
        </w:tc>
        <w:tc>
          <w:tcPr>
            <w:tcW w:w="270" w:type="dxa"/>
          </w:tcPr>
          <w:p w14:paraId="4628E640" w14:textId="77777777" w:rsidR="00E376D0" w:rsidRPr="00715194" w:rsidRDefault="00E376D0" w:rsidP="00E376D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A15F3DA" w14:textId="3849B07A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24,542</w:t>
            </w:r>
          </w:p>
        </w:tc>
        <w:tc>
          <w:tcPr>
            <w:tcW w:w="270" w:type="dxa"/>
          </w:tcPr>
          <w:p w14:paraId="2738BA6E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654C555" w14:textId="3C5AC703" w:rsidR="00E376D0" w:rsidRPr="00715194" w:rsidRDefault="00EF3225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26,314</w:t>
            </w:r>
          </w:p>
        </w:tc>
        <w:tc>
          <w:tcPr>
            <w:tcW w:w="270" w:type="dxa"/>
          </w:tcPr>
          <w:p w14:paraId="3D2330A3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0DA021" w14:textId="213860AB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24,542</w:t>
            </w:r>
          </w:p>
        </w:tc>
      </w:tr>
    </w:tbl>
    <w:p w14:paraId="17E9BF00" w14:textId="77777777" w:rsidR="00E376D0" w:rsidRDefault="00E376D0">
      <w:pPr>
        <w:spacing w:line="240" w:lineRule="auto"/>
      </w:pPr>
    </w:p>
    <w:p w14:paraId="29E3C2FD" w14:textId="77777777" w:rsidR="00E376D0" w:rsidRDefault="00E376D0">
      <w:pPr>
        <w:spacing w:line="240" w:lineRule="auto"/>
      </w:pPr>
    </w:p>
    <w:p w14:paraId="356022A9" w14:textId="7D51101A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4"/>
      </w:tblGrid>
      <w:tr w:rsidR="00F15832" w:rsidRPr="00455790" w14:paraId="0EC5C339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2FD48006" w14:textId="77777777" w:rsidR="00F15832" w:rsidRPr="00455790" w:rsidRDefault="00F15832" w:rsidP="00B515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5790">
              <w:rPr>
                <w:sz w:val="30"/>
                <w:szCs w:val="30"/>
              </w:rPr>
              <w:lastRenderedPageBreak/>
              <w:br w:type="page"/>
            </w:r>
            <w:r w:rsidRPr="004557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6402832" w14:textId="77777777" w:rsidR="00F15832" w:rsidRPr="00455790" w:rsidRDefault="00F15832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5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52BA9D" w14:textId="77777777" w:rsidR="00F15832" w:rsidRPr="00455790" w:rsidRDefault="00F15832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0ECDF892" w14:textId="77777777" w:rsidR="00F15832" w:rsidRPr="00455790" w:rsidRDefault="00F15832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455790" w14:paraId="64E4F52D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53DF0E70" w14:textId="77777777" w:rsidR="00E376D0" w:rsidRPr="00455790" w:rsidRDefault="00E376D0" w:rsidP="00E376D0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39C963" w14:textId="287AE42E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6EFA79E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FE2B45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BCECBDC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6F8FF0" w14:textId="05A96CC9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DF1BBEF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DC3A02E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455790" w14:paraId="021CEF1A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3E9EB1D7" w14:textId="77777777" w:rsidR="00E376D0" w:rsidRPr="00455790" w:rsidRDefault="00E376D0" w:rsidP="00E376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194D8F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AC15998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96CC40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2267749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BB02AA" w14:textId="6EB5FA2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961F0C0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D5DCA0C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E376D0" w:rsidRPr="00455790" w14:paraId="64525FAC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2B0D6986" w14:textId="77777777" w:rsidR="00E376D0" w:rsidRPr="00455790" w:rsidRDefault="00E376D0" w:rsidP="00E376D0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4" w:type="dxa"/>
            <w:gridSpan w:val="7"/>
          </w:tcPr>
          <w:p w14:paraId="3C96128C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557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5579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455790" w14:paraId="5AFD4C34" w14:textId="77777777" w:rsidTr="00D65A17">
        <w:tc>
          <w:tcPr>
            <w:tcW w:w="4050" w:type="dxa"/>
            <w:shd w:val="clear" w:color="auto" w:fill="auto"/>
          </w:tcPr>
          <w:p w14:paraId="472D2905" w14:textId="77777777" w:rsidR="00E376D0" w:rsidRPr="00455790" w:rsidRDefault="00E376D0" w:rsidP="00E376D0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7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A8B6EFF" w14:textId="77777777" w:rsidR="00E376D0" w:rsidRPr="00455790" w:rsidRDefault="00E376D0" w:rsidP="00E376D0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2DFFBB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B893A1" w14:textId="77777777" w:rsidR="00E376D0" w:rsidRPr="00455790" w:rsidRDefault="00E376D0" w:rsidP="00E376D0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047A81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C79CE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39D6F6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9F87069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455790" w14:paraId="38714C0E" w14:textId="77777777" w:rsidTr="00D65A17">
        <w:tc>
          <w:tcPr>
            <w:tcW w:w="4050" w:type="dxa"/>
            <w:shd w:val="clear" w:color="auto" w:fill="auto"/>
          </w:tcPr>
          <w:p w14:paraId="42613B7C" w14:textId="77777777" w:rsidR="00E376D0" w:rsidRPr="00455790" w:rsidRDefault="00E376D0" w:rsidP="00E376D0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2733E0A9" w14:textId="0972C898" w:rsidR="00E376D0" w:rsidRPr="00455790" w:rsidRDefault="00EF3225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1,293,406</w:t>
            </w:r>
          </w:p>
        </w:tc>
        <w:tc>
          <w:tcPr>
            <w:tcW w:w="270" w:type="dxa"/>
            <w:shd w:val="clear" w:color="auto" w:fill="auto"/>
          </w:tcPr>
          <w:p w14:paraId="0C3E7A5B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E8A90F" w14:textId="77777777" w:rsidR="00E376D0" w:rsidRPr="0045579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262,060</w:t>
            </w:r>
          </w:p>
        </w:tc>
        <w:tc>
          <w:tcPr>
            <w:tcW w:w="270" w:type="dxa"/>
            <w:shd w:val="clear" w:color="auto" w:fill="auto"/>
          </w:tcPr>
          <w:p w14:paraId="1FAA808A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11EAAC" w14:textId="3FEE7D77" w:rsidR="00E376D0" w:rsidRPr="00455790" w:rsidRDefault="00EF3225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1,293,406</w:t>
            </w:r>
          </w:p>
        </w:tc>
        <w:tc>
          <w:tcPr>
            <w:tcW w:w="270" w:type="dxa"/>
            <w:shd w:val="clear" w:color="auto" w:fill="auto"/>
          </w:tcPr>
          <w:p w14:paraId="2964BFB2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91AE935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262,060</w:t>
            </w:r>
          </w:p>
        </w:tc>
      </w:tr>
      <w:tr w:rsidR="00E376D0" w:rsidRPr="00455790" w14:paraId="731FFF97" w14:textId="77777777" w:rsidTr="00D65A17">
        <w:trPr>
          <w:trHeight w:val="434"/>
        </w:trPr>
        <w:tc>
          <w:tcPr>
            <w:tcW w:w="4050" w:type="dxa"/>
            <w:shd w:val="clear" w:color="auto" w:fill="auto"/>
          </w:tcPr>
          <w:p w14:paraId="6D7F7898" w14:textId="77777777" w:rsidR="00E376D0" w:rsidRPr="00455790" w:rsidRDefault="00E376D0" w:rsidP="00E376D0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E42524F" w14:textId="77777777" w:rsidR="00E376D0" w:rsidRPr="0045579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5C7A89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D5D1CE" w14:textId="77777777" w:rsidR="00E376D0" w:rsidRPr="0045579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DEA53A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75704B" w14:textId="65B277DE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61DF5C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DC2BED6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455790" w14:paraId="16ECCC55" w14:textId="77777777" w:rsidTr="00D65A17">
        <w:tc>
          <w:tcPr>
            <w:tcW w:w="4050" w:type="dxa"/>
            <w:shd w:val="clear" w:color="auto" w:fill="auto"/>
          </w:tcPr>
          <w:p w14:paraId="2D9D3A9E" w14:textId="77777777" w:rsidR="00E376D0" w:rsidRPr="00455790" w:rsidRDefault="00E376D0" w:rsidP="00E376D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03DE957F" w14:textId="07D85D52" w:rsidR="00E376D0" w:rsidRPr="00455790" w:rsidRDefault="00EF3225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D19D14D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7F383D" w14:textId="77777777" w:rsidR="00E376D0" w:rsidRPr="0045579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9D37A7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6CE40D" w14:textId="3B5004E3" w:rsidR="00E376D0" w:rsidRPr="00455790" w:rsidRDefault="00EF3225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B758D27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7B5077C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376D0" w:rsidRPr="00455790" w14:paraId="1C2E7F78" w14:textId="77777777" w:rsidTr="00D65A17">
        <w:tc>
          <w:tcPr>
            <w:tcW w:w="4050" w:type="dxa"/>
            <w:shd w:val="clear" w:color="auto" w:fill="auto"/>
          </w:tcPr>
          <w:p w14:paraId="156799C5" w14:textId="77777777" w:rsidR="00E376D0" w:rsidRPr="00455790" w:rsidRDefault="00E376D0" w:rsidP="00E376D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282D995" w14:textId="4ED0BA55" w:rsidR="00E376D0" w:rsidRPr="00455790" w:rsidRDefault="00EF3225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1,518</w:t>
            </w:r>
          </w:p>
        </w:tc>
        <w:tc>
          <w:tcPr>
            <w:tcW w:w="270" w:type="dxa"/>
            <w:shd w:val="clear" w:color="auto" w:fill="auto"/>
          </w:tcPr>
          <w:p w14:paraId="30E1F9C1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3725AC" w14:textId="77777777" w:rsidR="00E376D0" w:rsidRPr="0045579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1,127</w:t>
            </w:r>
          </w:p>
        </w:tc>
        <w:tc>
          <w:tcPr>
            <w:tcW w:w="270" w:type="dxa"/>
            <w:shd w:val="clear" w:color="auto" w:fill="auto"/>
          </w:tcPr>
          <w:p w14:paraId="26AD190B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A68181" w14:textId="085E09F8" w:rsidR="00E376D0" w:rsidRPr="00455790" w:rsidRDefault="00EF3225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1,518</w:t>
            </w:r>
          </w:p>
        </w:tc>
        <w:tc>
          <w:tcPr>
            <w:tcW w:w="270" w:type="dxa"/>
            <w:shd w:val="clear" w:color="auto" w:fill="auto"/>
          </w:tcPr>
          <w:p w14:paraId="63C308C7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C34AF1B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1,127</w:t>
            </w:r>
          </w:p>
        </w:tc>
      </w:tr>
      <w:tr w:rsidR="00E376D0" w:rsidRPr="00455790" w14:paraId="69357CFE" w14:textId="77777777" w:rsidTr="00D65A17">
        <w:tc>
          <w:tcPr>
            <w:tcW w:w="4050" w:type="dxa"/>
            <w:shd w:val="clear" w:color="auto" w:fill="auto"/>
          </w:tcPr>
          <w:p w14:paraId="3EDCDE35" w14:textId="77777777" w:rsidR="00E376D0" w:rsidRPr="00455790" w:rsidRDefault="00E376D0" w:rsidP="00E376D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3A457943" w14:textId="029CBFB8" w:rsidR="00E376D0" w:rsidRPr="00455790" w:rsidRDefault="00EF3225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1649C94C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BC26CD" w14:textId="77777777" w:rsidR="00E376D0" w:rsidRPr="0045579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7829572B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01FE83" w14:textId="17295C7E" w:rsidR="00E376D0" w:rsidRPr="00455790" w:rsidRDefault="00EF3225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188DC507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1CC646E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E376D0" w:rsidRPr="00455790" w14:paraId="7143518D" w14:textId="77777777" w:rsidTr="00D65A17">
        <w:tc>
          <w:tcPr>
            <w:tcW w:w="4050" w:type="dxa"/>
            <w:shd w:val="clear" w:color="auto" w:fill="auto"/>
          </w:tcPr>
          <w:p w14:paraId="4408FC7B" w14:textId="77777777" w:rsidR="00E376D0" w:rsidRPr="00455790" w:rsidRDefault="00E376D0" w:rsidP="00E376D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27CADD37" w14:textId="5273A2E0" w:rsidR="00E376D0" w:rsidRPr="00455790" w:rsidRDefault="00EF3225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C955B5A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DE5366" w14:textId="77777777" w:rsidR="00E376D0" w:rsidRPr="0045579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43269BE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0F50E7" w14:textId="1D1D2110" w:rsidR="00E376D0" w:rsidRPr="00455790" w:rsidRDefault="00EF3225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F9F6E34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253BB3F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E376D0" w:rsidRPr="00455790" w14:paraId="2861AAEB" w14:textId="77777777" w:rsidTr="00EF3225">
        <w:tc>
          <w:tcPr>
            <w:tcW w:w="4050" w:type="dxa"/>
            <w:shd w:val="clear" w:color="auto" w:fill="auto"/>
          </w:tcPr>
          <w:p w14:paraId="3E9C7D1E" w14:textId="77777777" w:rsidR="00E376D0" w:rsidRPr="00455790" w:rsidRDefault="00E376D0" w:rsidP="00E376D0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45579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455790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455790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455790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478BB26" w14:textId="393C4B96" w:rsidR="00E376D0" w:rsidRPr="00455790" w:rsidRDefault="00EF3225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6B04CB6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7BCCE3" w14:textId="77777777" w:rsidR="00E376D0" w:rsidRPr="0045579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7C701A85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B65C65" w14:textId="592C8CA9" w:rsidR="00E376D0" w:rsidRPr="00455790" w:rsidRDefault="00EF3225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603871A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062C663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  <w:tr w:rsidR="00EF3225" w:rsidRPr="00455790" w14:paraId="6AA58C0B" w14:textId="77777777" w:rsidTr="00EF3225">
        <w:tc>
          <w:tcPr>
            <w:tcW w:w="4050" w:type="dxa"/>
            <w:shd w:val="clear" w:color="auto" w:fill="auto"/>
          </w:tcPr>
          <w:p w14:paraId="14DE06D4" w14:textId="2F422000" w:rsidR="00EF3225" w:rsidRPr="00DC17F8" w:rsidRDefault="00DC17F8" w:rsidP="00E376D0">
            <w:pPr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B89F60" w14:textId="1E05C6A3" w:rsidR="00EF3225" w:rsidRDefault="00DC17F8" w:rsidP="00DC17F8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59C6EDBB" w14:textId="77777777" w:rsidR="00EF3225" w:rsidRPr="00455790" w:rsidRDefault="00EF3225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9B0031" w14:textId="386DA8F9" w:rsidR="00EF3225" w:rsidRPr="00455790" w:rsidRDefault="00DC17F8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6328CD" w14:textId="77777777" w:rsidR="00EF3225" w:rsidRPr="00455790" w:rsidRDefault="00EF3225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210183" w14:textId="46AFE8EF" w:rsidR="00EF3225" w:rsidRDefault="00DC17F8" w:rsidP="00DC17F8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4043CB8B" w14:textId="77777777" w:rsidR="00EF3225" w:rsidRPr="00455790" w:rsidRDefault="00EF3225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3E45BE1" w14:textId="61F83AE9" w:rsidR="00EF3225" w:rsidRPr="00455790" w:rsidRDefault="00DC17F8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376D0" w:rsidRPr="00455790" w14:paraId="00B4F916" w14:textId="77777777" w:rsidTr="00D65A17">
        <w:tc>
          <w:tcPr>
            <w:tcW w:w="4050" w:type="dxa"/>
            <w:shd w:val="clear" w:color="auto" w:fill="auto"/>
            <w:vAlign w:val="bottom"/>
          </w:tcPr>
          <w:p w14:paraId="55E72625" w14:textId="77777777" w:rsidR="00E376D0" w:rsidRPr="00455790" w:rsidRDefault="00E376D0" w:rsidP="00E376D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557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AF366E" w14:textId="2D51F1C3" w:rsidR="00E376D0" w:rsidRPr="00455790" w:rsidRDefault="00EF3225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1,295,099</w:t>
            </w:r>
          </w:p>
        </w:tc>
        <w:tc>
          <w:tcPr>
            <w:tcW w:w="270" w:type="dxa"/>
            <w:shd w:val="clear" w:color="auto" w:fill="auto"/>
          </w:tcPr>
          <w:p w14:paraId="1FC7DD66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8557D0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shd w:val="clear" w:color="auto" w:fill="auto"/>
          </w:tcPr>
          <w:p w14:paraId="0386A487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6279FA" w14:textId="21C76FB0" w:rsidR="00E376D0" w:rsidRPr="00455790" w:rsidRDefault="00EF3225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1,295,099</w:t>
            </w:r>
          </w:p>
        </w:tc>
        <w:tc>
          <w:tcPr>
            <w:tcW w:w="270" w:type="dxa"/>
            <w:shd w:val="clear" w:color="auto" w:fill="auto"/>
          </w:tcPr>
          <w:p w14:paraId="5FEE48BB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536910C3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263,247</w:t>
            </w:r>
          </w:p>
        </w:tc>
      </w:tr>
      <w:tr w:rsidR="00E376D0" w:rsidRPr="00455790" w14:paraId="50A52BAA" w14:textId="77777777" w:rsidTr="00D65A17">
        <w:tc>
          <w:tcPr>
            <w:tcW w:w="4050" w:type="dxa"/>
            <w:shd w:val="clear" w:color="auto" w:fill="auto"/>
          </w:tcPr>
          <w:p w14:paraId="39C47837" w14:textId="77777777" w:rsidR="00E376D0" w:rsidRPr="00455790" w:rsidRDefault="00E376D0" w:rsidP="00E376D0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455790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45579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455790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44AACD" w14:textId="6588010C" w:rsidR="00E376D0" w:rsidRPr="00455790" w:rsidRDefault="00DC17F8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595118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88B84C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130665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E8FF72" w14:textId="2D9D1C9A" w:rsidR="00E376D0" w:rsidRPr="00455790" w:rsidRDefault="00DC17F8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9C9F72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79D8286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376D0" w:rsidRPr="00455790" w14:paraId="1B98F1C9" w14:textId="77777777" w:rsidTr="00D65A17">
        <w:tc>
          <w:tcPr>
            <w:tcW w:w="4050" w:type="dxa"/>
            <w:shd w:val="clear" w:color="auto" w:fill="auto"/>
          </w:tcPr>
          <w:p w14:paraId="6B89028E" w14:textId="77777777" w:rsidR="00E376D0" w:rsidRPr="00455790" w:rsidRDefault="00E376D0" w:rsidP="00E376D0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455790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3EDB6" w14:textId="57B28E03" w:rsidR="00E376D0" w:rsidRPr="00455790" w:rsidRDefault="00DC17F8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1,295,099</w:t>
            </w:r>
          </w:p>
        </w:tc>
        <w:tc>
          <w:tcPr>
            <w:tcW w:w="270" w:type="dxa"/>
            <w:shd w:val="clear" w:color="auto" w:fill="auto"/>
          </w:tcPr>
          <w:p w14:paraId="1D3316CB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E1BA6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shd w:val="clear" w:color="auto" w:fill="auto"/>
          </w:tcPr>
          <w:p w14:paraId="6E779F18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F5C38" w14:textId="569634A6" w:rsidR="00E376D0" w:rsidRPr="0066321D" w:rsidRDefault="00DC17F8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1,295,099</w:t>
            </w:r>
          </w:p>
        </w:tc>
        <w:tc>
          <w:tcPr>
            <w:tcW w:w="270" w:type="dxa"/>
            <w:shd w:val="clear" w:color="auto" w:fill="auto"/>
          </w:tcPr>
          <w:p w14:paraId="1421BDF8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17CAD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</w:tr>
    </w:tbl>
    <w:p w14:paraId="5420F4C0" w14:textId="0F5A574C" w:rsidR="00F15832" w:rsidRPr="00455790" w:rsidRDefault="00F15832" w:rsidP="00FC5CB9">
      <w:pPr>
        <w:pStyle w:val="Bo-Blankline"/>
        <w:rPr>
          <w:sz w:val="30"/>
          <w:szCs w:val="30"/>
        </w:rPr>
      </w:pPr>
    </w:p>
    <w:p w14:paraId="53D07DD9" w14:textId="77777777" w:rsidR="00455790" w:rsidRDefault="00455790">
      <w:r>
        <w:br w:type="page"/>
      </w:r>
    </w:p>
    <w:tbl>
      <w:tblPr>
        <w:tblStyle w:val="TableGrid"/>
        <w:tblW w:w="93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894"/>
        <w:gridCol w:w="6"/>
        <w:gridCol w:w="230"/>
        <w:gridCol w:w="1120"/>
        <w:gridCol w:w="236"/>
        <w:gridCol w:w="1024"/>
        <w:gridCol w:w="240"/>
        <w:gridCol w:w="930"/>
        <w:gridCol w:w="270"/>
        <w:gridCol w:w="932"/>
        <w:gridCol w:w="270"/>
        <w:gridCol w:w="990"/>
      </w:tblGrid>
      <w:tr w:rsidR="00F15832" w:rsidRPr="00850F35" w14:paraId="73EC0371" w14:textId="77777777" w:rsidTr="00E376D0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7BC73E6C" w14:textId="5D3EF882" w:rsidR="00F15832" w:rsidRPr="007E2029" w:rsidRDefault="00F15832" w:rsidP="00B515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5B2A7A7" w14:textId="77777777" w:rsidR="00F15832" w:rsidRPr="00850F35" w:rsidRDefault="00F15832" w:rsidP="00B515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1D6733B" w14:textId="77777777" w:rsidR="00F15832" w:rsidRPr="00850F35" w:rsidRDefault="00F15832" w:rsidP="00B515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50F3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F75CD" w14:textId="77777777" w:rsidR="00F15832" w:rsidRPr="00850F35" w:rsidRDefault="00F15832" w:rsidP="00B515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  <w:vAlign w:val="bottom"/>
          </w:tcPr>
          <w:p w14:paraId="0B270B5F" w14:textId="77777777" w:rsidR="00F15832" w:rsidRPr="00850F35" w:rsidRDefault="00F15832" w:rsidP="00B515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50F3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15832" w:rsidRPr="007E2029" w14:paraId="3C54ADBA" w14:textId="77777777" w:rsidTr="00E376D0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404CEE47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bottom"/>
          </w:tcPr>
          <w:p w14:paraId="625DE6BE" w14:textId="77777777" w:rsidR="00F15832" w:rsidRPr="007E2029" w:rsidRDefault="00F15832" w:rsidP="00B515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gridSpan w:val="2"/>
            <w:vMerge w:val="restart"/>
            <w:shd w:val="clear" w:color="auto" w:fill="auto"/>
            <w:vAlign w:val="bottom"/>
          </w:tcPr>
          <w:p w14:paraId="4769F5C4" w14:textId="46628A89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สำหรับงวด</w:t>
            </w:r>
            <w:r w:rsidR="00E376D0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เดือนสิ้นสุด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วันที่ </w:t>
            </w:r>
          </w:p>
          <w:p w14:paraId="47064BE0" w14:textId="5D91F256" w:rsidR="00F15832" w:rsidRPr="007E2029" w:rsidRDefault="00E376D0" w:rsidP="00B515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15832"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="00F15832"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F15832"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F15832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F1583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99AAE3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D3DB07D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02A88614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62C5881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E4BF8ED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995F16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DE1914E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902DA9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347B71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1F709018" w14:textId="07C52DE4" w:rsidR="00F15832" w:rsidRPr="007E2029" w:rsidRDefault="00E376D0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F15832" w:rsidRPr="007E2029" w14:paraId="72A26B2C" w14:textId="77777777" w:rsidTr="00E376D0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17999D94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900" w:type="dxa"/>
            <w:gridSpan w:val="2"/>
            <w:vMerge/>
            <w:shd w:val="clear" w:color="auto" w:fill="auto"/>
            <w:vAlign w:val="bottom"/>
          </w:tcPr>
          <w:p w14:paraId="7B3EE48B" w14:textId="77777777" w:rsidR="00F15832" w:rsidRPr="003D23BD" w:rsidRDefault="00F15832" w:rsidP="00B515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50" w:type="dxa"/>
            <w:gridSpan w:val="2"/>
            <w:vMerge/>
            <w:shd w:val="clear" w:color="auto" w:fill="auto"/>
            <w:vAlign w:val="bottom"/>
          </w:tcPr>
          <w:p w14:paraId="36D2A806" w14:textId="77777777" w:rsidR="00F15832" w:rsidRPr="003D23BD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84CE03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E02F24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7D610E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7011BEC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8EB4C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587B626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3AD3E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F9EA68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</w:tr>
      <w:tr w:rsidR="00F15832" w:rsidRPr="007E2029" w14:paraId="3CA6A35C" w14:textId="77777777" w:rsidTr="00E376D0">
        <w:trPr>
          <w:tblHeader/>
        </w:trPr>
        <w:tc>
          <w:tcPr>
            <w:tcW w:w="2160" w:type="dxa"/>
            <w:shd w:val="clear" w:color="auto" w:fill="auto"/>
          </w:tcPr>
          <w:p w14:paraId="5BF67D8E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A3B931F" w14:textId="77777777" w:rsidR="00F15832" w:rsidRPr="007E2029" w:rsidRDefault="00F15832" w:rsidP="00B515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A87BA44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401B0C6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0FE76F54" w14:textId="77777777" w:rsidR="00F15832" w:rsidRPr="007E2029" w:rsidRDefault="00F15832" w:rsidP="00B51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15832" w:rsidRPr="007E2029" w14:paraId="4D808A2E" w14:textId="77777777" w:rsidTr="00E376D0">
        <w:trPr>
          <w:tblHeader/>
        </w:trPr>
        <w:tc>
          <w:tcPr>
            <w:tcW w:w="2160" w:type="dxa"/>
            <w:shd w:val="clear" w:color="auto" w:fill="auto"/>
          </w:tcPr>
          <w:p w14:paraId="5FD5E2F3" w14:textId="77777777" w:rsidR="00F15832" w:rsidRPr="00E866B5" w:rsidRDefault="00F15832" w:rsidP="00B51534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เงินให้กู้ยืมระยะสั้นแก่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B707F03" w14:textId="77777777" w:rsidR="00F15832" w:rsidRPr="007E2029" w:rsidRDefault="00F15832" w:rsidP="00B515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5C55DCD" w14:textId="77777777" w:rsidR="00F15832" w:rsidRPr="00074C75" w:rsidRDefault="00F15832" w:rsidP="00B515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FAC2E6E" w14:textId="77777777" w:rsidR="00F15832" w:rsidRPr="007E2029" w:rsidRDefault="00F15832" w:rsidP="00B515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1B7E0B34" w14:textId="77777777" w:rsidR="00F15832" w:rsidRPr="007E2029" w:rsidRDefault="00F15832" w:rsidP="00B515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F15832" w:rsidRPr="008E79B1" w14:paraId="6629A80E" w14:textId="77777777" w:rsidTr="00E376D0">
        <w:tc>
          <w:tcPr>
            <w:tcW w:w="2160" w:type="dxa"/>
            <w:shd w:val="clear" w:color="auto" w:fill="auto"/>
          </w:tcPr>
          <w:p w14:paraId="5741DAB4" w14:textId="77777777" w:rsidR="00F15832" w:rsidRPr="004E5247" w:rsidRDefault="00F15832" w:rsidP="00B515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E524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4701CFC" w14:textId="77777777" w:rsidR="00F15832" w:rsidRPr="00E35F2E" w:rsidRDefault="00F15832" w:rsidP="00B515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C14B11C" w14:textId="1E75C49B" w:rsidR="00F15832" w:rsidRPr="00E35F2E" w:rsidRDefault="00BE0F1D" w:rsidP="00BE0F1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1.60, </w:t>
            </w:r>
            <w:r w:rsidR="00DC17F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2.45</w:t>
            </w:r>
          </w:p>
        </w:tc>
        <w:tc>
          <w:tcPr>
            <w:tcW w:w="236" w:type="dxa"/>
            <w:shd w:val="clear" w:color="auto" w:fill="auto"/>
          </w:tcPr>
          <w:p w14:paraId="30DB568A" w14:textId="77777777" w:rsidR="00F15832" w:rsidRPr="00985696" w:rsidRDefault="00F15832" w:rsidP="00B515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6993BE07" w14:textId="5F111009" w:rsidR="00F15832" w:rsidRPr="008E79B1" w:rsidRDefault="00C9292D" w:rsidP="00B51534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3EE00D6" w14:textId="77777777" w:rsidR="00F15832" w:rsidRPr="008E79B1" w:rsidRDefault="00F15832" w:rsidP="00B515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3CA2F9F8" w14:textId="37D61B2F" w:rsidR="00F15832" w:rsidRPr="0061218E" w:rsidRDefault="00DC17F8" w:rsidP="00D6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1,100,000</w:t>
            </w:r>
          </w:p>
        </w:tc>
        <w:tc>
          <w:tcPr>
            <w:tcW w:w="270" w:type="dxa"/>
            <w:shd w:val="clear" w:color="auto" w:fill="auto"/>
          </w:tcPr>
          <w:p w14:paraId="535C6BF8" w14:textId="77777777" w:rsidR="00F15832" w:rsidRPr="008E79B1" w:rsidRDefault="00F15832" w:rsidP="00B515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1BA6F0DF" w14:textId="4392F891" w:rsidR="00F15832" w:rsidRPr="00A406C9" w:rsidRDefault="00DC17F8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(1,100,000)</w:t>
            </w:r>
          </w:p>
        </w:tc>
        <w:tc>
          <w:tcPr>
            <w:tcW w:w="270" w:type="dxa"/>
            <w:shd w:val="clear" w:color="auto" w:fill="auto"/>
          </w:tcPr>
          <w:p w14:paraId="6E736470" w14:textId="77777777" w:rsidR="00F15832" w:rsidRPr="008E79B1" w:rsidRDefault="00F15832" w:rsidP="00B515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BE11D30" w14:textId="2D27607F" w:rsidR="00F15832" w:rsidRPr="008E79B1" w:rsidRDefault="00120D08" w:rsidP="0061218E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1218E" w:rsidRPr="00985696" w14:paraId="0AF52B78" w14:textId="77777777" w:rsidTr="00E376D0">
        <w:tc>
          <w:tcPr>
            <w:tcW w:w="2160" w:type="dxa"/>
            <w:shd w:val="clear" w:color="auto" w:fill="auto"/>
          </w:tcPr>
          <w:p w14:paraId="3B58CBE8" w14:textId="77777777" w:rsidR="0061218E" w:rsidRPr="007E2029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5893496A" w14:textId="77777777" w:rsidR="0061218E" w:rsidRPr="00216E52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57441F3" w14:textId="77777777" w:rsidR="0061218E" w:rsidRPr="00216E52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120" w:type="dxa"/>
            <w:shd w:val="clear" w:color="auto" w:fill="auto"/>
          </w:tcPr>
          <w:p w14:paraId="7812C3F7" w14:textId="77777777" w:rsidR="0061218E" w:rsidRPr="00216E52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2F4DFE2" w14:textId="77777777" w:rsidR="0061218E" w:rsidRPr="00985696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073D8C0A" w14:textId="37C4BD8F" w:rsidR="0061218E" w:rsidRPr="00985696" w:rsidRDefault="0061218E" w:rsidP="0061218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F32122E" w14:textId="77777777" w:rsidR="0061218E" w:rsidRPr="00985696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1EF0688A" w14:textId="2EBACE91" w:rsidR="0061218E" w:rsidRPr="00A406C9" w:rsidRDefault="00DC17F8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1,100,000</w:t>
            </w:r>
          </w:p>
        </w:tc>
        <w:tc>
          <w:tcPr>
            <w:tcW w:w="270" w:type="dxa"/>
            <w:shd w:val="clear" w:color="auto" w:fill="auto"/>
          </w:tcPr>
          <w:p w14:paraId="07E727AA" w14:textId="77777777" w:rsidR="0061218E" w:rsidRPr="00985696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49E95AB5" w14:textId="05CD5C19" w:rsidR="0061218E" w:rsidRPr="00A406C9" w:rsidRDefault="00DC17F8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(1,100,000)</w:t>
            </w:r>
          </w:p>
        </w:tc>
        <w:tc>
          <w:tcPr>
            <w:tcW w:w="270" w:type="dxa"/>
            <w:shd w:val="clear" w:color="auto" w:fill="auto"/>
          </w:tcPr>
          <w:p w14:paraId="1849A334" w14:textId="77777777" w:rsidR="0061218E" w:rsidRPr="00985696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C06C660" w14:textId="5E2EAB3E" w:rsidR="0061218E" w:rsidRPr="00985696" w:rsidRDefault="00120D08" w:rsidP="0061218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A406C9" w:rsidRPr="00B73E3B" w14:paraId="3E5DDBD1" w14:textId="77777777" w:rsidTr="00E376D0">
        <w:tc>
          <w:tcPr>
            <w:tcW w:w="2160" w:type="dxa"/>
            <w:shd w:val="clear" w:color="auto" w:fill="auto"/>
          </w:tcPr>
          <w:p w14:paraId="7A913EDB" w14:textId="77777777" w:rsidR="00A406C9" w:rsidRPr="007E2029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894" w:type="dxa"/>
            <w:shd w:val="clear" w:color="auto" w:fill="auto"/>
          </w:tcPr>
          <w:p w14:paraId="31255477" w14:textId="77777777" w:rsidR="00A406C9" w:rsidRPr="003C7148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0262B48" w14:textId="77777777" w:rsidR="00A406C9" w:rsidRPr="003C7148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120" w:type="dxa"/>
            <w:shd w:val="clear" w:color="auto" w:fill="auto"/>
          </w:tcPr>
          <w:p w14:paraId="535718A9" w14:textId="77777777" w:rsidR="00A406C9" w:rsidRPr="003C7148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F59EB61" w14:textId="77777777" w:rsidR="00A406C9" w:rsidRPr="003C7148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47A7C440" w14:textId="11A8FA28" w:rsidR="00A406C9" w:rsidRPr="00B73E3B" w:rsidRDefault="00A406C9" w:rsidP="00A406C9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A20A731" w14:textId="77777777" w:rsidR="00A406C9" w:rsidRPr="00B73E3B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1BAB169" w14:textId="00537981" w:rsidR="00A406C9" w:rsidRPr="004E4F9E" w:rsidRDefault="00DC17F8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3,182</w:t>
            </w:r>
          </w:p>
        </w:tc>
        <w:tc>
          <w:tcPr>
            <w:tcW w:w="270" w:type="dxa"/>
            <w:shd w:val="clear" w:color="auto" w:fill="auto"/>
          </w:tcPr>
          <w:p w14:paraId="1234BBE0" w14:textId="77777777" w:rsidR="00A406C9" w:rsidRPr="00B73E3B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0C1832BB" w14:textId="17358548" w:rsidR="00A406C9" w:rsidRPr="00A406C9" w:rsidRDefault="00DC17F8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(3,182)</w:t>
            </w:r>
          </w:p>
        </w:tc>
        <w:tc>
          <w:tcPr>
            <w:tcW w:w="270" w:type="dxa"/>
            <w:shd w:val="clear" w:color="auto" w:fill="auto"/>
          </w:tcPr>
          <w:p w14:paraId="175EE5CF" w14:textId="77777777" w:rsidR="00A406C9" w:rsidRPr="00B73E3B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A300AE" w14:textId="3F6C4769" w:rsidR="00A406C9" w:rsidRPr="00B73E3B" w:rsidRDefault="00120D08" w:rsidP="00A406C9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96A07" w:rsidRPr="00B46A24" w14:paraId="0689D5E8" w14:textId="77777777" w:rsidTr="00E376D0">
        <w:tc>
          <w:tcPr>
            <w:tcW w:w="2160" w:type="dxa"/>
            <w:shd w:val="clear" w:color="auto" w:fill="auto"/>
          </w:tcPr>
          <w:p w14:paraId="31C6BB24" w14:textId="77777777" w:rsidR="00496A07" w:rsidRPr="00FC4250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4" w:type="dxa"/>
            <w:shd w:val="clear" w:color="auto" w:fill="auto"/>
          </w:tcPr>
          <w:p w14:paraId="3006223B" w14:textId="77777777" w:rsidR="00496A07" w:rsidRPr="003C7148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65BF637" w14:textId="77777777" w:rsidR="00496A07" w:rsidRPr="003C7148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120" w:type="dxa"/>
            <w:shd w:val="clear" w:color="auto" w:fill="auto"/>
          </w:tcPr>
          <w:p w14:paraId="41019271" w14:textId="77777777" w:rsidR="00496A07" w:rsidRPr="003C7148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45BD9A1" w14:textId="77777777" w:rsidR="00496A07" w:rsidRPr="003C7148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02B8FADD" w14:textId="1A9196E4" w:rsidR="00496A07" w:rsidRPr="00985696" w:rsidRDefault="00496A07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D7CB00D" w14:textId="77777777" w:rsidR="00496A07" w:rsidRPr="00985696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037AAC4F" w14:textId="181A5065" w:rsidR="00496A07" w:rsidRPr="00985696" w:rsidRDefault="00943851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1,103,182</w:t>
            </w:r>
          </w:p>
        </w:tc>
        <w:tc>
          <w:tcPr>
            <w:tcW w:w="270" w:type="dxa"/>
            <w:shd w:val="clear" w:color="auto" w:fill="auto"/>
          </w:tcPr>
          <w:p w14:paraId="1431050E" w14:textId="77777777" w:rsidR="00496A07" w:rsidRPr="00985696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379B9FF6" w14:textId="444051D5" w:rsidR="00496A07" w:rsidRPr="00A406C9" w:rsidRDefault="00DC17F8" w:rsidP="00943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(</w:t>
            </w:r>
            <w:r w:rsidR="00943851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1,103,182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546AD8" w14:textId="77777777" w:rsidR="00496A07" w:rsidRPr="00A406C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993CF71" w14:textId="37FC5179" w:rsidR="00496A07" w:rsidRPr="00B46A24" w:rsidRDefault="00120D08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496A07" w:rsidRPr="00D03DD5" w14:paraId="113CE2BE" w14:textId="77777777" w:rsidTr="00E376D0">
        <w:tc>
          <w:tcPr>
            <w:tcW w:w="3054" w:type="dxa"/>
            <w:gridSpan w:val="2"/>
            <w:shd w:val="clear" w:color="auto" w:fill="auto"/>
          </w:tcPr>
          <w:p w14:paraId="70DFCD11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</w:t>
            </w:r>
            <w:r w:rsidRPr="00B73E3B">
              <w:rPr>
                <w:rFonts w:asciiTheme="majorBidi" w:hAnsiTheme="majorBidi" w:cs="Angsana New"/>
                <w:sz w:val="27"/>
                <w:szCs w:val="27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="Angsana New"/>
                <w:sz w:val="27"/>
                <w:szCs w:val="27"/>
              </w:rPr>
              <w:br/>
            </w:r>
            <w:r w:rsidRPr="00760907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Pr="00760907">
              <w:rPr>
                <w:rFonts w:asciiTheme="majorBidi" w:hAnsiTheme="majorBidi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4CAF053" w14:textId="77777777" w:rsidR="00496A07" w:rsidRPr="007E2029" w:rsidRDefault="00496A07" w:rsidP="00496A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8727067" w14:textId="77777777" w:rsidR="00496A07" w:rsidRPr="007E2029" w:rsidRDefault="00496A07" w:rsidP="00496A0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4EE780" w14:textId="77777777" w:rsidR="00496A07" w:rsidRPr="007E2029" w:rsidRDefault="00496A07" w:rsidP="00496A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3E94C" w14:textId="5E5671CF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E9F39C" w14:textId="77777777" w:rsidR="00496A07" w:rsidRPr="00B73E3B" w:rsidRDefault="00496A07" w:rsidP="00496A0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33369D5" w14:textId="77777777" w:rsidR="00496A07" w:rsidRPr="002E3912" w:rsidRDefault="00496A07" w:rsidP="00496A07">
            <w:pPr>
              <w:tabs>
                <w:tab w:val="decimal" w:pos="64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6FF920" w14:textId="77777777" w:rsidR="00496A07" w:rsidRPr="002E3912" w:rsidRDefault="00496A07" w:rsidP="00496A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0B53E48" w14:textId="77777777" w:rsidR="00496A07" w:rsidRPr="002E3912" w:rsidRDefault="00496A07" w:rsidP="00496A07">
            <w:pPr>
              <w:tabs>
                <w:tab w:val="decimal" w:pos="57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231B2A" w14:textId="77777777" w:rsidR="00496A07" w:rsidRPr="00B73E3B" w:rsidRDefault="00496A07" w:rsidP="00496A0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5C6EA" w14:textId="24DF8E27" w:rsidR="00496A07" w:rsidRPr="00D03DD5" w:rsidRDefault="00173671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96A07" w:rsidRPr="00B73E3B" w14:paraId="029F38D8" w14:textId="77777777" w:rsidTr="00E376D0">
        <w:tc>
          <w:tcPr>
            <w:tcW w:w="2160" w:type="dxa"/>
            <w:shd w:val="clear" w:color="auto" w:fill="auto"/>
          </w:tcPr>
          <w:p w14:paraId="67D33D6E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894" w:type="dxa"/>
            <w:shd w:val="clear" w:color="auto" w:fill="auto"/>
          </w:tcPr>
          <w:p w14:paraId="2DE89DD2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FFB5A9A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20" w:type="dxa"/>
            <w:shd w:val="clear" w:color="auto" w:fill="auto"/>
          </w:tcPr>
          <w:p w14:paraId="78CFB390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328918C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499F9" w14:textId="3558E8E4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C73D7CC" w14:textId="77777777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332A8DFE" w14:textId="77777777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2961DDF" w14:textId="77777777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5404AA42" w14:textId="77777777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204934C" w14:textId="77777777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3BBFB" w14:textId="65CE6FFD" w:rsidR="00496A07" w:rsidRPr="00B73E3B" w:rsidRDefault="00120D08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2CE8246F" w14:textId="6984D908" w:rsidR="00F15832" w:rsidRPr="00C9292D" w:rsidRDefault="00F15832" w:rsidP="00C9292D">
      <w:pPr>
        <w:pStyle w:val="Bo-Blankline"/>
        <w:rPr>
          <w:sz w:val="30"/>
          <w:szCs w:val="30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  <w:gridCol w:w="8"/>
      </w:tblGrid>
      <w:tr w:rsidR="00055F6A" w:rsidRPr="00EB7266" w14:paraId="759E0CEC" w14:textId="77777777" w:rsidTr="002447FD">
        <w:tc>
          <w:tcPr>
            <w:tcW w:w="4050" w:type="dxa"/>
            <w:shd w:val="clear" w:color="auto" w:fill="auto"/>
          </w:tcPr>
          <w:p w14:paraId="0FF3CC30" w14:textId="77777777" w:rsidR="00055F6A" w:rsidRPr="003F31D9" w:rsidRDefault="00055F6A" w:rsidP="00B51534">
            <w:pPr>
              <w:spacing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16ECFFB8" w14:textId="77777777" w:rsidR="00055F6A" w:rsidRPr="003F31D9" w:rsidRDefault="00055F6A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D1AE4C0" w14:textId="77777777" w:rsidR="00055F6A" w:rsidRPr="003F31D9" w:rsidRDefault="00055F6A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4"/>
            <w:shd w:val="clear" w:color="auto" w:fill="auto"/>
          </w:tcPr>
          <w:p w14:paraId="2BC6685A" w14:textId="77777777" w:rsidR="00055F6A" w:rsidRPr="003F31D9" w:rsidRDefault="00055F6A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744476" w14:paraId="04A8F8AB" w14:textId="77777777" w:rsidTr="002447FD">
        <w:tc>
          <w:tcPr>
            <w:tcW w:w="4050" w:type="dxa"/>
            <w:shd w:val="clear" w:color="auto" w:fill="auto"/>
          </w:tcPr>
          <w:p w14:paraId="4B62BDD5" w14:textId="77777777" w:rsidR="00E376D0" w:rsidRPr="003F31D9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197736" w14:textId="07014485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39FF1C7F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F511BA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6B5BB06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D4C6B2" w14:textId="5755CA3A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61D77BB2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22B13E1F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744476" w14:paraId="530B157E" w14:textId="77777777" w:rsidTr="002447FD">
        <w:tc>
          <w:tcPr>
            <w:tcW w:w="4050" w:type="dxa"/>
            <w:shd w:val="clear" w:color="auto" w:fill="auto"/>
          </w:tcPr>
          <w:p w14:paraId="61585D95" w14:textId="77777777" w:rsidR="00E376D0" w:rsidRPr="003F31D9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0B1671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268A373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5347AC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  <w:shd w:val="clear" w:color="auto" w:fill="auto"/>
          </w:tcPr>
          <w:p w14:paraId="6CF1639A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870E26" w14:textId="42448098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F367D60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874C736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E376D0" w:rsidRPr="00744476" w14:paraId="5A0CE885" w14:textId="77777777" w:rsidTr="002447FD">
        <w:trPr>
          <w:tblHeader/>
        </w:trPr>
        <w:tc>
          <w:tcPr>
            <w:tcW w:w="4050" w:type="dxa"/>
            <w:shd w:val="clear" w:color="auto" w:fill="auto"/>
          </w:tcPr>
          <w:p w14:paraId="6B44696C" w14:textId="77777777" w:rsidR="00E376D0" w:rsidRPr="003F31D9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8"/>
            <w:shd w:val="clear" w:color="auto" w:fill="auto"/>
          </w:tcPr>
          <w:p w14:paraId="3A8D4E98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3362A8" w14:paraId="6C77EAC5" w14:textId="77777777" w:rsidTr="002447FD">
        <w:tc>
          <w:tcPr>
            <w:tcW w:w="4050" w:type="dxa"/>
            <w:shd w:val="clear" w:color="auto" w:fill="auto"/>
          </w:tcPr>
          <w:p w14:paraId="3C412536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A3D5BDD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F9FF8F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CDD55C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7EFE0B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E4BAC0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DD078E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F77A814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3362A8" w14:paraId="3289FD1D" w14:textId="77777777" w:rsidTr="002447FD">
        <w:tc>
          <w:tcPr>
            <w:tcW w:w="4050" w:type="dxa"/>
            <w:shd w:val="clear" w:color="auto" w:fill="auto"/>
          </w:tcPr>
          <w:p w14:paraId="4F7669CC" w14:textId="3E58F4A5" w:rsidR="00E376D0" w:rsidRPr="003F31D9" w:rsidRDefault="00E376D0" w:rsidP="00173671">
            <w:pPr>
              <w:tabs>
                <w:tab w:val="center" w:pos="1916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1736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0CC5960C" w14:textId="714D5263" w:rsidR="00E376D0" w:rsidRPr="003F31D9" w:rsidRDefault="00DC17F8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19,280</w:t>
            </w:r>
          </w:p>
        </w:tc>
        <w:tc>
          <w:tcPr>
            <w:tcW w:w="270" w:type="dxa"/>
            <w:shd w:val="clear" w:color="auto" w:fill="auto"/>
          </w:tcPr>
          <w:p w14:paraId="131A0328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F7E33B" w14:textId="77777777" w:rsidR="00E376D0" w:rsidRPr="003F31D9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7,255</w:t>
            </w:r>
          </w:p>
        </w:tc>
        <w:tc>
          <w:tcPr>
            <w:tcW w:w="270" w:type="dxa"/>
            <w:shd w:val="clear" w:color="auto" w:fill="auto"/>
          </w:tcPr>
          <w:p w14:paraId="2BD53623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8A9F2D" w14:textId="742DEBBA" w:rsidR="00E376D0" w:rsidRPr="003F31D9" w:rsidRDefault="00DC17F8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19,280</w:t>
            </w:r>
          </w:p>
        </w:tc>
        <w:tc>
          <w:tcPr>
            <w:tcW w:w="270" w:type="dxa"/>
            <w:shd w:val="clear" w:color="auto" w:fill="auto"/>
          </w:tcPr>
          <w:p w14:paraId="3A095F9C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4A5AA7B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7,255</w:t>
            </w:r>
          </w:p>
        </w:tc>
      </w:tr>
      <w:tr w:rsidR="00E376D0" w:rsidRPr="003362A8" w14:paraId="55162947" w14:textId="77777777" w:rsidTr="002447FD">
        <w:tc>
          <w:tcPr>
            <w:tcW w:w="4050" w:type="dxa"/>
            <w:shd w:val="clear" w:color="auto" w:fill="auto"/>
          </w:tcPr>
          <w:p w14:paraId="72BFFF80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AB9B3A8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2E0C12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91F8C9" w14:textId="77777777" w:rsidR="00E376D0" w:rsidRPr="003F31D9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022696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8F3429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D109D8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873948A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3362A8" w14:paraId="289648ED" w14:textId="77777777" w:rsidTr="002447FD">
        <w:tc>
          <w:tcPr>
            <w:tcW w:w="4050" w:type="dxa"/>
            <w:shd w:val="clear" w:color="auto" w:fill="auto"/>
          </w:tcPr>
          <w:p w14:paraId="4E3A7D02" w14:textId="77777777" w:rsidR="00E376D0" w:rsidRPr="00E1039D" w:rsidRDefault="00E376D0" w:rsidP="00E376D0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1039D">
              <w:rPr>
                <w:rFonts w:ascii="Angsana New" w:hAnsi="Angsana New" w:hint="cs"/>
                <w:sz w:val="30"/>
                <w:szCs w:val="30"/>
                <w:cs/>
              </w:rPr>
              <w:t>บริษัท อี แอนด์ ที พลังงานหมุนเวียน จำกัด</w:t>
            </w:r>
          </w:p>
        </w:tc>
        <w:tc>
          <w:tcPr>
            <w:tcW w:w="1080" w:type="dxa"/>
            <w:shd w:val="clear" w:color="auto" w:fill="auto"/>
          </w:tcPr>
          <w:p w14:paraId="34DA8500" w14:textId="4361D665" w:rsidR="00E376D0" w:rsidRPr="003F31D9" w:rsidRDefault="00DC17F8" w:rsidP="00890DC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2D3195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D40023" w14:textId="77777777" w:rsidR="00E376D0" w:rsidRPr="003F31D9" w:rsidRDefault="00E376D0" w:rsidP="00E376D0">
            <w:pPr>
              <w:tabs>
                <w:tab w:val="decimal" w:pos="69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6E1624D7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903C0C" w14:textId="2E245872" w:rsidR="00E376D0" w:rsidRPr="003F31D9" w:rsidRDefault="00DC17F8" w:rsidP="00890DC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5C8095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1BDC75E" w14:textId="77777777" w:rsidR="00E376D0" w:rsidRPr="003F31D9" w:rsidRDefault="00E376D0" w:rsidP="00E376D0">
            <w:pPr>
              <w:tabs>
                <w:tab w:val="decimal" w:pos="798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</w:tr>
      <w:tr w:rsidR="00E376D0" w:rsidRPr="00E75ACA" w14:paraId="5BD0EAA3" w14:textId="77777777" w:rsidTr="002447FD">
        <w:tc>
          <w:tcPr>
            <w:tcW w:w="4050" w:type="dxa"/>
            <w:shd w:val="clear" w:color="auto" w:fill="auto"/>
          </w:tcPr>
          <w:p w14:paraId="28787587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041962F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2B5041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B2BCE2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04F9D4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F0F7AE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5ABADC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EBF4BF0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3362A8" w14:paraId="4902E23A" w14:textId="77777777" w:rsidTr="002447FD">
        <w:tc>
          <w:tcPr>
            <w:tcW w:w="4050" w:type="dxa"/>
            <w:shd w:val="clear" w:color="auto" w:fill="auto"/>
          </w:tcPr>
          <w:p w14:paraId="78C64EBF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6AC7E5ED" w14:textId="0BB80DC5" w:rsidR="00E376D0" w:rsidRPr="003F31D9" w:rsidRDefault="00DC17F8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1CCAEB6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572819" w14:textId="77777777" w:rsidR="00E376D0" w:rsidRPr="003F31D9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4EAA38D3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52C64C" w14:textId="657CF425" w:rsidR="00E376D0" w:rsidRPr="003F31D9" w:rsidRDefault="00DC17F8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8E5509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46104D2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E376D0" w:rsidRPr="003362A8" w14:paraId="656AF92C" w14:textId="77777777" w:rsidTr="002447FD">
        <w:tc>
          <w:tcPr>
            <w:tcW w:w="4050" w:type="dxa"/>
            <w:shd w:val="clear" w:color="auto" w:fill="auto"/>
          </w:tcPr>
          <w:p w14:paraId="0EADA151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3F31D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125686" w14:textId="60B39C38" w:rsidR="00E376D0" w:rsidRPr="003F31D9" w:rsidRDefault="00DC17F8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1,203</w:t>
            </w:r>
          </w:p>
        </w:tc>
        <w:tc>
          <w:tcPr>
            <w:tcW w:w="270" w:type="dxa"/>
            <w:shd w:val="clear" w:color="auto" w:fill="auto"/>
          </w:tcPr>
          <w:p w14:paraId="788E320F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23726C" w14:textId="77777777" w:rsidR="00E376D0" w:rsidRPr="003F31D9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14:paraId="24E94E36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6A3135" w14:textId="460E0913" w:rsidR="00E376D0" w:rsidRPr="003F31D9" w:rsidRDefault="00DC17F8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1,203</w:t>
            </w:r>
          </w:p>
        </w:tc>
        <w:tc>
          <w:tcPr>
            <w:tcW w:w="270" w:type="dxa"/>
            <w:shd w:val="clear" w:color="auto" w:fill="auto"/>
          </w:tcPr>
          <w:p w14:paraId="75EE8296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A14A781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</w:tr>
      <w:tr w:rsidR="00E376D0" w:rsidRPr="003362A8" w14:paraId="2EE4F951" w14:textId="77777777" w:rsidTr="002447FD">
        <w:tc>
          <w:tcPr>
            <w:tcW w:w="4050" w:type="dxa"/>
            <w:shd w:val="clear" w:color="auto" w:fill="auto"/>
          </w:tcPr>
          <w:p w14:paraId="53E5E9BF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451948" w14:textId="3777FB3F" w:rsidR="00E376D0" w:rsidRPr="003F31D9" w:rsidRDefault="00DC17F8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15,718</w:t>
            </w:r>
          </w:p>
        </w:tc>
        <w:tc>
          <w:tcPr>
            <w:tcW w:w="270" w:type="dxa"/>
            <w:shd w:val="clear" w:color="auto" w:fill="auto"/>
          </w:tcPr>
          <w:p w14:paraId="13E7B148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88CDA1" w14:textId="77777777" w:rsidR="00E376D0" w:rsidRPr="003F31D9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83,497</w:t>
            </w:r>
          </w:p>
        </w:tc>
        <w:tc>
          <w:tcPr>
            <w:tcW w:w="270" w:type="dxa"/>
            <w:shd w:val="clear" w:color="auto" w:fill="auto"/>
          </w:tcPr>
          <w:p w14:paraId="2D45755A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B3CBB2" w14:textId="15E6C3C8" w:rsidR="00E376D0" w:rsidRPr="003F31D9" w:rsidRDefault="00DC17F8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15,718</w:t>
            </w:r>
          </w:p>
        </w:tc>
        <w:tc>
          <w:tcPr>
            <w:tcW w:w="270" w:type="dxa"/>
            <w:shd w:val="clear" w:color="auto" w:fill="auto"/>
          </w:tcPr>
          <w:p w14:paraId="789A48DF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1EA91B7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83,497</w:t>
            </w:r>
          </w:p>
        </w:tc>
      </w:tr>
      <w:tr w:rsidR="00DC17F8" w:rsidRPr="003362A8" w14:paraId="2BC75462" w14:textId="77777777" w:rsidTr="002447FD">
        <w:tc>
          <w:tcPr>
            <w:tcW w:w="4050" w:type="dxa"/>
            <w:shd w:val="clear" w:color="auto" w:fill="auto"/>
          </w:tcPr>
          <w:p w14:paraId="7CCEA0F6" w14:textId="219E3CCB" w:rsidR="00DC17F8" w:rsidRPr="003F31D9" w:rsidRDefault="00DC17F8" w:rsidP="00E376D0">
            <w:pPr>
              <w:spacing w:line="240" w:lineRule="auto"/>
              <w:ind w:right="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1E01F900" w14:textId="429CE8FA" w:rsidR="00DC17F8" w:rsidRDefault="00DC17F8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4CBA43C0" w14:textId="77777777" w:rsidR="00DC17F8" w:rsidRPr="003F31D9" w:rsidRDefault="00DC17F8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C5F2EB" w14:textId="3BAB1F5E" w:rsidR="00DC17F8" w:rsidRDefault="00120D08" w:rsidP="00DC17F8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04F6DD" w14:textId="77777777" w:rsidR="00DC17F8" w:rsidRPr="003F31D9" w:rsidRDefault="00DC17F8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7F5FCB" w14:textId="7916DF70" w:rsidR="00DC17F8" w:rsidRDefault="00DC17F8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538AAA9D" w14:textId="77777777" w:rsidR="00DC17F8" w:rsidRPr="003F31D9" w:rsidRDefault="00DC17F8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9C027E6" w14:textId="2EDF268D" w:rsidR="00DC17F8" w:rsidRDefault="00120D08" w:rsidP="00DC17F8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376D0" w:rsidRPr="003362A8" w14:paraId="07E54CBE" w14:textId="77777777" w:rsidTr="002447FD">
        <w:tc>
          <w:tcPr>
            <w:tcW w:w="4050" w:type="dxa"/>
            <w:shd w:val="clear" w:color="auto" w:fill="auto"/>
          </w:tcPr>
          <w:p w14:paraId="423DBDF6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AD5DA8" w14:textId="233D3FD9" w:rsidR="00E376D0" w:rsidRPr="003F31D9" w:rsidRDefault="00DC17F8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36,857</w:t>
            </w:r>
          </w:p>
        </w:tc>
        <w:tc>
          <w:tcPr>
            <w:tcW w:w="270" w:type="dxa"/>
            <w:shd w:val="clear" w:color="auto" w:fill="auto"/>
          </w:tcPr>
          <w:p w14:paraId="76EEE752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2D2734" w14:textId="77777777" w:rsidR="00E376D0" w:rsidRPr="003F31D9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  <w:tc>
          <w:tcPr>
            <w:tcW w:w="270" w:type="dxa"/>
            <w:shd w:val="clear" w:color="auto" w:fill="auto"/>
          </w:tcPr>
          <w:p w14:paraId="4D45DDD1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5B724C" w14:textId="7FC731B5" w:rsidR="00E376D0" w:rsidRPr="003F31D9" w:rsidRDefault="00DC17F8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36,857</w:t>
            </w:r>
          </w:p>
        </w:tc>
        <w:tc>
          <w:tcPr>
            <w:tcW w:w="270" w:type="dxa"/>
            <w:shd w:val="clear" w:color="auto" w:fill="auto"/>
          </w:tcPr>
          <w:p w14:paraId="2B3C7925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A00485F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</w:tr>
      <w:tr w:rsidR="00E376D0" w:rsidRPr="003362A8" w14:paraId="58ECCE2D" w14:textId="77777777" w:rsidTr="002447FD">
        <w:tc>
          <w:tcPr>
            <w:tcW w:w="4050" w:type="dxa"/>
            <w:shd w:val="clear" w:color="auto" w:fill="auto"/>
          </w:tcPr>
          <w:p w14:paraId="02BDBB8A" w14:textId="77777777" w:rsidR="00E376D0" w:rsidRPr="003F31D9" w:rsidRDefault="00E376D0" w:rsidP="00E376D0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F31D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D05E8C" w14:textId="3375CE8F" w:rsidR="00E376D0" w:rsidRPr="003F31D9" w:rsidRDefault="00173671" w:rsidP="00890DC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6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C7EA4B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740A07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16CA9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A2591F" w14:textId="366AB635" w:rsidR="00E376D0" w:rsidRPr="003F31D9" w:rsidRDefault="00173671" w:rsidP="00890DC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6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41F047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B8A7E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376D0" w:rsidRPr="003362A8" w14:paraId="1CE976FB" w14:textId="77777777" w:rsidTr="002447FD">
        <w:tc>
          <w:tcPr>
            <w:tcW w:w="4050" w:type="dxa"/>
            <w:shd w:val="clear" w:color="auto" w:fill="auto"/>
          </w:tcPr>
          <w:p w14:paraId="0FAE7C5A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540AB" w14:textId="231978D5" w:rsidR="00E376D0" w:rsidRPr="003F31D9" w:rsidRDefault="00DC17F8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36,857</w:t>
            </w:r>
          </w:p>
        </w:tc>
        <w:tc>
          <w:tcPr>
            <w:tcW w:w="270" w:type="dxa"/>
            <w:shd w:val="clear" w:color="auto" w:fill="auto"/>
          </w:tcPr>
          <w:p w14:paraId="7CEEADE5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218DC" w14:textId="77777777" w:rsidR="00E376D0" w:rsidRPr="003F31D9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  <w:tc>
          <w:tcPr>
            <w:tcW w:w="270" w:type="dxa"/>
            <w:shd w:val="clear" w:color="auto" w:fill="auto"/>
          </w:tcPr>
          <w:p w14:paraId="5ED094B3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57CB6" w14:textId="79B02631" w:rsidR="00E376D0" w:rsidRPr="003F31D9" w:rsidRDefault="00DC17F8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36,857</w:t>
            </w:r>
          </w:p>
        </w:tc>
        <w:tc>
          <w:tcPr>
            <w:tcW w:w="270" w:type="dxa"/>
            <w:shd w:val="clear" w:color="auto" w:fill="auto"/>
          </w:tcPr>
          <w:p w14:paraId="38EDF1E3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656BE8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</w:tr>
      <w:tr w:rsidR="00E376D0" w:rsidRPr="003362A8" w14:paraId="14BE2E79" w14:textId="77777777" w:rsidTr="002447FD">
        <w:tc>
          <w:tcPr>
            <w:tcW w:w="4050" w:type="dxa"/>
            <w:shd w:val="clear" w:color="auto" w:fill="auto"/>
          </w:tcPr>
          <w:p w14:paraId="7A73ED58" w14:textId="77777777" w:rsidR="00E376D0" w:rsidRPr="003F31D9" w:rsidRDefault="00E376D0" w:rsidP="00E376D0">
            <w:pPr>
              <w:spacing w:line="240" w:lineRule="auto"/>
              <w:ind w:right="2"/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653564" w14:textId="77777777" w:rsidR="00E376D0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BE10DF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9A2928" w14:textId="77777777" w:rsidR="00E376D0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29BDD2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63F668" w14:textId="77777777" w:rsidR="00E376D0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F0DACF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0707AC" w14:textId="77777777" w:rsidR="00E376D0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76D0" w:rsidRPr="003362A8" w14:paraId="7F801C2F" w14:textId="77777777" w:rsidTr="002447FD">
        <w:tc>
          <w:tcPr>
            <w:tcW w:w="4050" w:type="dxa"/>
            <w:shd w:val="clear" w:color="auto" w:fill="auto"/>
          </w:tcPr>
          <w:p w14:paraId="0CC6B777" w14:textId="77777777" w:rsidR="00E376D0" w:rsidRPr="003F31D9" w:rsidRDefault="00E376D0" w:rsidP="00E376D0">
            <w:pPr>
              <w:spacing w:line="240" w:lineRule="auto"/>
              <w:ind w:right="2"/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78F745" w14:textId="77777777" w:rsidR="00E376D0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B2DDE5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F76D24" w14:textId="77777777" w:rsidR="00E376D0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22B47B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728137" w14:textId="77777777" w:rsidR="00E376D0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D3ED1B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23BE9AA" w14:textId="77777777" w:rsidR="00E376D0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76D0" w:rsidRPr="00EB7266" w14:paraId="67A97FDF" w14:textId="77777777" w:rsidTr="002447FD">
        <w:trPr>
          <w:gridAfter w:val="1"/>
          <w:wAfter w:w="8" w:type="dxa"/>
          <w:tblHeader/>
        </w:trPr>
        <w:tc>
          <w:tcPr>
            <w:tcW w:w="4050" w:type="dxa"/>
            <w:shd w:val="clear" w:color="auto" w:fill="auto"/>
          </w:tcPr>
          <w:p w14:paraId="71CB29FD" w14:textId="77777777" w:rsidR="00E376D0" w:rsidRPr="00255AC3" w:rsidRDefault="00E376D0" w:rsidP="00E376D0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A16D3D6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97535" w14:textId="77777777" w:rsidR="00E376D0" w:rsidRPr="00EB726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3A2627F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6145CD" w14:paraId="2A7496A0" w14:textId="77777777" w:rsidTr="002447FD">
        <w:trPr>
          <w:gridAfter w:val="1"/>
          <w:wAfter w:w="8" w:type="dxa"/>
          <w:tblHeader/>
        </w:trPr>
        <w:tc>
          <w:tcPr>
            <w:tcW w:w="4050" w:type="dxa"/>
            <w:shd w:val="clear" w:color="auto" w:fill="auto"/>
          </w:tcPr>
          <w:p w14:paraId="6C9B70C4" w14:textId="77777777" w:rsidR="00E376D0" w:rsidRPr="004F5468" w:rsidRDefault="00E376D0" w:rsidP="00E376D0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1F87B" w14:textId="31F45E05" w:rsidR="00E376D0" w:rsidRPr="006145CD" w:rsidRDefault="00E376D0" w:rsidP="00E376D0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</w:tcPr>
          <w:p w14:paraId="57E6421A" w14:textId="77777777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82BADC" w14:textId="77777777" w:rsidR="00E376D0" w:rsidRPr="006145CD" w:rsidRDefault="00E376D0" w:rsidP="00E376D0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D47547A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09BE5" w14:textId="1AC94FC0" w:rsidR="00E376D0" w:rsidRPr="006145CD" w:rsidRDefault="00E376D0" w:rsidP="00E376D0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74E97648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6B9D0C" w14:textId="77777777" w:rsidR="00E376D0" w:rsidRPr="006145CD" w:rsidRDefault="00E376D0" w:rsidP="00E376D0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744476" w14:paraId="07F12CB9" w14:textId="77777777" w:rsidTr="002447FD">
        <w:trPr>
          <w:gridAfter w:val="1"/>
          <w:wAfter w:w="8" w:type="dxa"/>
          <w:tblHeader/>
        </w:trPr>
        <w:tc>
          <w:tcPr>
            <w:tcW w:w="4050" w:type="dxa"/>
            <w:shd w:val="clear" w:color="auto" w:fill="auto"/>
          </w:tcPr>
          <w:p w14:paraId="55C3339E" w14:textId="77777777" w:rsidR="00E376D0" w:rsidRPr="00255AC3" w:rsidRDefault="00E376D0" w:rsidP="00E376D0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A016C8" w14:textId="37CE44AE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496BD16" w14:textId="77777777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E0EB4F" w14:textId="77777777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20AFE1E9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7A6191" w14:textId="3D6111FF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FFDBACF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48DCF" w14:textId="77777777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E376D0" w:rsidRPr="00744476" w14:paraId="1D7565A7" w14:textId="77777777" w:rsidTr="002447FD">
        <w:trPr>
          <w:gridAfter w:val="1"/>
          <w:wAfter w:w="8" w:type="dxa"/>
          <w:tblHeader/>
        </w:trPr>
        <w:tc>
          <w:tcPr>
            <w:tcW w:w="4050" w:type="dxa"/>
            <w:shd w:val="clear" w:color="auto" w:fill="auto"/>
          </w:tcPr>
          <w:p w14:paraId="4A4D65AF" w14:textId="77777777" w:rsidR="00E376D0" w:rsidRPr="00744476" w:rsidRDefault="00E376D0" w:rsidP="00E376D0">
            <w:pPr>
              <w:spacing w:line="380" w:lineRule="exac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642D86C" w14:textId="77777777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14:paraId="143AB6D9" w14:textId="77777777" w:rsidTr="002447FD">
        <w:trPr>
          <w:gridAfter w:val="1"/>
          <w:wAfter w:w="8" w:type="dxa"/>
        </w:trPr>
        <w:tc>
          <w:tcPr>
            <w:tcW w:w="4050" w:type="dxa"/>
            <w:shd w:val="clear" w:color="auto" w:fill="auto"/>
          </w:tcPr>
          <w:p w14:paraId="3BC976E8" w14:textId="77777777" w:rsidR="00E376D0" w:rsidRPr="00A27D1E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3AE387CF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DEEC2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1D6B28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A4BFD5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605A92" w14:textId="77777777" w:rsidR="00E376D0" w:rsidRPr="0033434F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7F672F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A64F3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33434F" w14:paraId="4833F4B5" w14:textId="77777777" w:rsidTr="002447FD">
        <w:trPr>
          <w:gridAfter w:val="1"/>
          <w:wAfter w:w="8" w:type="dxa"/>
        </w:trPr>
        <w:tc>
          <w:tcPr>
            <w:tcW w:w="4050" w:type="dxa"/>
            <w:shd w:val="clear" w:color="auto" w:fill="auto"/>
          </w:tcPr>
          <w:p w14:paraId="2B8554A9" w14:textId="77777777" w:rsidR="00E376D0" w:rsidRPr="00A27D1E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50DA938" w14:textId="5BAFA9DB" w:rsidR="00E376D0" w:rsidRPr="0033434F" w:rsidRDefault="00DC17F8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264,202</w:t>
            </w:r>
          </w:p>
        </w:tc>
        <w:tc>
          <w:tcPr>
            <w:tcW w:w="270" w:type="dxa"/>
          </w:tcPr>
          <w:p w14:paraId="68218A4E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C3BEAE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406,099</w:t>
            </w:r>
          </w:p>
        </w:tc>
        <w:tc>
          <w:tcPr>
            <w:tcW w:w="270" w:type="dxa"/>
          </w:tcPr>
          <w:p w14:paraId="15770C14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172034" w14:textId="6421EDC6" w:rsidR="00E376D0" w:rsidRPr="0033434F" w:rsidRDefault="00DC17F8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264,202</w:t>
            </w:r>
          </w:p>
        </w:tc>
        <w:tc>
          <w:tcPr>
            <w:tcW w:w="270" w:type="dxa"/>
            <w:shd w:val="clear" w:color="auto" w:fill="auto"/>
          </w:tcPr>
          <w:p w14:paraId="793B228F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A9C693" w14:textId="77777777" w:rsidR="00E376D0" w:rsidRPr="0033434F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406,099</w:t>
            </w:r>
          </w:p>
        </w:tc>
      </w:tr>
      <w:tr w:rsidR="00E376D0" w14:paraId="40B59C1A" w14:textId="77777777" w:rsidTr="002447FD">
        <w:trPr>
          <w:gridAfter w:val="1"/>
          <w:wAfter w:w="8" w:type="dxa"/>
        </w:trPr>
        <w:tc>
          <w:tcPr>
            <w:tcW w:w="4050" w:type="dxa"/>
            <w:shd w:val="clear" w:color="auto" w:fill="auto"/>
          </w:tcPr>
          <w:p w14:paraId="0C3F8E9C" w14:textId="77777777" w:rsidR="00E376D0" w:rsidRPr="00A27D1E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D4EBBC1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85C716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336717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06BDDD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AE9F53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231D66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2BC1C7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14:paraId="1B0D0FF3" w14:textId="77777777" w:rsidTr="002447FD">
        <w:trPr>
          <w:gridAfter w:val="1"/>
          <w:wAfter w:w="8" w:type="dxa"/>
        </w:trPr>
        <w:tc>
          <w:tcPr>
            <w:tcW w:w="4050" w:type="dxa"/>
            <w:shd w:val="clear" w:color="auto" w:fill="auto"/>
          </w:tcPr>
          <w:p w14:paraId="12325CC1" w14:textId="77777777" w:rsidR="00E376D0" w:rsidRPr="00A27D1E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11D1149" w14:textId="72D4D765" w:rsidR="00E376D0" w:rsidRDefault="00DC17F8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626</w:t>
            </w:r>
          </w:p>
        </w:tc>
        <w:tc>
          <w:tcPr>
            <w:tcW w:w="270" w:type="dxa"/>
          </w:tcPr>
          <w:p w14:paraId="432CE7B3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C19120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</w:tcPr>
          <w:p w14:paraId="18E93CF6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D47605" w14:textId="00810596" w:rsidR="00E376D0" w:rsidRDefault="00DC17F8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626</w:t>
            </w:r>
          </w:p>
        </w:tc>
        <w:tc>
          <w:tcPr>
            <w:tcW w:w="270" w:type="dxa"/>
            <w:shd w:val="clear" w:color="auto" w:fill="auto"/>
          </w:tcPr>
          <w:p w14:paraId="5FC070AF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FE5BA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</w:tr>
      <w:tr w:rsidR="00E376D0" w14:paraId="7E054C1F" w14:textId="77777777" w:rsidTr="002447FD">
        <w:trPr>
          <w:gridAfter w:val="1"/>
          <w:wAfter w:w="8" w:type="dxa"/>
        </w:trPr>
        <w:tc>
          <w:tcPr>
            <w:tcW w:w="4050" w:type="dxa"/>
            <w:shd w:val="clear" w:color="auto" w:fill="auto"/>
          </w:tcPr>
          <w:p w14:paraId="5F29AF06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5D2C5989" w14:textId="70BFFD04" w:rsidR="00E376D0" w:rsidRDefault="00DC17F8" w:rsidP="00DC17F8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73CD3E" w14:textId="77777777" w:rsidR="00E376D0" w:rsidRDefault="00E376D0" w:rsidP="00E376D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95694A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2,005</w:t>
            </w:r>
          </w:p>
        </w:tc>
        <w:tc>
          <w:tcPr>
            <w:tcW w:w="270" w:type="dxa"/>
          </w:tcPr>
          <w:p w14:paraId="10F50457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B449E2" w14:textId="105A8522" w:rsidR="00E376D0" w:rsidRDefault="00DC17F8" w:rsidP="00DC17F8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83397E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41812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2,005</w:t>
            </w:r>
          </w:p>
        </w:tc>
      </w:tr>
      <w:tr w:rsidR="00E376D0" w14:paraId="53511C53" w14:textId="77777777" w:rsidTr="002447FD">
        <w:trPr>
          <w:gridAfter w:val="1"/>
          <w:wAfter w:w="8" w:type="dxa"/>
        </w:trPr>
        <w:tc>
          <w:tcPr>
            <w:tcW w:w="4050" w:type="dxa"/>
            <w:shd w:val="clear" w:color="auto" w:fill="auto"/>
          </w:tcPr>
          <w:p w14:paraId="2C464AFB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1FB753A1" w14:textId="499919FC" w:rsidR="00E376D0" w:rsidRDefault="00DC17F8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7101629" w14:textId="77777777" w:rsidR="00E376D0" w:rsidRDefault="00E376D0" w:rsidP="00E376D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2F1876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6CCA1A1E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58D408" w14:textId="1186A2A7" w:rsidR="00E376D0" w:rsidRDefault="00DC17F8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ACAF660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5A6E95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DC17F8" w14:paraId="44426233" w14:textId="77777777" w:rsidTr="002447FD">
        <w:trPr>
          <w:gridAfter w:val="1"/>
          <w:wAfter w:w="8" w:type="dxa"/>
        </w:trPr>
        <w:tc>
          <w:tcPr>
            <w:tcW w:w="4050" w:type="dxa"/>
            <w:shd w:val="clear" w:color="auto" w:fill="auto"/>
          </w:tcPr>
          <w:p w14:paraId="38ABD54C" w14:textId="13CE5896" w:rsidR="00DC17F8" w:rsidRDefault="00DC17F8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3322A98A" w14:textId="395AB5D8" w:rsidR="00DC17F8" w:rsidRDefault="00DC17F8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1,395</w:t>
            </w:r>
          </w:p>
        </w:tc>
        <w:tc>
          <w:tcPr>
            <w:tcW w:w="270" w:type="dxa"/>
          </w:tcPr>
          <w:p w14:paraId="53CEE04F" w14:textId="77777777" w:rsidR="00DC17F8" w:rsidRDefault="00DC17F8" w:rsidP="00E376D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8013FC" w14:textId="5BFB2CA6" w:rsidR="00DC17F8" w:rsidRDefault="00DC17F8" w:rsidP="00DC17F8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8B89DB" w14:textId="77777777" w:rsidR="00DC17F8" w:rsidRPr="00BE704B" w:rsidRDefault="00DC17F8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347231" w14:textId="1D244776" w:rsidR="00DC17F8" w:rsidRDefault="00DC17F8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1,395</w:t>
            </w:r>
          </w:p>
        </w:tc>
        <w:tc>
          <w:tcPr>
            <w:tcW w:w="270" w:type="dxa"/>
            <w:shd w:val="clear" w:color="auto" w:fill="auto"/>
          </w:tcPr>
          <w:p w14:paraId="610DC79F" w14:textId="77777777" w:rsidR="00DC17F8" w:rsidRPr="00BE704B" w:rsidRDefault="00DC17F8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B0087C" w14:textId="35AC5333" w:rsidR="00DC17F8" w:rsidRDefault="00DC17F8" w:rsidP="00DC17F8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376D0" w:rsidRPr="00911ADB" w14:paraId="7E2CB7C5" w14:textId="77777777" w:rsidTr="002447FD">
        <w:trPr>
          <w:gridAfter w:val="1"/>
          <w:wAfter w:w="8" w:type="dxa"/>
        </w:trPr>
        <w:tc>
          <w:tcPr>
            <w:tcW w:w="4050" w:type="dxa"/>
            <w:shd w:val="clear" w:color="auto" w:fill="auto"/>
          </w:tcPr>
          <w:p w14:paraId="69B87FF4" w14:textId="77777777" w:rsidR="00E376D0" w:rsidRPr="00A27D1E" w:rsidRDefault="00E376D0" w:rsidP="00E376D0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1B1BE" w14:textId="21E439C3" w:rsidR="00E376D0" w:rsidRPr="00911ADB" w:rsidRDefault="000C3AAE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266,228</w:t>
            </w:r>
          </w:p>
        </w:tc>
        <w:tc>
          <w:tcPr>
            <w:tcW w:w="270" w:type="dxa"/>
          </w:tcPr>
          <w:p w14:paraId="4FDCBAC3" w14:textId="77777777" w:rsidR="00E376D0" w:rsidRPr="00911ADB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5A487" w14:textId="77777777" w:rsidR="00E376D0" w:rsidRPr="00911ADB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408,300</w:t>
            </w:r>
          </w:p>
        </w:tc>
        <w:tc>
          <w:tcPr>
            <w:tcW w:w="270" w:type="dxa"/>
          </w:tcPr>
          <w:p w14:paraId="27B5B925" w14:textId="77777777" w:rsidR="00E376D0" w:rsidRPr="00911AD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C7BB7" w14:textId="4E4F524E" w:rsidR="00E376D0" w:rsidRPr="00911ADB" w:rsidRDefault="000C3AAE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266,228</w:t>
            </w:r>
          </w:p>
        </w:tc>
        <w:tc>
          <w:tcPr>
            <w:tcW w:w="270" w:type="dxa"/>
            <w:shd w:val="clear" w:color="auto" w:fill="auto"/>
          </w:tcPr>
          <w:p w14:paraId="0572C299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01405" w14:textId="77777777" w:rsidR="00E376D0" w:rsidRPr="00911ADB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408,300</w:t>
            </w:r>
          </w:p>
        </w:tc>
      </w:tr>
    </w:tbl>
    <w:p w14:paraId="1587D942" w14:textId="77777777" w:rsidR="000D4B0C" w:rsidRPr="00215053" w:rsidRDefault="000D4B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00CA7" w:rsidRPr="00A27D1E" w14:paraId="17B94D72" w14:textId="77777777" w:rsidTr="00C531CA">
        <w:tc>
          <w:tcPr>
            <w:tcW w:w="4050" w:type="dxa"/>
            <w:shd w:val="clear" w:color="auto" w:fill="auto"/>
          </w:tcPr>
          <w:p w14:paraId="3752733D" w14:textId="651AC6AF" w:rsidR="00400CA7" w:rsidRPr="00400CA7" w:rsidRDefault="00400CA7" w:rsidP="00400CA7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C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5DB8DE3" w14:textId="0328000A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2DF11D5" w14:textId="77777777" w:rsidR="00400CA7" w:rsidRPr="00400CA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B44C151" w14:textId="3CB8D656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A27D1E" w14:paraId="313E12EC" w14:textId="77777777" w:rsidTr="00455790">
        <w:tc>
          <w:tcPr>
            <w:tcW w:w="4050" w:type="dxa"/>
            <w:shd w:val="clear" w:color="auto" w:fill="auto"/>
          </w:tcPr>
          <w:p w14:paraId="1674DF36" w14:textId="77777777" w:rsidR="00E376D0" w:rsidRPr="00A7698F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A3E6E6" w14:textId="0A989536" w:rsidR="00E376D0" w:rsidRPr="00400CA7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56DDB595" w14:textId="77777777" w:rsidR="00E376D0" w:rsidRPr="00400CA7" w:rsidRDefault="00E376D0" w:rsidP="00E376D0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8BFF88" w14:textId="7BA552B9" w:rsidR="00E376D0" w:rsidRPr="00400CA7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00CA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1FD6B530" w14:textId="77777777" w:rsidR="00E376D0" w:rsidRPr="00400CA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F1AF6F" w14:textId="488EFDC9" w:rsidR="00E376D0" w:rsidRPr="00400CA7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74E3E341" w14:textId="77777777" w:rsidR="00E376D0" w:rsidRPr="00400CA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921BB6" w14:textId="54000CF7" w:rsidR="00E376D0" w:rsidRPr="00400CA7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00CA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E376D0" w:rsidRPr="00A27D1E" w14:paraId="55B84A8B" w14:textId="77777777" w:rsidTr="00455790">
        <w:tc>
          <w:tcPr>
            <w:tcW w:w="4050" w:type="dxa"/>
            <w:shd w:val="clear" w:color="auto" w:fill="auto"/>
          </w:tcPr>
          <w:p w14:paraId="4B423EB9" w14:textId="77777777" w:rsidR="00E376D0" w:rsidRPr="00A7698F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6D21BD" w14:textId="2C76D068" w:rsidR="00E376D0" w:rsidRPr="00400CA7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0B42408" w14:textId="77777777" w:rsidR="00E376D0" w:rsidRPr="00400CA7" w:rsidRDefault="00E376D0" w:rsidP="00E376D0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D70E9D" w14:textId="528C17E0" w:rsidR="00E376D0" w:rsidRPr="00400CA7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A58705B" w14:textId="77777777" w:rsidR="00E376D0" w:rsidRPr="00400CA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DB2C4D" w14:textId="2687E805" w:rsidR="00E376D0" w:rsidRPr="00400CA7" w:rsidRDefault="00E376D0" w:rsidP="005244D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C3F4642" w14:textId="77777777" w:rsidR="00E376D0" w:rsidRPr="00400CA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774C56" w14:textId="4731421B" w:rsidR="00E376D0" w:rsidRPr="00400CA7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E376D0" w:rsidRPr="00A27D1E" w14:paraId="10ED6CF9" w14:textId="77777777" w:rsidTr="002B1A3C">
        <w:tc>
          <w:tcPr>
            <w:tcW w:w="4050" w:type="dxa"/>
            <w:shd w:val="clear" w:color="auto" w:fill="auto"/>
          </w:tcPr>
          <w:p w14:paraId="28BD2F12" w14:textId="77777777" w:rsidR="00E376D0" w:rsidRPr="00A7698F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601DFA5" w14:textId="39AB8EA1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A27D1E" w14:paraId="1560CF37" w14:textId="77777777" w:rsidTr="00455790">
        <w:tc>
          <w:tcPr>
            <w:tcW w:w="4050" w:type="dxa"/>
            <w:shd w:val="clear" w:color="auto" w:fill="auto"/>
          </w:tcPr>
          <w:p w14:paraId="08454846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4F267BD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82B459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4D8962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C4047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5ACF29" w14:textId="77777777" w:rsidR="00E376D0" w:rsidRPr="0033434F" w:rsidRDefault="00E376D0" w:rsidP="00E376D0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CA6343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4ED57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A27D1E" w14:paraId="79902A69" w14:textId="77777777" w:rsidTr="00455790">
        <w:tc>
          <w:tcPr>
            <w:tcW w:w="4050" w:type="dxa"/>
            <w:shd w:val="clear" w:color="auto" w:fill="auto"/>
          </w:tcPr>
          <w:p w14:paraId="3DFA2A4D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4135A417" w14:textId="2A7F28CC" w:rsidR="00E376D0" w:rsidRPr="0033434F" w:rsidRDefault="000C3AAE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78,627</w:t>
            </w:r>
          </w:p>
        </w:tc>
        <w:tc>
          <w:tcPr>
            <w:tcW w:w="270" w:type="dxa"/>
            <w:shd w:val="clear" w:color="auto" w:fill="auto"/>
          </w:tcPr>
          <w:p w14:paraId="41E4D136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3AC9B5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176,228</w:t>
            </w:r>
          </w:p>
        </w:tc>
        <w:tc>
          <w:tcPr>
            <w:tcW w:w="270" w:type="dxa"/>
            <w:shd w:val="clear" w:color="auto" w:fill="auto"/>
          </w:tcPr>
          <w:p w14:paraId="2458C400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640406" w14:textId="0B6F290A" w:rsidR="00E376D0" w:rsidRPr="0033434F" w:rsidRDefault="000C3AAE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78,627</w:t>
            </w:r>
          </w:p>
        </w:tc>
        <w:tc>
          <w:tcPr>
            <w:tcW w:w="270" w:type="dxa"/>
            <w:shd w:val="clear" w:color="auto" w:fill="auto"/>
          </w:tcPr>
          <w:p w14:paraId="23FB4AB9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6E6E73" w14:textId="77777777" w:rsidR="00E376D0" w:rsidRPr="0033434F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176,228</w:t>
            </w:r>
          </w:p>
        </w:tc>
      </w:tr>
      <w:tr w:rsidR="00E376D0" w:rsidRPr="00A27D1E" w14:paraId="1BDAE62E" w14:textId="77777777" w:rsidTr="00455790">
        <w:tc>
          <w:tcPr>
            <w:tcW w:w="4050" w:type="dxa"/>
            <w:shd w:val="clear" w:color="auto" w:fill="auto"/>
          </w:tcPr>
          <w:p w14:paraId="2AB7E912" w14:textId="77777777" w:rsidR="00E376D0" w:rsidRPr="00522E6A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C7512CE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5F5CAC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732BCA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63E783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B53B46" w14:textId="77777777" w:rsidR="00E376D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AFA621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84FC96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A27D1E" w14:paraId="0ECEA160" w14:textId="77777777" w:rsidTr="00455790">
        <w:tc>
          <w:tcPr>
            <w:tcW w:w="4050" w:type="dxa"/>
            <w:shd w:val="clear" w:color="auto" w:fill="auto"/>
          </w:tcPr>
          <w:p w14:paraId="37BD2477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โพลีน ชีวะอินทรีย์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6E2CB415" w14:textId="7A09A5A8" w:rsidR="00E376D0" w:rsidRDefault="000C3AAE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44057513" w14:textId="77777777" w:rsidR="00E376D0" w:rsidRDefault="00E376D0" w:rsidP="00E376D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694607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01B03225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806060" w14:textId="3BC60ACB" w:rsidR="00E376D0" w:rsidRDefault="000C3AAE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5AFE1FC9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165BDA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</w:tr>
      <w:tr w:rsidR="00E376D0" w:rsidRPr="00A27D1E" w14:paraId="63D921C4" w14:textId="77777777" w:rsidTr="00455790">
        <w:tc>
          <w:tcPr>
            <w:tcW w:w="4050" w:type="dxa"/>
            <w:shd w:val="clear" w:color="auto" w:fill="auto"/>
          </w:tcPr>
          <w:p w14:paraId="281197EC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5FE0D7A" w14:textId="4043812F" w:rsidR="00E376D0" w:rsidRDefault="000C3AAE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19,938</w:t>
            </w:r>
          </w:p>
        </w:tc>
        <w:tc>
          <w:tcPr>
            <w:tcW w:w="270" w:type="dxa"/>
            <w:shd w:val="clear" w:color="auto" w:fill="auto"/>
          </w:tcPr>
          <w:p w14:paraId="3E57EBDE" w14:textId="77777777" w:rsidR="00E376D0" w:rsidRDefault="00E376D0" w:rsidP="00E376D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0088BA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</w:p>
        </w:tc>
        <w:tc>
          <w:tcPr>
            <w:tcW w:w="270" w:type="dxa"/>
            <w:shd w:val="clear" w:color="auto" w:fill="auto"/>
          </w:tcPr>
          <w:p w14:paraId="058A22B0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61689F" w14:textId="0AB44E70" w:rsidR="00E376D0" w:rsidRDefault="000C3AAE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19,938</w:t>
            </w:r>
          </w:p>
        </w:tc>
        <w:tc>
          <w:tcPr>
            <w:tcW w:w="270" w:type="dxa"/>
            <w:shd w:val="clear" w:color="auto" w:fill="auto"/>
          </w:tcPr>
          <w:p w14:paraId="76F75574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963E1A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</w:p>
        </w:tc>
      </w:tr>
      <w:tr w:rsidR="00E376D0" w:rsidRPr="00A27D1E" w14:paraId="35767970" w14:textId="77777777" w:rsidTr="00455790">
        <w:tc>
          <w:tcPr>
            <w:tcW w:w="4050" w:type="dxa"/>
            <w:shd w:val="clear" w:color="auto" w:fill="auto"/>
          </w:tcPr>
          <w:p w14:paraId="1BF1507F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13A9C805" w14:textId="4231CE0B" w:rsidR="00E376D0" w:rsidRPr="007259A6" w:rsidRDefault="000C3AAE" w:rsidP="00E376D0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6B1DE9" w14:textId="77777777" w:rsidR="00E376D0" w:rsidRDefault="00E376D0" w:rsidP="00E376D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677964" w14:textId="77777777" w:rsidR="00E376D0" w:rsidRDefault="00E376D0" w:rsidP="00E376D0">
            <w:pPr>
              <w:tabs>
                <w:tab w:val="decimal" w:pos="708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FA8D402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DA331C" w14:textId="0BBA4E0C" w:rsidR="00E376D0" w:rsidRPr="007259A6" w:rsidRDefault="000C3AAE" w:rsidP="00E376D0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E77FAE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1A0D21" w14:textId="77777777" w:rsidR="00E376D0" w:rsidRDefault="00E376D0" w:rsidP="00E376D0">
            <w:pPr>
              <w:tabs>
                <w:tab w:val="decimal" w:pos="708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376D0" w:rsidRPr="00A27D1E" w14:paraId="6C167F4C" w14:textId="77777777" w:rsidTr="00455790">
        <w:tc>
          <w:tcPr>
            <w:tcW w:w="4050" w:type="dxa"/>
            <w:shd w:val="clear" w:color="auto" w:fill="auto"/>
          </w:tcPr>
          <w:p w14:paraId="1D1D9E59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14507BF3" w14:textId="088FEB46" w:rsidR="00E376D0" w:rsidRDefault="000C3AAE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6EAFD4EB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882BB0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1,377</w:t>
            </w:r>
          </w:p>
        </w:tc>
        <w:tc>
          <w:tcPr>
            <w:tcW w:w="270" w:type="dxa"/>
            <w:shd w:val="clear" w:color="auto" w:fill="auto"/>
          </w:tcPr>
          <w:p w14:paraId="0500E392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270958" w14:textId="3065FE09" w:rsidR="00E376D0" w:rsidRDefault="000C3AAE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0A9E3C61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7F0CAF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1,377</w:t>
            </w:r>
          </w:p>
        </w:tc>
      </w:tr>
      <w:tr w:rsidR="00E376D0" w:rsidRPr="00A27D1E" w14:paraId="2E1F1926" w14:textId="77777777" w:rsidTr="00455790">
        <w:tc>
          <w:tcPr>
            <w:tcW w:w="4050" w:type="dxa"/>
            <w:shd w:val="clear" w:color="auto" w:fill="auto"/>
          </w:tcPr>
          <w:p w14:paraId="65AD45CB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435B6891" w14:textId="0BD3A9B4" w:rsidR="00E376D0" w:rsidRDefault="000C3AAE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4C76B21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658C69" w14:textId="77777777" w:rsidR="00E376D0" w:rsidRPr="006145CD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FC84D31" w14:textId="77777777" w:rsidR="00E376D0" w:rsidRPr="00125D2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4641B8" w14:textId="7F5F2B77" w:rsidR="00E376D0" w:rsidRDefault="000C3AAE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1C53FF7F" w14:textId="77777777" w:rsidR="00E376D0" w:rsidRPr="00125D2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7D61D5" w14:textId="77777777" w:rsidR="00E376D0" w:rsidRPr="006145CD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E376D0" w:rsidRPr="00A27D1E" w14:paraId="5530F1F8" w14:textId="77777777" w:rsidTr="00455790">
        <w:tc>
          <w:tcPr>
            <w:tcW w:w="4050" w:type="dxa"/>
            <w:shd w:val="clear" w:color="auto" w:fill="auto"/>
          </w:tcPr>
          <w:p w14:paraId="74DBA1B0" w14:textId="3E34A671" w:rsidR="00E376D0" w:rsidRPr="00207016" w:rsidRDefault="00E376D0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มาสเตอร์ อาชีพ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28D6CC48" w14:textId="7A4BEFAA" w:rsidR="00E376D0" w:rsidRDefault="000C3AAE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5367BCFF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CA707B" w14:textId="6689A446" w:rsidR="00E376D0" w:rsidRPr="007259A6" w:rsidRDefault="00E376D0" w:rsidP="00E376D0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4A0376" w14:textId="77777777" w:rsidR="00E376D0" w:rsidRPr="00125D2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73AB79" w14:textId="60FF484F" w:rsidR="00E376D0" w:rsidRDefault="000C3AAE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5486001F" w14:textId="77777777" w:rsidR="00E376D0" w:rsidRPr="00125D2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BF83D3" w14:textId="31FD5119" w:rsidR="00E376D0" w:rsidRPr="00987E43" w:rsidRDefault="00E376D0" w:rsidP="00E376D0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376D0" w:rsidRPr="00A27D1E" w14:paraId="24EB8B2F" w14:textId="77777777" w:rsidTr="001D34B4">
        <w:tc>
          <w:tcPr>
            <w:tcW w:w="4050" w:type="dxa"/>
            <w:shd w:val="clear" w:color="auto" w:fill="auto"/>
            <w:vAlign w:val="bottom"/>
          </w:tcPr>
          <w:p w14:paraId="7A148870" w14:textId="77777777" w:rsidR="00E376D0" w:rsidRPr="00AD37E5" w:rsidRDefault="00E376D0" w:rsidP="00E376D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33564" w14:textId="113699EB" w:rsidR="00E376D0" w:rsidRPr="00BD09F7" w:rsidRDefault="000C3AAE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98,822</w:t>
            </w:r>
          </w:p>
        </w:tc>
        <w:tc>
          <w:tcPr>
            <w:tcW w:w="270" w:type="dxa"/>
            <w:shd w:val="clear" w:color="auto" w:fill="auto"/>
          </w:tcPr>
          <w:p w14:paraId="5BE3E4D0" w14:textId="77777777" w:rsidR="00E376D0" w:rsidRPr="00BD09F7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DF533" w14:textId="77777777" w:rsidR="00E376D0" w:rsidRPr="00BD09F7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178,196</w:t>
            </w:r>
          </w:p>
        </w:tc>
        <w:tc>
          <w:tcPr>
            <w:tcW w:w="270" w:type="dxa"/>
            <w:shd w:val="clear" w:color="auto" w:fill="auto"/>
          </w:tcPr>
          <w:p w14:paraId="08449194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18B65" w14:textId="2D300383" w:rsidR="00E376D0" w:rsidRPr="00BD09F7" w:rsidRDefault="000C3AAE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98,822</w:t>
            </w:r>
          </w:p>
        </w:tc>
        <w:tc>
          <w:tcPr>
            <w:tcW w:w="270" w:type="dxa"/>
            <w:shd w:val="clear" w:color="auto" w:fill="auto"/>
          </w:tcPr>
          <w:p w14:paraId="6F9D771B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F49B6" w14:textId="77777777" w:rsidR="00E376D0" w:rsidRPr="00BD09F7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178,196</w:t>
            </w:r>
          </w:p>
        </w:tc>
      </w:tr>
      <w:tr w:rsidR="00E376D0" w:rsidRPr="00A27D1E" w14:paraId="158BC4A9" w14:textId="77777777" w:rsidTr="00F46309">
        <w:tc>
          <w:tcPr>
            <w:tcW w:w="4050" w:type="dxa"/>
            <w:shd w:val="clear" w:color="auto" w:fill="auto"/>
            <w:vAlign w:val="bottom"/>
          </w:tcPr>
          <w:p w14:paraId="66CC96D2" w14:textId="77777777" w:rsidR="00E376D0" w:rsidRPr="00AD37E5" w:rsidRDefault="00E376D0" w:rsidP="00E376D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C2E123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43D64E" w14:textId="77777777" w:rsidR="00E376D0" w:rsidRPr="00BD09F7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8138F8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733246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5C7967" w14:textId="77777777" w:rsidR="00E376D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9AA3352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7F8E89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76D0" w:rsidRPr="00A27D1E" w14:paraId="5BF39B30" w14:textId="77777777" w:rsidTr="00F46309">
        <w:tc>
          <w:tcPr>
            <w:tcW w:w="4050" w:type="dxa"/>
            <w:shd w:val="clear" w:color="auto" w:fill="auto"/>
            <w:vAlign w:val="bottom"/>
          </w:tcPr>
          <w:p w14:paraId="215BF666" w14:textId="77777777" w:rsidR="00E376D0" w:rsidRPr="00AD37E5" w:rsidRDefault="00E376D0" w:rsidP="00E376D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087727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CFF3AD" w14:textId="77777777" w:rsidR="00E376D0" w:rsidRPr="00BD09F7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C40BE4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08EDB7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944EB0" w14:textId="77777777" w:rsidR="00E376D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9B7B2D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D11A87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76D0" w:rsidRPr="00A27D1E" w14:paraId="43DDF5ED" w14:textId="77777777" w:rsidTr="00F46309">
        <w:tc>
          <w:tcPr>
            <w:tcW w:w="4050" w:type="dxa"/>
            <w:shd w:val="clear" w:color="auto" w:fill="auto"/>
            <w:vAlign w:val="bottom"/>
          </w:tcPr>
          <w:p w14:paraId="62F961A7" w14:textId="77777777" w:rsidR="00E376D0" w:rsidRPr="00AD37E5" w:rsidRDefault="00E376D0" w:rsidP="00E376D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243BEE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1BE164" w14:textId="77777777" w:rsidR="00E376D0" w:rsidRPr="00BD09F7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A2A18E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1C9177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0543A5" w14:textId="77777777" w:rsidR="00E376D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00DA5E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C648A7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76D0" w:rsidRPr="00A27D1E" w14:paraId="695E970D" w14:textId="77777777" w:rsidTr="00F46309">
        <w:tc>
          <w:tcPr>
            <w:tcW w:w="4050" w:type="dxa"/>
            <w:shd w:val="clear" w:color="auto" w:fill="auto"/>
            <w:vAlign w:val="bottom"/>
          </w:tcPr>
          <w:p w14:paraId="3EF13289" w14:textId="77777777" w:rsidR="00E376D0" w:rsidRPr="00AD37E5" w:rsidRDefault="00E376D0" w:rsidP="00E376D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2C9294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000551" w14:textId="77777777" w:rsidR="00E376D0" w:rsidRPr="00BD09F7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D8CE31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6AF882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CC4A60" w14:textId="77777777" w:rsidR="00E376D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4E12B9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3138D8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76D0" w:rsidRPr="00A27D1E" w14:paraId="2D2C5EA2" w14:textId="77777777" w:rsidTr="00F46309">
        <w:tc>
          <w:tcPr>
            <w:tcW w:w="4050" w:type="dxa"/>
            <w:shd w:val="clear" w:color="auto" w:fill="auto"/>
            <w:vAlign w:val="bottom"/>
          </w:tcPr>
          <w:p w14:paraId="1D98577E" w14:textId="77777777" w:rsidR="00E376D0" w:rsidRPr="00AD37E5" w:rsidRDefault="00E376D0" w:rsidP="00E376D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61496C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4AAD78" w14:textId="77777777" w:rsidR="00E376D0" w:rsidRPr="00BD09F7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EDAA8A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B430B9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BDF2B6" w14:textId="77777777" w:rsidR="00E376D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151139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42A122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76D0" w:rsidRPr="000E72B7" w14:paraId="76DEDCDD" w14:textId="77777777" w:rsidTr="00B51534">
        <w:tc>
          <w:tcPr>
            <w:tcW w:w="4050" w:type="dxa"/>
          </w:tcPr>
          <w:p w14:paraId="00B1E17A" w14:textId="77777777" w:rsidR="00E376D0" w:rsidRPr="00255AC3" w:rsidRDefault="00E376D0" w:rsidP="00E376D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33926928"/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323AA69" w14:textId="77777777" w:rsidR="00E376D0" w:rsidRPr="000E72B7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4D549D" w14:textId="77777777" w:rsidR="00E376D0" w:rsidRPr="000E72B7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B3E181" w14:textId="77777777" w:rsidR="00E376D0" w:rsidRPr="000E72B7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E376D0" w:rsidRPr="000E72B7" w14:paraId="5E934D15" w14:textId="77777777" w:rsidTr="00B51534">
        <w:tc>
          <w:tcPr>
            <w:tcW w:w="4050" w:type="dxa"/>
          </w:tcPr>
          <w:p w14:paraId="5ECC03AB" w14:textId="77777777" w:rsidR="00E376D0" w:rsidRPr="004F5468" w:rsidRDefault="00E376D0" w:rsidP="00E376D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B59ADA" w14:textId="3F8C966E" w:rsidR="00E376D0" w:rsidRPr="006145CD" w:rsidRDefault="00E376D0" w:rsidP="00E376D0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</w:tcPr>
          <w:p w14:paraId="79026DF7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19596" w14:textId="77777777" w:rsidR="00E376D0" w:rsidRPr="006145CD" w:rsidRDefault="00E376D0" w:rsidP="00E376D0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8149B40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48E31" w14:textId="5A5C81A2" w:rsidR="00E376D0" w:rsidRPr="006145CD" w:rsidRDefault="00E376D0" w:rsidP="00E376D0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</w:tcPr>
          <w:p w14:paraId="731F9A28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9DEC1" w14:textId="77777777" w:rsidR="00E376D0" w:rsidRPr="006145CD" w:rsidRDefault="00E376D0" w:rsidP="00E376D0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0E72B7" w14:paraId="001F821A" w14:textId="77777777" w:rsidTr="00B51534">
        <w:tc>
          <w:tcPr>
            <w:tcW w:w="4050" w:type="dxa"/>
          </w:tcPr>
          <w:p w14:paraId="5400F698" w14:textId="77777777" w:rsidR="00E376D0" w:rsidRPr="00255AC3" w:rsidRDefault="00E376D0" w:rsidP="00E376D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10880" w14:textId="67F90382" w:rsidR="00E376D0" w:rsidRPr="000E72B7" w:rsidRDefault="00E376D0" w:rsidP="00E376D0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6AFE3D3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400E0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7E626883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0734F" w14:textId="782836A0" w:rsidR="00E376D0" w:rsidRPr="000E72B7" w:rsidRDefault="00E376D0" w:rsidP="00E376D0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9647225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BC41E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E376D0" w:rsidRPr="000E72B7" w14:paraId="043134E4" w14:textId="77777777" w:rsidTr="00B51534">
        <w:tc>
          <w:tcPr>
            <w:tcW w:w="4050" w:type="dxa"/>
          </w:tcPr>
          <w:p w14:paraId="53CED2B2" w14:textId="77777777" w:rsidR="00E376D0" w:rsidRPr="000E72B7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75D9CC" w14:textId="77777777" w:rsidR="00E376D0" w:rsidRPr="000E72B7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E72B7" w14:paraId="0730BACA" w14:textId="77777777" w:rsidTr="00B51534">
        <w:tc>
          <w:tcPr>
            <w:tcW w:w="4050" w:type="dxa"/>
          </w:tcPr>
          <w:p w14:paraId="6EC6B0C5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57785A45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2BE7B4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64A7AE" w14:textId="77777777" w:rsidR="00E376D0" w:rsidRPr="000E72B7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817608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99F71D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A9BDB9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01FCC" w14:textId="77777777" w:rsidR="00E376D0" w:rsidRPr="000E72B7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0E72B7" w14:paraId="0B34DC79" w14:textId="77777777" w:rsidTr="00B51534">
        <w:tc>
          <w:tcPr>
            <w:tcW w:w="4050" w:type="dxa"/>
          </w:tcPr>
          <w:p w14:paraId="737A9D83" w14:textId="77777777" w:rsidR="00E376D0" w:rsidRPr="000E72B7" w:rsidRDefault="00E376D0" w:rsidP="00E376D0">
            <w:pPr>
              <w:spacing w:line="240" w:lineRule="atLeast"/>
              <w:ind w:left="156"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1F9AB64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30FE76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9EB442" w14:textId="77777777" w:rsidR="00E376D0" w:rsidRPr="000E72B7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761513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137695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9158F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CEA4A" w14:textId="77777777" w:rsidR="00E376D0" w:rsidRPr="000E72B7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0E72B7" w14:paraId="75CE1ADC" w14:textId="77777777" w:rsidTr="00B51534">
        <w:tc>
          <w:tcPr>
            <w:tcW w:w="4050" w:type="dxa"/>
          </w:tcPr>
          <w:p w14:paraId="05FABB4B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7EEFDB99" w14:textId="59E5813F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5,351</w:t>
            </w:r>
          </w:p>
        </w:tc>
        <w:tc>
          <w:tcPr>
            <w:tcW w:w="270" w:type="dxa"/>
            <w:shd w:val="clear" w:color="auto" w:fill="auto"/>
          </w:tcPr>
          <w:p w14:paraId="52C874FE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3D0A37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5,198</w:t>
            </w:r>
          </w:p>
        </w:tc>
        <w:tc>
          <w:tcPr>
            <w:tcW w:w="270" w:type="dxa"/>
            <w:shd w:val="clear" w:color="auto" w:fill="auto"/>
          </w:tcPr>
          <w:p w14:paraId="13BDC6EF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85887A" w14:textId="3F3BB037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5,351</w:t>
            </w:r>
          </w:p>
        </w:tc>
        <w:tc>
          <w:tcPr>
            <w:tcW w:w="270" w:type="dxa"/>
          </w:tcPr>
          <w:p w14:paraId="07D19F5E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B941F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5,198</w:t>
            </w:r>
          </w:p>
        </w:tc>
      </w:tr>
      <w:tr w:rsidR="00E376D0" w:rsidRPr="000E72B7" w14:paraId="395F0A27" w14:textId="77777777" w:rsidTr="00B51534">
        <w:tc>
          <w:tcPr>
            <w:tcW w:w="4050" w:type="dxa"/>
          </w:tcPr>
          <w:p w14:paraId="7EE97390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D034F13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FD7E2B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DE1189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538D69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64CA6A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B6131C" w14:textId="77777777" w:rsidR="00E376D0" w:rsidRPr="000056FC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7E167" w14:textId="77777777" w:rsidR="00E376D0" w:rsidRPr="000056FC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0E72B7" w14:paraId="7C7D8583" w14:textId="77777777" w:rsidTr="003B4E66">
        <w:tc>
          <w:tcPr>
            <w:tcW w:w="4050" w:type="dxa"/>
          </w:tcPr>
          <w:p w14:paraId="0E155CED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649AB302" w14:textId="66CD4F02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3,625</w:t>
            </w:r>
          </w:p>
        </w:tc>
        <w:tc>
          <w:tcPr>
            <w:tcW w:w="270" w:type="dxa"/>
            <w:shd w:val="clear" w:color="auto" w:fill="auto"/>
          </w:tcPr>
          <w:p w14:paraId="1DD2356F" w14:textId="77777777" w:rsidR="00E376D0" w:rsidRPr="000E72B7" w:rsidRDefault="00E376D0" w:rsidP="00E376D0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8B7C5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3,485</w:t>
            </w:r>
          </w:p>
        </w:tc>
        <w:tc>
          <w:tcPr>
            <w:tcW w:w="270" w:type="dxa"/>
            <w:shd w:val="clear" w:color="auto" w:fill="auto"/>
          </w:tcPr>
          <w:p w14:paraId="7A8ECF3D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14CB9" w14:textId="5FC8360F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3,625</w:t>
            </w:r>
          </w:p>
        </w:tc>
        <w:tc>
          <w:tcPr>
            <w:tcW w:w="270" w:type="dxa"/>
          </w:tcPr>
          <w:p w14:paraId="53D92EE5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E8F14A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3,485</w:t>
            </w:r>
          </w:p>
        </w:tc>
      </w:tr>
      <w:tr w:rsidR="00E376D0" w:rsidRPr="000E72B7" w14:paraId="4E43D5BA" w14:textId="77777777" w:rsidTr="003B4E66">
        <w:tc>
          <w:tcPr>
            <w:tcW w:w="4050" w:type="dxa"/>
          </w:tcPr>
          <w:p w14:paraId="7677E66D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0CFDCE7" w14:textId="079E02A2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5,202</w:t>
            </w:r>
          </w:p>
        </w:tc>
        <w:tc>
          <w:tcPr>
            <w:tcW w:w="270" w:type="dxa"/>
            <w:shd w:val="clear" w:color="auto" w:fill="auto"/>
          </w:tcPr>
          <w:p w14:paraId="715A8D1D" w14:textId="77777777" w:rsidR="00E376D0" w:rsidRPr="000E72B7" w:rsidRDefault="00E376D0" w:rsidP="00E376D0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493D6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4,785</w:t>
            </w:r>
          </w:p>
        </w:tc>
        <w:tc>
          <w:tcPr>
            <w:tcW w:w="270" w:type="dxa"/>
            <w:shd w:val="clear" w:color="auto" w:fill="auto"/>
          </w:tcPr>
          <w:p w14:paraId="11084DCA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CF815" w14:textId="7F2ECD6A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5,202</w:t>
            </w:r>
          </w:p>
        </w:tc>
        <w:tc>
          <w:tcPr>
            <w:tcW w:w="270" w:type="dxa"/>
          </w:tcPr>
          <w:p w14:paraId="4EE5EBDC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63388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4,785</w:t>
            </w:r>
          </w:p>
        </w:tc>
      </w:tr>
      <w:tr w:rsidR="00E376D0" w:rsidRPr="000E72B7" w14:paraId="1ABA410C" w14:textId="77777777" w:rsidTr="003B4E66">
        <w:tc>
          <w:tcPr>
            <w:tcW w:w="4050" w:type="dxa"/>
          </w:tcPr>
          <w:p w14:paraId="1B6B1AF0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6F51EE8" w14:textId="523BCE9F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1,243</w:t>
            </w:r>
          </w:p>
        </w:tc>
        <w:tc>
          <w:tcPr>
            <w:tcW w:w="270" w:type="dxa"/>
            <w:shd w:val="clear" w:color="auto" w:fill="auto"/>
          </w:tcPr>
          <w:p w14:paraId="34AFB38D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7F912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  <w:tc>
          <w:tcPr>
            <w:tcW w:w="270" w:type="dxa"/>
            <w:shd w:val="clear" w:color="auto" w:fill="auto"/>
          </w:tcPr>
          <w:p w14:paraId="226B0101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2588E" w14:textId="6F51D848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1,243</w:t>
            </w:r>
          </w:p>
        </w:tc>
        <w:tc>
          <w:tcPr>
            <w:tcW w:w="270" w:type="dxa"/>
          </w:tcPr>
          <w:p w14:paraId="20DC2D95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CD797B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</w:tr>
      <w:tr w:rsidR="00E376D0" w:rsidRPr="000E72B7" w14:paraId="14E6A07D" w14:textId="77777777" w:rsidTr="003B4E66">
        <w:tc>
          <w:tcPr>
            <w:tcW w:w="4050" w:type="dxa"/>
          </w:tcPr>
          <w:p w14:paraId="765E2945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</w:tcPr>
          <w:p w14:paraId="156239F3" w14:textId="42551365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1,243</w:t>
            </w:r>
          </w:p>
        </w:tc>
        <w:tc>
          <w:tcPr>
            <w:tcW w:w="270" w:type="dxa"/>
            <w:shd w:val="clear" w:color="auto" w:fill="auto"/>
          </w:tcPr>
          <w:p w14:paraId="7455D8BF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68FD71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  <w:tc>
          <w:tcPr>
            <w:tcW w:w="270" w:type="dxa"/>
            <w:shd w:val="clear" w:color="auto" w:fill="auto"/>
          </w:tcPr>
          <w:p w14:paraId="02CF9AD1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2F154" w14:textId="4B19D473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1,243</w:t>
            </w:r>
          </w:p>
        </w:tc>
        <w:tc>
          <w:tcPr>
            <w:tcW w:w="270" w:type="dxa"/>
          </w:tcPr>
          <w:p w14:paraId="61A12691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516D9A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</w:tr>
      <w:tr w:rsidR="00E376D0" w:rsidRPr="000E72B7" w14:paraId="1AC70FFF" w14:textId="77777777" w:rsidTr="003B4E66">
        <w:tc>
          <w:tcPr>
            <w:tcW w:w="4050" w:type="dxa"/>
          </w:tcPr>
          <w:p w14:paraId="6EA7927B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DAB65EE" w14:textId="3C2776F0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3,730</w:t>
            </w:r>
          </w:p>
        </w:tc>
        <w:tc>
          <w:tcPr>
            <w:tcW w:w="270" w:type="dxa"/>
            <w:shd w:val="clear" w:color="auto" w:fill="auto"/>
          </w:tcPr>
          <w:p w14:paraId="23722F02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822781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3,658</w:t>
            </w:r>
          </w:p>
        </w:tc>
        <w:tc>
          <w:tcPr>
            <w:tcW w:w="270" w:type="dxa"/>
            <w:shd w:val="clear" w:color="auto" w:fill="auto"/>
          </w:tcPr>
          <w:p w14:paraId="12328085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1D26" w14:textId="1654F776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3,730</w:t>
            </w:r>
          </w:p>
        </w:tc>
        <w:tc>
          <w:tcPr>
            <w:tcW w:w="270" w:type="dxa"/>
          </w:tcPr>
          <w:p w14:paraId="5F60026F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4A4F0B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3,658</w:t>
            </w:r>
          </w:p>
        </w:tc>
      </w:tr>
      <w:tr w:rsidR="00E376D0" w:rsidRPr="000E72B7" w14:paraId="66017517" w14:textId="77777777" w:rsidTr="00B51534">
        <w:tc>
          <w:tcPr>
            <w:tcW w:w="4050" w:type="dxa"/>
            <w:vAlign w:val="bottom"/>
          </w:tcPr>
          <w:p w14:paraId="61BD698D" w14:textId="77777777" w:rsidR="00E376D0" w:rsidRPr="000E72B7" w:rsidRDefault="00E376D0" w:rsidP="00E376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7293E" w14:textId="4F33ED82" w:rsidR="00E376D0" w:rsidRPr="000056FC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20,394</w:t>
            </w:r>
          </w:p>
        </w:tc>
        <w:tc>
          <w:tcPr>
            <w:tcW w:w="270" w:type="dxa"/>
            <w:shd w:val="clear" w:color="auto" w:fill="auto"/>
          </w:tcPr>
          <w:p w14:paraId="6E45F79A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8C51C" w14:textId="77777777" w:rsidR="00E376D0" w:rsidRPr="00125D2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19,564</w:t>
            </w:r>
          </w:p>
        </w:tc>
        <w:tc>
          <w:tcPr>
            <w:tcW w:w="270" w:type="dxa"/>
            <w:shd w:val="clear" w:color="auto" w:fill="auto"/>
          </w:tcPr>
          <w:p w14:paraId="55EE87E1" w14:textId="77777777" w:rsidR="00E376D0" w:rsidRPr="00125D2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FB23B" w14:textId="4B37D5BA" w:rsidR="00E376D0" w:rsidRPr="00125D26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20,394</w:t>
            </w:r>
          </w:p>
        </w:tc>
        <w:tc>
          <w:tcPr>
            <w:tcW w:w="270" w:type="dxa"/>
          </w:tcPr>
          <w:p w14:paraId="32C56610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E94B7A" w14:textId="77777777" w:rsidR="00E376D0" w:rsidRPr="00125D2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19,564</w:t>
            </w:r>
          </w:p>
        </w:tc>
      </w:tr>
    </w:tbl>
    <w:p w14:paraId="06C940E4" w14:textId="23DA4FBE" w:rsidR="00055F6A" w:rsidRPr="00DC2540" w:rsidRDefault="00055F6A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E72B7" w14:paraId="23BC8422" w14:textId="77777777" w:rsidTr="00B51534">
        <w:tc>
          <w:tcPr>
            <w:tcW w:w="4050" w:type="dxa"/>
          </w:tcPr>
          <w:p w14:paraId="7865D514" w14:textId="676ABFAD" w:rsidR="00B30BC4" w:rsidRPr="00255AC3" w:rsidRDefault="00455790" w:rsidP="00B51534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="00B30BC4"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5AC5F1E" w14:textId="77777777" w:rsidR="00B30BC4" w:rsidRPr="000E72B7" w:rsidRDefault="00B30BC4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C9EFAA" w14:textId="77777777" w:rsidR="00B30BC4" w:rsidRPr="000E72B7" w:rsidRDefault="00B30BC4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DFC5102" w14:textId="77777777" w:rsidR="00B30BC4" w:rsidRPr="000E72B7" w:rsidRDefault="00B30BC4" w:rsidP="00B5153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6145CD" w14:paraId="0AECF08C" w14:textId="77777777" w:rsidTr="00B51534">
        <w:tc>
          <w:tcPr>
            <w:tcW w:w="4050" w:type="dxa"/>
          </w:tcPr>
          <w:p w14:paraId="1225CDFE" w14:textId="77777777" w:rsidR="00E376D0" w:rsidRPr="004F5468" w:rsidRDefault="00E376D0" w:rsidP="00E376D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5C413F" w14:textId="3FE24557" w:rsidR="00E376D0" w:rsidRPr="006145CD" w:rsidRDefault="00E376D0" w:rsidP="00E376D0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</w:tcPr>
          <w:p w14:paraId="213FDBAA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AD111" w14:textId="77777777" w:rsidR="00E376D0" w:rsidRPr="006145CD" w:rsidRDefault="00E376D0" w:rsidP="00E376D0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A933784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5A197" w14:textId="3DADBA2F" w:rsidR="00E376D0" w:rsidRPr="006145CD" w:rsidRDefault="00E376D0" w:rsidP="00E376D0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</w:tcPr>
          <w:p w14:paraId="14D4E125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E0043" w14:textId="77777777" w:rsidR="00E376D0" w:rsidRPr="006145CD" w:rsidRDefault="00E376D0" w:rsidP="00E376D0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0E72B7" w14:paraId="7669D994" w14:textId="77777777" w:rsidTr="00B51534">
        <w:tc>
          <w:tcPr>
            <w:tcW w:w="4050" w:type="dxa"/>
          </w:tcPr>
          <w:p w14:paraId="3ED4D50B" w14:textId="77777777" w:rsidR="00E376D0" w:rsidRPr="00255AC3" w:rsidRDefault="00E376D0" w:rsidP="00E376D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DEAF4" w14:textId="7AED754D" w:rsidR="00E376D0" w:rsidRPr="000E72B7" w:rsidRDefault="00E376D0" w:rsidP="00E376D0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92B51F4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3EA24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616A1B27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08A39" w14:textId="58C47A28" w:rsidR="00E376D0" w:rsidRPr="000E72B7" w:rsidRDefault="00E376D0" w:rsidP="00E376D0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FE38B7E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B31FF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E376D0" w:rsidRPr="000E72B7" w14:paraId="7359542D" w14:textId="77777777" w:rsidTr="00B51534">
        <w:tc>
          <w:tcPr>
            <w:tcW w:w="4050" w:type="dxa"/>
          </w:tcPr>
          <w:p w14:paraId="55CCE9B7" w14:textId="77777777" w:rsidR="00E376D0" w:rsidRPr="000E72B7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12F0180" w14:textId="77777777" w:rsidR="00E376D0" w:rsidRPr="000E72B7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E72B7" w14:paraId="075F3C37" w14:textId="77777777" w:rsidTr="00B51534">
        <w:tc>
          <w:tcPr>
            <w:tcW w:w="4050" w:type="dxa"/>
          </w:tcPr>
          <w:p w14:paraId="44FF49E5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10C2A04C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8C4FBD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DBCE1E" w14:textId="77777777" w:rsidR="00E376D0" w:rsidRPr="000E72B7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7F212E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2891BD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6BEA0F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FF1897" w14:textId="77777777" w:rsidR="00E376D0" w:rsidRPr="000E72B7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0E72B7" w14:paraId="6CE715E9" w14:textId="77777777" w:rsidTr="00B51534">
        <w:tc>
          <w:tcPr>
            <w:tcW w:w="4050" w:type="dxa"/>
          </w:tcPr>
          <w:p w14:paraId="6B95B7E9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69BD4CBE" w14:textId="6CB6FEA2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423,874</w:t>
            </w:r>
          </w:p>
        </w:tc>
        <w:tc>
          <w:tcPr>
            <w:tcW w:w="270" w:type="dxa"/>
            <w:shd w:val="clear" w:color="auto" w:fill="auto"/>
          </w:tcPr>
          <w:p w14:paraId="1E3612D5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7D27E2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417,853</w:t>
            </w:r>
          </w:p>
        </w:tc>
        <w:tc>
          <w:tcPr>
            <w:tcW w:w="270" w:type="dxa"/>
            <w:shd w:val="clear" w:color="auto" w:fill="auto"/>
          </w:tcPr>
          <w:p w14:paraId="2B6FCCEA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14EF3E" w14:textId="127772A2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423,874</w:t>
            </w:r>
          </w:p>
        </w:tc>
        <w:tc>
          <w:tcPr>
            <w:tcW w:w="270" w:type="dxa"/>
          </w:tcPr>
          <w:p w14:paraId="6D2B0D3D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7D6C5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417,853</w:t>
            </w:r>
          </w:p>
        </w:tc>
      </w:tr>
      <w:tr w:rsidR="00E376D0" w:rsidRPr="000056FC" w14:paraId="0ED06503" w14:textId="77777777" w:rsidTr="00B51534">
        <w:tc>
          <w:tcPr>
            <w:tcW w:w="4050" w:type="dxa"/>
          </w:tcPr>
          <w:p w14:paraId="78407D62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D170E9D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87A2B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93BB5B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8775EF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C456F9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495FC1" w14:textId="77777777" w:rsidR="00E376D0" w:rsidRPr="000056FC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B4C06" w14:textId="77777777" w:rsidR="00E376D0" w:rsidRPr="000056FC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0E72B7" w14:paraId="7F91D451" w14:textId="77777777" w:rsidTr="009149B1">
        <w:tc>
          <w:tcPr>
            <w:tcW w:w="4050" w:type="dxa"/>
          </w:tcPr>
          <w:p w14:paraId="6BBFEDF8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3D1920AE" w14:textId="104A95DD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72,951</w:t>
            </w:r>
          </w:p>
        </w:tc>
        <w:tc>
          <w:tcPr>
            <w:tcW w:w="270" w:type="dxa"/>
            <w:shd w:val="clear" w:color="auto" w:fill="auto"/>
          </w:tcPr>
          <w:p w14:paraId="0807881C" w14:textId="77777777" w:rsidR="00E376D0" w:rsidRPr="000E72B7" w:rsidRDefault="00E376D0" w:rsidP="00E376D0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D45EF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96,562</w:t>
            </w:r>
          </w:p>
        </w:tc>
        <w:tc>
          <w:tcPr>
            <w:tcW w:w="270" w:type="dxa"/>
            <w:shd w:val="clear" w:color="auto" w:fill="auto"/>
          </w:tcPr>
          <w:p w14:paraId="4670984C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F7778" w14:textId="73A17E81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72,951</w:t>
            </w:r>
          </w:p>
        </w:tc>
        <w:tc>
          <w:tcPr>
            <w:tcW w:w="270" w:type="dxa"/>
          </w:tcPr>
          <w:p w14:paraId="62E72AF5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67D637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96,562</w:t>
            </w:r>
          </w:p>
        </w:tc>
      </w:tr>
      <w:tr w:rsidR="00E376D0" w:rsidRPr="000E72B7" w14:paraId="27C78C4C" w14:textId="77777777" w:rsidTr="009149B1">
        <w:tc>
          <w:tcPr>
            <w:tcW w:w="4050" w:type="dxa"/>
          </w:tcPr>
          <w:p w14:paraId="188B2D8D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E5F3318" w14:textId="32179359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1,279</w:t>
            </w:r>
          </w:p>
        </w:tc>
        <w:tc>
          <w:tcPr>
            <w:tcW w:w="270" w:type="dxa"/>
            <w:shd w:val="clear" w:color="auto" w:fill="auto"/>
          </w:tcPr>
          <w:p w14:paraId="1537F464" w14:textId="77777777" w:rsidR="00E376D0" w:rsidRPr="000E72B7" w:rsidRDefault="00E376D0" w:rsidP="00E376D0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75D8C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3,641</w:t>
            </w:r>
          </w:p>
        </w:tc>
        <w:tc>
          <w:tcPr>
            <w:tcW w:w="270" w:type="dxa"/>
            <w:shd w:val="clear" w:color="auto" w:fill="auto"/>
          </w:tcPr>
          <w:p w14:paraId="15BC86B3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83566" w14:textId="04EC8611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1,279</w:t>
            </w:r>
          </w:p>
        </w:tc>
        <w:tc>
          <w:tcPr>
            <w:tcW w:w="270" w:type="dxa"/>
          </w:tcPr>
          <w:p w14:paraId="107588FD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14FA00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3,641</w:t>
            </w:r>
          </w:p>
        </w:tc>
      </w:tr>
      <w:tr w:rsidR="00E376D0" w:rsidRPr="000E72B7" w14:paraId="52AD8061" w14:textId="77777777" w:rsidTr="009149B1">
        <w:tc>
          <w:tcPr>
            <w:tcW w:w="4050" w:type="dxa"/>
          </w:tcPr>
          <w:p w14:paraId="2D5DFF3A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0A150FB8" w14:textId="5D29C668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1,293</w:t>
            </w:r>
          </w:p>
        </w:tc>
        <w:tc>
          <w:tcPr>
            <w:tcW w:w="270" w:type="dxa"/>
            <w:shd w:val="clear" w:color="auto" w:fill="auto"/>
          </w:tcPr>
          <w:p w14:paraId="6508A96F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8EBE1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70" w:type="dxa"/>
            <w:shd w:val="clear" w:color="auto" w:fill="auto"/>
          </w:tcPr>
          <w:p w14:paraId="265DE770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47F36" w14:textId="028131BB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1,293</w:t>
            </w:r>
          </w:p>
        </w:tc>
        <w:tc>
          <w:tcPr>
            <w:tcW w:w="270" w:type="dxa"/>
          </w:tcPr>
          <w:p w14:paraId="25113E6B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9455D5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</w:tr>
      <w:tr w:rsidR="00E376D0" w:rsidRPr="000E72B7" w14:paraId="316B61F0" w14:textId="77777777" w:rsidTr="009149B1">
        <w:tc>
          <w:tcPr>
            <w:tcW w:w="4050" w:type="dxa"/>
          </w:tcPr>
          <w:p w14:paraId="6522E553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</w:tcPr>
          <w:p w14:paraId="06C48410" w14:textId="4D555019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1,293</w:t>
            </w:r>
          </w:p>
        </w:tc>
        <w:tc>
          <w:tcPr>
            <w:tcW w:w="270" w:type="dxa"/>
            <w:shd w:val="clear" w:color="auto" w:fill="auto"/>
          </w:tcPr>
          <w:p w14:paraId="3C0B044C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B0B114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70" w:type="dxa"/>
            <w:shd w:val="clear" w:color="auto" w:fill="auto"/>
          </w:tcPr>
          <w:p w14:paraId="4E85FB18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EB5B8" w14:textId="7DBCD782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1,293</w:t>
            </w:r>
          </w:p>
        </w:tc>
        <w:tc>
          <w:tcPr>
            <w:tcW w:w="270" w:type="dxa"/>
          </w:tcPr>
          <w:p w14:paraId="3A8DF9D5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B63DBD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</w:tr>
      <w:tr w:rsidR="00E376D0" w:rsidRPr="000E72B7" w14:paraId="2FAE910B" w14:textId="77777777" w:rsidTr="009149B1">
        <w:tc>
          <w:tcPr>
            <w:tcW w:w="4050" w:type="dxa"/>
          </w:tcPr>
          <w:p w14:paraId="7F990BC6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D65B819" w14:textId="1CA57196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3,878</w:t>
            </w:r>
          </w:p>
        </w:tc>
        <w:tc>
          <w:tcPr>
            <w:tcW w:w="270" w:type="dxa"/>
            <w:shd w:val="clear" w:color="auto" w:fill="auto"/>
          </w:tcPr>
          <w:p w14:paraId="325452A7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393A7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5,761</w:t>
            </w:r>
          </w:p>
        </w:tc>
        <w:tc>
          <w:tcPr>
            <w:tcW w:w="270" w:type="dxa"/>
            <w:shd w:val="clear" w:color="auto" w:fill="auto"/>
          </w:tcPr>
          <w:p w14:paraId="06745659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13E4B" w14:textId="6319CB13" w:rsidR="00E376D0" w:rsidRPr="000E72B7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3,878</w:t>
            </w:r>
          </w:p>
        </w:tc>
        <w:tc>
          <w:tcPr>
            <w:tcW w:w="270" w:type="dxa"/>
          </w:tcPr>
          <w:p w14:paraId="6E5F924B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7C3949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5,761</w:t>
            </w:r>
          </w:p>
        </w:tc>
      </w:tr>
      <w:tr w:rsidR="00E376D0" w:rsidRPr="00125D26" w14:paraId="21267C2A" w14:textId="77777777" w:rsidTr="00B51534">
        <w:tc>
          <w:tcPr>
            <w:tcW w:w="4050" w:type="dxa"/>
            <w:vAlign w:val="bottom"/>
          </w:tcPr>
          <w:p w14:paraId="56FF1F92" w14:textId="77777777" w:rsidR="00E376D0" w:rsidRPr="000E72B7" w:rsidRDefault="00E376D0" w:rsidP="00E376D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B164F" w14:textId="28C4928D" w:rsidR="00E376D0" w:rsidRPr="000056FC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504,568</w:t>
            </w:r>
          </w:p>
        </w:tc>
        <w:tc>
          <w:tcPr>
            <w:tcW w:w="270" w:type="dxa"/>
            <w:shd w:val="clear" w:color="auto" w:fill="auto"/>
          </w:tcPr>
          <w:p w14:paraId="6B43883F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ED7E5" w14:textId="77777777" w:rsidR="00E376D0" w:rsidRPr="00125D2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527,657</w:t>
            </w:r>
          </w:p>
        </w:tc>
        <w:tc>
          <w:tcPr>
            <w:tcW w:w="270" w:type="dxa"/>
            <w:shd w:val="clear" w:color="auto" w:fill="auto"/>
          </w:tcPr>
          <w:p w14:paraId="523D1B2C" w14:textId="77777777" w:rsidR="00E376D0" w:rsidRPr="00125D2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83C8E" w14:textId="3A8649CB" w:rsidR="00E376D0" w:rsidRPr="00125D26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504,568</w:t>
            </w:r>
          </w:p>
        </w:tc>
        <w:tc>
          <w:tcPr>
            <w:tcW w:w="270" w:type="dxa"/>
          </w:tcPr>
          <w:p w14:paraId="2747D7B3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AA5C7" w14:textId="77777777" w:rsidR="00E376D0" w:rsidRPr="00125D2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527,657</w:t>
            </w:r>
          </w:p>
        </w:tc>
      </w:tr>
    </w:tbl>
    <w:p w14:paraId="1C19D79D" w14:textId="77777777" w:rsidR="00400CA7" w:rsidRDefault="00400CA7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D2B3E" w:rsidRPr="00CD2B3E" w14:paraId="22F77D8C" w14:textId="77777777" w:rsidTr="0079126E">
        <w:tc>
          <w:tcPr>
            <w:tcW w:w="4050" w:type="dxa"/>
          </w:tcPr>
          <w:p w14:paraId="46EE6FEF" w14:textId="77777777" w:rsidR="00CD2B3E" w:rsidRPr="00CD2B3E" w:rsidRDefault="00CD2B3E" w:rsidP="00CD2B3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2B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4490E86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BEF755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6234AC0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CD2B3E" w14:paraId="45BB1E2B" w14:textId="77777777" w:rsidTr="0079126E">
        <w:tc>
          <w:tcPr>
            <w:tcW w:w="4050" w:type="dxa"/>
          </w:tcPr>
          <w:p w14:paraId="0B981684" w14:textId="77777777" w:rsidR="00E376D0" w:rsidRPr="00CD2B3E" w:rsidRDefault="00E376D0" w:rsidP="00E376D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A47156" w14:textId="21128F9A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</w:tcPr>
          <w:p w14:paraId="139CD09A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B6E0E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2B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CD2B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5B9B4DA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BD7A7" w14:textId="2C840F31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</w:tcPr>
          <w:p w14:paraId="3E6D04F3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3AB9A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2B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CD2B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CD2B3E" w14:paraId="45FC1EEA" w14:textId="77777777" w:rsidTr="0079126E">
        <w:tc>
          <w:tcPr>
            <w:tcW w:w="4050" w:type="dxa"/>
          </w:tcPr>
          <w:p w14:paraId="36812EC3" w14:textId="77777777" w:rsidR="00E376D0" w:rsidRPr="00CD2B3E" w:rsidRDefault="00E376D0" w:rsidP="00E376D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BD233" w14:textId="2507992C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5EB9C76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E1B9B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B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5D5E0C0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BFE9E" w14:textId="1444BC19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203B735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854DB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B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E376D0" w:rsidRPr="00CD2B3E" w14:paraId="3C9EEC0F" w14:textId="77777777" w:rsidTr="0079126E">
        <w:tc>
          <w:tcPr>
            <w:tcW w:w="4050" w:type="dxa"/>
          </w:tcPr>
          <w:p w14:paraId="743ACA2D" w14:textId="77777777" w:rsidR="00E376D0" w:rsidRPr="00CD2B3E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E6B1204" w14:textId="77777777" w:rsidR="00E376D0" w:rsidRPr="00CD2B3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CD2B3E" w14:paraId="0423D4F5" w14:textId="77777777" w:rsidTr="0079126E">
        <w:tc>
          <w:tcPr>
            <w:tcW w:w="4050" w:type="dxa"/>
          </w:tcPr>
          <w:p w14:paraId="37D2D5AA" w14:textId="3876F29F" w:rsidR="00E376D0" w:rsidRPr="00CD2B3E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2E5BA8E9" w14:textId="7777777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6BB76F" w14:textId="77777777" w:rsidR="00E376D0" w:rsidRPr="00CD2B3E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68C70E" w14:textId="77777777" w:rsidR="00E376D0" w:rsidRPr="00CD2B3E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A96AF4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C79110C" w14:textId="7777777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8FBD3F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5BE317" w14:textId="77777777" w:rsidR="00E376D0" w:rsidRPr="00CD2B3E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CD2B3E" w14:paraId="5398CF3D" w14:textId="77777777" w:rsidTr="0079126E">
        <w:tc>
          <w:tcPr>
            <w:tcW w:w="4050" w:type="dxa"/>
          </w:tcPr>
          <w:p w14:paraId="05EF90A6" w14:textId="71422E3C" w:rsidR="00E376D0" w:rsidRPr="00CD2B3E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shd w:val="clear" w:color="auto" w:fill="auto"/>
          </w:tcPr>
          <w:p w14:paraId="528CF35E" w14:textId="5C5B0DC1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613D6D" w14:textId="77777777" w:rsidR="00E376D0" w:rsidRPr="00CD2B3E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7E3273" w14:textId="08310A0B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6233EF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2F6EF63F" w14:textId="70BC706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E99EFC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385158E" w14:textId="5823CEAC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603F" w:rsidRPr="00CD2B3E" w14:paraId="40E6B4BA" w14:textId="77777777" w:rsidTr="0079126E">
        <w:tc>
          <w:tcPr>
            <w:tcW w:w="4050" w:type="dxa"/>
          </w:tcPr>
          <w:p w14:paraId="72C06CEC" w14:textId="673B49C4" w:rsidR="00B8603F" w:rsidRPr="000F52EC" w:rsidRDefault="00B8603F" w:rsidP="00B860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ศูนย์กระจายสินค้า ทีพีไอ จำกัด</w:t>
            </w:r>
          </w:p>
        </w:tc>
        <w:tc>
          <w:tcPr>
            <w:tcW w:w="1080" w:type="dxa"/>
            <w:shd w:val="clear" w:color="auto" w:fill="auto"/>
          </w:tcPr>
          <w:p w14:paraId="5B1F88A0" w14:textId="028047A3" w:rsidR="00B8603F" w:rsidRPr="001C1558" w:rsidRDefault="00B8603F" w:rsidP="00B8603F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C95BBB" w14:textId="77777777" w:rsidR="00B8603F" w:rsidRPr="00CD2B3E" w:rsidRDefault="00B8603F" w:rsidP="00B8603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D10D92" w14:textId="3F0E792D" w:rsidR="00B8603F" w:rsidRPr="001C1558" w:rsidRDefault="00B8603F" w:rsidP="00B8603F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025E72" w14:textId="77777777" w:rsidR="00B8603F" w:rsidRPr="00CD2B3E" w:rsidRDefault="00B8603F" w:rsidP="00B860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76EE3565" w14:textId="73AD7AD6" w:rsidR="00B8603F" w:rsidRPr="00CD2B3E" w:rsidRDefault="000C3AAE" w:rsidP="00B8603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</w:tcPr>
          <w:p w14:paraId="2B8358CE" w14:textId="77777777" w:rsidR="00B8603F" w:rsidRPr="00CD2B3E" w:rsidRDefault="00B8603F" w:rsidP="00B860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8F2AD14" w14:textId="780B3BBB" w:rsidR="00B8603F" w:rsidRPr="00CD2B3E" w:rsidRDefault="00B8603F" w:rsidP="00B8603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</w:tr>
      <w:tr w:rsidR="00B8603F" w:rsidRPr="00CD2B3E" w14:paraId="1F96FB23" w14:textId="77777777" w:rsidTr="0079126E">
        <w:tc>
          <w:tcPr>
            <w:tcW w:w="4050" w:type="dxa"/>
          </w:tcPr>
          <w:p w14:paraId="01C1CDE0" w14:textId="529BB4B9" w:rsidR="00B8603F" w:rsidRPr="000F52EC" w:rsidRDefault="00B8603F" w:rsidP="00B8603F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โพลีน เพาเวอร์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F5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0F5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จำกัด</w:t>
            </w:r>
            <w:r w:rsidRPr="000F5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303CE7D" w14:textId="0E48EDB8" w:rsidR="00B8603F" w:rsidRPr="001C1558" w:rsidRDefault="00B8603F" w:rsidP="00B8603F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44154929" w14:textId="77777777" w:rsidR="00B8603F" w:rsidRPr="00CD2B3E" w:rsidRDefault="00B8603F" w:rsidP="00B8603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A479C3" w14:textId="69BE0302" w:rsidR="00B8603F" w:rsidRPr="001C1558" w:rsidRDefault="00B8603F" w:rsidP="00B8603F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63E01829" w14:textId="77777777" w:rsidR="00B8603F" w:rsidRPr="00CD2B3E" w:rsidRDefault="00B8603F" w:rsidP="00B860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270BD382" w14:textId="596D000D" w:rsidR="000C3AAE" w:rsidRPr="00CD2B3E" w:rsidRDefault="000C3AAE" w:rsidP="00B8603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100,000</w:t>
            </w:r>
          </w:p>
        </w:tc>
        <w:tc>
          <w:tcPr>
            <w:tcW w:w="270" w:type="dxa"/>
          </w:tcPr>
          <w:p w14:paraId="0BBDEA50" w14:textId="77777777" w:rsidR="00B8603F" w:rsidRPr="00CD2B3E" w:rsidRDefault="00B8603F" w:rsidP="00B860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FD2A880" w14:textId="239714F5" w:rsidR="00B8603F" w:rsidRPr="001C1558" w:rsidRDefault="00B8603F" w:rsidP="00B8603F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-</w:t>
            </w:r>
          </w:p>
        </w:tc>
      </w:tr>
      <w:tr w:rsidR="00B8603F" w:rsidRPr="00CD2B3E" w14:paraId="427B8C2C" w14:textId="77777777" w:rsidTr="0079126E">
        <w:tc>
          <w:tcPr>
            <w:tcW w:w="4050" w:type="dxa"/>
          </w:tcPr>
          <w:p w14:paraId="128C4AC6" w14:textId="400CA4DD" w:rsidR="00B8603F" w:rsidRPr="000F52EC" w:rsidRDefault="00B8603F" w:rsidP="00B860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ทีพีไอ </w:t>
            </w: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พลังชีวมวล จำกัด</w:t>
            </w:r>
          </w:p>
        </w:tc>
        <w:tc>
          <w:tcPr>
            <w:tcW w:w="1080" w:type="dxa"/>
            <w:shd w:val="clear" w:color="auto" w:fill="auto"/>
          </w:tcPr>
          <w:p w14:paraId="2B1D4ED2" w14:textId="1ED4537C" w:rsidR="00B8603F" w:rsidRPr="001C1558" w:rsidRDefault="00B8603F" w:rsidP="00B8603F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58D4E" w14:textId="77777777" w:rsidR="00B8603F" w:rsidRPr="00CD2B3E" w:rsidRDefault="00B8603F" w:rsidP="00B8603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EAB9F6" w14:textId="10D561FF" w:rsidR="00B8603F" w:rsidRPr="001C1558" w:rsidRDefault="00B8603F" w:rsidP="00B8603F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ECD6EE" w14:textId="77777777" w:rsidR="00B8603F" w:rsidRPr="00CD2B3E" w:rsidRDefault="00B8603F" w:rsidP="00B860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5BFE23A7" w14:textId="5F8DCD9E" w:rsidR="00B8603F" w:rsidRPr="00CD2B3E" w:rsidRDefault="000C3AAE" w:rsidP="00B8603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180,000</w:t>
            </w:r>
          </w:p>
        </w:tc>
        <w:tc>
          <w:tcPr>
            <w:tcW w:w="270" w:type="dxa"/>
          </w:tcPr>
          <w:p w14:paraId="3FAAAA8A" w14:textId="77777777" w:rsidR="00B8603F" w:rsidRPr="00CD2B3E" w:rsidRDefault="00B8603F" w:rsidP="00B860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15D470E" w14:textId="4C7978C4" w:rsidR="00B8603F" w:rsidRPr="001C1558" w:rsidRDefault="00B8603F" w:rsidP="00B8603F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376D0" w:rsidRPr="00CD2B3E" w14:paraId="6C6BC40F" w14:textId="77777777" w:rsidTr="007508C5">
        <w:tc>
          <w:tcPr>
            <w:tcW w:w="4050" w:type="dxa"/>
          </w:tcPr>
          <w:p w14:paraId="02BA4127" w14:textId="747A8F36" w:rsidR="00E376D0" w:rsidRPr="000F52EC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E622100" w14:textId="1DE2EA0E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98E0CE" w14:textId="77777777" w:rsidR="00E376D0" w:rsidRPr="00CD2B3E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F52D94" w14:textId="7777777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27270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64D0D34" w14:textId="7777777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00478D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C5C6E4" w14:textId="7777777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CD2B3E" w14:paraId="0AE31002" w14:textId="77777777" w:rsidTr="003A235C">
        <w:tc>
          <w:tcPr>
            <w:tcW w:w="4050" w:type="dxa"/>
          </w:tcPr>
          <w:p w14:paraId="0D5325DA" w14:textId="01DEE68B" w:rsidR="00E376D0" w:rsidRPr="000F52EC" w:rsidRDefault="00E376D0" w:rsidP="00E37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DFE2A1" w14:textId="7BE512FE" w:rsidR="00E376D0" w:rsidRPr="00CD2B3E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</w:t>
            </w:r>
            <w:r w:rsidR="00120D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D060A70" w14:textId="77777777" w:rsidR="00E376D0" w:rsidRPr="00CD2B3E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CB3D42" w14:textId="2AEE296D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1EF9ED43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0FE679" w14:textId="4C274B19" w:rsidR="00E376D0" w:rsidRPr="00CD2B3E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</w:t>
            </w:r>
            <w:r w:rsidR="00120D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7E09A691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47F732" w14:textId="07A3B8E3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</w:tr>
      <w:tr w:rsidR="00E376D0" w:rsidRPr="00CD2B3E" w14:paraId="4A7F8402" w14:textId="77777777" w:rsidTr="003A235C">
        <w:tc>
          <w:tcPr>
            <w:tcW w:w="4050" w:type="dxa"/>
          </w:tcPr>
          <w:p w14:paraId="58057C36" w14:textId="5C73F3FD" w:rsidR="00E376D0" w:rsidRPr="00CD2B3E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B00D3" w14:textId="6308F950" w:rsidR="00E376D0" w:rsidRPr="008C5FAF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310,</w:t>
            </w:r>
            <w:r w:rsidR="00120D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ADB9D5B" w14:textId="77777777" w:rsidR="00E376D0" w:rsidRPr="008C5FAF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08BD2" w14:textId="5B66A953" w:rsidR="00E376D0" w:rsidRPr="008C5FAF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C5F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5F70B002" w14:textId="77777777" w:rsidR="00E376D0" w:rsidRPr="008C5FAF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D29D4" w14:textId="17F1100C" w:rsidR="00E376D0" w:rsidRPr="008C5FAF" w:rsidRDefault="000C3AAE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592,400</w:t>
            </w:r>
          </w:p>
        </w:tc>
        <w:tc>
          <w:tcPr>
            <w:tcW w:w="270" w:type="dxa"/>
          </w:tcPr>
          <w:p w14:paraId="56DA491C" w14:textId="77777777" w:rsidR="00E376D0" w:rsidRPr="008C5FAF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39FA0" w14:textId="4F7A4C86" w:rsidR="00E376D0" w:rsidRPr="008C5FAF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C5F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312,400</w:t>
            </w:r>
          </w:p>
        </w:tc>
      </w:tr>
    </w:tbl>
    <w:p w14:paraId="58055798" w14:textId="77777777" w:rsidR="00CD2B3E" w:rsidRDefault="00CD2B3E" w:rsidP="000B478B">
      <w:pPr>
        <w:spacing w:line="240" w:lineRule="auto"/>
        <w:ind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7B1196" w14:textId="54799992" w:rsidR="001229FB" w:rsidRPr="00455790" w:rsidRDefault="001229FB" w:rsidP="00BD376E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79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45E8707" w14:textId="77777777" w:rsidR="001229FB" w:rsidRPr="00455790" w:rsidRDefault="001229FB" w:rsidP="004827CC">
      <w:pPr>
        <w:pStyle w:val="Ang15"/>
      </w:pPr>
    </w:p>
    <w:p w14:paraId="296EE1B9" w14:textId="455CDCB6" w:rsidR="001229FB" w:rsidRPr="00455790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455790">
        <w:rPr>
          <w:rFonts w:ascii="Angsana New" w:hAnsi="Angsana New"/>
          <w:spacing w:val="-2"/>
          <w:sz w:val="30"/>
          <w:szCs w:val="30"/>
          <w:cs/>
        </w:rPr>
        <w:t>บริษัททำสัญญา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>ที่เกี่ยวข้อง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</w:rPr>
        <w:t xml:space="preserve">กำหนดระยะเวลา </w:t>
      </w:r>
      <w:r w:rsidR="00E67AC8" w:rsidRPr="00FB5CFD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 </w:t>
      </w:r>
      <w:r w:rsidR="004132BB" w:rsidRPr="00455790">
        <w:rPr>
          <w:rFonts w:ascii="Angsana New" w:hAnsi="Angsana New"/>
          <w:sz w:val="30"/>
          <w:szCs w:val="30"/>
        </w:rPr>
        <w:br/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79B5C1FD" w14:textId="4E73C8D0" w:rsidR="00B32FF3" w:rsidRPr="00455790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70CC6" w14:paraId="499644C6" w14:textId="77777777" w:rsidTr="00B51534">
        <w:trPr>
          <w:tblHeader/>
        </w:trPr>
        <w:tc>
          <w:tcPr>
            <w:tcW w:w="3600" w:type="dxa"/>
            <w:shd w:val="clear" w:color="auto" w:fill="auto"/>
          </w:tcPr>
          <w:p w14:paraId="57D099D1" w14:textId="77777777" w:rsidR="00B30BC4" w:rsidRPr="00070CC6" w:rsidRDefault="00B30BC4" w:rsidP="00B51534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8A9DA63" w14:textId="77777777" w:rsidR="00B30BC4" w:rsidRPr="00070CC6" w:rsidRDefault="00B30BC4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2C04A6" w14:textId="77777777" w:rsidR="00B30BC4" w:rsidRPr="00070CC6" w:rsidRDefault="00B30BC4" w:rsidP="00B515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EBB115F" w14:textId="77777777" w:rsidR="00B30BC4" w:rsidRPr="00070CC6" w:rsidRDefault="00B30BC4" w:rsidP="00B515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6145CD" w14:paraId="7028D4CD" w14:textId="77777777" w:rsidTr="00B51534">
        <w:trPr>
          <w:tblHeader/>
        </w:trPr>
        <w:tc>
          <w:tcPr>
            <w:tcW w:w="3600" w:type="dxa"/>
            <w:shd w:val="clear" w:color="auto" w:fill="auto"/>
          </w:tcPr>
          <w:p w14:paraId="24D942E9" w14:textId="77777777" w:rsidR="00E376D0" w:rsidRPr="00070CC6" w:rsidRDefault="00E376D0" w:rsidP="00E376D0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8BC76" w14:textId="228456BF" w:rsidR="00E376D0" w:rsidRPr="006145CD" w:rsidRDefault="00E376D0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</w:tcPr>
          <w:p w14:paraId="2492D036" w14:textId="77777777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4A7D30" w14:textId="77777777" w:rsidR="00E376D0" w:rsidRPr="006145CD" w:rsidRDefault="00E376D0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7B15E8C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84FEF8" w14:textId="606CE1FA" w:rsidR="00E376D0" w:rsidRPr="006145CD" w:rsidRDefault="00E376D0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6B364F53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8E1E30" w14:textId="77777777" w:rsidR="00E376D0" w:rsidRPr="006145CD" w:rsidRDefault="00E376D0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070CC6" w14:paraId="3F872189" w14:textId="77777777" w:rsidTr="00B51534">
        <w:trPr>
          <w:tblHeader/>
        </w:trPr>
        <w:tc>
          <w:tcPr>
            <w:tcW w:w="3600" w:type="dxa"/>
            <w:shd w:val="clear" w:color="auto" w:fill="auto"/>
          </w:tcPr>
          <w:p w14:paraId="6978B39B" w14:textId="77777777" w:rsidR="00E376D0" w:rsidRPr="00070CC6" w:rsidRDefault="00E376D0" w:rsidP="00E376D0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F3A51" w14:textId="15A21EDA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FBD1CAD" w14:textId="77777777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1FE3A" w14:textId="77777777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5882C7B1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33BC3A" w14:textId="6B59D8E4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7C8B843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51CF36" w14:textId="77777777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E376D0" w:rsidRPr="00070CC6" w14:paraId="301B21FB" w14:textId="77777777" w:rsidTr="00B51534">
        <w:trPr>
          <w:tblHeader/>
        </w:trPr>
        <w:tc>
          <w:tcPr>
            <w:tcW w:w="3600" w:type="dxa"/>
            <w:shd w:val="clear" w:color="auto" w:fill="auto"/>
          </w:tcPr>
          <w:p w14:paraId="3E1E5338" w14:textId="77777777" w:rsidR="00E376D0" w:rsidRPr="00070CC6" w:rsidRDefault="00E376D0" w:rsidP="00E376D0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C6B6C01" w14:textId="77777777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70CC6" w14:paraId="21E9CB6B" w14:textId="77777777" w:rsidTr="00B51534">
        <w:tc>
          <w:tcPr>
            <w:tcW w:w="3600" w:type="dxa"/>
            <w:shd w:val="clear" w:color="auto" w:fill="auto"/>
          </w:tcPr>
          <w:p w14:paraId="1BF355D4" w14:textId="77777777" w:rsidR="00E376D0" w:rsidRPr="00070CC6" w:rsidRDefault="00E376D0" w:rsidP="00E376D0">
            <w:pPr>
              <w:spacing w:line="240" w:lineRule="atLeast"/>
              <w:ind w:left="270" w:right="-126" w:hanging="29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61306FF8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461A6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62EE01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5167E5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0B7343" w14:textId="77777777" w:rsidR="00E376D0" w:rsidRPr="00070CC6" w:rsidRDefault="00E376D0" w:rsidP="00E376D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51BE97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9540A" w14:textId="77777777" w:rsidR="00E376D0" w:rsidRPr="00070CC6" w:rsidRDefault="00E376D0" w:rsidP="00E376D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070CC6" w14:paraId="2F0AEBEE" w14:textId="77777777" w:rsidTr="00B51534">
        <w:tc>
          <w:tcPr>
            <w:tcW w:w="3600" w:type="dxa"/>
            <w:shd w:val="clear" w:color="auto" w:fill="auto"/>
          </w:tcPr>
          <w:p w14:paraId="212D92CD" w14:textId="77777777" w:rsidR="00E376D0" w:rsidRPr="00070CC6" w:rsidRDefault="00E376D0" w:rsidP="00E376D0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6C658E86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199289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173BF4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63E399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1F23E5" w14:textId="77777777" w:rsidR="00E376D0" w:rsidRPr="00070CC6" w:rsidRDefault="00E376D0" w:rsidP="00E376D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B0F4B0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A7DE60" w14:textId="77777777" w:rsidR="00E376D0" w:rsidRPr="00070CC6" w:rsidRDefault="00E376D0" w:rsidP="00E376D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070CC6" w14:paraId="61103EB5" w14:textId="77777777" w:rsidTr="00B51534">
        <w:tc>
          <w:tcPr>
            <w:tcW w:w="3600" w:type="dxa"/>
            <w:shd w:val="clear" w:color="auto" w:fill="auto"/>
          </w:tcPr>
          <w:p w14:paraId="5109E83F" w14:textId="77777777" w:rsidR="00E376D0" w:rsidRPr="00070CC6" w:rsidRDefault="00E376D0" w:rsidP="00E376D0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41F8A1D" w14:textId="20A29DDA" w:rsidR="00E376D0" w:rsidRPr="00070CC6" w:rsidRDefault="000C3AAE" w:rsidP="00E376D0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6,903</w:t>
            </w:r>
          </w:p>
        </w:tc>
        <w:tc>
          <w:tcPr>
            <w:tcW w:w="270" w:type="dxa"/>
            <w:shd w:val="clear" w:color="auto" w:fill="auto"/>
          </w:tcPr>
          <w:p w14:paraId="49022A1D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16817C" w14:textId="77777777" w:rsidR="00E376D0" w:rsidRPr="00070CC6" w:rsidRDefault="00E376D0" w:rsidP="00E376D0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8,466</w:t>
            </w:r>
          </w:p>
        </w:tc>
        <w:tc>
          <w:tcPr>
            <w:tcW w:w="270" w:type="dxa"/>
            <w:shd w:val="clear" w:color="auto" w:fill="auto"/>
          </w:tcPr>
          <w:p w14:paraId="417261EA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32F30" w14:textId="05714590" w:rsidR="00E376D0" w:rsidRPr="00070CC6" w:rsidRDefault="000C3AAE" w:rsidP="00E376D0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6,903</w:t>
            </w:r>
          </w:p>
        </w:tc>
        <w:tc>
          <w:tcPr>
            <w:tcW w:w="270" w:type="dxa"/>
            <w:shd w:val="clear" w:color="auto" w:fill="auto"/>
          </w:tcPr>
          <w:p w14:paraId="4CD634D4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59489" w14:textId="77777777" w:rsidR="00E376D0" w:rsidRPr="00070CC6" w:rsidRDefault="00E376D0" w:rsidP="00E376D0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8,466</w:t>
            </w:r>
          </w:p>
        </w:tc>
      </w:tr>
      <w:tr w:rsidR="00E376D0" w:rsidRPr="00070CC6" w14:paraId="0E7867A2" w14:textId="77777777" w:rsidTr="00B51534">
        <w:tc>
          <w:tcPr>
            <w:tcW w:w="3600" w:type="dxa"/>
            <w:shd w:val="clear" w:color="auto" w:fill="auto"/>
          </w:tcPr>
          <w:p w14:paraId="47429805" w14:textId="77777777" w:rsidR="00E376D0" w:rsidRPr="00070CC6" w:rsidRDefault="00E376D0" w:rsidP="00E376D0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60CED1BB" w14:textId="606563EE" w:rsidR="00E376D0" w:rsidRPr="00070CC6" w:rsidRDefault="000C3AAE" w:rsidP="00E376D0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1,176</w:t>
            </w:r>
          </w:p>
        </w:tc>
        <w:tc>
          <w:tcPr>
            <w:tcW w:w="270" w:type="dxa"/>
            <w:shd w:val="clear" w:color="auto" w:fill="auto"/>
          </w:tcPr>
          <w:p w14:paraId="7950CB92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9E9BAC" w14:textId="77777777" w:rsidR="00E376D0" w:rsidRPr="00070CC6" w:rsidRDefault="00E376D0" w:rsidP="00E376D0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3,834</w:t>
            </w:r>
          </w:p>
        </w:tc>
        <w:tc>
          <w:tcPr>
            <w:tcW w:w="270" w:type="dxa"/>
            <w:shd w:val="clear" w:color="auto" w:fill="auto"/>
          </w:tcPr>
          <w:p w14:paraId="7EC6E43B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2EA7F7" w14:textId="61CB181C" w:rsidR="00E376D0" w:rsidRPr="00070CC6" w:rsidRDefault="000C3AAE" w:rsidP="00E376D0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1,176</w:t>
            </w:r>
          </w:p>
        </w:tc>
        <w:tc>
          <w:tcPr>
            <w:tcW w:w="270" w:type="dxa"/>
            <w:shd w:val="clear" w:color="auto" w:fill="auto"/>
          </w:tcPr>
          <w:p w14:paraId="2BEE8460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5921F3" w14:textId="77777777" w:rsidR="00E376D0" w:rsidRPr="00070CC6" w:rsidRDefault="00E376D0" w:rsidP="00E376D0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3,834</w:t>
            </w:r>
          </w:p>
        </w:tc>
      </w:tr>
      <w:tr w:rsidR="00E376D0" w:rsidRPr="00070CC6" w14:paraId="0DFA425B" w14:textId="77777777" w:rsidTr="00B51534">
        <w:tc>
          <w:tcPr>
            <w:tcW w:w="3600" w:type="dxa"/>
            <w:shd w:val="clear" w:color="auto" w:fill="auto"/>
          </w:tcPr>
          <w:p w14:paraId="3C2C6B2C" w14:textId="77777777" w:rsidR="00E376D0" w:rsidRPr="00070CC6" w:rsidRDefault="00E376D0" w:rsidP="00E376D0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84F1A" w14:textId="71E2AE83" w:rsidR="00E376D0" w:rsidRPr="00070CC6" w:rsidRDefault="000C3AAE" w:rsidP="00E376D0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8,079</w:t>
            </w:r>
          </w:p>
        </w:tc>
        <w:tc>
          <w:tcPr>
            <w:tcW w:w="270" w:type="dxa"/>
            <w:shd w:val="clear" w:color="auto" w:fill="auto"/>
          </w:tcPr>
          <w:p w14:paraId="329F634D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1460F" w14:textId="77777777" w:rsidR="00E376D0" w:rsidRPr="00070CC6" w:rsidRDefault="00E376D0" w:rsidP="00E376D0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12,300</w:t>
            </w:r>
          </w:p>
        </w:tc>
        <w:tc>
          <w:tcPr>
            <w:tcW w:w="270" w:type="dxa"/>
            <w:shd w:val="clear" w:color="auto" w:fill="auto"/>
          </w:tcPr>
          <w:p w14:paraId="56D9730E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FD678" w14:textId="45BAF115" w:rsidR="00E376D0" w:rsidRPr="00070CC6" w:rsidRDefault="000C3AAE" w:rsidP="00E376D0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8,079</w:t>
            </w:r>
          </w:p>
        </w:tc>
        <w:tc>
          <w:tcPr>
            <w:tcW w:w="270" w:type="dxa"/>
            <w:shd w:val="clear" w:color="auto" w:fill="auto"/>
          </w:tcPr>
          <w:p w14:paraId="3373B97F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0195F" w14:textId="77777777" w:rsidR="00E376D0" w:rsidRPr="00070CC6" w:rsidRDefault="00E376D0" w:rsidP="00E376D0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12,300</w:t>
            </w:r>
          </w:p>
        </w:tc>
      </w:tr>
    </w:tbl>
    <w:p w14:paraId="0FC87969" w14:textId="3BDB07AF" w:rsidR="005C47FD" w:rsidRPr="00455790" w:rsidRDefault="005C47FD">
      <w:pPr>
        <w:spacing w:line="240" w:lineRule="auto"/>
        <w:rPr>
          <w:rFonts w:ascii="Angsana New" w:hAnsi="Angsana New"/>
          <w:spacing w:val="-2"/>
          <w:sz w:val="30"/>
          <w:szCs w:val="30"/>
          <w:lang w:val="en-US"/>
        </w:rPr>
      </w:pPr>
    </w:p>
    <w:p w14:paraId="5BB0FD4F" w14:textId="77777777" w:rsidR="00455790" w:rsidRDefault="00455790">
      <w:pPr>
        <w:spacing w:line="240" w:lineRule="auto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411F6DB2" w14:textId="5D0039BB" w:rsidR="00234C45" w:rsidRPr="00455790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Pr="00455790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A7591E" w:rsidRDefault="006554A2" w:rsidP="00772053">
      <w:pPr>
        <w:pStyle w:val="Ang15"/>
      </w:pPr>
    </w:p>
    <w:p w14:paraId="7C9CBF84" w14:textId="542F9EBC" w:rsidR="006554A2" w:rsidRPr="00455790" w:rsidRDefault="006554A2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7C85" w:rsidRPr="00455790">
        <w:rPr>
          <w:rFonts w:ascii="Angsana New" w:hAnsi="Angsana New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455790">
        <w:rPr>
          <w:rFonts w:ascii="Angsana New" w:hAnsi="Angsana New"/>
          <w:sz w:val="30"/>
          <w:szCs w:val="30"/>
          <w:lang w:val="en-US"/>
        </w:rPr>
        <w:t>2</w:t>
      </w:r>
      <w:r w:rsidR="00E67AC8" w:rsidRPr="00455790">
        <w:rPr>
          <w:rFonts w:ascii="Angsana New" w:hAnsi="Angsana New"/>
          <w:sz w:val="30"/>
          <w:szCs w:val="30"/>
          <w:lang w:val="en-US"/>
        </w:rPr>
        <w:t>55</w:t>
      </w:r>
      <w:r w:rsidR="00816401" w:rsidRPr="00455790">
        <w:rPr>
          <w:rFonts w:ascii="Angsana New" w:hAnsi="Angsana New"/>
          <w:sz w:val="30"/>
          <w:szCs w:val="30"/>
          <w:lang w:val="en-US"/>
        </w:rPr>
        <w:t>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253B79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1E192A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</w:t>
      </w:r>
      <w:r w:rsidRPr="00455790">
        <w:rPr>
          <w:rFonts w:ascii="Angsana New" w:hAnsi="Angsana New"/>
          <w:sz w:val="30"/>
          <w:szCs w:val="30"/>
          <w:cs/>
          <w:lang w:val="en-US"/>
        </w:rPr>
        <w:br/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E67AC8" w:rsidRPr="00455790">
        <w:rPr>
          <w:rFonts w:ascii="Angsana New" w:hAnsi="Angsana New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17C85" w:rsidRPr="00455790">
        <w:rPr>
          <w:rFonts w:ascii="Angsana New" w:hAnsi="Angsana New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455790">
        <w:rPr>
          <w:rFonts w:ascii="Angsana New" w:hAnsi="Angsana New"/>
          <w:sz w:val="30"/>
          <w:szCs w:val="30"/>
          <w:lang w:val="en-US"/>
        </w:rPr>
        <w:t>2</w:t>
      </w:r>
      <w:r w:rsidR="00E67AC8" w:rsidRPr="00455790">
        <w:rPr>
          <w:rFonts w:ascii="Angsana New" w:hAnsi="Angsana New"/>
          <w:sz w:val="30"/>
          <w:szCs w:val="30"/>
          <w:lang w:val="en-US"/>
        </w:rPr>
        <w:t>55</w:t>
      </w:r>
      <w:r w:rsidR="00816401" w:rsidRPr="00455790">
        <w:rPr>
          <w:rFonts w:ascii="Angsana New" w:hAnsi="Angsana New"/>
          <w:sz w:val="30"/>
          <w:szCs w:val="30"/>
          <w:lang w:val="en-US"/>
        </w:rPr>
        <w:t>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E67AC8" w:rsidRPr="00455790">
        <w:rPr>
          <w:rFonts w:ascii="Angsana New" w:hAnsi="Angsana New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36D45F20" w14:textId="77777777" w:rsidR="00455790" w:rsidRPr="00A7591E" w:rsidRDefault="00455790" w:rsidP="00455790">
      <w:pPr>
        <w:pStyle w:val="ListParagraph"/>
        <w:rPr>
          <w:rFonts w:ascii="Angsana New" w:hAnsi="Angsana New"/>
          <w:sz w:val="30"/>
          <w:szCs w:val="30"/>
        </w:rPr>
      </w:pPr>
    </w:p>
    <w:p w14:paraId="0117E5F3" w14:textId="121D4F7C" w:rsidR="00A70BB7" w:rsidRPr="00455790" w:rsidRDefault="00A70BB7" w:rsidP="00F81D1E">
      <w:pPr>
        <w:pStyle w:val="Caption"/>
      </w:pPr>
      <w:r w:rsidRPr="00455790">
        <w:rPr>
          <w:rFonts w:hint="cs"/>
          <w:cs/>
        </w:rPr>
        <w:t>ลูกหนี้การค้า</w:t>
      </w:r>
    </w:p>
    <w:p w14:paraId="097EFF6C" w14:textId="0ED18DE3" w:rsidR="006D39FA" w:rsidRPr="00A7591E" w:rsidRDefault="006D39FA" w:rsidP="00772053">
      <w:pPr>
        <w:pStyle w:val="Ang15"/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A80661" w:rsidRPr="004A7DFC" w14:paraId="41E2E763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02B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9BEB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3248D6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F1A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6145CD" w14:paraId="7066422A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38D38D64" w14:textId="77777777" w:rsidR="00E376D0" w:rsidRPr="00B44C18" w:rsidRDefault="00E376D0" w:rsidP="00E376D0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419A9" w14:textId="42A8F5D7" w:rsidR="00E376D0" w:rsidRPr="006145CD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</w:tcPr>
          <w:p w14:paraId="17B92431" w14:textId="77777777" w:rsidR="00E376D0" w:rsidRPr="004A7DFC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AE1D54" w14:textId="77777777" w:rsidR="00E376D0" w:rsidRPr="006145CD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6A7FBD5" w14:textId="77777777" w:rsidR="00E376D0" w:rsidRPr="004A7DFC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74C576" w14:textId="6FA89FD9" w:rsidR="00E376D0" w:rsidRPr="006145CD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2BC82AB7" w14:textId="77777777" w:rsidR="00E376D0" w:rsidRPr="004A7DFC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1B8912" w14:textId="77777777" w:rsidR="00E376D0" w:rsidRPr="006145CD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4A7DFC" w14:paraId="53B608D2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1E05422A" w14:textId="77777777" w:rsidR="00E376D0" w:rsidRPr="004A7DFC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8174E" w14:textId="0B62EB49" w:rsidR="00E376D0" w:rsidRPr="004A7DFC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932E133" w14:textId="77777777" w:rsidR="00E376D0" w:rsidRPr="004A7DFC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F667E0" w14:textId="77777777" w:rsidR="00E376D0" w:rsidRPr="004A7DFC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1AFBCA14" w14:textId="77777777" w:rsidR="00E376D0" w:rsidRPr="004A7DFC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84229A" w14:textId="027FBCAA" w:rsidR="00E376D0" w:rsidRPr="004A7DFC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03056C6" w14:textId="77777777" w:rsidR="00E376D0" w:rsidRPr="004A7DFC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7DA1D4" w14:textId="77777777" w:rsidR="00E376D0" w:rsidRPr="004A7DFC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E376D0" w:rsidRPr="004A7DFC" w14:paraId="32484B60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7D5315" w14:textId="77777777" w:rsidR="00E376D0" w:rsidRPr="004A7DFC" w:rsidDel="00B75B12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E90A99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6D0" w:rsidRPr="004A7DFC" w14:paraId="2D6E0967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8079C5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CC3084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376D0" w:rsidRPr="004A7DFC" w14:paraId="5151D7B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B78E6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0A1082" w14:textId="51C235AA" w:rsidR="00E376D0" w:rsidRPr="007513D2" w:rsidRDefault="000C3AA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589,702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815ED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DE28F9" w14:textId="77777777" w:rsidR="00E376D0" w:rsidRPr="007E1F31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6A64F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6F3F9" w14:textId="3A348130" w:rsidR="00E376D0" w:rsidRPr="004A7DFC" w:rsidRDefault="000C3AA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589,702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A780B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9BF6A4" w14:textId="77777777" w:rsidR="00E376D0" w:rsidRPr="004A7DFC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263,234</w:t>
            </w:r>
          </w:p>
        </w:tc>
      </w:tr>
      <w:tr w:rsidR="00E376D0" w:rsidRPr="004A7DFC" w14:paraId="0D7E2DE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D0455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C18F5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C62DF2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DD6691" w14:textId="77777777" w:rsidR="00E376D0" w:rsidRPr="004A7DFC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4B7B9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F8EF06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6A993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D4318F" w14:textId="77777777" w:rsidR="00E376D0" w:rsidRPr="004A7DFC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76D0" w:rsidRPr="004A7DFC" w14:paraId="07214EC7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34FBB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0692D9" w14:textId="741A2E59" w:rsidR="00E376D0" w:rsidRPr="004A7DFC" w:rsidRDefault="000C3AA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3C677A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5A6239" w14:textId="77777777" w:rsidR="00E376D0" w:rsidRPr="004A7DFC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7719AC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20A3CA" w14:textId="1DE29B36" w:rsidR="00E376D0" w:rsidRPr="004A7DFC" w:rsidRDefault="000C3AA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86116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F167A0" w14:textId="77777777" w:rsidR="00E376D0" w:rsidRPr="004A7DFC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E376D0" w:rsidRPr="004A7DFC" w14:paraId="61C34397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7E01E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BD9EBD" w14:textId="295CAA58" w:rsidR="00E376D0" w:rsidRPr="007513D2" w:rsidRDefault="000C3AA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7F8936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BF9A35" w14:textId="77777777" w:rsidR="00E376D0" w:rsidRPr="004A7DFC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59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8BC8EF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A83EF5" w14:textId="1A58F851" w:rsidR="00E376D0" w:rsidRPr="004A7DFC" w:rsidRDefault="000C3AA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841772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842D1B" w14:textId="77777777" w:rsidR="00E376D0" w:rsidRPr="004A7DFC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3AAE" w:rsidRPr="004A7DFC" w14:paraId="599CB09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45A18" w14:textId="2E3D3648" w:rsidR="000C3AAE" w:rsidRDefault="000C3AAE" w:rsidP="00E376D0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810457" w14:textId="1B25F5F2" w:rsidR="000C3AAE" w:rsidRDefault="000C3AA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04B3A" w14:textId="77777777" w:rsidR="000C3AAE" w:rsidRPr="004A7DFC" w:rsidRDefault="000C3AA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A2F72B" w14:textId="2DFE0ED3" w:rsidR="000C3AAE" w:rsidRPr="00A7591E" w:rsidRDefault="00E275DE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F0F347" w14:textId="77777777" w:rsidR="000C3AAE" w:rsidRPr="004A7DFC" w:rsidRDefault="000C3AA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B1CFA5" w14:textId="62D3BCAF" w:rsidR="000C3AAE" w:rsidRDefault="000C3AA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77D983" w14:textId="77777777" w:rsidR="000C3AAE" w:rsidRPr="004A7DFC" w:rsidRDefault="000C3AAE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E05800" w14:textId="3184B95B" w:rsidR="000C3AAE" w:rsidRPr="00FA0A93" w:rsidRDefault="00E275DE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3AAE" w:rsidRPr="004A7DFC" w14:paraId="595201EC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4DEE0" w14:textId="2F07CBA6" w:rsidR="000C3AAE" w:rsidRDefault="00E275DE" w:rsidP="00E376D0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E72BAA" w14:textId="3C50D24B" w:rsidR="000C3AAE" w:rsidRDefault="00E275D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123,676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82EEFF" w14:textId="77777777" w:rsidR="000C3AAE" w:rsidRPr="004A7DFC" w:rsidRDefault="000C3AA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17AF76" w14:textId="068B8547" w:rsidR="000C3AAE" w:rsidRPr="00A7591E" w:rsidRDefault="00E275DE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B32140" w14:textId="77777777" w:rsidR="000C3AAE" w:rsidRPr="004A7DFC" w:rsidRDefault="000C3AA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0F76DB" w14:textId="34C6141B" w:rsidR="000C3AAE" w:rsidRDefault="00E275D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123,676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F8AE5" w14:textId="77777777" w:rsidR="000C3AAE" w:rsidRPr="004A7DFC" w:rsidRDefault="000C3AAE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905D24" w14:textId="4BC79340" w:rsidR="000C3AAE" w:rsidRPr="00FA0A93" w:rsidRDefault="00E275DE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76D0" w:rsidRPr="004A7DFC" w14:paraId="60A5C77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C6506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C427C" w14:textId="29D025CA" w:rsidR="00E376D0" w:rsidRPr="004A7DFC" w:rsidRDefault="00E275D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2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1,295,099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F8ECD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61CC6" w14:textId="77777777" w:rsidR="00E376D0" w:rsidRPr="007E1F31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AAAA6" w14:textId="77777777" w:rsidR="00E376D0" w:rsidRPr="007E1F31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19087" w14:textId="65753247" w:rsidR="00E376D0" w:rsidRPr="004A7DFC" w:rsidRDefault="00E275D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1,295,099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F245F1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1D930" w14:textId="77777777" w:rsidR="00E376D0" w:rsidRPr="004A7DFC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</w:tr>
      <w:tr w:rsidR="00E376D0" w:rsidRPr="004A7DFC" w14:paraId="29D5165B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26045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9425CF" w14:textId="509F168F" w:rsidR="00E376D0" w:rsidRPr="00355F71" w:rsidRDefault="00935B96" w:rsidP="00E376D0">
            <w:pPr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B61DF" w14:textId="77777777" w:rsidR="00E376D0" w:rsidRPr="004A7DFC" w:rsidRDefault="00E376D0" w:rsidP="00E376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68287" w14:textId="77777777" w:rsidR="00E376D0" w:rsidRPr="004A7DFC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A38B5" w14:textId="77777777" w:rsidR="00E376D0" w:rsidRPr="004A7DFC" w:rsidRDefault="00E376D0" w:rsidP="00E376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E2C0E" w14:textId="02315ED2" w:rsidR="00E376D0" w:rsidRPr="004A7DFC" w:rsidRDefault="00935B96" w:rsidP="00E376D0">
            <w:pPr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CE6AF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AB100" w14:textId="77777777" w:rsidR="00E376D0" w:rsidRPr="004A7DFC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376D0" w:rsidRPr="004A7DFC" w14:paraId="4EF7157F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7743A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2C6BC" w14:textId="6CF5DA57" w:rsidR="00E376D0" w:rsidRPr="004A7DFC" w:rsidRDefault="00E275D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27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1,295,099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F0943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34FFE" w14:textId="77777777" w:rsidR="00E376D0" w:rsidRPr="007E1F31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09877" w14:textId="77777777" w:rsidR="00E376D0" w:rsidRPr="007E1F31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5FB3A" w14:textId="38211328" w:rsidR="00E376D0" w:rsidRPr="004A7DFC" w:rsidRDefault="00E275D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1,295,099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3AC6C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A8899" w14:textId="77777777" w:rsidR="00E376D0" w:rsidRPr="004A7DFC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</w:tr>
    </w:tbl>
    <w:p w14:paraId="25175067" w14:textId="77777777" w:rsidR="00A7591E" w:rsidRDefault="00A7591E"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A7591E" w:rsidRPr="004A7DFC" w14:paraId="2A801F9F" w14:textId="77777777" w:rsidTr="004423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080A7" w14:textId="6E8951E2" w:rsidR="00A7591E" w:rsidRPr="00A7591E" w:rsidRDefault="00A7591E" w:rsidP="00A7591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2060" w14:textId="1D93C3BB" w:rsidR="00A7591E" w:rsidRPr="004A7DFC" w:rsidRDefault="00A7591E" w:rsidP="00A7591E">
            <w:pPr>
              <w:tabs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48C065" w14:textId="77777777" w:rsidR="00A7591E" w:rsidRPr="004A7DFC" w:rsidRDefault="00A7591E" w:rsidP="00A7591E">
            <w:pPr>
              <w:tabs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F1687" w14:textId="557D8E18" w:rsidR="00A7591E" w:rsidRPr="004A7DFC" w:rsidRDefault="00A7591E" w:rsidP="00A7591E">
            <w:pPr>
              <w:tabs>
                <w:tab w:val="decimal" w:pos="95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4A7DFC" w14:paraId="113A6B74" w14:textId="77777777" w:rsidTr="00A759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4ED4" w14:textId="77777777" w:rsidR="00E376D0" w:rsidRPr="00A7591E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78FC93" w14:textId="4486C5F1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7E59E9" w14:textId="77777777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4C168F" w14:textId="07F1D91E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0A60C4" w14:textId="77777777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2EF97F" w14:textId="12656DF0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26631D" w14:textId="77777777" w:rsidR="00E376D0" w:rsidRPr="00A7591E" w:rsidRDefault="00E376D0" w:rsidP="00E376D0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B5318B" w14:textId="2FD5F46D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4A7DFC" w14:paraId="5207D796" w14:textId="77777777" w:rsidTr="00A759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EF0CE" w14:textId="77777777" w:rsidR="00E376D0" w:rsidRPr="00A7591E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1900E1" w14:textId="08753A24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437CE5" w14:textId="77777777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1B5021" w14:textId="586251E9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DDF467" w14:textId="77777777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F5FB45" w14:textId="5B623FF9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B5569E" w14:textId="77777777" w:rsidR="00E376D0" w:rsidRPr="00A7591E" w:rsidRDefault="00E376D0" w:rsidP="00E376D0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C8A8FD" w14:textId="00CEC2D6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E376D0" w:rsidRPr="004A7DFC" w14:paraId="1978E3E4" w14:textId="77777777" w:rsidTr="00A759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07BFF" w14:textId="77777777" w:rsidR="00E376D0" w:rsidRPr="00A7591E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25AD5F" w14:textId="39DD783E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6D0" w:rsidRPr="00F82619" w14:paraId="6E689D9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9E3DE" w14:textId="77777777" w:rsidR="00E376D0" w:rsidRPr="00435338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B76B99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A7D661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D7FC36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38D92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8AD2D6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72971" w14:textId="77777777" w:rsidR="00E376D0" w:rsidRPr="00F82619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8DBBC1" w14:textId="77777777" w:rsidR="00E376D0" w:rsidRPr="00F82619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F82619" w14:paraId="7669B55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EEAA" w14:textId="77777777" w:rsidR="00E376D0" w:rsidRPr="00435338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DDB6B7" w14:textId="102B7D49" w:rsidR="00E376D0" w:rsidRPr="00AA18A5" w:rsidRDefault="00E275D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1,382,624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764D8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48E8F" w14:textId="77777777" w:rsidR="00E376D0" w:rsidRPr="00F82619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FDC07E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E72A0" w14:textId="0899387C" w:rsidR="00E376D0" w:rsidRPr="00F82619" w:rsidRDefault="00E275D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1,382,624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10173A" w14:textId="77777777" w:rsidR="00E376D0" w:rsidRPr="00F82619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57E143" w14:textId="77777777" w:rsidR="00E376D0" w:rsidRPr="00F82619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1,310,412</w:t>
            </w:r>
          </w:p>
        </w:tc>
      </w:tr>
      <w:tr w:rsidR="00E376D0" w:rsidRPr="00F82619" w14:paraId="3DE4E0F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7098" w14:textId="77777777" w:rsidR="00E376D0" w:rsidRPr="00435338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254A7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677EA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731F67" w14:textId="77777777" w:rsidR="00E376D0" w:rsidRPr="007E1F31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892A0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6DE6A8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68F67" w14:textId="77777777" w:rsidR="00E376D0" w:rsidRPr="00F82619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82A20" w14:textId="77777777" w:rsidR="00E376D0" w:rsidRPr="00F82619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76D0" w:rsidRPr="00F82619" w14:paraId="7362C753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67D28" w14:textId="77777777" w:rsidR="00E376D0" w:rsidRPr="00435338" w:rsidRDefault="00E376D0" w:rsidP="00E376D0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4C27D1" w14:textId="3E80011F" w:rsidR="00E376D0" w:rsidRPr="00F82619" w:rsidRDefault="00E275D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07749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CF6D2" w14:textId="77777777" w:rsidR="00E376D0" w:rsidRPr="007E1F31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5C52F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4A6F51" w14:textId="5CD1141D" w:rsidR="00E376D0" w:rsidRPr="00F82619" w:rsidRDefault="00E275D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D6F0F" w14:textId="77777777" w:rsidR="00E376D0" w:rsidRPr="00F82619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A7D39" w14:textId="77777777" w:rsidR="00E376D0" w:rsidRPr="00F82619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</w:tr>
      <w:tr w:rsidR="00E376D0" w14:paraId="0438339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5B044" w14:textId="77777777" w:rsidR="00E376D0" w:rsidRDefault="00E376D0" w:rsidP="00E376D0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C7F6F2" w14:textId="5BFD8A9A" w:rsidR="00E376D0" w:rsidRPr="00F82619" w:rsidRDefault="00E275DE" w:rsidP="00E376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597E60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520841" w14:textId="77777777" w:rsidR="00E376D0" w:rsidRDefault="00E376D0" w:rsidP="00E376D0">
            <w:pPr>
              <w:tabs>
                <w:tab w:val="decimal" w:pos="885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13AE96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1D6578" w14:textId="28BB2FA1" w:rsidR="00E376D0" w:rsidRPr="00F82619" w:rsidRDefault="00E275DE" w:rsidP="00E376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A702D" w14:textId="77777777" w:rsidR="00E376D0" w:rsidRPr="00F82619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3E6868" w14:textId="77777777" w:rsidR="00E376D0" w:rsidRDefault="00E376D0" w:rsidP="00E376D0">
            <w:pPr>
              <w:tabs>
                <w:tab w:val="decimal" w:pos="840"/>
              </w:tabs>
              <w:spacing w:line="240" w:lineRule="auto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376D0" w:rsidRPr="00435338" w14:paraId="5DB7EE5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F676A" w14:textId="77777777" w:rsidR="00E376D0" w:rsidRPr="00435338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F459D" w14:textId="3BC69E1A" w:rsidR="00E376D0" w:rsidRPr="00AA18A5" w:rsidRDefault="00ED0D48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1,382,638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E9ED4" w14:textId="77777777" w:rsidR="00E376D0" w:rsidRPr="006145CD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02286" w14:textId="77777777" w:rsidR="00E376D0" w:rsidRPr="007E1F31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96417" w14:textId="77777777" w:rsidR="00E376D0" w:rsidRPr="007E1F31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1B878" w14:textId="4BAE66DA" w:rsidR="00E376D0" w:rsidRPr="00435338" w:rsidRDefault="00ED0D48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1,382,638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1EC5EE" w14:textId="77777777" w:rsidR="00E376D0" w:rsidRPr="00435338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C42B5" w14:textId="77777777" w:rsidR="00E376D0" w:rsidRPr="00435338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</w:tr>
      <w:tr w:rsidR="00E376D0" w:rsidRPr="00435338" w14:paraId="5B87D52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FA8F1" w14:textId="77777777" w:rsidR="00E376D0" w:rsidRPr="00D26E49" w:rsidRDefault="00E376D0" w:rsidP="00E376D0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112DF" w14:textId="3B0F3CDC" w:rsidR="00E376D0" w:rsidRPr="00435338" w:rsidRDefault="00935B96" w:rsidP="00E376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DCF73" w14:textId="77777777" w:rsidR="00E376D0" w:rsidRPr="00435338" w:rsidRDefault="00E376D0" w:rsidP="00E376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C51D5" w14:textId="77777777" w:rsidR="00E376D0" w:rsidRPr="007E1F31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C372B" w14:textId="77777777" w:rsidR="00E376D0" w:rsidRPr="00435338" w:rsidRDefault="00E376D0" w:rsidP="00E376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D177B" w14:textId="529EA1F5" w:rsidR="00E376D0" w:rsidRPr="00435338" w:rsidRDefault="00935B96" w:rsidP="00E376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A9FA0" w14:textId="77777777" w:rsidR="00E376D0" w:rsidRPr="00435338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ABB14" w14:textId="77777777" w:rsidR="00E376D0" w:rsidRPr="00435338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376D0" w:rsidRPr="00435338" w14:paraId="0E090C9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8AEFB" w14:textId="77777777" w:rsidR="00E376D0" w:rsidRPr="00435338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D920D" w14:textId="7BF82F78" w:rsidR="00E376D0" w:rsidRPr="00AA18A5" w:rsidRDefault="00E275D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1,382,638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8BF69" w14:textId="77777777" w:rsidR="00E376D0" w:rsidRPr="006145CD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3EBF3" w14:textId="77777777" w:rsidR="00E376D0" w:rsidRPr="007E1F31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F83B8" w14:textId="77777777" w:rsidR="00E376D0" w:rsidRPr="007E1F31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D1DC3" w14:textId="342401F0" w:rsidR="00E376D0" w:rsidRPr="00435338" w:rsidRDefault="00E275D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1,382,638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B753E" w14:textId="77777777" w:rsidR="00E376D0" w:rsidRPr="00435338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D9639" w14:textId="77777777" w:rsidR="00E376D0" w:rsidRPr="00435338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</w:tr>
      <w:tr w:rsidR="00E376D0" w:rsidRPr="00925819" w14:paraId="34A729BE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47DFC" w14:textId="77777777" w:rsidR="00E376D0" w:rsidRPr="00925819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D1D575" w14:textId="77777777" w:rsidR="00E376D0" w:rsidRPr="00925819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F6CA17" w14:textId="77777777" w:rsidR="00E376D0" w:rsidRPr="00925819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B38D00" w14:textId="77777777" w:rsidR="00E376D0" w:rsidRPr="00925819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51F21" w14:textId="77777777" w:rsidR="00E376D0" w:rsidRPr="00925819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F7FE91" w14:textId="77777777" w:rsidR="00E376D0" w:rsidRPr="00925819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DE8C0" w14:textId="77777777" w:rsidR="00E376D0" w:rsidRPr="00925819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06F30D" w14:textId="77777777" w:rsidR="00E376D0" w:rsidRPr="00925819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376D0" w:rsidRPr="00435338" w14:paraId="20A4CEB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926B5" w14:textId="77777777" w:rsidR="00E376D0" w:rsidRPr="00F82619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4EA892" w14:textId="0853C56B" w:rsidR="00E376D0" w:rsidRPr="00AA18A5" w:rsidRDefault="00E275D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2,677,737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5D96F" w14:textId="77777777" w:rsidR="00E376D0" w:rsidRPr="006145CD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933C7C" w14:textId="77777777" w:rsidR="00E376D0" w:rsidRPr="007E1F31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1,574,312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42D9F" w14:textId="77777777" w:rsidR="00E376D0" w:rsidRPr="007E1F31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D71F07" w14:textId="58B23D5E" w:rsidR="00E376D0" w:rsidRPr="00435338" w:rsidRDefault="00E275DE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2,677,737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E2975" w14:textId="77777777" w:rsidR="00E376D0" w:rsidRPr="00435338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194624" w14:textId="77777777" w:rsidR="00E376D0" w:rsidRPr="00435338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1,574,312</w:t>
            </w:r>
          </w:p>
        </w:tc>
      </w:tr>
    </w:tbl>
    <w:p w14:paraId="183CF60A" w14:textId="3192785B" w:rsidR="00E275DE" w:rsidRDefault="00E275DE" w:rsidP="00772053">
      <w:pPr>
        <w:pStyle w:val="Ang15"/>
      </w:pPr>
    </w:p>
    <w:p w14:paraId="5B20010A" w14:textId="77777777" w:rsidR="00E275DE" w:rsidRDefault="00E275DE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p w14:paraId="304FFD37" w14:textId="44BD7899" w:rsidR="00C13355" w:rsidRDefault="00C13355" w:rsidP="00B51B97">
      <w:pPr>
        <w:pStyle w:val="Caption"/>
      </w:pPr>
      <w:r w:rsidRPr="00925819">
        <w:rPr>
          <w:cs/>
        </w:rPr>
        <w:lastRenderedPageBreak/>
        <w:t>เงินลงทุนในบริษัทย่อย</w:t>
      </w:r>
      <w:r w:rsidR="00B36294">
        <w:rPr>
          <w:rFonts w:hint="cs"/>
          <w:cs/>
        </w:rPr>
        <w:t>และการร่วมค้า</w:t>
      </w:r>
    </w:p>
    <w:p w14:paraId="33C868A3" w14:textId="77777777" w:rsidR="00DC2540" w:rsidRPr="00DC2540" w:rsidRDefault="00DC2540" w:rsidP="00DC2540">
      <w:pPr>
        <w:pStyle w:val="Ang15"/>
      </w:pPr>
    </w:p>
    <w:p w14:paraId="6EB7C047" w14:textId="2B99C23D" w:rsidR="00DC2540" w:rsidRPr="00916005" w:rsidRDefault="00DC2540" w:rsidP="00DC2540">
      <w:pPr>
        <w:pStyle w:val="Caption"/>
        <w:numPr>
          <w:ilvl w:val="0"/>
          <w:numId w:val="0"/>
        </w:numPr>
        <w:ind w:left="540"/>
        <w:rPr>
          <w:cs/>
        </w:rPr>
      </w:pPr>
      <w:r>
        <w:rPr>
          <w:rFonts w:hint="cs"/>
          <w:cs/>
        </w:rPr>
        <w:t>เงินลงทุนในบริษัทย่อย</w:t>
      </w:r>
    </w:p>
    <w:p w14:paraId="03CD324D" w14:textId="411E54C4" w:rsidR="00E376D0" w:rsidRDefault="00E376D0" w:rsidP="00DC2540">
      <w:pPr>
        <w:pStyle w:val="Ang15"/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1"/>
        <w:gridCol w:w="272"/>
        <w:gridCol w:w="1615"/>
      </w:tblGrid>
      <w:tr w:rsidR="00E376D0" w:rsidRPr="00F37E1B" w14:paraId="0DE4BB51" w14:textId="77777777" w:rsidTr="00690483">
        <w:trPr>
          <w:tblHeader/>
        </w:trPr>
        <w:tc>
          <w:tcPr>
            <w:tcW w:w="3089" w:type="pct"/>
          </w:tcPr>
          <w:p w14:paraId="720F5DDB" w14:textId="77777777" w:rsidR="00E376D0" w:rsidRPr="00F37E1B" w:rsidRDefault="00E376D0" w:rsidP="0069048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52908901" w14:textId="77777777" w:rsidR="00E376D0" w:rsidRPr="00F37E1B" w:rsidRDefault="00E376D0" w:rsidP="00690483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F37E1B" w14:paraId="2396367F" w14:textId="77777777" w:rsidTr="00690483">
        <w:trPr>
          <w:trHeight w:val="299"/>
          <w:tblHeader/>
        </w:trPr>
        <w:tc>
          <w:tcPr>
            <w:tcW w:w="3089" w:type="pct"/>
          </w:tcPr>
          <w:p w14:paraId="1AF2BEA3" w14:textId="77777777" w:rsidR="00E376D0" w:rsidRPr="00F37E1B" w:rsidRDefault="00E376D0" w:rsidP="0069048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F37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F37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83" w:type="pct"/>
          </w:tcPr>
          <w:p w14:paraId="6D882D22" w14:textId="4E015B8C" w:rsidR="00E376D0" w:rsidRPr="00F37E1B" w:rsidRDefault="00E376D0" w:rsidP="0069048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F37E1B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48" w:type="pct"/>
          </w:tcPr>
          <w:p w14:paraId="1C385ADA" w14:textId="77777777" w:rsidR="00E376D0" w:rsidRPr="00F37E1B" w:rsidRDefault="00E376D0" w:rsidP="0069048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pct"/>
          </w:tcPr>
          <w:p w14:paraId="39022D72" w14:textId="20B3157E" w:rsidR="00E376D0" w:rsidRPr="00F37E1B" w:rsidRDefault="00E376D0" w:rsidP="0069048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7E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F37E1B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E376D0" w:rsidRPr="00F37E1B" w14:paraId="7C7C2CD0" w14:textId="77777777" w:rsidTr="00690483">
        <w:trPr>
          <w:trHeight w:val="299"/>
          <w:tblHeader/>
        </w:trPr>
        <w:tc>
          <w:tcPr>
            <w:tcW w:w="3089" w:type="pct"/>
          </w:tcPr>
          <w:p w14:paraId="54B575EF" w14:textId="77777777" w:rsidR="00E376D0" w:rsidRPr="00F37E1B" w:rsidRDefault="00E376D0" w:rsidP="0069048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507A3CD2" w14:textId="77777777" w:rsidR="00E376D0" w:rsidRPr="00F37E1B" w:rsidRDefault="00E376D0" w:rsidP="0069048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6D0" w:rsidRPr="00F37E1B" w14:paraId="12B5EFA0" w14:textId="77777777" w:rsidTr="00690483">
        <w:tc>
          <w:tcPr>
            <w:tcW w:w="3089" w:type="pct"/>
          </w:tcPr>
          <w:p w14:paraId="42D01050" w14:textId="77777777" w:rsidR="00E376D0" w:rsidRPr="00F37E1B" w:rsidRDefault="00E376D0" w:rsidP="006904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3" w:type="pct"/>
          </w:tcPr>
          <w:p w14:paraId="430EA481" w14:textId="77777777" w:rsidR="00E376D0" w:rsidRPr="00F37E1B" w:rsidRDefault="00E376D0" w:rsidP="00690483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3C9C1BB" w14:textId="77777777" w:rsidR="00E376D0" w:rsidRPr="00F37E1B" w:rsidRDefault="00E376D0" w:rsidP="00690483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pct"/>
          </w:tcPr>
          <w:p w14:paraId="0E19E6BF" w14:textId="77777777" w:rsidR="00E376D0" w:rsidRPr="00F37E1B" w:rsidRDefault="00E376D0" w:rsidP="006904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76D0" w:rsidRPr="00F37E1B" w14:paraId="6AC6EA2B" w14:textId="77777777" w:rsidTr="00690483">
        <w:tc>
          <w:tcPr>
            <w:tcW w:w="3089" w:type="pct"/>
          </w:tcPr>
          <w:p w14:paraId="68B6967A" w14:textId="77777777" w:rsidR="00E376D0" w:rsidRPr="00F37E1B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7E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7E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883" w:type="pct"/>
          </w:tcPr>
          <w:p w14:paraId="3FB7BFDB" w14:textId="3777C567" w:rsidR="00E376D0" w:rsidRPr="00F37E1B" w:rsidRDefault="00E275DE" w:rsidP="00E376D0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330,398</w:t>
            </w:r>
          </w:p>
        </w:tc>
        <w:tc>
          <w:tcPr>
            <w:tcW w:w="148" w:type="pct"/>
          </w:tcPr>
          <w:p w14:paraId="0747FFDE" w14:textId="77777777" w:rsidR="00E376D0" w:rsidRPr="00F37E1B" w:rsidRDefault="00E376D0" w:rsidP="00E376D0">
            <w:pPr>
              <w:pStyle w:val="1-Number"/>
              <w:tabs>
                <w:tab w:val="clear" w:pos="3735"/>
                <w:tab w:val="decimal" w:pos="1400"/>
              </w:tabs>
              <w:ind w:right="-46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pct"/>
          </w:tcPr>
          <w:p w14:paraId="702F89D0" w14:textId="06C38464" w:rsidR="00E376D0" w:rsidRPr="00F37E1B" w:rsidRDefault="00E376D0" w:rsidP="00E376D0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E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331,820</w:t>
            </w:r>
          </w:p>
        </w:tc>
      </w:tr>
      <w:tr w:rsidR="00E275DE" w:rsidRPr="00F37E1B" w14:paraId="447E51D6" w14:textId="77777777" w:rsidTr="00690483">
        <w:tc>
          <w:tcPr>
            <w:tcW w:w="3089" w:type="pct"/>
          </w:tcPr>
          <w:p w14:paraId="4235094A" w14:textId="79AAD427" w:rsidR="00E275DE" w:rsidRPr="00F37E1B" w:rsidRDefault="00E275DE" w:rsidP="00E275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5D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ทีพีไอ พลังแสงอาทิตย์ จำกัด</w:t>
            </w:r>
          </w:p>
        </w:tc>
        <w:tc>
          <w:tcPr>
            <w:tcW w:w="883" w:type="pct"/>
          </w:tcPr>
          <w:p w14:paraId="07B23653" w14:textId="2999CBD0" w:rsidR="00E275DE" w:rsidRDefault="00E275DE" w:rsidP="00E275DE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99,000</w:t>
            </w:r>
          </w:p>
        </w:tc>
        <w:tc>
          <w:tcPr>
            <w:tcW w:w="148" w:type="pct"/>
          </w:tcPr>
          <w:p w14:paraId="5ADACAD8" w14:textId="77777777" w:rsidR="00E275DE" w:rsidRPr="00F37E1B" w:rsidRDefault="00E275DE" w:rsidP="00E275DE">
            <w:pPr>
              <w:pStyle w:val="1-Number"/>
              <w:tabs>
                <w:tab w:val="clear" w:pos="3735"/>
                <w:tab w:val="decimal" w:pos="1400"/>
              </w:tabs>
              <w:ind w:right="-46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pct"/>
          </w:tcPr>
          <w:p w14:paraId="16A49F42" w14:textId="0C2CB6EB" w:rsidR="00E275DE" w:rsidRPr="00F37E1B" w:rsidRDefault="00E275DE" w:rsidP="00120D0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76D0" w:rsidRPr="00F37E1B" w14:paraId="4E9D5C27" w14:textId="77777777" w:rsidTr="00690483">
        <w:tc>
          <w:tcPr>
            <w:tcW w:w="3089" w:type="pct"/>
            <w:shd w:val="clear" w:color="auto" w:fill="auto"/>
          </w:tcPr>
          <w:p w14:paraId="6C126C54" w14:textId="77777777" w:rsidR="00E376D0" w:rsidRPr="00F37E1B" w:rsidRDefault="00E376D0" w:rsidP="00E37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sz w:val="30"/>
                <w:szCs w:val="30"/>
                <w:cs/>
              </w:rPr>
              <w:t>ตัดเงินลงทุนในบริษัทย่อย</w:t>
            </w:r>
          </w:p>
        </w:tc>
        <w:tc>
          <w:tcPr>
            <w:tcW w:w="883" w:type="pct"/>
          </w:tcPr>
          <w:p w14:paraId="19D2C456" w14:textId="33C70384" w:rsidR="00E376D0" w:rsidRPr="00F37E1B" w:rsidRDefault="00E275DE" w:rsidP="00E275D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C2C76C" w14:textId="77777777" w:rsidR="00E376D0" w:rsidRPr="00F37E1B" w:rsidRDefault="00E376D0" w:rsidP="00E376D0">
            <w:pPr>
              <w:pStyle w:val="1-Number"/>
              <w:tabs>
                <w:tab w:val="clear" w:pos="3735"/>
                <w:tab w:val="decimal" w:pos="1400"/>
              </w:tabs>
              <w:ind w:right="-46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5C694C34" w14:textId="34C340A8" w:rsidR="00E376D0" w:rsidRPr="00F37E1B" w:rsidRDefault="00E376D0" w:rsidP="00E376D0">
            <w:pPr>
              <w:tabs>
                <w:tab w:val="decimal" w:pos="14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F37E1B">
              <w:rPr>
                <w:rFonts w:asciiTheme="majorBidi" w:eastAsia="Angsana New" w:hAnsiTheme="majorBidi" w:cstheme="majorBidi"/>
                <w:sz w:val="30"/>
                <w:szCs w:val="30"/>
              </w:rPr>
              <w:t>(3,299)</w:t>
            </w:r>
          </w:p>
        </w:tc>
      </w:tr>
      <w:tr w:rsidR="00E376D0" w:rsidRPr="00F37E1B" w14:paraId="1CC7DDE3" w14:textId="77777777" w:rsidTr="00690483">
        <w:tc>
          <w:tcPr>
            <w:tcW w:w="3089" w:type="pct"/>
          </w:tcPr>
          <w:p w14:paraId="05E52847" w14:textId="77777777" w:rsidR="00E376D0" w:rsidRPr="00F37E1B" w:rsidRDefault="00E376D0" w:rsidP="00E37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883" w:type="pct"/>
          </w:tcPr>
          <w:p w14:paraId="4346D2AE" w14:textId="198C3B2E" w:rsidR="00E376D0" w:rsidRPr="00F37E1B" w:rsidRDefault="00E275DE" w:rsidP="00E376D0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1,655</w:t>
            </w:r>
          </w:p>
        </w:tc>
        <w:tc>
          <w:tcPr>
            <w:tcW w:w="148" w:type="pct"/>
          </w:tcPr>
          <w:p w14:paraId="0F0D4178" w14:textId="77777777" w:rsidR="00E376D0" w:rsidRPr="00F37E1B" w:rsidRDefault="00E376D0" w:rsidP="00E376D0">
            <w:pPr>
              <w:pStyle w:val="1-Number"/>
              <w:tabs>
                <w:tab w:val="clear" w:pos="3735"/>
                <w:tab w:val="decimal" w:pos="1400"/>
              </w:tabs>
              <w:ind w:right="-46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0A954D6C" w14:textId="6C61F95E" w:rsidR="00E376D0" w:rsidRPr="00F37E1B" w:rsidRDefault="00E376D0" w:rsidP="00E376D0">
            <w:pPr>
              <w:tabs>
                <w:tab w:val="decimal" w:pos="14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F37E1B">
              <w:rPr>
                <w:rFonts w:asciiTheme="majorBidi" w:eastAsia="Angsana New" w:hAnsiTheme="majorBidi" w:cstheme="majorBidi"/>
                <w:sz w:val="30"/>
                <w:szCs w:val="30"/>
              </w:rPr>
              <w:t>1,720</w:t>
            </w:r>
          </w:p>
        </w:tc>
      </w:tr>
      <w:tr w:rsidR="00E376D0" w:rsidRPr="00F37E1B" w14:paraId="070878A8" w14:textId="77777777" w:rsidTr="00690483">
        <w:tc>
          <w:tcPr>
            <w:tcW w:w="3089" w:type="pct"/>
          </w:tcPr>
          <w:p w14:paraId="3A98030A" w14:textId="4B9F7A37" w:rsidR="00E376D0" w:rsidRPr="00F37E1B" w:rsidRDefault="00E376D0" w:rsidP="00E376D0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ส่วนแบ่งขาดทุนเบ็ดเสร็จอื่นสุทธิจากเงินลงทุนในบริษัทย่อย</w:t>
            </w:r>
          </w:p>
        </w:tc>
        <w:tc>
          <w:tcPr>
            <w:tcW w:w="883" w:type="pct"/>
          </w:tcPr>
          <w:p w14:paraId="74B96B99" w14:textId="74DEB472" w:rsidR="00E376D0" w:rsidRPr="00F37E1B" w:rsidRDefault="00E275DE" w:rsidP="00E275D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861CC0A" w14:textId="77777777" w:rsidR="00E376D0" w:rsidRPr="00F37E1B" w:rsidRDefault="00E376D0" w:rsidP="00E376D0">
            <w:pPr>
              <w:pStyle w:val="1-Number"/>
              <w:tabs>
                <w:tab w:val="clear" w:pos="3735"/>
                <w:tab w:val="decimal" w:pos="1400"/>
              </w:tabs>
              <w:ind w:right="-46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2ADD4E10" w14:textId="2CA0BCC2" w:rsidR="00E376D0" w:rsidRPr="00F37E1B" w:rsidRDefault="00E376D0" w:rsidP="00E376D0">
            <w:pPr>
              <w:tabs>
                <w:tab w:val="decimal" w:pos="14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F37E1B">
              <w:rPr>
                <w:rFonts w:asciiTheme="majorBidi" w:eastAsia="Angsana New" w:hAnsiTheme="majorBidi" w:cstheme="majorBidi"/>
                <w:sz w:val="30"/>
                <w:szCs w:val="30"/>
              </w:rPr>
              <w:t>(177)</w:t>
            </w:r>
          </w:p>
        </w:tc>
      </w:tr>
      <w:tr w:rsidR="00E376D0" w:rsidRPr="00F37E1B" w14:paraId="36ACD39A" w14:textId="77777777" w:rsidTr="00690483">
        <w:tc>
          <w:tcPr>
            <w:tcW w:w="3089" w:type="pct"/>
          </w:tcPr>
          <w:p w14:paraId="6B098B63" w14:textId="77777777" w:rsidR="00E376D0" w:rsidRPr="00F37E1B" w:rsidRDefault="00E376D0" w:rsidP="00E37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7E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F37E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6835444E" w14:textId="122ECD85" w:rsidR="00E376D0" w:rsidRPr="00F37E1B" w:rsidRDefault="00E275DE" w:rsidP="00E376D0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431,053</w:t>
            </w:r>
          </w:p>
        </w:tc>
        <w:tc>
          <w:tcPr>
            <w:tcW w:w="148" w:type="pct"/>
          </w:tcPr>
          <w:p w14:paraId="5E8A618A" w14:textId="77777777" w:rsidR="00E376D0" w:rsidRPr="00F37E1B" w:rsidRDefault="00E376D0" w:rsidP="00E376D0">
            <w:pPr>
              <w:pStyle w:val="1-Number"/>
              <w:tabs>
                <w:tab w:val="clear" w:pos="3735"/>
                <w:tab w:val="decimal" w:pos="1400"/>
              </w:tabs>
              <w:ind w:right="-46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7DCCD8F9" w14:textId="2A0AFC3B" w:rsidR="00E376D0" w:rsidRPr="00F37E1B" w:rsidRDefault="00E376D0" w:rsidP="00E376D0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330,064</w:t>
            </w:r>
          </w:p>
        </w:tc>
      </w:tr>
    </w:tbl>
    <w:p w14:paraId="0E931DD3" w14:textId="77777777" w:rsidR="00925819" w:rsidRPr="00DC2540" w:rsidRDefault="00925819" w:rsidP="00DC2540">
      <w:pPr>
        <w:pStyle w:val="Ang15"/>
      </w:pPr>
    </w:p>
    <w:p w14:paraId="2F41D117" w14:textId="77777777" w:rsidR="00DC0B4D" w:rsidRDefault="00D27B49" w:rsidP="00DC2540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/>
          <w:b w:val="0"/>
          <w:bCs w:val="0"/>
        </w:rPr>
      </w:pPr>
      <w:r w:rsidRPr="00E87BDB">
        <w:rPr>
          <w:rFonts w:asciiTheme="majorBidi" w:hAnsiTheme="majorBidi"/>
          <w:b w:val="0"/>
          <w:bCs w:val="0"/>
          <w:cs/>
        </w:rPr>
        <w:t xml:space="preserve">เมื่อวันที่ </w:t>
      </w:r>
      <w:r>
        <w:rPr>
          <w:rFonts w:asciiTheme="majorBidi" w:hAnsiTheme="majorBidi" w:cstheme="majorBidi"/>
          <w:b w:val="0"/>
          <w:bCs w:val="0"/>
        </w:rPr>
        <w:t>9</w:t>
      </w:r>
      <w:r w:rsidRPr="00E87BDB">
        <w:rPr>
          <w:rFonts w:asciiTheme="majorBidi" w:hAnsiTheme="majorBidi" w:cstheme="majorBidi"/>
          <w:b w:val="0"/>
          <w:bCs w:val="0"/>
        </w:rPr>
        <w:t xml:space="preserve"> </w:t>
      </w:r>
      <w:r w:rsidRPr="00E87BDB">
        <w:rPr>
          <w:rFonts w:asciiTheme="majorBidi" w:hAnsiTheme="majorBidi"/>
          <w:b w:val="0"/>
          <w:bCs w:val="0"/>
          <w:cs/>
        </w:rPr>
        <w:t>ก</w:t>
      </w:r>
      <w:r>
        <w:rPr>
          <w:rFonts w:asciiTheme="majorBidi" w:hAnsiTheme="majorBidi" w:hint="cs"/>
          <w:b w:val="0"/>
          <w:bCs w:val="0"/>
          <w:cs/>
        </w:rPr>
        <w:t>ุมภาพันธ์</w:t>
      </w:r>
      <w:r w:rsidRPr="00E87BDB">
        <w:rPr>
          <w:rFonts w:asciiTheme="majorBidi" w:hAnsiTheme="majorBidi"/>
          <w:b w:val="0"/>
          <w:bCs w:val="0"/>
          <w:cs/>
        </w:rPr>
        <w:t xml:space="preserve"> </w:t>
      </w:r>
      <w:r w:rsidRPr="00E87BDB">
        <w:rPr>
          <w:rFonts w:asciiTheme="majorBidi" w:hAnsiTheme="majorBidi" w:cstheme="majorBidi"/>
          <w:b w:val="0"/>
          <w:bCs w:val="0"/>
        </w:rPr>
        <w:t>256</w:t>
      </w:r>
      <w:r>
        <w:rPr>
          <w:rFonts w:asciiTheme="majorBidi" w:hAnsiTheme="majorBidi" w:cstheme="majorBidi"/>
          <w:b w:val="0"/>
          <w:bCs w:val="0"/>
        </w:rPr>
        <w:t xml:space="preserve">6 </w:t>
      </w:r>
      <w:r w:rsidRPr="00E87BDB">
        <w:rPr>
          <w:rFonts w:asciiTheme="majorBidi" w:hAnsiTheme="majorBidi"/>
          <w:b w:val="0"/>
          <w:bCs w:val="0"/>
          <w:cs/>
        </w:rPr>
        <w:t>บริษัทได้ชำระเงินค่าหุ้นสามัญเพิ่มทุน ของบริษัท ทีพีไอ</w:t>
      </w:r>
      <w:r>
        <w:rPr>
          <w:rFonts w:asciiTheme="majorBidi" w:hAnsiTheme="majorBidi"/>
          <w:b w:val="0"/>
          <w:bCs w:val="0"/>
        </w:rPr>
        <w:t xml:space="preserve"> </w:t>
      </w:r>
      <w:r>
        <w:rPr>
          <w:rFonts w:asciiTheme="majorBidi" w:hAnsiTheme="majorBidi" w:hint="cs"/>
          <w:b w:val="0"/>
          <w:bCs w:val="0"/>
          <w:cs/>
        </w:rPr>
        <w:t>พลังแสงอาทิตย์</w:t>
      </w:r>
      <w:r w:rsidRPr="00E87BDB">
        <w:rPr>
          <w:rFonts w:asciiTheme="majorBidi" w:hAnsiTheme="majorBidi"/>
          <w:b w:val="0"/>
          <w:bCs w:val="0"/>
          <w:cs/>
        </w:rPr>
        <w:t xml:space="preserve"> จำกัด ซึ่งเป็น</w:t>
      </w:r>
    </w:p>
    <w:p w14:paraId="5241D4D7" w14:textId="6454B1A1" w:rsidR="00FA685C" w:rsidRPr="00DC2540" w:rsidRDefault="00D27B49" w:rsidP="00DC0B4D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left"/>
        <w:rPr>
          <w:rFonts w:asciiTheme="majorBidi" w:hAnsiTheme="majorBidi"/>
          <w:b w:val="0"/>
          <w:bCs w:val="0"/>
        </w:rPr>
        <w:sectPr w:rsidR="00FA685C" w:rsidRPr="00DC2540" w:rsidSect="00ED0D48">
          <w:headerReference w:type="default" r:id="rId9"/>
          <w:footerReference w:type="default" r:id="rId10"/>
          <w:pgSz w:w="11909" w:h="16834" w:code="9"/>
          <w:pgMar w:top="691" w:right="1152" w:bottom="1166" w:left="1166" w:header="706" w:footer="706" w:gutter="0"/>
          <w:pgNumType w:start="16"/>
          <w:cols w:space="737"/>
          <w:docGrid w:linePitch="360"/>
        </w:sectPr>
      </w:pPr>
      <w:r w:rsidRPr="00E87BDB">
        <w:rPr>
          <w:rFonts w:asciiTheme="majorBidi" w:hAnsiTheme="majorBidi"/>
          <w:b w:val="0"/>
          <w:bCs w:val="0"/>
          <w:cs/>
        </w:rPr>
        <w:t xml:space="preserve">บริษัทย่อย จำนวน </w:t>
      </w:r>
      <w:r>
        <w:rPr>
          <w:rFonts w:asciiTheme="majorBidi" w:hAnsiTheme="majorBidi" w:cstheme="majorBidi"/>
          <w:b w:val="0"/>
          <w:bCs w:val="0"/>
        </w:rPr>
        <w:t xml:space="preserve">990,000 </w:t>
      </w:r>
      <w:r w:rsidRPr="00E87BDB">
        <w:rPr>
          <w:rFonts w:asciiTheme="majorBidi" w:hAnsiTheme="majorBidi"/>
          <w:b w:val="0"/>
          <w:bCs w:val="0"/>
          <w:cs/>
        </w:rPr>
        <w:t xml:space="preserve">หุ้น มูลค่าหุ้นละ </w:t>
      </w:r>
      <w:r w:rsidRPr="00E87BDB">
        <w:rPr>
          <w:rFonts w:asciiTheme="majorBidi" w:hAnsiTheme="majorBidi" w:cstheme="majorBidi"/>
          <w:b w:val="0"/>
          <w:bCs w:val="0"/>
        </w:rPr>
        <w:t xml:space="preserve">100 </w:t>
      </w:r>
      <w:r w:rsidRPr="00E87BDB">
        <w:rPr>
          <w:rFonts w:asciiTheme="majorBidi" w:hAnsiTheme="majorBidi"/>
          <w:b w:val="0"/>
          <w:bCs w:val="0"/>
          <w:cs/>
        </w:rPr>
        <w:t xml:space="preserve">บาท คิดเป็นมูลค่ารวม </w:t>
      </w:r>
      <w:r>
        <w:rPr>
          <w:rFonts w:asciiTheme="majorBidi" w:hAnsiTheme="majorBidi" w:cstheme="majorBidi"/>
          <w:b w:val="0"/>
          <w:bCs w:val="0"/>
        </w:rPr>
        <w:t>99</w:t>
      </w:r>
      <w:r w:rsidRPr="00E87BDB">
        <w:rPr>
          <w:rFonts w:asciiTheme="majorBidi" w:hAnsiTheme="majorBidi" w:cstheme="majorBidi"/>
          <w:b w:val="0"/>
          <w:bCs w:val="0"/>
        </w:rPr>
        <w:t xml:space="preserve"> </w:t>
      </w:r>
      <w:r w:rsidRPr="00E87BDB">
        <w:rPr>
          <w:rFonts w:asciiTheme="majorBidi" w:hAnsiTheme="majorBidi"/>
          <w:b w:val="0"/>
          <w:bCs w:val="0"/>
          <w:cs/>
        </w:rPr>
        <w:t>ล้านบาท</w:t>
      </w:r>
    </w:p>
    <w:p w14:paraId="58A89ED9" w14:textId="44238159" w:rsidR="00B005EB" w:rsidRDefault="00B005EB" w:rsidP="00B005EB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37E1B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B6A5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37E1B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CB6A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CB6A5B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CB6A5B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F37E1B">
        <w:rPr>
          <w:rFonts w:ascii="Angsana New" w:hAnsi="Angsana New"/>
          <w:sz w:val="30"/>
          <w:szCs w:val="30"/>
        </w:rPr>
        <w:t>30</w:t>
      </w:r>
      <w:r w:rsidR="00CB6A5B">
        <w:rPr>
          <w:rFonts w:ascii="Angsana New" w:hAnsi="Angsana New"/>
          <w:sz w:val="30"/>
          <w:szCs w:val="30"/>
        </w:rPr>
        <w:t xml:space="preserve"> </w:t>
      </w:r>
      <w:r w:rsidR="00F37E1B">
        <w:rPr>
          <w:rFonts w:ascii="Angsana New" w:hAnsi="Angsana New" w:hint="cs"/>
          <w:sz w:val="30"/>
          <w:szCs w:val="30"/>
          <w:cs/>
        </w:rPr>
        <w:t>มิถุนายน</w:t>
      </w:r>
      <w:r w:rsidR="00CB6A5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CB6A5B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CB6A5B">
        <w:rPr>
          <w:rFonts w:ascii="Angsana New" w:hAnsi="Angsana New"/>
          <w:sz w:val="30"/>
          <w:szCs w:val="30"/>
          <w:lang w:val="en-US"/>
        </w:rPr>
        <w:t>5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D16F9D" w14:textId="54110AF4" w:rsidR="00383FA0" w:rsidRDefault="00383FA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31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C30F7D" w:rsidRPr="004F2D3D" w14:paraId="29EB2213" w14:textId="77777777" w:rsidTr="00B51534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D8663E6" w14:textId="77777777" w:rsidR="00C30F7D" w:rsidRPr="004F2D3D" w:rsidRDefault="00C30F7D" w:rsidP="00B5153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7B3670A" w14:textId="77777777" w:rsidR="00C30F7D" w:rsidRPr="004F2D3D" w:rsidRDefault="00C30F7D" w:rsidP="00B5153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884C779" w14:textId="77777777" w:rsidR="00C30F7D" w:rsidRPr="004F2D3D" w:rsidRDefault="00C30F7D" w:rsidP="00B5153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E52275" w14:textId="77777777" w:rsidR="00C30F7D" w:rsidRPr="004F2D3D" w:rsidRDefault="00C30F7D" w:rsidP="00B5153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4967B081" w14:textId="77777777" w:rsidR="00C30F7D" w:rsidRPr="004F2D3D" w:rsidRDefault="00C30F7D" w:rsidP="00B5153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C30F7D" w:rsidRPr="004F2D3D" w14:paraId="057D80FE" w14:textId="77777777" w:rsidTr="00B51534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3C870B3E" w14:textId="77777777" w:rsidR="00C30F7D" w:rsidRPr="004F2D3D" w:rsidRDefault="00C30F7D" w:rsidP="00B5153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3C72949" w14:textId="77777777" w:rsidR="00C30F7D" w:rsidRPr="004F2D3D" w:rsidRDefault="00C30F7D" w:rsidP="00B5153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A878E3E" w14:textId="2CBEE7AE" w:rsidR="00C30F7D" w:rsidRPr="004F2D3D" w:rsidRDefault="00C30F7D" w:rsidP="00B5153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68A742" w14:textId="77777777" w:rsidR="00C30F7D" w:rsidRPr="004F2D3D" w:rsidRDefault="00C30F7D" w:rsidP="00B5153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2E55470" w14:textId="08D69FD8" w:rsidR="00C30F7D" w:rsidRPr="004F2D3D" w:rsidRDefault="00C30F7D" w:rsidP="00B5153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52E50EC6" w14:textId="77777777" w:rsidR="00C30F7D" w:rsidRPr="004F2D3D" w:rsidRDefault="00C30F7D" w:rsidP="00B5153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3874A3B6" w14:textId="17D95D22" w:rsidR="00C30F7D" w:rsidRPr="004F2D3D" w:rsidRDefault="00C30F7D" w:rsidP="00B5153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DB95887" w14:textId="77777777" w:rsidR="00C30F7D" w:rsidRPr="004F2D3D" w:rsidRDefault="00C30F7D" w:rsidP="00B5153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7A8623F5" w14:textId="090B76CD" w:rsidR="00C30F7D" w:rsidRPr="004F2D3D" w:rsidRDefault="00C30F7D" w:rsidP="00B5153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71E6405" w14:textId="77777777" w:rsidR="00C30F7D" w:rsidRPr="004F2D3D" w:rsidRDefault="00C30F7D" w:rsidP="00B5153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33EFCA97" w14:textId="74234B44" w:rsidR="00C30F7D" w:rsidRPr="004F2D3D" w:rsidRDefault="00C30F7D" w:rsidP="00B515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13BD43B" w14:textId="77777777" w:rsidR="00C30F7D" w:rsidRPr="004F2D3D" w:rsidRDefault="00C30F7D" w:rsidP="00B5153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3F4998F3" w14:textId="4DAFBEF1" w:rsidR="00C30F7D" w:rsidRPr="00C30F7D" w:rsidRDefault="00C30F7D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</w:t>
            </w:r>
          </w:p>
        </w:tc>
      </w:tr>
      <w:tr w:rsidR="00C30F7D" w:rsidRPr="004F2D3D" w14:paraId="481A040C" w14:textId="77777777" w:rsidTr="00B51534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2CD915CA" w14:textId="77777777" w:rsidR="00C30F7D" w:rsidRPr="004F2D3D" w:rsidRDefault="00C30F7D" w:rsidP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F25B6EF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04E7AC6B" w14:textId="19D1708B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46CE442F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721AAB91" w14:textId="12D74BFB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0434DA7B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7AAE5D72" w14:textId="688A9A99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0E43EA89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5E8930A8" w14:textId="2859C530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501C8149" w14:textId="77777777" w:rsidR="00C30F7D" w:rsidRPr="004F2D3D" w:rsidRDefault="00C30F7D" w:rsidP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7098A8B4" w14:textId="16EE819B" w:rsidR="00C30F7D" w:rsidRPr="004F2D3D" w:rsidRDefault="00C30F7D" w:rsidP="00C30F7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2B8D03C4" w14:textId="77777777" w:rsidR="00C30F7D" w:rsidRPr="004F2D3D" w:rsidRDefault="00C30F7D" w:rsidP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5BD65224" w14:textId="6EEAE8BD" w:rsidR="00C30F7D" w:rsidRPr="004F2D3D" w:rsidRDefault="00C30F7D" w:rsidP="00C30F7D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งวด</w:t>
            </w:r>
            <w:r w:rsidR="00814C13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เดือนสิ้นสุดวันที่</w:t>
            </w:r>
          </w:p>
        </w:tc>
      </w:tr>
      <w:tr w:rsidR="00814C13" w:rsidRPr="004F2D3D" w14:paraId="08C8E179" w14:textId="77777777" w:rsidTr="00B51534">
        <w:trPr>
          <w:trHeight w:val="234"/>
          <w:tblHeader/>
        </w:trPr>
        <w:tc>
          <w:tcPr>
            <w:tcW w:w="2430" w:type="dxa"/>
            <w:shd w:val="clear" w:color="auto" w:fill="auto"/>
            <w:vAlign w:val="bottom"/>
          </w:tcPr>
          <w:p w14:paraId="4158F07D" w14:textId="77777777" w:rsidR="00814C13" w:rsidRPr="004F2D3D" w:rsidRDefault="00814C13" w:rsidP="00814C13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C0EC6E7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DF13714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DAC5B9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DFFA4F" w14:textId="5AEFE666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43929A11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2D5145" w14:textId="0B7F3FD9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14:paraId="6793AEC3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7A461DB" w14:textId="724F0AE3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  <w:shd w:val="clear" w:color="auto" w:fill="auto"/>
          </w:tcPr>
          <w:p w14:paraId="684AE16D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BB70EC2" w14:textId="40015D08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  <w:shd w:val="clear" w:color="auto" w:fill="auto"/>
          </w:tcPr>
          <w:p w14:paraId="58BDDB20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68C52BD" w14:textId="02D6F5B8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56" w:type="dxa"/>
            <w:shd w:val="clear" w:color="auto" w:fill="auto"/>
          </w:tcPr>
          <w:p w14:paraId="504ED6A7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B8DB522" w14:textId="2A4AA52F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  <w:shd w:val="clear" w:color="auto" w:fill="auto"/>
          </w:tcPr>
          <w:p w14:paraId="066ACBD9" w14:textId="77777777" w:rsidR="00814C13" w:rsidRPr="004F2D3D" w:rsidRDefault="00814C13" w:rsidP="00814C1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A1AE5ED" w14:textId="6F4012EA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04F38161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B71645" w14:textId="3ACFB732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shd w:val="clear" w:color="auto" w:fill="auto"/>
          </w:tcPr>
          <w:p w14:paraId="66DE1919" w14:textId="77777777" w:rsidR="00814C13" w:rsidRPr="004F2D3D" w:rsidRDefault="00814C13" w:rsidP="00814C1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175D196" w14:textId="19FD5B55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63" w:type="dxa"/>
            <w:shd w:val="clear" w:color="auto" w:fill="auto"/>
          </w:tcPr>
          <w:p w14:paraId="4FF64AD9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6A23B47" w14:textId="57E163B2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</w:tr>
      <w:tr w:rsidR="00814C13" w:rsidRPr="004F2D3D" w14:paraId="0B347144" w14:textId="77777777" w:rsidTr="00B51534">
        <w:trPr>
          <w:trHeight w:val="234"/>
          <w:tblHeader/>
        </w:trPr>
        <w:tc>
          <w:tcPr>
            <w:tcW w:w="2430" w:type="dxa"/>
            <w:shd w:val="clear" w:color="auto" w:fill="auto"/>
            <w:vAlign w:val="bottom"/>
          </w:tcPr>
          <w:p w14:paraId="3ACA342A" w14:textId="77777777" w:rsidR="00814C13" w:rsidRPr="004F2D3D" w:rsidRDefault="00814C13" w:rsidP="00814C13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A400952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5B2755F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4D6440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0BC190" w14:textId="1A2C505D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C0DBB1B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5CFD625" w14:textId="5D3552F9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41573364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95B572C" w14:textId="0252CD31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502C16A3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66D5B62" w14:textId="478EE124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9" w:type="dxa"/>
            <w:shd w:val="clear" w:color="auto" w:fill="auto"/>
          </w:tcPr>
          <w:p w14:paraId="6C579537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7045E48" w14:textId="2CD9DA0D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56" w:type="dxa"/>
            <w:shd w:val="clear" w:color="auto" w:fill="auto"/>
          </w:tcPr>
          <w:p w14:paraId="7DA1E15F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64FE509" w14:textId="1284971C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5" w:type="dxa"/>
            <w:shd w:val="clear" w:color="auto" w:fill="auto"/>
          </w:tcPr>
          <w:p w14:paraId="021256ED" w14:textId="77777777" w:rsidR="00814C13" w:rsidRPr="004F2D3D" w:rsidRDefault="00814C13" w:rsidP="00814C1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49D6E9C" w14:textId="2F47FF5E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6A9061A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5C0376" w14:textId="6331E439" w:rsidR="00814C13" w:rsidRPr="008C7BBB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5DFDB4FC" w14:textId="77777777" w:rsidR="00814C13" w:rsidRPr="004F2D3D" w:rsidRDefault="00814C13" w:rsidP="00814C1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9150FB2" w14:textId="14E262E9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63" w:type="dxa"/>
            <w:shd w:val="clear" w:color="auto" w:fill="auto"/>
          </w:tcPr>
          <w:p w14:paraId="68080BEF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7BEBBB9" w14:textId="3D8098E1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="00814C13" w:rsidRPr="004F2D3D" w14:paraId="6ACBAA60" w14:textId="77777777" w:rsidTr="00B51534">
        <w:trPr>
          <w:trHeight w:val="135"/>
          <w:tblHeader/>
        </w:trPr>
        <w:tc>
          <w:tcPr>
            <w:tcW w:w="2430" w:type="dxa"/>
            <w:shd w:val="clear" w:color="auto" w:fill="auto"/>
            <w:vAlign w:val="bottom"/>
          </w:tcPr>
          <w:p w14:paraId="75E9F4FF" w14:textId="77777777" w:rsidR="00814C13" w:rsidRPr="004F2D3D" w:rsidRDefault="00814C13" w:rsidP="00814C13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B68DCCA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0EAF87D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14BBBB7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16D08F6" w14:textId="77777777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EFDA905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444A2073" w14:textId="77777777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814C13" w:rsidRPr="004F2D3D" w14:paraId="7D61A01A" w14:textId="77777777" w:rsidTr="00B51534">
        <w:tc>
          <w:tcPr>
            <w:tcW w:w="2430" w:type="dxa"/>
            <w:shd w:val="clear" w:color="auto" w:fill="auto"/>
            <w:vAlign w:val="bottom"/>
          </w:tcPr>
          <w:p w14:paraId="22541379" w14:textId="77777777" w:rsidR="00814C13" w:rsidRPr="004F2D3D" w:rsidRDefault="00814C13" w:rsidP="00814C13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  <w:shd w:val="clear" w:color="auto" w:fill="auto"/>
          </w:tcPr>
          <w:p w14:paraId="0E7BC055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C8E3946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37F557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CBEC4F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358D82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8282FB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78E786FC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5326D67" w14:textId="77777777" w:rsidR="00814C13" w:rsidRPr="004F2D3D" w:rsidRDefault="00814C13" w:rsidP="00814C1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A9BEBFF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AB97ED6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2943B27B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522F140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488DF28D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89EDDF2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1B554C5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481EAD3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1A71A6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86D4B5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B9AF0B4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2111823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54D7BC2C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35ACC6E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C2540" w:rsidRPr="004F2D3D" w14:paraId="2389DA64" w14:textId="77777777" w:rsidTr="00B51534">
        <w:tc>
          <w:tcPr>
            <w:tcW w:w="2430" w:type="dxa"/>
            <w:shd w:val="clear" w:color="auto" w:fill="auto"/>
          </w:tcPr>
          <w:p w14:paraId="7B5BB06F" w14:textId="4769DFB9" w:rsidR="00DC2540" w:rsidRPr="004F2D3D" w:rsidRDefault="00DC2540" w:rsidP="00DC2540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ทีพีไอ พลังชีวมวล จำกัด</w:t>
            </w:r>
          </w:p>
        </w:tc>
        <w:tc>
          <w:tcPr>
            <w:tcW w:w="114" w:type="dxa"/>
            <w:shd w:val="clear" w:color="auto" w:fill="auto"/>
          </w:tcPr>
          <w:p w14:paraId="078C87E4" w14:textId="77777777" w:rsidR="00DC2540" w:rsidRPr="004F2D3D" w:rsidRDefault="00DC2540" w:rsidP="00DC254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545E928" w14:textId="77777777" w:rsidR="00DC2540" w:rsidRPr="004F2D3D" w:rsidRDefault="00DC2540" w:rsidP="00DC2540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ดำเนินธุรกิจเกี่ยวกับผลิตกระแสไฟฟ้าจากขยะและ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ชีวมวล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60E6744" w14:textId="77777777" w:rsidR="00DC2540" w:rsidRPr="004F2D3D" w:rsidRDefault="00DC2540" w:rsidP="00DC254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9C7D57" w14:textId="657D3B2C" w:rsidR="00DC2540" w:rsidRPr="004F2D3D" w:rsidRDefault="00E0601A" w:rsidP="00DC254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8119B7" w14:textId="77777777" w:rsidR="00DC2540" w:rsidRPr="004F2D3D" w:rsidRDefault="00DC2540" w:rsidP="00DC254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C47AA4" w14:textId="4A98986F" w:rsidR="00DC2540" w:rsidRPr="004F2D3D" w:rsidRDefault="00DC2540" w:rsidP="00DC254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56A1C004" w14:textId="77777777" w:rsidR="00DC2540" w:rsidRPr="004F2D3D" w:rsidRDefault="00DC2540" w:rsidP="00DC254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16503C83" w14:textId="4CCB8BD9" w:rsidR="00DC2540" w:rsidRPr="004F2D3D" w:rsidRDefault="00E0601A" w:rsidP="00DC254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72" w:type="dxa"/>
            <w:shd w:val="clear" w:color="auto" w:fill="auto"/>
          </w:tcPr>
          <w:p w14:paraId="1F2E2603" w14:textId="77777777" w:rsidR="00DC2540" w:rsidRPr="004F2D3D" w:rsidRDefault="00DC2540" w:rsidP="00DC254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8751250" w14:textId="65E2645D" w:rsidR="00DC2540" w:rsidRPr="004F2D3D" w:rsidRDefault="00DC2540" w:rsidP="00DC2540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9" w:type="dxa"/>
            <w:shd w:val="clear" w:color="auto" w:fill="auto"/>
          </w:tcPr>
          <w:p w14:paraId="4E4C5D01" w14:textId="77777777" w:rsidR="00DC2540" w:rsidRPr="004F2D3D" w:rsidRDefault="00DC2540" w:rsidP="00DC254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298D650" w14:textId="1112C7B3" w:rsidR="00DC2540" w:rsidRPr="004F2D3D" w:rsidRDefault="00E0601A" w:rsidP="00DC2540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56" w:type="dxa"/>
            <w:shd w:val="clear" w:color="auto" w:fill="auto"/>
          </w:tcPr>
          <w:p w14:paraId="1C62AAEF" w14:textId="77777777" w:rsidR="00DC2540" w:rsidRPr="004F2D3D" w:rsidRDefault="00DC2540" w:rsidP="00DC254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0444D92" w14:textId="10E99E21" w:rsidR="00DC2540" w:rsidRPr="004F2D3D" w:rsidRDefault="00DC2540" w:rsidP="00DC2540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5" w:type="dxa"/>
            <w:shd w:val="clear" w:color="auto" w:fill="auto"/>
          </w:tcPr>
          <w:p w14:paraId="27609D1A" w14:textId="77777777" w:rsidR="00DC2540" w:rsidRPr="004F2D3D" w:rsidRDefault="00DC2540" w:rsidP="00DC254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077B7BA" w14:textId="6272EB86" w:rsidR="00DC2540" w:rsidRPr="004F2D3D" w:rsidRDefault="00E0601A" w:rsidP="00DC2540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191,430</w:t>
            </w:r>
          </w:p>
        </w:tc>
        <w:tc>
          <w:tcPr>
            <w:tcW w:w="90" w:type="dxa"/>
            <w:shd w:val="clear" w:color="auto" w:fill="auto"/>
          </w:tcPr>
          <w:p w14:paraId="4BD026C6" w14:textId="77777777" w:rsidR="00DC2540" w:rsidRPr="004F2D3D" w:rsidRDefault="00DC2540" w:rsidP="00DC254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6C495B" w14:textId="6638D291" w:rsidR="00DC2540" w:rsidRPr="004F2D3D" w:rsidRDefault="00DC2540" w:rsidP="00DC2540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191,603</w:t>
            </w:r>
          </w:p>
        </w:tc>
        <w:tc>
          <w:tcPr>
            <w:tcW w:w="72" w:type="dxa"/>
            <w:shd w:val="clear" w:color="auto" w:fill="auto"/>
          </w:tcPr>
          <w:p w14:paraId="5446F037" w14:textId="77777777" w:rsidR="00DC2540" w:rsidRPr="004F2D3D" w:rsidRDefault="00DC2540" w:rsidP="00DC254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07A44BF" w14:textId="7278F8E4" w:rsidR="00DC2540" w:rsidRPr="004F2D3D" w:rsidRDefault="00DC2540" w:rsidP="00DC254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DAC3A44" w14:textId="77777777" w:rsidR="00DC2540" w:rsidRPr="004F2D3D" w:rsidRDefault="00DC2540" w:rsidP="00DC2540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344053D" w14:textId="3A781AE7" w:rsidR="00DC2540" w:rsidRPr="004F2D3D" w:rsidRDefault="00DC2540" w:rsidP="00DC254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C2540" w:rsidRPr="004F2D3D" w14:paraId="6A4A8259" w14:textId="77777777" w:rsidTr="00B51534">
        <w:tc>
          <w:tcPr>
            <w:tcW w:w="2430" w:type="dxa"/>
            <w:shd w:val="clear" w:color="auto" w:fill="auto"/>
          </w:tcPr>
          <w:p w14:paraId="7A8BF103" w14:textId="77777777" w:rsidR="00DC2540" w:rsidRPr="004F2D3D" w:rsidRDefault="00DC2540" w:rsidP="00DC2540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</w:p>
        </w:tc>
        <w:tc>
          <w:tcPr>
            <w:tcW w:w="114" w:type="dxa"/>
            <w:shd w:val="clear" w:color="auto" w:fill="auto"/>
          </w:tcPr>
          <w:p w14:paraId="65A9F341" w14:textId="77777777" w:rsidR="00DC2540" w:rsidRPr="004F2D3D" w:rsidRDefault="00DC2540" w:rsidP="00DC254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3E5E57F" w14:textId="77777777" w:rsidR="00DC2540" w:rsidRPr="004F2D3D" w:rsidRDefault="00DC2540" w:rsidP="00DC2540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5A20DA7" w14:textId="77777777" w:rsidR="00DC2540" w:rsidRPr="004F2D3D" w:rsidRDefault="00DC2540" w:rsidP="00DC254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F2BBAD" w14:textId="7DD36596" w:rsidR="00DC2540" w:rsidRPr="004F2D3D" w:rsidRDefault="00E0601A" w:rsidP="00DC254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16A6ED" w14:textId="77777777" w:rsidR="00DC2540" w:rsidRPr="004F2D3D" w:rsidRDefault="00DC2540" w:rsidP="00DC254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30EAC16" w14:textId="7A493D9F" w:rsidR="00DC2540" w:rsidRPr="004F2D3D" w:rsidRDefault="00DC2540" w:rsidP="00DC254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44ECA79A" w14:textId="77777777" w:rsidR="00DC2540" w:rsidRPr="004F2D3D" w:rsidRDefault="00DC2540" w:rsidP="00DC254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5E69018" w14:textId="29F0C345" w:rsidR="00DC2540" w:rsidRPr="004F2D3D" w:rsidRDefault="00E0601A" w:rsidP="00DC254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72" w:type="dxa"/>
            <w:shd w:val="clear" w:color="auto" w:fill="auto"/>
          </w:tcPr>
          <w:p w14:paraId="3932B7B2" w14:textId="77777777" w:rsidR="00DC2540" w:rsidRPr="004F2D3D" w:rsidRDefault="00DC2540" w:rsidP="00DC254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9BDEC5F" w14:textId="2C5E73E5" w:rsidR="00DC2540" w:rsidRPr="004F2D3D" w:rsidRDefault="00DC2540" w:rsidP="00DC2540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9" w:type="dxa"/>
            <w:shd w:val="clear" w:color="auto" w:fill="auto"/>
          </w:tcPr>
          <w:p w14:paraId="3621E802" w14:textId="77777777" w:rsidR="00DC2540" w:rsidRPr="004F2D3D" w:rsidRDefault="00DC2540" w:rsidP="00DC254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DCE52FE" w14:textId="5858BD78" w:rsidR="00DC2540" w:rsidRPr="004F2D3D" w:rsidRDefault="00E0601A" w:rsidP="00DC2540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56" w:type="dxa"/>
            <w:shd w:val="clear" w:color="auto" w:fill="auto"/>
          </w:tcPr>
          <w:p w14:paraId="7F52B1F0" w14:textId="77777777" w:rsidR="00DC2540" w:rsidRPr="004F2D3D" w:rsidRDefault="00DC2540" w:rsidP="00DC254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28131F6" w14:textId="34630B85" w:rsidR="00DC2540" w:rsidRPr="004F2D3D" w:rsidRDefault="00DC2540" w:rsidP="00DC254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95" w:type="dxa"/>
            <w:shd w:val="clear" w:color="auto" w:fill="auto"/>
          </w:tcPr>
          <w:p w14:paraId="516661E3" w14:textId="77777777" w:rsidR="00DC2540" w:rsidRPr="004F2D3D" w:rsidRDefault="00DC2540" w:rsidP="00DC254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FC63228" w14:textId="41B9C3EB" w:rsidR="00DC2540" w:rsidRPr="004F2D3D" w:rsidRDefault="00E0601A" w:rsidP="00DC2540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109,345</w:t>
            </w:r>
          </w:p>
        </w:tc>
        <w:tc>
          <w:tcPr>
            <w:tcW w:w="90" w:type="dxa"/>
            <w:shd w:val="clear" w:color="auto" w:fill="auto"/>
          </w:tcPr>
          <w:p w14:paraId="517F0990" w14:textId="77777777" w:rsidR="00DC2540" w:rsidRPr="004F2D3D" w:rsidRDefault="00DC2540" w:rsidP="00DC254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9EBBC5" w14:textId="7D661314" w:rsidR="00DC2540" w:rsidRPr="004F2D3D" w:rsidRDefault="00DC2540" w:rsidP="00DC2540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107,744</w:t>
            </w:r>
          </w:p>
        </w:tc>
        <w:tc>
          <w:tcPr>
            <w:tcW w:w="72" w:type="dxa"/>
            <w:shd w:val="clear" w:color="auto" w:fill="auto"/>
          </w:tcPr>
          <w:p w14:paraId="119641F8" w14:textId="77777777" w:rsidR="00DC2540" w:rsidRPr="004F2D3D" w:rsidRDefault="00DC2540" w:rsidP="00DC254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C6D92EC" w14:textId="25F1438F" w:rsidR="00DC2540" w:rsidRPr="004F2D3D" w:rsidRDefault="00DC2540" w:rsidP="00DC254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2AA3AAF" w14:textId="77777777" w:rsidR="00DC2540" w:rsidRPr="004F2D3D" w:rsidRDefault="00DC2540" w:rsidP="00DC2540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79A01F8" w14:textId="2CACEDA8" w:rsidR="00DC2540" w:rsidRPr="004F2D3D" w:rsidRDefault="00DC2540" w:rsidP="00DC254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C2540" w:rsidRPr="004F2D3D" w14:paraId="71B5CD16" w14:textId="77777777" w:rsidTr="00B51534">
        <w:tc>
          <w:tcPr>
            <w:tcW w:w="2430" w:type="dxa"/>
            <w:shd w:val="clear" w:color="auto" w:fill="auto"/>
          </w:tcPr>
          <w:p w14:paraId="477788E4" w14:textId="77777777" w:rsidR="00DC2540" w:rsidRPr="004F2D3D" w:rsidRDefault="00DC2540" w:rsidP="00DC2540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  <w:shd w:val="clear" w:color="auto" w:fill="auto"/>
          </w:tcPr>
          <w:p w14:paraId="4FCB76A2" w14:textId="77777777" w:rsidR="00DC2540" w:rsidRPr="004F2D3D" w:rsidRDefault="00DC2540" w:rsidP="00DC254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B92FC98" w14:textId="77777777" w:rsidR="00DC2540" w:rsidRPr="004F2D3D" w:rsidRDefault="00DC2540" w:rsidP="00DC2540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60F12198" w14:textId="77777777" w:rsidR="00DC2540" w:rsidRPr="004F2D3D" w:rsidRDefault="00DC2540" w:rsidP="00DC2540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DA29DE9" w14:textId="77777777" w:rsidR="00DC2540" w:rsidRPr="004F2D3D" w:rsidRDefault="00DC2540" w:rsidP="00DC254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90B762" w14:textId="31ED2E78" w:rsidR="00DC2540" w:rsidRPr="004F2D3D" w:rsidRDefault="00E0601A" w:rsidP="00DC254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D7E5E0" w14:textId="77777777" w:rsidR="00DC2540" w:rsidRPr="004F2D3D" w:rsidRDefault="00DC2540" w:rsidP="00DC254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9A697D" w14:textId="057D17EE" w:rsidR="00DC2540" w:rsidRPr="004F2D3D" w:rsidRDefault="00DC2540" w:rsidP="00DC254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63CDCA33" w14:textId="77777777" w:rsidR="00DC2540" w:rsidRPr="004F2D3D" w:rsidRDefault="00DC2540" w:rsidP="00DC254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8D2E35D" w14:textId="7B249AAC" w:rsidR="00DC2540" w:rsidRPr="004F2D3D" w:rsidRDefault="00E0601A" w:rsidP="00DC254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72" w:type="dxa"/>
            <w:shd w:val="clear" w:color="auto" w:fill="auto"/>
          </w:tcPr>
          <w:p w14:paraId="7D6942A5" w14:textId="77777777" w:rsidR="00DC2540" w:rsidRPr="004F2D3D" w:rsidRDefault="00DC2540" w:rsidP="00DC254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2EA84E" w14:textId="553E0125" w:rsidR="00DC2540" w:rsidRPr="004F2D3D" w:rsidRDefault="00DC2540" w:rsidP="00DC2540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99" w:type="dxa"/>
            <w:shd w:val="clear" w:color="auto" w:fill="auto"/>
          </w:tcPr>
          <w:p w14:paraId="7AFB959E" w14:textId="77777777" w:rsidR="00DC2540" w:rsidRPr="004F2D3D" w:rsidRDefault="00DC2540" w:rsidP="00DC254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0A7D413" w14:textId="2A63221C" w:rsidR="00DC2540" w:rsidRPr="004F2D3D" w:rsidRDefault="00E0601A" w:rsidP="00DC2540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56" w:type="dxa"/>
            <w:shd w:val="clear" w:color="auto" w:fill="auto"/>
          </w:tcPr>
          <w:p w14:paraId="617F922D" w14:textId="77777777" w:rsidR="00DC2540" w:rsidRPr="004F2D3D" w:rsidRDefault="00DC2540" w:rsidP="00DC254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617A7CE" w14:textId="4A011608" w:rsidR="00DC2540" w:rsidRPr="004F2D3D" w:rsidRDefault="00DC2540" w:rsidP="00DC254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95" w:type="dxa"/>
            <w:shd w:val="clear" w:color="auto" w:fill="auto"/>
          </w:tcPr>
          <w:p w14:paraId="048D736A" w14:textId="77777777" w:rsidR="00DC2540" w:rsidRPr="004F2D3D" w:rsidRDefault="00DC2540" w:rsidP="00DC254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1915A70" w14:textId="08A864F3" w:rsidR="00DC2540" w:rsidRPr="004F2D3D" w:rsidRDefault="00E0601A" w:rsidP="00DC2540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25,049</w:t>
            </w:r>
          </w:p>
        </w:tc>
        <w:tc>
          <w:tcPr>
            <w:tcW w:w="90" w:type="dxa"/>
            <w:shd w:val="clear" w:color="auto" w:fill="auto"/>
          </w:tcPr>
          <w:p w14:paraId="0047459F" w14:textId="77777777" w:rsidR="00DC2540" w:rsidRPr="004F2D3D" w:rsidRDefault="00DC2540" w:rsidP="00DC254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468A73" w14:textId="4B7917FF" w:rsidR="00DC2540" w:rsidRPr="004F2D3D" w:rsidRDefault="00DC2540" w:rsidP="00DC2540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25,005</w:t>
            </w:r>
          </w:p>
        </w:tc>
        <w:tc>
          <w:tcPr>
            <w:tcW w:w="72" w:type="dxa"/>
            <w:shd w:val="clear" w:color="auto" w:fill="auto"/>
          </w:tcPr>
          <w:p w14:paraId="323A45A1" w14:textId="77777777" w:rsidR="00DC2540" w:rsidRPr="004F2D3D" w:rsidRDefault="00DC2540" w:rsidP="00DC254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08E1047" w14:textId="33B97AD3" w:rsidR="00DC2540" w:rsidRPr="004F2D3D" w:rsidRDefault="00DC2540" w:rsidP="00DC254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5131EA6" w14:textId="77777777" w:rsidR="00DC2540" w:rsidRPr="004F2D3D" w:rsidRDefault="00DC2540" w:rsidP="00DC2540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98BC29D" w14:textId="0126026D" w:rsidR="00DC2540" w:rsidRPr="004F2D3D" w:rsidRDefault="00DC2540" w:rsidP="00DC254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C2540" w:rsidRPr="004F2D3D" w14:paraId="2C3BB409" w14:textId="77777777" w:rsidTr="00B51534">
        <w:tc>
          <w:tcPr>
            <w:tcW w:w="2430" w:type="dxa"/>
            <w:shd w:val="clear" w:color="auto" w:fill="auto"/>
          </w:tcPr>
          <w:p w14:paraId="6689ACD7" w14:textId="75D48E71" w:rsidR="00DC2540" w:rsidRPr="004F2D3D" w:rsidRDefault="00DC2540" w:rsidP="00DC2540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ศูนย์กระจายสินค้า ทีพีไอ จำกัด </w:t>
            </w:r>
          </w:p>
        </w:tc>
        <w:tc>
          <w:tcPr>
            <w:tcW w:w="114" w:type="dxa"/>
            <w:shd w:val="clear" w:color="auto" w:fill="auto"/>
          </w:tcPr>
          <w:p w14:paraId="4AB8AB04" w14:textId="77777777" w:rsidR="00DC2540" w:rsidRPr="004F2D3D" w:rsidRDefault="00DC2540" w:rsidP="00DC254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9859C69" w14:textId="77777777" w:rsidR="00DC2540" w:rsidRPr="004F2D3D" w:rsidRDefault="00DC2540" w:rsidP="00DC2540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ธุรกิจ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เกี่ยวกับรวบรวมจัดเก็บและกระจายสินค้าสู่ผู้บริโภค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CE2776" w14:textId="77777777" w:rsidR="00DC2540" w:rsidRPr="004F2D3D" w:rsidRDefault="00DC2540" w:rsidP="00DC254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CCA000" w14:textId="731C788C" w:rsidR="00DC2540" w:rsidRPr="004F2D3D" w:rsidRDefault="00E0601A" w:rsidP="00DC2540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522FA70" w14:textId="77777777" w:rsidR="00DC2540" w:rsidRPr="004F2D3D" w:rsidRDefault="00DC2540" w:rsidP="00DC2540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EE7DBE" w14:textId="7B63C520" w:rsidR="00DC2540" w:rsidRPr="004F2D3D" w:rsidRDefault="00DC2540" w:rsidP="00DC254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0D5AC0D0" w14:textId="77777777" w:rsidR="00DC2540" w:rsidRPr="004F2D3D" w:rsidRDefault="00DC2540" w:rsidP="00DC254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DA3966B" w14:textId="5B301EFE" w:rsidR="00DC2540" w:rsidRPr="004F2D3D" w:rsidRDefault="00E0601A" w:rsidP="00DC2540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37CE832E" w14:textId="77777777" w:rsidR="00DC2540" w:rsidRPr="004F2D3D" w:rsidRDefault="00DC2540" w:rsidP="00DC254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88B3C61" w14:textId="1F21B67A" w:rsidR="00DC2540" w:rsidRPr="004F2D3D" w:rsidRDefault="00DC2540" w:rsidP="00DC2540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6097FF59" w14:textId="77777777" w:rsidR="00DC2540" w:rsidRPr="004F2D3D" w:rsidRDefault="00DC2540" w:rsidP="00DC254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22BD651" w14:textId="160EF70B" w:rsidR="00DC2540" w:rsidRPr="004F2D3D" w:rsidRDefault="00E0601A" w:rsidP="00DC2540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56" w:type="dxa"/>
            <w:shd w:val="clear" w:color="auto" w:fill="auto"/>
          </w:tcPr>
          <w:p w14:paraId="26C9CB3A" w14:textId="77777777" w:rsidR="00DC2540" w:rsidRPr="004F2D3D" w:rsidRDefault="00DC2540" w:rsidP="00DC254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68635D5" w14:textId="555DE77E" w:rsidR="00DC2540" w:rsidRPr="004F2D3D" w:rsidRDefault="00DC2540" w:rsidP="00DC2540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95" w:type="dxa"/>
            <w:shd w:val="clear" w:color="auto" w:fill="auto"/>
          </w:tcPr>
          <w:p w14:paraId="05CBE3FB" w14:textId="77777777" w:rsidR="00DC2540" w:rsidRPr="004F2D3D" w:rsidRDefault="00DC2540" w:rsidP="00DC254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9F5BF1D" w14:textId="2D0410DF" w:rsidR="00DC2540" w:rsidRPr="004F2D3D" w:rsidRDefault="00E0601A" w:rsidP="00DC2540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3,246</w:t>
            </w:r>
          </w:p>
        </w:tc>
        <w:tc>
          <w:tcPr>
            <w:tcW w:w="90" w:type="dxa"/>
            <w:shd w:val="clear" w:color="auto" w:fill="auto"/>
          </w:tcPr>
          <w:p w14:paraId="63B1BECF" w14:textId="77777777" w:rsidR="00DC2540" w:rsidRPr="004F2D3D" w:rsidRDefault="00DC2540" w:rsidP="00DC2540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F1EE08" w14:textId="62A112E9" w:rsidR="00DC2540" w:rsidRPr="004F2D3D" w:rsidRDefault="00DC2540" w:rsidP="00DC2540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3,200</w:t>
            </w:r>
          </w:p>
        </w:tc>
        <w:tc>
          <w:tcPr>
            <w:tcW w:w="72" w:type="dxa"/>
            <w:shd w:val="clear" w:color="auto" w:fill="auto"/>
          </w:tcPr>
          <w:p w14:paraId="404572C9" w14:textId="77777777" w:rsidR="00DC2540" w:rsidRPr="004F2D3D" w:rsidRDefault="00DC2540" w:rsidP="00DC254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351669B" w14:textId="6DA9BB21" w:rsidR="00DC2540" w:rsidRPr="004F2D3D" w:rsidRDefault="00DC2540" w:rsidP="00DC2540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4DA1D21" w14:textId="77777777" w:rsidR="00DC2540" w:rsidRPr="004F2D3D" w:rsidRDefault="00DC2540" w:rsidP="00DC254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5E9C4624" w14:textId="2A37D283" w:rsidR="00DC2540" w:rsidRPr="004F2D3D" w:rsidRDefault="00DC2540" w:rsidP="00DC2540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814C13" w:rsidRPr="004F2D3D" w14:paraId="6AF57851" w14:textId="77777777" w:rsidTr="00B51534">
        <w:tc>
          <w:tcPr>
            <w:tcW w:w="2430" w:type="dxa"/>
            <w:shd w:val="clear" w:color="auto" w:fill="auto"/>
          </w:tcPr>
          <w:p w14:paraId="097698C3" w14:textId="77777777" w:rsidR="00814C13" w:rsidRPr="004F2D3D" w:rsidRDefault="00814C13" w:rsidP="00814C13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5CF1C00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571F775" w14:textId="77777777" w:rsidR="00814C13" w:rsidRPr="004F2D3D" w:rsidRDefault="00814C13" w:rsidP="00814C13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2EF39B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44472AD" w14:textId="77777777" w:rsidR="00814C13" w:rsidRPr="004F2D3D" w:rsidRDefault="00814C13" w:rsidP="00814C13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F029DE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830D60" w14:textId="77777777" w:rsidR="00814C13" w:rsidRPr="004F2D3D" w:rsidRDefault="00814C13" w:rsidP="00814C1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6A51303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5D72C95" w14:textId="77777777" w:rsidR="00814C13" w:rsidRPr="004F2D3D" w:rsidRDefault="00814C13" w:rsidP="00814C1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AD64FCE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AC07F74" w14:textId="77777777" w:rsidR="00814C13" w:rsidRPr="004F2D3D" w:rsidRDefault="00814C13" w:rsidP="00814C13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5E67B60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61803D8" w14:textId="77777777" w:rsidR="00814C13" w:rsidRPr="004F2D3D" w:rsidRDefault="00814C13" w:rsidP="00814C13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2583397" w14:textId="77777777" w:rsidR="00814C13" w:rsidRPr="004F2D3D" w:rsidRDefault="00814C13" w:rsidP="00814C13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CBFCB3A" w14:textId="77777777" w:rsidR="00814C13" w:rsidRPr="004F2D3D" w:rsidRDefault="00814C13" w:rsidP="00814C13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4E4195C" w14:textId="77777777" w:rsidR="00814C13" w:rsidRPr="004F2D3D" w:rsidRDefault="00814C13" w:rsidP="00814C13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DADAC1D" w14:textId="77777777" w:rsidR="00814C13" w:rsidRDefault="00814C13" w:rsidP="00814C13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B0ACFC" w14:textId="77777777" w:rsidR="00814C13" w:rsidRPr="004F2D3D" w:rsidRDefault="00814C13" w:rsidP="00814C13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E93CF0" w14:textId="77777777" w:rsidR="00814C13" w:rsidRDefault="00814C13" w:rsidP="00814C13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CD3AF50" w14:textId="77777777" w:rsidR="00814C13" w:rsidRPr="004F2D3D" w:rsidRDefault="00814C13" w:rsidP="00814C13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FF947A8" w14:textId="77777777" w:rsidR="00814C13" w:rsidRPr="004F2D3D" w:rsidRDefault="00814C13" w:rsidP="00814C13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93EEFB2" w14:textId="77777777" w:rsidR="00814C13" w:rsidRPr="004F2D3D" w:rsidRDefault="00814C13" w:rsidP="00814C13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E7E364A" w14:textId="77777777" w:rsidR="00814C13" w:rsidRPr="004F2D3D" w:rsidRDefault="00814C13" w:rsidP="00814C13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14C13" w:rsidRPr="004F2D3D" w14:paraId="4F28F398" w14:textId="77777777" w:rsidTr="00B51534">
        <w:tc>
          <w:tcPr>
            <w:tcW w:w="2430" w:type="dxa"/>
            <w:shd w:val="clear" w:color="auto" w:fill="auto"/>
          </w:tcPr>
          <w:p w14:paraId="4C634357" w14:textId="77777777" w:rsidR="00814C13" w:rsidRPr="004F2D3D" w:rsidRDefault="00814C13" w:rsidP="00814C13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71B3DBF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B1C7366" w14:textId="77777777" w:rsidR="00814C13" w:rsidRPr="004F2D3D" w:rsidRDefault="00814C13" w:rsidP="00814C13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83CD92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7238C0" w14:textId="77777777" w:rsidR="00814C13" w:rsidRPr="004F2D3D" w:rsidRDefault="00814C13" w:rsidP="00814C13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F7E801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D8C486D" w14:textId="77777777" w:rsidR="00814C13" w:rsidRPr="004F2D3D" w:rsidRDefault="00814C13" w:rsidP="00814C1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9C3642C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7E6DF61" w14:textId="77777777" w:rsidR="00814C13" w:rsidRPr="004F2D3D" w:rsidRDefault="00814C13" w:rsidP="00814C1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F143539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54AB343" w14:textId="77777777" w:rsidR="00814C13" w:rsidRPr="004F2D3D" w:rsidRDefault="00814C13" w:rsidP="00814C13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DCBC5DE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D7295CA" w14:textId="77777777" w:rsidR="00814C13" w:rsidRPr="004F2D3D" w:rsidRDefault="00814C13" w:rsidP="00814C13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FE92C71" w14:textId="77777777" w:rsidR="00814C13" w:rsidRPr="004F2D3D" w:rsidRDefault="00814C13" w:rsidP="00814C13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F5ABE85" w14:textId="77777777" w:rsidR="00814C13" w:rsidRPr="004F2D3D" w:rsidRDefault="00814C13" w:rsidP="00814C13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674BDB7E" w14:textId="77777777" w:rsidR="00814C13" w:rsidRPr="004F2D3D" w:rsidRDefault="00814C13" w:rsidP="00814C13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4304F2E" w14:textId="77777777" w:rsidR="00814C13" w:rsidRDefault="00814C13" w:rsidP="00814C13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5A92D2" w14:textId="77777777" w:rsidR="00814C13" w:rsidRPr="004F2D3D" w:rsidRDefault="00814C13" w:rsidP="00814C13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BF467A" w14:textId="77777777" w:rsidR="00814C13" w:rsidRDefault="00814C13" w:rsidP="00814C13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9FF7509" w14:textId="77777777" w:rsidR="00814C13" w:rsidRPr="004F2D3D" w:rsidRDefault="00814C13" w:rsidP="00814C13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839B562" w14:textId="77777777" w:rsidR="00814C13" w:rsidRPr="004F2D3D" w:rsidRDefault="00814C13" w:rsidP="00814C13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68F045A5" w14:textId="77777777" w:rsidR="00814C13" w:rsidRPr="004F2D3D" w:rsidRDefault="00814C13" w:rsidP="00814C13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64ACAAFF" w14:textId="77777777" w:rsidR="00814C13" w:rsidRPr="004F2D3D" w:rsidRDefault="00814C13" w:rsidP="00814C13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14C13" w:rsidRPr="004F2D3D" w14:paraId="5B9CE67A" w14:textId="77777777" w:rsidTr="00B51534">
        <w:tc>
          <w:tcPr>
            <w:tcW w:w="2430" w:type="dxa"/>
            <w:shd w:val="clear" w:color="auto" w:fill="auto"/>
          </w:tcPr>
          <w:p w14:paraId="4EE4AD7D" w14:textId="77777777" w:rsidR="00814C13" w:rsidRPr="004F2D3D" w:rsidRDefault="00814C13" w:rsidP="00814C13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5E079A4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FA74B43" w14:textId="77777777" w:rsidR="00814C13" w:rsidRPr="004F2D3D" w:rsidRDefault="00814C13" w:rsidP="00814C13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FF3C81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C101C0" w14:textId="77777777" w:rsidR="00814C13" w:rsidRPr="004F2D3D" w:rsidRDefault="00814C13" w:rsidP="00814C13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6CD0E8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99729ED" w14:textId="77777777" w:rsidR="00814C13" w:rsidRPr="004F2D3D" w:rsidRDefault="00814C13" w:rsidP="00814C1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730342D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F4E7C55" w14:textId="77777777" w:rsidR="00814C13" w:rsidRPr="004F2D3D" w:rsidRDefault="00814C13" w:rsidP="00814C1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104CEDB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0805258" w14:textId="77777777" w:rsidR="00814C13" w:rsidRPr="004F2D3D" w:rsidRDefault="00814C13" w:rsidP="00814C13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5E3C8F2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EA0BC20" w14:textId="77777777" w:rsidR="00814C13" w:rsidRPr="004F2D3D" w:rsidRDefault="00814C13" w:rsidP="00814C13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75DEF72" w14:textId="77777777" w:rsidR="00814C13" w:rsidRPr="004F2D3D" w:rsidRDefault="00814C13" w:rsidP="00814C13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9B79765" w14:textId="77777777" w:rsidR="00814C13" w:rsidRPr="004F2D3D" w:rsidRDefault="00814C13" w:rsidP="00814C13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337D342" w14:textId="77777777" w:rsidR="00814C13" w:rsidRPr="004F2D3D" w:rsidRDefault="00814C13" w:rsidP="00814C13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FB07574" w14:textId="77777777" w:rsidR="00814C13" w:rsidRDefault="00814C13" w:rsidP="00814C13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969AE3" w14:textId="77777777" w:rsidR="00814C13" w:rsidRPr="004F2D3D" w:rsidRDefault="00814C13" w:rsidP="00814C13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C0D5B2" w14:textId="77777777" w:rsidR="00814C13" w:rsidRDefault="00814C13" w:rsidP="00814C13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3D308B3" w14:textId="77777777" w:rsidR="00814C13" w:rsidRPr="004F2D3D" w:rsidRDefault="00814C13" w:rsidP="00814C13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201783E" w14:textId="77777777" w:rsidR="00814C13" w:rsidRPr="004F2D3D" w:rsidRDefault="00814C13" w:rsidP="00814C13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D6ECBBA" w14:textId="77777777" w:rsidR="00814C13" w:rsidRPr="004F2D3D" w:rsidRDefault="00814C13" w:rsidP="00814C13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E8A52F2" w14:textId="77777777" w:rsidR="00814C13" w:rsidRPr="004F2D3D" w:rsidRDefault="00814C13" w:rsidP="00814C13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14C13" w:rsidRPr="004F2D3D" w14:paraId="456F7688" w14:textId="77777777" w:rsidTr="00B51534">
        <w:tc>
          <w:tcPr>
            <w:tcW w:w="2430" w:type="dxa"/>
            <w:shd w:val="clear" w:color="auto" w:fill="auto"/>
            <w:vAlign w:val="bottom"/>
          </w:tcPr>
          <w:p w14:paraId="7A1F6E29" w14:textId="77777777" w:rsidR="00814C13" w:rsidRPr="004F2D3D" w:rsidRDefault="00814C13" w:rsidP="00814C13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lastRenderedPageBreak/>
              <w:t>บริษัทย่อย (ต่อ)</w:t>
            </w:r>
          </w:p>
        </w:tc>
        <w:tc>
          <w:tcPr>
            <w:tcW w:w="114" w:type="dxa"/>
            <w:shd w:val="clear" w:color="auto" w:fill="auto"/>
          </w:tcPr>
          <w:p w14:paraId="22D21076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6FCE3231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686BE6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003830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7856EA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AB21CF" w14:textId="77777777" w:rsidR="00814C13" w:rsidRPr="004F2D3D" w:rsidRDefault="00814C13" w:rsidP="00814C13">
            <w:pPr>
              <w:tabs>
                <w:tab w:val="decimal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4B3CAAA9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16BF287" w14:textId="77777777" w:rsidR="00814C13" w:rsidRPr="004F2D3D" w:rsidRDefault="00814C13" w:rsidP="00814C1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5441CC7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110E253" w14:textId="77777777" w:rsidR="00814C13" w:rsidRPr="004F2D3D" w:rsidRDefault="00814C13" w:rsidP="00814C13">
            <w:pPr>
              <w:tabs>
                <w:tab w:val="decimal" w:pos="65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FC7506F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C659AB3" w14:textId="77777777" w:rsidR="00814C13" w:rsidRPr="004F2D3D" w:rsidRDefault="00814C13" w:rsidP="00814C13">
            <w:pPr>
              <w:tabs>
                <w:tab w:val="decimal" w:pos="80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70EC9FEA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0BFBA83" w14:textId="77777777" w:rsidR="00814C13" w:rsidRPr="004F2D3D" w:rsidRDefault="00814C13" w:rsidP="00814C13">
            <w:pPr>
              <w:tabs>
                <w:tab w:val="decimal" w:pos="72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1662F9A7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E1028C6" w14:textId="77777777" w:rsidR="00814C13" w:rsidRPr="004F2D3D" w:rsidRDefault="00814C13" w:rsidP="00814C13">
            <w:pPr>
              <w:tabs>
                <w:tab w:val="decimal" w:pos="89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F91B1A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91B94A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07E4E09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8847661" w14:textId="77777777" w:rsidR="00814C13" w:rsidRPr="004F2D3D" w:rsidRDefault="00814C13" w:rsidP="00814C13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7CBE292C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63E7732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14C13" w:rsidRPr="004F2D3D" w14:paraId="06401309" w14:textId="77777777" w:rsidTr="00B51534">
        <w:tc>
          <w:tcPr>
            <w:tcW w:w="2430" w:type="dxa"/>
            <w:shd w:val="clear" w:color="auto" w:fill="auto"/>
          </w:tcPr>
          <w:p w14:paraId="6023102D" w14:textId="45977E29" w:rsidR="00814C13" w:rsidRPr="004F2D3D" w:rsidRDefault="00814C13" w:rsidP="00814C13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บริษัท เมืองอัจฉริยะ ทีพีไอ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114" w:type="dxa"/>
            <w:shd w:val="clear" w:color="auto" w:fill="auto"/>
          </w:tcPr>
          <w:p w14:paraId="3C308735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CBFD592" w14:textId="496C13EA" w:rsidR="00814C13" w:rsidRPr="004F2D3D" w:rsidRDefault="00814C13" w:rsidP="00814C13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671094B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7E787C" w14:textId="5463B977" w:rsidR="00814C13" w:rsidRPr="004F2D3D" w:rsidRDefault="00E0601A" w:rsidP="00814C13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E0F8A7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AFDCB6" w14:textId="77777777" w:rsidR="00814C13" w:rsidRPr="004F2D3D" w:rsidRDefault="00814C13" w:rsidP="00814C13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4DB2F4E1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5692F82" w14:textId="6D08F80D" w:rsidR="00814C13" w:rsidRPr="004F2D3D" w:rsidRDefault="00E0601A" w:rsidP="00814C13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0F506AEB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B2260F0" w14:textId="77777777" w:rsidR="00814C13" w:rsidRPr="004F2D3D" w:rsidRDefault="00814C13" w:rsidP="00814C13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0ED8712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36373A4" w14:textId="2F283958" w:rsidR="00814C13" w:rsidRPr="004F2D3D" w:rsidRDefault="00E0601A" w:rsidP="00814C13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1958139A" w14:textId="77777777" w:rsidR="00814C13" w:rsidRPr="004F2D3D" w:rsidRDefault="00814C13" w:rsidP="00814C13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2F4B730" w14:textId="6C1AE8B5" w:rsidR="00814C13" w:rsidRPr="004F2D3D" w:rsidRDefault="00814C13" w:rsidP="00814C1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612487C6" w14:textId="77777777" w:rsidR="00814C13" w:rsidRPr="004F2D3D" w:rsidRDefault="00814C13" w:rsidP="00814C13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179A0E1" w14:textId="54A7553A" w:rsidR="00814C13" w:rsidRPr="004F2D3D" w:rsidRDefault="00E0601A" w:rsidP="00814C13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949</w:t>
            </w:r>
          </w:p>
        </w:tc>
        <w:tc>
          <w:tcPr>
            <w:tcW w:w="90" w:type="dxa"/>
            <w:shd w:val="clear" w:color="auto" w:fill="auto"/>
          </w:tcPr>
          <w:p w14:paraId="421DAB6F" w14:textId="77777777" w:rsidR="00814C13" w:rsidRPr="004F2D3D" w:rsidRDefault="00814C13" w:rsidP="00814C13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46970C" w14:textId="5975211F" w:rsidR="00814C13" w:rsidRPr="004F2D3D" w:rsidRDefault="00814C13" w:rsidP="00814C13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949</w:t>
            </w:r>
          </w:p>
        </w:tc>
        <w:tc>
          <w:tcPr>
            <w:tcW w:w="72" w:type="dxa"/>
            <w:shd w:val="clear" w:color="auto" w:fill="auto"/>
          </w:tcPr>
          <w:p w14:paraId="3A1D530B" w14:textId="77777777" w:rsidR="00814C13" w:rsidRPr="004F2D3D" w:rsidRDefault="00814C13" w:rsidP="00814C13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207A2DE" w14:textId="5B8C2A32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709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9FFD845" w14:textId="77777777" w:rsidR="00814C13" w:rsidRPr="004F2D3D" w:rsidRDefault="00814C13" w:rsidP="00814C13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7189CB0" w14:textId="77777777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814C13" w:rsidRPr="004F2D3D" w14:paraId="5E8E73DB" w14:textId="77777777" w:rsidTr="00B51534">
        <w:tc>
          <w:tcPr>
            <w:tcW w:w="2430" w:type="dxa"/>
            <w:shd w:val="clear" w:color="auto" w:fill="auto"/>
          </w:tcPr>
          <w:p w14:paraId="632706ED" w14:textId="77777777" w:rsidR="00814C13" w:rsidRPr="004F2D3D" w:rsidRDefault="00814C13" w:rsidP="00814C13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  <w:shd w:val="clear" w:color="auto" w:fill="auto"/>
          </w:tcPr>
          <w:p w14:paraId="6B4196F3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E48D4D9" w14:textId="77777777" w:rsidR="00814C13" w:rsidRPr="004F2D3D" w:rsidRDefault="00814C13" w:rsidP="00814C13">
            <w:pPr>
              <w:pStyle w:val="Bo-Blankline"/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ไฟฟ้าจากพลังงานแสงอาทิตย์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B1A6A50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6D64F8" w14:textId="3D5040FE" w:rsidR="00814C13" w:rsidRPr="004F2D3D" w:rsidRDefault="00E0601A" w:rsidP="00814C13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</w:t>
            </w:r>
            <w:r w:rsidR="00120D0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C732C5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F37DA4" w14:textId="77777777" w:rsidR="00814C13" w:rsidRPr="004F2D3D" w:rsidRDefault="00814C13" w:rsidP="00814C13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0E27E0C3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AE646C6" w14:textId="787562BA" w:rsidR="00814C13" w:rsidRPr="004F2D3D" w:rsidRDefault="00E0601A" w:rsidP="00814C13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438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00,000</w:t>
            </w:r>
          </w:p>
        </w:tc>
        <w:tc>
          <w:tcPr>
            <w:tcW w:w="72" w:type="dxa"/>
            <w:shd w:val="clear" w:color="auto" w:fill="auto"/>
          </w:tcPr>
          <w:p w14:paraId="5F35DAAB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012A990" w14:textId="77777777" w:rsidR="00814C13" w:rsidRPr="004F2D3D" w:rsidRDefault="00814C13" w:rsidP="00814C13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56FFD22D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F2EF286" w14:textId="5165EA1D" w:rsidR="00814C13" w:rsidRPr="004F2D3D" w:rsidRDefault="00E0601A" w:rsidP="00814C13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56" w:type="dxa"/>
            <w:shd w:val="clear" w:color="auto" w:fill="auto"/>
          </w:tcPr>
          <w:p w14:paraId="371AC0EB" w14:textId="77777777" w:rsidR="00814C13" w:rsidRPr="004F2D3D" w:rsidRDefault="00814C13" w:rsidP="00814C13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867C0BB" w14:textId="40A4F7C2" w:rsidR="00814C13" w:rsidRPr="004F2D3D" w:rsidRDefault="00814C13" w:rsidP="00814C1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5F5972BD" w14:textId="77777777" w:rsidR="00814C13" w:rsidRPr="004F2D3D" w:rsidRDefault="00814C13" w:rsidP="00814C13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593AE55" w14:textId="2B32743B" w:rsidR="00814C13" w:rsidRPr="004F2D3D" w:rsidRDefault="00E0601A" w:rsidP="00814C13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100,084</w:t>
            </w:r>
          </w:p>
        </w:tc>
        <w:tc>
          <w:tcPr>
            <w:tcW w:w="90" w:type="dxa"/>
            <w:shd w:val="clear" w:color="auto" w:fill="auto"/>
          </w:tcPr>
          <w:p w14:paraId="0D93950D" w14:textId="77777777" w:rsidR="00814C13" w:rsidRPr="004F2D3D" w:rsidRDefault="00814C13" w:rsidP="00814C13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C9C09A" w14:textId="5DD942C9" w:rsidR="00814C13" w:rsidRPr="004F2D3D" w:rsidRDefault="00814C13" w:rsidP="00814C13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948</w:t>
            </w:r>
          </w:p>
        </w:tc>
        <w:tc>
          <w:tcPr>
            <w:tcW w:w="72" w:type="dxa"/>
            <w:shd w:val="clear" w:color="auto" w:fill="auto"/>
          </w:tcPr>
          <w:p w14:paraId="63EECC94" w14:textId="77777777" w:rsidR="00814C13" w:rsidRPr="004F2D3D" w:rsidRDefault="00814C13" w:rsidP="00814C13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B2B34B0" w14:textId="2B3BAB9D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709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391257F" w14:textId="77777777" w:rsidR="00814C13" w:rsidRPr="004F2D3D" w:rsidRDefault="00814C13" w:rsidP="00814C13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2583FA6" w14:textId="77777777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814C13" w:rsidRPr="004F2D3D" w14:paraId="5B8E91FC" w14:textId="77777777" w:rsidTr="00B51534">
        <w:tc>
          <w:tcPr>
            <w:tcW w:w="2430" w:type="dxa"/>
            <w:shd w:val="clear" w:color="auto" w:fill="auto"/>
          </w:tcPr>
          <w:p w14:paraId="19FF8D60" w14:textId="77777777" w:rsidR="00814C13" w:rsidRPr="004F2D3D" w:rsidRDefault="00814C13" w:rsidP="00814C13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4" w:type="dxa"/>
            <w:shd w:val="clear" w:color="auto" w:fill="auto"/>
          </w:tcPr>
          <w:p w14:paraId="7BDF562A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1F99599" w14:textId="77777777" w:rsidR="00814C13" w:rsidRPr="004F2D3D" w:rsidRDefault="00814C13" w:rsidP="00814C13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</w:t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พลังงานลม</w:t>
            </w:r>
            <w:r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EECF0AA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D97AAF" w14:textId="2574DA4B" w:rsidR="00814C13" w:rsidRPr="004F2D3D" w:rsidRDefault="00E0601A" w:rsidP="00814C13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4445A4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309C05" w14:textId="77777777" w:rsidR="00814C13" w:rsidRPr="004F2D3D" w:rsidRDefault="00814C13" w:rsidP="00814C13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6DDE2489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E2C88DD" w14:textId="24F28F9D" w:rsidR="00814C13" w:rsidRPr="004F2D3D" w:rsidRDefault="00E0601A" w:rsidP="00814C13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0D8B721C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9A55E56" w14:textId="77777777" w:rsidR="00814C13" w:rsidRPr="004F2D3D" w:rsidRDefault="00814C13" w:rsidP="00814C13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820CBA2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D30B6C8" w14:textId="503627F7" w:rsidR="00814C13" w:rsidRPr="004F2D3D" w:rsidRDefault="00E0601A" w:rsidP="00814C13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10E0E196" w14:textId="77777777" w:rsidR="00814C13" w:rsidRPr="004F2D3D" w:rsidRDefault="00814C13" w:rsidP="00814C13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E3B038C" w14:textId="070042D1" w:rsidR="00814C13" w:rsidRPr="004F2D3D" w:rsidRDefault="00814C13" w:rsidP="00814C1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5903D358" w14:textId="77777777" w:rsidR="00814C13" w:rsidRPr="004F2D3D" w:rsidRDefault="00814C13" w:rsidP="00814C13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2CFCDBC" w14:textId="7C1C8A8F" w:rsidR="00814C13" w:rsidRPr="004F2D3D" w:rsidRDefault="00E0601A" w:rsidP="00814C13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</w:tcPr>
          <w:p w14:paraId="791454F3" w14:textId="77777777" w:rsidR="00814C13" w:rsidRPr="004F2D3D" w:rsidRDefault="00814C13" w:rsidP="00814C13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0BDC34" w14:textId="2DA3B6B3" w:rsidR="00814C13" w:rsidRPr="004F2D3D" w:rsidRDefault="00814C13" w:rsidP="00814C13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949</w:t>
            </w:r>
          </w:p>
        </w:tc>
        <w:tc>
          <w:tcPr>
            <w:tcW w:w="72" w:type="dxa"/>
            <w:shd w:val="clear" w:color="auto" w:fill="auto"/>
          </w:tcPr>
          <w:p w14:paraId="0E0B6CEB" w14:textId="77777777" w:rsidR="00814C13" w:rsidRPr="004F2D3D" w:rsidRDefault="00814C13" w:rsidP="00814C13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75E256C" w14:textId="2B336BA5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709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1CE86F7" w14:textId="77777777" w:rsidR="00814C13" w:rsidRPr="004F2D3D" w:rsidRDefault="00814C13" w:rsidP="00814C13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B1C6655" w14:textId="77777777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814C13" w:rsidRPr="004F2D3D" w14:paraId="3B65811A" w14:textId="77777777" w:rsidTr="00B51534">
        <w:tc>
          <w:tcPr>
            <w:tcW w:w="2430" w:type="dxa"/>
            <w:shd w:val="clear" w:color="auto" w:fill="auto"/>
          </w:tcPr>
          <w:p w14:paraId="078358DA" w14:textId="77777777" w:rsidR="00814C13" w:rsidRPr="004F2D3D" w:rsidRDefault="00814C13" w:rsidP="00814C13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54F450AD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BC7E081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FC7EAA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943CBD" w14:textId="77777777" w:rsidR="00814C13" w:rsidRPr="004F2D3D" w:rsidRDefault="00814C13" w:rsidP="00814C13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EAF79B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2999B9" w14:textId="77777777" w:rsidR="00814C13" w:rsidRPr="004F2D3D" w:rsidRDefault="00814C13" w:rsidP="00814C13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1EFB32B0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5D453AB" w14:textId="77777777" w:rsidR="00814C13" w:rsidRPr="004F2D3D" w:rsidRDefault="00814C13" w:rsidP="00814C13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D9A96C5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E96E0A1" w14:textId="77777777" w:rsidR="00814C13" w:rsidRPr="004F2D3D" w:rsidRDefault="00814C13" w:rsidP="00814C13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D344AE4" w14:textId="77777777" w:rsidR="00814C13" w:rsidRPr="004F2D3D" w:rsidRDefault="00814C13" w:rsidP="00814C13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9F4D4" w14:textId="69293753" w:rsidR="00814C13" w:rsidRPr="004F2D3D" w:rsidRDefault="00E0601A" w:rsidP="00814C13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423,446</w:t>
            </w:r>
          </w:p>
        </w:tc>
        <w:tc>
          <w:tcPr>
            <w:tcW w:w="56" w:type="dxa"/>
            <w:shd w:val="clear" w:color="auto" w:fill="auto"/>
          </w:tcPr>
          <w:p w14:paraId="66A24759" w14:textId="77777777" w:rsidR="00814C13" w:rsidRPr="004F2D3D" w:rsidRDefault="00814C13" w:rsidP="00814C13">
            <w:pPr>
              <w:tabs>
                <w:tab w:val="left" w:pos="540"/>
                <w:tab w:val="decimal" w:pos="929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81578" w14:textId="722D33EC" w:rsidR="00814C13" w:rsidRPr="004F2D3D" w:rsidRDefault="00814C13" w:rsidP="00814C1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324,446</w:t>
            </w:r>
          </w:p>
        </w:tc>
        <w:tc>
          <w:tcPr>
            <w:tcW w:w="95" w:type="dxa"/>
            <w:shd w:val="clear" w:color="auto" w:fill="auto"/>
          </w:tcPr>
          <w:p w14:paraId="377C8B44" w14:textId="77777777" w:rsidR="00814C13" w:rsidRPr="004F2D3D" w:rsidRDefault="00814C13" w:rsidP="00814C13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76E1E" w14:textId="386ED36F" w:rsidR="00814C13" w:rsidRPr="004F2D3D" w:rsidRDefault="00E0601A" w:rsidP="00814C13">
            <w:pPr>
              <w:tabs>
                <w:tab w:val="decimal" w:pos="98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431,053</w:t>
            </w:r>
          </w:p>
        </w:tc>
        <w:tc>
          <w:tcPr>
            <w:tcW w:w="90" w:type="dxa"/>
            <w:shd w:val="clear" w:color="auto" w:fill="auto"/>
          </w:tcPr>
          <w:p w14:paraId="12485A81" w14:textId="77777777" w:rsidR="00814C13" w:rsidRPr="004F2D3D" w:rsidRDefault="00814C13" w:rsidP="00814C13">
            <w:pPr>
              <w:tabs>
                <w:tab w:val="decimal" w:pos="720"/>
                <w:tab w:val="decimal" w:pos="864"/>
              </w:tabs>
              <w:spacing w:line="340" w:lineRule="exact"/>
              <w:ind w:left="-43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4C606" w14:textId="568F14C5" w:rsidR="00814C13" w:rsidRPr="00967690" w:rsidRDefault="00814C13" w:rsidP="00814C13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330,398</w:t>
            </w:r>
          </w:p>
        </w:tc>
        <w:tc>
          <w:tcPr>
            <w:tcW w:w="72" w:type="dxa"/>
            <w:shd w:val="clear" w:color="auto" w:fill="auto"/>
          </w:tcPr>
          <w:p w14:paraId="23EDD91B" w14:textId="77777777" w:rsidR="00814C13" w:rsidRPr="004F2D3D" w:rsidRDefault="00814C13" w:rsidP="00814C13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E9D46" w14:textId="5588157B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7091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3D476AD" w14:textId="77777777" w:rsidR="00814C13" w:rsidRPr="004F2D3D" w:rsidRDefault="00814C13" w:rsidP="00814C13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8239" w14:textId="77777777" w:rsidR="00814C13" w:rsidRPr="00436903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369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78E3B661" w14:textId="77777777" w:rsidR="0074609D" w:rsidRPr="00AD113D" w:rsidRDefault="0074609D" w:rsidP="00B005EB">
      <w:pPr>
        <w:ind w:left="45" w:hanging="18"/>
        <w:rPr>
          <w:rFonts w:asciiTheme="majorBidi" w:hAnsiTheme="majorBidi" w:cstheme="majorBidi"/>
          <w:sz w:val="20"/>
          <w:szCs w:val="20"/>
        </w:rPr>
      </w:pPr>
    </w:p>
    <w:p w14:paraId="702D048C" w14:textId="4489E359" w:rsidR="00B005EB" w:rsidRDefault="00B005EB" w:rsidP="00B005EB">
      <w:pPr>
        <w:ind w:left="45" w:hanging="18"/>
        <w:rPr>
          <w:rFonts w:asciiTheme="majorBidi" w:hAnsiTheme="majorBidi" w:cstheme="majorBidi"/>
          <w:sz w:val="30"/>
          <w:szCs w:val="30"/>
        </w:rPr>
      </w:pPr>
      <w:r w:rsidRPr="0075724C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1997A4EE" w14:textId="77777777" w:rsidR="0075724C" w:rsidRDefault="0075724C" w:rsidP="00715DD1">
      <w:pPr>
        <w:rPr>
          <w:rFonts w:ascii="Angsana New" w:hAnsi="Angsana New"/>
          <w:sz w:val="30"/>
          <w:szCs w:val="30"/>
        </w:rPr>
      </w:pPr>
    </w:p>
    <w:p w14:paraId="06A2D295" w14:textId="6FEAB110" w:rsidR="0075724C" w:rsidRPr="00704738" w:rsidRDefault="0075724C" w:rsidP="00704738">
      <w:pPr>
        <w:ind w:left="45" w:hanging="18"/>
        <w:rPr>
          <w:rFonts w:ascii="Angsana New" w:hAnsi="Angsana New"/>
          <w:sz w:val="30"/>
          <w:szCs w:val="30"/>
        </w:rPr>
        <w:sectPr w:rsidR="0075724C" w:rsidRPr="00704738" w:rsidSect="00383FA0">
          <w:headerReference w:type="default" r:id="rId11"/>
          <w:footerReference w:type="default" r:id="rId12"/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5CD4E5C6" w14:textId="77777777" w:rsidR="008A0C12" w:rsidRPr="00916005" w:rsidRDefault="008A0C12" w:rsidP="008A0C12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6E7FB26C" w14:textId="77777777" w:rsidR="008A0C12" w:rsidRDefault="008A0C12" w:rsidP="00DC2540">
      <w:pPr>
        <w:pStyle w:val="Ang15"/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451"/>
        <w:gridCol w:w="1439"/>
        <w:gridCol w:w="270"/>
        <w:gridCol w:w="1470"/>
      </w:tblGrid>
      <w:tr w:rsidR="008A0C12" w:rsidRPr="00D041CF" w14:paraId="4B8BACCF" w14:textId="77777777" w:rsidTr="00B26B1F">
        <w:trPr>
          <w:tblHeader/>
        </w:trPr>
        <w:tc>
          <w:tcPr>
            <w:tcW w:w="3010" w:type="pct"/>
            <w:shd w:val="clear" w:color="auto" w:fill="auto"/>
          </w:tcPr>
          <w:p w14:paraId="33ECBCBD" w14:textId="77777777" w:rsidR="008A0C12" w:rsidRPr="00D041CF" w:rsidRDefault="008A0C12" w:rsidP="00B26B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1C1180E5" w14:textId="77777777" w:rsidR="008A0C12" w:rsidRPr="00D041CF" w:rsidRDefault="008A0C12" w:rsidP="00B26B1F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668A89AF" w14:textId="77777777" w:rsidR="008A0C12" w:rsidRDefault="008A0C12" w:rsidP="00B26B1F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BD0FD20" w14:textId="77777777" w:rsidR="008A0C12" w:rsidRPr="00D041CF" w:rsidRDefault="008A0C12" w:rsidP="00B26B1F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2A18" w:rsidRPr="00D041CF" w14:paraId="7FDBA06B" w14:textId="77777777" w:rsidTr="00B26B1F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48716886" w14:textId="35B4B18E" w:rsidR="000A2A18" w:rsidRPr="00814C13" w:rsidRDefault="000A2A18" w:rsidP="000A2A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14C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300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14C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814C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7" w:type="pct"/>
            <w:shd w:val="clear" w:color="auto" w:fill="auto"/>
          </w:tcPr>
          <w:p w14:paraId="41C3C907" w14:textId="77777777" w:rsidR="000A2A18" w:rsidRPr="007B3081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0F03DE0C" w14:textId="6C574CC3" w:rsidR="000A2A18" w:rsidRPr="00D041CF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226A374C" w14:textId="77777777" w:rsidR="000A2A18" w:rsidRPr="00D041CF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5FD81648" w14:textId="7171478E" w:rsidR="000A2A18" w:rsidRPr="00211AC9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A2A18" w:rsidRPr="00D041CF" w14:paraId="6B45E805" w14:textId="77777777" w:rsidTr="00B26B1F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27A62807" w14:textId="77777777" w:rsidR="000A2A18" w:rsidRPr="00D041CF" w:rsidRDefault="000A2A18" w:rsidP="000A2A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2C5A5176" w14:textId="77777777" w:rsidR="000A2A18" w:rsidRPr="00D041CF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1FF3E932" w14:textId="77777777" w:rsidR="000A2A18" w:rsidRPr="00D041CF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2A18" w:rsidRPr="00D041CF" w14:paraId="329A610A" w14:textId="77777777" w:rsidTr="00B26B1F">
        <w:tc>
          <w:tcPr>
            <w:tcW w:w="3010" w:type="pct"/>
            <w:shd w:val="clear" w:color="auto" w:fill="auto"/>
          </w:tcPr>
          <w:p w14:paraId="73E3053E" w14:textId="77777777" w:rsidR="000A2A18" w:rsidRPr="00D041CF" w:rsidRDefault="000A2A18" w:rsidP="000A2A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733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  <w:shd w:val="clear" w:color="auto" w:fill="auto"/>
          </w:tcPr>
          <w:p w14:paraId="674D1E6C" w14:textId="77777777" w:rsidR="000A2A18" w:rsidRPr="00D041CF" w:rsidRDefault="000A2A18" w:rsidP="000A2A18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9" w:type="pct"/>
            <w:shd w:val="clear" w:color="auto" w:fill="auto"/>
          </w:tcPr>
          <w:p w14:paraId="1494FBAA" w14:textId="77777777" w:rsidR="000A2A18" w:rsidRPr="00D041CF" w:rsidRDefault="000A2A18" w:rsidP="000A2A18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28767D9" w14:textId="77777777" w:rsidR="000A2A18" w:rsidRPr="00D041CF" w:rsidRDefault="000A2A18" w:rsidP="000A2A18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0FA7C76D" w14:textId="77777777" w:rsidR="000A2A18" w:rsidRPr="00D041CF" w:rsidRDefault="000A2A18" w:rsidP="000A2A18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2A18" w:rsidRPr="00D041CF" w14:paraId="001988D4" w14:textId="77777777" w:rsidTr="00B26B1F">
        <w:tc>
          <w:tcPr>
            <w:tcW w:w="3010" w:type="pct"/>
            <w:shd w:val="clear" w:color="auto" w:fill="auto"/>
          </w:tcPr>
          <w:p w14:paraId="67897833" w14:textId="77777777" w:rsidR="000A2A18" w:rsidRPr="00D041CF" w:rsidRDefault="000A2A18" w:rsidP="000A2A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7" w:type="pct"/>
            <w:shd w:val="clear" w:color="auto" w:fill="auto"/>
          </w:tcPr>
          <w:p w14:paraId="1FD525E1" w14:textId="77777777" w:rsidR="000A2A18" w:rsidRPr="00D041CF" w:rsidRDefault="000A2A18" w:rsidP="000A2A18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4F1AEB0D" w14:textId="2EA59996" w:rsidR="000A2A18" w:rsidRPr="008D1604" w:rsidRDefault="00DC2540" w:rsidP="000A2A18">
            <w:pPr>
              <w:tabs>
                <w:tab w:val="decimal" w:pos="1063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249,894</w:t>
            </w:r>
          </w:p>
        </w:tc>
        <w:tc>
          <w:tcPr>
            <w:tcW w:w="148" w:type="pct"/>
            <w:shd w:val="clear" w:color="auto" w:fill="auto"/>
          </w:tcPr>
          <w:p w14:paraId="56B8220B" w14:textId="77777777" w:rsidR="000A2A18" w:rsidRPr="008D1604" w:rsidRDefault="000A2A18" w:rsidP="000A2A18">
            <w:pPr>
              <w:pStyle w:val="1-Number"/>
              <w:tabs>
                <w:tab w:val="decimal" w:pos="877"/>
              </w:tabs>
              <w:spacing w:line="340" w:lineRule="exact"/>
              <w:ind w:left="-10" w:right="0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806" w:type="pct"/>
            <w:shd w:val="clear" w:color="auto" w:fill="auto"/>
          </w:tcPr>
          <w:p w14:paraId="70FEF568" w14:textId="04600405" w:rsidR="000A2A18" w:rsidRPr="00DC2540" w:rsidRDefault="00DC2540" w:rsidP="000A2A18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0A2A18" w:rsidRPr="008D1604" w14:paraId="74064178" w14:textId="77777777" w:rsidTr="00B26B1F">
        <w:tc>
          <w:tcPr>
            <w:tcW w:w="3010" w:type="pct"/>
            <w:shd w:val="clear" w:color="auto" w:fill="auto"/>
          </w:tcPr>
          <w:p w14:paraId="6E1F4604" w14:textId="47E92174" w:rsidR="000A2A18" w:rsidRPr="00D041CF" w:rsidRDefault="000A2A18" w:rsidP="000A2A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265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715D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715D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  <w:shd w:val="clear" w:color="auto" w:fill="auto"/>
          </w:tcPr>
          <w:p w14:paraId="40CDF91F" w14:textId="77777777" w:rsidR="000A2A18" w:rsidRPr="00D041CF" w:rsidRDefault="000A2A18" w:rsidP="000A2A18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38DAE2DE" w14:textId="5B6D26CF" w:rsidR="000A2A18" w:rsidRPr="007B0F82" w:rsidRDefault="00E0601A" w:rsidP="000A2A18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1,419</w:t>
            </w:r>
          </w:p>
        </w:tc>
        <w:tc>
          <w:tcPr>
            <w:tcW w:w="148" w:type="pct"/>
            <w:shd w:val="clear" w:color="auto" w:fill="auto"/>
          </w:tcPr>
          <w:p w14:paraId="403E38DD" w14:textId="77777777" w:rsidR="000A2A18" w:rsidRPr="00D041CF" w:rsidRDefault="000A2A18" w:rsidP="000A2A1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06" w:type="pct"/>
            <w:shd w:val="clear" w:color="auto" w:fill="auto"/>
          </w:tcPr>
          <w:p w14:paraId="2E184470" w14:textId="7286E86A" w:rsidR="000A2A18" w:rsidRPr="00FD1103" w:rsidRDefault="00DC2540" w:rsidP="000A2A18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2A18" w:rsidRPr="00D041CF" w14:paraId="1BBC1766" w14:textId="77777777" w:rsidTr="00B26B1F">
        <w:tc>
          <w:tcPr>
            <w:tcW w:w="3010" w:type="pct"/>
            <w:shd w:val="clear" w:color="auto" w:fill="auto"/>
          </w:tcPr>
          <w:p w14:paraId="2F0A8F0F" w14:textId="58ABA299" w:rsidR="000A2A18" w:rsidRPr="00D041CF" w:rsidRDefault="000A2A18" w:rsidP="000A2A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3B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E3B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7" w:type="pct"/>
            <w:shd w:val="clear" w:color="auto" w:fill="auto"/>
          </w:tcPr>
          <w:p w14:paraId="431EECAB" w14:textId="77777777" w:rsidR="000A2A18" w:rsidRPr="00D041CF" w:rsidRDefault="000A2A18" w:rsidP="000A2A18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A3B22" w14:textId="11A6FE43" w:rsidR="000A2A18" w:rsidRPr="000D6A13" w:rsidRDefault="00E0601A" w:rsidP="000A2A18">
            <w:pPr>
              <w:tabs>
                <w:tab w:val="decimal" w:pos="1063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251,313</w:t>
            </w:r>
          </w:p>
        </w:tc>
        <w:tc>
          <w:tcPr>
            <w:tcW w:w="148" w:type="pct"/>
            <w:shd w:val="clear" w:color="auto" w:fill="auto"/>
          </w:tcPr>
          <w:p w14:paraId="4A6B471D" w14:textId="77777777" w:rsidR="000A2A18" w:rsidRPr="008D1604" w:rsidRDefault="000A2A18" w:rsidP="000A2A18">
            <w:pPr>
              <w:pStyle w:val="1-Number"/>
              <w:tabs>
                <w:tab w:val="decimal" w:pos="877"/>
              </w:tabs>
              <w:ind w:left="-43"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4137B" w14:textId="3C8F17FB" w:rsidR="000A2A18" w:rsidRPr="00FD1103" w:rsidRDefault="00DC2540" w:rsidP="00FD1103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9DA62FF" w14:textId="77777777" w:rsidR="008A0C12" w:rsidRPr="00934E7C" w:rsidRDefault="008A0C12" w:rsidP="008A0C12">
      <w:pPr>
        <w:tabs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BFAA74B" w14:textId="77777777" w:rsidR="007561B4" w:rsidRDefault="008A0C12" w:rsidP="007561B4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bookmarkStart w:id="1" w:name="_Hlk126672031"/>
      <w:r w:rsidRPr="00F965C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1 </w:t>
      </w:r>
      <w:r w:rsidRPr="00F965C5">
        <w:rPr>
          <w:rFonts w:asciiTheme="majorBidi" w:hAnsi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2565 </w:t>
      </w:r>
      <w:r w:rsidRPr="00F965C5">
        <w:rPr>
          <w:rFonts w:asciiTheme="majorBidi" w:hAnsiTheme="majorBidi"/>
          <w:sz w:val="30"/>
          <w:szCs w:val="30"/>
          <w:cs/>
        </w:rPr>
        <w:t>บริษัทได้เข้าทำบันทึกข้อตกลงกับบริษัท ผลิตไฟฟ้า จำกัด (มหาชน) (“</w:t>
      </w:r>
      <w:r w:rsidRPr="00F965C5">
        <w:rPr>
          <w:rFonts w:asciiTheme="majorBidi" w:hAnsiTheme="majorBidi" w:cstheme="majorBidi"/>
          <w:sz w:val="30"/>
          <w:szCs w:val="30"/>
        </w:rPr>
        <w:t xml:space="preserve">EGCO”) </w:t>
      </w:r>
      <w:r w:rsidRPr="00F965C5">
        <w:rPr>
          <w:rFonts w:asciiTheme="majorBidi" w:hAnsiTheme="majorBidi"/>
          <w:sz w:val="30"/>
          <w:szCs w:val="30"/>
          <w:cs/>
        </w:rPr>
        <w:t xml:space="preserve">ซึ่งเป็นนิติบุคคลที่จัดตั้งขึ้นในประเทศไทย เพื่อร่วมลงทุนในบริษัท อี แอนด์ ที พลังงานหมุนเวียน จำกัด ซึ่งเป็นการร่วมค้าที่จัดตั้งขึ้นใหม่ในประเทศไทย และมีวัตถุประสงค์เพื่อผลิตและจำหน่ายพลังงานไฟฟ้า โดยบริษัทและ </w:t>
      </w:r>
      <w:r w:rsidRPr="00F965C5">
        <w:rPr>
          <w:rFonts w:asciiTheme="majorBidi" w:hAnsiTheme="majorBidi" w:cstheme="majorBidi"/>
          <w:sz w:val="30"/>
          <w:szCs w:val="30"/>
        </w:rPr>
        <w:t>EGCO</w:t>
      </w:r>
      <w:bookmarkStart w:id="2" w:name="_GoBack"/>
      <w:bookmarkEnd w:id="2"/>
    </w:p>
    <w:p w14:paraId="7B37784D" w14:textId="37E4D618" w:rsidR="007561B4" w:rsidRDefault="008A0C12" w:rsidP="007561B4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/>
          <w:sz w:val="30"/>
          <w:szCs w:val="30"/>
        </w:rPr>
      </w:pPr>
      <w:r w:rsidRPr="00F965C5">
        <w:rPr>
          <w:rFonts w:asciiTheme="majorBidi" w:hAnsiTheme="majorBidi"/>
          <w:sz w:val="30"/>
          <w:szCs w:val="30"/>
          <w:cs/>
        </w:rPr>
        <w:t xml:space="preserve">เข้าลงทุนในการร่วมค้า ร้อยละ </w:t>
      </w:r>
      <w:r>
        <w:rPr>
          <w:rFonts w:asciiTheme="majorBidi" w:hAnsiTheme="majorBidi"/>
          <w:sz w:val="30"/>
          <w:szCs w:val="30"/>
        </w:rPr>
        <w:t>49.99</w:t>
      </w:r>
      <w:r w:rsidRPr="00F965C5">
        <w:rPr>
          <w:rFonts w:asciiTheme="majorBidi" w:hAnsiTheme="majorBidi"/>
          <w:sz w:val="30"/>
          <w:szCs w:val="30"/>
          <w:cs/>
        </w:rPr>
        <w:t xml:space="preserve"> ในสัดส่วนที่เท่ากัน 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F965C5">
        <w:rPr>
          <w:rFonts w:asciiTheme="majorBidi" w:hAnsiTheme="majorBidi"/>
          <w:sz w:val="30"/>
          <w:szCs w:val="30"/>
          <w:cs/>
        </w:rPr>
        <w:t>ได้จ่ายชำระเงินทุนจัดตั้งบริษัทงวดแรกในอัตรา</w:t>
      </w:r>
    </w:p>
    <w:p w14:paraId="6A149A4A" w14:textId="51992A5A" w:rsidR="008A0C12" w:rsidRPr="00633A7A" w:rsidRDefault="008A0C12" w:rsidP="007561B4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US"/>
        </w:rPr>
        <w:sectPr w:rsidR="008A0C12" w:rsidRPr="00633A7A" w:rsidSect="00ED0D48">
          <w:pgSz w:w="11909" w:h="16834" w:code="9"/>
          <w:pgMar w:top="691" w:right="1152" w:bottom="720" w:left="1152" w:header="720" w:footer="720" w:gutter="0"/>
          <w:paperSrc w:first="15" w:other="15"/>
          <w:pgNumType w:start="29"/>
          <w:cols w:space="737"/>
          <w:docGrid w:linePitch="299"/>
        </w:sectPr>
      </w:pPr>
      <w:r w:rsidRPr="00F965C5">
        <w:rPr>
          <w:rFonts w:asciiTheme="majorBidi" w:hAnsiTheme="majorBidi"/>
          <w:sz w:val="30"/>
          <w:szCs w:val="30"/>
          <w:cs/>
        </w:rPr>
        <w:t xml:space="preserve">ร้อยละ </w:t>
      </w:r>
      <w:r>
        <w:rPr>
          <w:rFonts w:asciiTheme="majorBidi" w:hAnsiTheme="majorBidi"/>
          <w:sz w:val="30"/>
          <w:szCs w:val="30"/>
        </w:rPr>
        <w:t>25</w:t>
      </w:r>
      <w:r w:rsidRPr="00F965C5">
        <w:rPr>
          <w:rFonts w:asciiTheme="majorBidi" w:hAnsiTheme="majorBidi"/>
          <w:sz w:val="30"/>
          <w:szCs w:val="30"/>
          <w:cs/>
        </w:rPr>
        <w:t xml:space="preserve"> ของทุน</w:t>
      </w:r>
      <w:r>
        <w:rPr>
          <w:rFonts w:asciiTheme="majorBidi" w:hAnsiTheme="majorBidi" w:hint="cs"/>
          <w:sz w:val="30"/>
          <w:szCs w:val="30"/>
          <w:cs/>
        </w:rPr>
        <w:t>จดทะเบียน</w:t>
      </w:r>
      <w:r w:rsidRPr="00F965C5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="00334416">
        <w:rPr>
          <w:rFonts w:asciiTheme="majorBidi" w:hAnsiTheme="majorBidi"/>
          <w:sz w:val="30"/>
          <w:szCs w:val="30"/>
        </w:rPr>
        <w:t>500</w:t>
      </w:r>
      <w:r w:rsidRPr="00F965C5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bookmarkEnd w:id="1"/>
    <w:p w14:paraId="550B4A60" w14:textId="221ADD66" w:rsidR="00934E7C" w:rsidRDefault="00934E7C" w:rsidP="00934E7C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934E7C">
        <w:rPr>
          <w:rFonts w:ascii="Angsana New" w:hAnsi="Angsana New"/>
          <w:sz w:val="30"/>
          <w:szCs w:val="30"/>
          <w:cs/>
        </w:rPr>
        <w:lastRenderedPageBreak/>
        <w:t>เงินลงทุนใน</w:t>
      </w:r>
      <w:r>
        <w:rPr>
          <w:rFonts w:ascii="Angsana New" w:hAnsi="Angsana New" w:hint="cs"/>
          <w:sz w:val="30"/>
          <w:szCs w:val="30"/>
          <w:cs/>
        </w:rPr>
        <w:t>การร่วมค้า</w:t>
      </w:r>
      <w:r w:rsidRPr="00934E7C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814C13">
        <w:rPr>
          <w:rFonts w:ascii="Angsana New" w:hAnsi="Angsana New"/>
          <w:sz w:val="30"/>
          <w:szCs w:val="30"/>
          <w:lang w:val="en-US"/>
        </w:rPr>
        <w:t>30</w:t>
      </w:r>
      <w:r w:rsidRPr="00934E7C">
        <w:rPr>
          <w:rFonts w:ascii="Angsana New" w:hAnsi="Angsana New"/>
          <w:sz w:val="30"/>
          <w:szCs w:val="30"/>
          <w:cs/>
        </w:rPr>
        <w:t xml:space="preserve"> </w:t>
      </w:r>
      <w:r w:rsidR="00814C13">
        <w:rPr>
          <w:rFonts w:ascii="Angsana New" w:hAnsi="Angsana New" w:hint="cs"/>
          <w:sz w:val="30"/>
          <w:szCs w:val="30"/>
          <w:cs/>
        </w:rPr>
        <w:t>มิถุนายน</w:t>
      </w:r>
      <w:r w:rsidRPr="00934E7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934E7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 w:rsidRPr="00934E7C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2565</w:t>
      </w:r>
      <w:r w:rsidRPr="00934E7C">
        <w:rPr>
          <w:rFonts w:ascii="Angsana New" w:hAnsi="Angsana New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814C13">
        <w:rPr>
          <w:rFonts w:ascii="Angsana New" w:hAnsi="Angsana New"/>
          <w:sz w:val="30"/>
          <w:szCs w:val="30"/>
        </w:rPr>
        <w:t>30</w:t>
      </w:r>
      <w:r w:rsidRPr="00934E7C">
        <w:rPr>
          <w:rFonts w:ascii="Angsana New" w:hAnsi="Angsana New"/>
          <w:sz w:val="30"/>
          <w:szCs w:val="30"/>
          <w:cs/>
        </w:rPr>
        <w:t xml:space="preserve"> </w:t>
      </w:r>
      <w:r w:rsidR="00814C13">
        <w:rPr>
          <w:rFonts w:ascii="Angsana New" w:hAnsi="Angsana New" w:hint="cs"/>
          <w:sz w:val="30"/>
          <w:szCs w:val="30"/>
          <w:cs/>
        </w:rPr>
        <w:t>มิถุนายน</w:t>
      </w:r>
      <w:r w:rsidRPr="00934E7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934E7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2565</w:t>
      </w:r>
      <w:r w:rsidRPr="00934E7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D312948" w14:textId="77777777" w:rsidR="00934E7C" w:rsidRPr="00A05071" w:rsidRDefault="00934E7C" w:rsidP="00934E7C">
      <w:pPr>
        <w:pStyle w:val="Bo-Blankline"/>
        <w:rPr>
          <w:lang w:val="en-US"/>
        </w:rPr>
      </w:pP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14"/>
        <w:gridCol w:w="231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934E7C" w:rsidRPr="004F2D3D" w14:paraId="12148DE6" w14:textId="77777777" w:rsidTr="00B26B1F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520971EB" w14:textId="77777777" w:rsidR="00934E7C" w:rsidRPr="004F2D3D" w:rsidRDefault="00934E7C" w:rsidP="00B26B1F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F641824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DFEF9C4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9C0A221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7E18A23A" w14:textId="77777777" w:rsidR="00934E7C" w:rsidRPr="004F2D3D" w:rsidRDefault="00934E7C" w:rsidP="00B26B1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/>
                <w:b/>
                <w:bCs/>
                <w:sz w:val="27"/>
                <w:szCs w:val="27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34E7C" w:rsidRPr="004F2D3D" w14:paraId="20F657FE" w14:textId="77777777" w:rsidTr="00B26B1F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99469BA" w14:textId="77777777" w:rsidR="00934E7C" w:rsidRPr="004F2D3D" w:rsidRDefault="00934E7C" w:rsidP="00B26B1F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DA8CEC1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0106ED9" w14:textId="77777777" w:rsidR="00934E7C" w:rsidRPr="004F2D3D" w:rsidRDefault="00934E7C" w:rsidP="00B26B1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31793F2B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13792147" w14:textId="0555AA1A" w:rsidR="00934E7C" w:rsidRPr="004F2D3D" w:rsidRDefault="00934E7C" w:rsidP="00B26B1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8FE4D4D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3EE858C4" w14:textId="31C2481F" w:rsidR="00934E7C" w:rsidRPr="004F2D3D" w:rsidRDefault="00934E7C" w:rsidP="00B26B1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2A23037" w14:textId="77777777" w:rsidR="00934E7C" w:rsidRPr="004F2D3D" w:rsidRDefault="00934E7C" w:rsidP="00B26B1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5320A617" w14:textId="1887EE01" w:rsidR="00934E7C" w:rsidRPr="004F2D3D" w:rsidRDefault="00934E7C" w:rsidP="00B26B1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2690A0CA" w14:textId="77777777" w:rsidR="00934E7C" w:rsidRPr="004F2D3D" w:rsidRDefault="00934E7C" w:rsidP="00B26B1F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15753675" w14:textId="2D3655D7" w:rsidR="00934E7C" w:rsidRPr="004F2D3D" w:rsidRDefault="00934E7C" w:rsidP="00B26B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CB6EE82" w14:textId="77777777" w:rsidR="00934E7C" w:rsidRPr="004F2D3D" w:rsidRDefault="00934E7C" w:rsidP="00B26B1F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20E8E06C" w14:textId="0C528EE4" w:rsidR="00934E7C" w:rsidRPr="00E6799B" w:rsidRDefault="00934E7C" w:rsidP="00B26B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</w:t>
            </w:r>
          </w:p>
        </w:tc>
      </w:tr>
      <w:tr w:rsidR="00334416" w:rsidRPr="004F2D3D" w14:paraId="54DF1057" w14:textId="77777777" w:rsidTr="00984FE5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6D254BCD" w14:textId="77777777" w:rsidR="00334416" w:rsidRPr="004F2D3D" w:rsidRDefault="00334416" w:rsidP="00334416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AD9FBB9" w14:textId="77777777" w:rsidR="00334416" w:rsidRPr="004F2D3D" w:rsidRDefault="00334416" w:rsidP="0033441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79AB29D" w14:textId="77777777" w:rsidR="00334416" w:rsidRPr="004F2D3D" w:rsidRDefault="00334416" w:rsidP="0033441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C2F2AB" w14:textId="77777777" w:rsidR="00334416" w:rsidRPr="004F2D3D" w:rsidRDefault="00334416" w:rsidP="0033441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75E48ED1" w14:textId="4476E5C6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5C47DC23" w14:textId="77777777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99" w:type="dxa"/>
            <w:gridSpan w:val="3"/>
            <w:shd w:val="clear" w:color="auto" w:fill="auto"/>
          </w:tcPr>
          <w:p w14:paraId="4BD5206D" w14:textId="2059C7C8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4A49DD26" w14:textId="77777777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71" w:type="dxa"/>
            <w:gridSpan w:val="3"/>
            <w:shd w:val="clear" w:color="auto" w:fill="auto"/>
          </w:tcPr>
          <w:p w14:paraId="0EB5D5B2" w14:textId="2F51F7E2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70D3CDCD" w14:textId="77777777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088B1DE6" w14:textId="769F63BA" w:rsidR="00334416" w:rsidRPr="004F2D3D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5C06ADBC" w14:textId="77777777" w:rsidR="00334416" w:rsidRPr="004F2D3D" w:rsidRDefault="00334416" w:rsidP="0033441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0743F372" w14:textId="41F660CE" w:rsidR="00334416" w:rsidRPr="004F2D3D" w:rsidRDefault="00657F29" w:rsidP="00334416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งวด</w:t>
            </w:r>
            <w:r w:rsidR="00DC2540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เดือนสิ้นสุดวันที่</w:t>
            </w:r>
          </w:p>
        </w:tc>
      </w:tr>
      <w:tr w:rsidR="00814C13" w:rsidRPr="004F2D3D" w14:paraId="005E98B4" w14:textId="77777777" w:rsidTr="00B26B1F">
        <w:trPr>
          <w:trHeight w:val="234"/>
          <w:tblHeader/>
        </w:trPr>
        <w:tc>
          <w:tcPr>
            <w:tcW w:w="2070" w:type="dxa"/>
            <w:shd w:val="clear" w:color="auto" w:fill="auto"/>
            <w:vAlign w:val="bottom"/>
          </w:tcPr>
          <w:p w14:paraId="259A6D10" w14:textId="77777777" w:rsidR="00814C13" w:rsidRPr="004F2D3D" w:rsidRDefault="00814C13" w:rsidP="00814C13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056C4B9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BC5B2BE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66EC14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7B98EE" w14:textId="5F2D3F85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35A697E3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1DA67F" w14:textId="4C958FCA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14:paraId="33893778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221CE90" w14:textId="0455ADCD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</w:t>
            </w:r>
          </w:p>
        </w:tc>
        <w:tc>
          <w:tcPr>
            <w:tcW w:w="72" w:type="dxa"/>
            <w:shd w:val="clear" w:color="auto" w:fill="auto"/>
          </w:tcPr>
          <w:p w14:paraId="55FE273A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233CFC3" w14:textId="1E2E9CD0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  <w:shd w:val="clear" w:color="auto" w:fill="auto"/>
          </w:tcPr>
          <w:p w14:paraId="68B630B2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771A18" w14:textId="1D6F7500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</w:t>
            </w:r>
          </w:p>
        </w:tc>
        <w:tc>
          <w:tcPr>
            <w:tcW w:w="56" w:type="dxa"/>
            <w:shd w:val="clear" w:color="auto" w:fill="auto"/>
          </w:tcPr>
          <w:p w14:paraId="6430E71A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31ECF39" w14:textId="7D164DB7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  <w:shd w:val="clear" w:color="auto" w:fill="auto"/>
          </w:tcPr>
          <w:p w14:paraId="1000A470" w14:textId="77777777" w:rsidR="00814C13" w:rsidRPr="004F2D3D" w:rsidRDefault="00814C13" w:rsidP="00814C1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3B1114B" w14:textId="625F4B91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3AF10AFE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3F7436" w14:textId="1853C6AB" w:rsidR="00814C13" w:rsidRPr="008C7BBB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shd w:val="clear" w:color="auto" w:fill="auto"/>
          </w:tcPr>
          <w:p w14:paraId="395A0F76" w14:textId="77777777" w:rsidR="00814C13" w:rsidRPr="004F2D3D" w:rsidRDefault="00814C13" w:rsidP="00814C1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F100585" w14:textId="16326ED8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</w:t>
            </w:r>
          </w:p>
        </w:tc>
        <w:tc>
          <w:tcPr>
            <w:tcW w:w="63" w:type="dxa"/>
            <w:shd w:val="clear" w:color="auto" w:fill="auto"/>
          </w:tcPr>
          <w:p w14:paraId="34B0AF7C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948FEA9" w14:textId="02FE221D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</w:t>
            </w:r>
          </w:p>
        </w:tc>
      </w:tr>
      <w:tr w:rsidR="00814C13" w:rsidRPr="004F2D3D" w14:paraId="64C854BE" w14:textId="77777777" w:rsidTr="00B26B1F">
        <w:trPr>
          <w:trHeight w:val="234"/>
          <w:tblHeader/>
        </w:trPr>
        <w:tc>
          <w:tcPr>
            <w:tcW w:w="2070" w:type="dxa"/>
            <w:shd w:val="clear" w:color="auto" w:fill="auto"/>
            <w:vAlign w:val="bottom"/>
          </w:tcPr>
          <w:p w14:paraId="58D35FCB" w14:textId="77777777" w:rsidR="00814C13" w:rsidRPr="004F2D3D" w:rsidRDefault="00814C13" w:rsidP="00814C13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00ED147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37F652A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58C3F8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62AE0C" w14:textId="32BC1507" w:rsidR="00814C13" w:rsidRPr="004F2D3D" w:rsidRDefault="00814C13" w:rsidP="00814C13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DBC01F6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A42118" w14:textId="747F6D87" w:rsidR="00814C13" w:rsidRPr="004F2D3D" w:rsidRDefault="00814C13" w:rsidP="00814C13">
            <w:pPr>
              <w:spacing w:line="240" w:lineRule="auto"/>
              <w:ind w:left="-10"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739670AE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D6DB0AE" w14:textId="6A2B02A6" w:rsidR="00814C13" w:rsidRPr="004F2D3D" w:rsidRDefault="00814C13" w:rsidP="00814C13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241FEB97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79DB461" w14:textId="44227E9E" w:rsidR="00814C13" w:rsidRPr="004F2D3D" w:rsidRDefault="00814C13" w:rsidP="00814C13">
            <w:pPr>
              <w:spacing w:line="240" w:lineRule="auto"/>
              <w:ind w:left="-10"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781DD3BD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B50E615" w14:textId="7E43E7D6" w:rsidR="00814C13" w:rsidRPr="004F2D3D" w:rsidRDefault="00814C13" w:rsidP="00814C13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56" w:type="dxa"/>
            <w:shd w:val="clear" w:color="auto" w:fill="auto"/>
          </w:tcPr>
          <w:p w14:paraId="5997872C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5299122" w14:textId="58AE6F4B" w:rsidR="00814C13" w:rsidRPr="004F2D3D" w:rsidRDefault="00814C13" w:rsidP="00814C13">
            <w:pPr>
              <w:spacing w:line="240" w:lineRule="auto"/>
              <w:ind w:left="-10"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95" w:type="dxa"/>
            <w:shd w:val="clear" w:color="auto" w:fill="auto"/>
          </w:tcPr>
          <w:p w14:paraId="46B17947" w14:textId="77777777" w:rsidR="00814C13" w:rsidRPr="004F2D3D" w:rsidRDefault="00814C13" w:rsidP="00814C13">
            <w:pPr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1866DEA" w14:textId="62E74EC3" w:rsidR="00814C13" w:rsidRPr="004F2D3D" w:rsidRDefault="00814C13" w:rsidP="00814C13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D336AAC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9018F4" w14:textId="3FDDA2C5" w:rsidR="00814C13" w:rsidRPr="004F2D3D" w:rsidRDefault="00814C13" w:rsidP="00814C13">
            <w:pPr>
              <w:spacing w:line="240" w:lineRule="auto"/>
              <w:ind w:left="-10"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72" w:type="dxa"/>
            <w:shd w:val="clear" w:color="auto" w:fill="auto"/>
          </w:tcPr>
          <w:p w14:paraId="4B1A4BFD" w14:textId="77777777" w:rsidR="00814C13" w:rsidRPr="004F2D3D" w:rsidRDefault="00814C13" w:rsidP="00814C13">
            <w:pPr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E212C9" w14:textId="4A5EEC78" w:rsidR="00814C13" w:rsidRPr="004F2D3D" w:rsidRDefault="00814C13" w:rsidP="00814C13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63" w:type="dxa"/>
            <w:shd w:val="clear" w:color="auto" w:fill="auto"/>
          </w:tcPr>
          <w:p w14:paraId="5DF775BF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96CFA39" w14:textId="64BAF929" w:rsidR="00814C13" w:rsidRPr="004F2D3D" w:rsidRDefault="00814C13" w:rsidP="00814C13">
            <w:pPr>
              <w:spacing w:line="240" w:lineRule="auto"/>
              <w:ind w:left="-10"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</w:tr>
      <w:tr w:rsidR="00814C13" w:rsidRPr="004F2D3D" w14:paraId="5BBA8B08" w14:textId="77777777" w:rsidTr="00B26B1F">
        <w:trPr>
          <w:trHeight w:val="135"/>
          <w:tblHeader/>
        </w:trPr>
        <w:tc>
          <w:tcPr>
            <w:tcW w:w="2070" w:type="dxa"/>
            <w:shd w:val="clear" w:color="auto" w:fill="auto"/>
            <w:vAlign w:val="bottom"/>
          </w:tcPr>
          <w:p w14:paraId="4814D5E1" w14:textId="77777777" w:rsidR="00814C13" w:rsidRPr="004F2D3D" w:rsidRDefault="00814C13" w:rsidP="00814C13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25E042F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BD3796F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E6628E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435FA326" w14:textId="77777777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702C02C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4F9329E1" w14:textId="77777777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814C13" w:rsidRPr="004F2D3D" w14:paraId="416CD3EE" w14:textId="77777777" w:rsidTr="00B26B1F">
        <w:tc>
          <w:tcPr>
            <w:tcW w:w="2070" w:type="dxa"/>
            <w:shd w:val="clear" w:color="auto" w:fill="auto"/>
            <w:vAlign w:val="bottom"/>
          </w:tcPr>
          <w:p w14:paraId="1E749A22" w14:textId="77777777" w:rsidR="00814C13" w:rsidRPr="004F2D3D" w:rsidRDefault="00814C13" w:rsidP="00814C13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การร่วมค้า</w:t>
            </w:r>
          </w:p>
        </w:tc>
        <w:tc>
          <w:tcPr>
            <w:tcW w:w="114" w:type="dxa"/>
            <w:shd w:val="clear" w:color="auto" w:fill="auto"/>
          </w:tcPr>
          <w:p w14:paraId="7A49D73A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DD2B3D8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4A5557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B8A56D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AF10A0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1DB5A5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1CCE6DE2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65A4301" w14:textId="77777777" w:rsidR="00814C13" w:rsidRPr="004F2D3D" w:rsidRDefault="00814C13" w:rsidP="00814C1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FC95747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A26176F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25DD299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464DFD2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CEB4386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88A230E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66F8C7B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06D0D98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AF61ED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4C958B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E11C42C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9F9B2F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681133B0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6F8CA11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14C13" w:rsidRPr="004F2D3D" w14:paraId="54CA0DBE" w14:textId="77777777" w:rsidTr="00B26B1F">
        <w:tc>
          <w:tcPr>
            <w:tcW w:w="2070" w:type="dxa"/>
            <w:shd w:val="clear" w:color="auto" w:fill="auto"/>
          </w:tcPr>
          <w:p w14:paraId="070B1EB7" w14:textId="77777777" w:rsidR="00814C13" w:rsidRPr="004F2D3D" w:rsidRDefault="00814C13" w:rsidP="00814C13">
            <w:pPr>
              <w:tabs>
                <w:tab w:val="left" w:pos="18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4" w:type="dxa"/>
            <w:shd w:val="clear" w:color="auto" w:fill="auto"/>
          </w:tcPr>
          <w:p w14:paraId="50A6105F" w14:textId="77777777" w:rsidR="00814C13" w:rsidRPr="002B7B73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DCEE7B4" w14:textId="77777777" w:rsidR="00814C13" w:rsidRPr="002B7B73" w:rsidRDefault="00814C13" w:rsidP="00814C13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90" w:type="dxa"/>
            <w:shd w:val="clear" w:color="auto" w:fill="auto"/>
          </w:tcPr>
          <w:p w14:paraId="559B9A0A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714D92" w14:textId="640CEDD4" w:rsidR="00814C13" w:rsidRPr="004F2D3D" w:rsidRDefault="00E0601A" w:rsidP="00814C13">
            <w:pPr>
              <w:tabs>
                <w:tab w:val="decimal" w:pos="445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90" w:type="dxa"/>
            <w:shd w:val="clear" w:color="auto" w:fill="auto"/>
          </w:tcPr>
          <w:p w14:paraId="0EB9AF03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7BB8D2" w14:textId="2D5CDBFD" w:rsidR="00814C13" w:rsidRPr="004F2D3D" w:rsidRDefault="00814C13" w:rsidP="00814C13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81" w:type="dxa"/>
            <w:shd w:val="clear" w:color="auto" w:fill="auto"/>
          </w:tcPr>
          <w:p w14:paraId="196E02A5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C6829D1" w14:textId="76202650" w:rsidR="00814C13" w:rsidRPr="004F2D3D" w:rsidRDefault="00E0601A" w:rsidP="00814C1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72" w:type="dxa"/>
            <w:shd w:val="clear" w:color="auto" w:fill="auto"/>
          </w:tcPr>
          <w:p w14:paraId="33190168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157BB63" w14:textId="2D9766E2" w:rsidR="00814C13" w:rsidRPr="004F2D3D" w:rsidRDefault="00814C13" w:rsidP="00814C1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99" w:type="dxa"/>
            <w:shd w:val="clear" w:color="auto" w:fill="auto"/>
          </w:tcPr>
          <w:p w14:paraId="7DBC9F2D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83375DC" w14:textId="1FD681B4" w:rsidR="00814C13" w:rsidRPr="004F2D3D" w:rsidRDefault="00E0601A" w:rsidP="00814C1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793D6424" w14:textId="77777777" w:rsidR="00814C13" w:rsidRPr="004F2D3D" w:rsidRDefault="00814C13" w:rsidP="00814C1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4337B682" w14:textId="3C98D3B1" w:rsidR="00814C13" w:rsidRPr="004F2D3D" w:rsidRDefault="00814C13" w:rsidP="00814C1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4B6175C3" w14:textId="77777777" w:rsidR="00814C13" w:rsidRPr="004F2D3D" w:rsidRDefault="00814C13" w:rsidP="00814C1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4EFA030" w14:textId="12EACD6B" w:rsidR="00814C13" w:rsidRPr="004F2D3D" w:rsidRDefault="00E0601A" w:rsidP="00814C1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251,313</w:t>
            </w:r>
          </w:p>
        </w:tc>
        <w:tc>
          <w:tcPr>
            <w:tcW w:w="90" w:type="dxa"/>
            <w:shd w:val="clear" w:color="auto" w:fill="auto"/>
          </w:tcPr>
          <w:p w14:paraId="27E1564A" w14:textId="77777777" w:rsidR="00814C13" w:rsidRPr="004F2D3D" w:rsidRDefault="00814C13" w:rsidP="00814C13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B80A4F" w14:textId="7FDA7774" w:rsidR="00814C13" w:rsidRPr="004F2D3D" w:rsidRDefault="00814C13" w:rsidP="00814C1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249,894</w:t>
            </w:r>
          </w:p>
        </w:tc>
        <w:tc>
          <w:tcPr>
            <w:tcW w:w="72" w:type="dxa"/>
            <w:shd w:val="clear" w:color="auto" w:fill="auto"/>
          </w:tcPr>
          <w:p w14:paraId="51703FBB" w14:textId="77777777" w:rsidR="00814C13" w:rsidRPr="004F2D3D" w:rsidRDefault="00814C13" w:rsidP="00814C1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5A49CA44" w14:textId="5A7F88AE" w:rsidR="00814C13" w:rsidRPr="004F2D3D" w:rsidRDefault="00DC2540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BE16AAB" w14:textId="77777777" w:rsidR="00814C13" w:rsidRPr="004F2D3D" w:rsidRDefault="00814C13" w:rsidP="00814C13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1C60566" w14:textId="6D8B9E26" w:rsidR="00814C13" w:rsidRPr="004F2D3D" w:rsidRDefault="00DC2540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814C13" w:rsidRPr="004F2D3D" w14:paraId="6293B7FD" w14:textId="77777777" w:rsidTr="00B26B1F">
        <w:tc>
          <w:tcPr>
            <w:tcW w:w="2070" w:type="dxa"/>
            <w:shd w:val="clear" w:color="auto" w:fill="auto"/>
          </w:tcPr>
          <w:p w14:paraId="667E1D3E" w14:textId="77777777" w:rsidR="00814C13" w:rsidRPr="004F2D3D" w:rsidRDefault="00814C13" w:rsidP="00814C13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0F34D0F5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840FD06" w14:textId="77777777" w:rsidR="00814C13" w:rsidRPr="004F2D3D" w:rsidRDefault="00814C13" w:rsidP="00814C13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37CDF5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E516BB" w14:textId="77777777" w:rsidR="00814C13" w:rsidRPr="004F2D3D" w:rsidRDefault="00814C13" w:rsidP="00814C1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A5DEF9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67C488" w14:textId="77777777" w:rsidR="00814C13" w:rsidRPr="004F2D3D" w:rsidRDefault="00814C13" w:rsidP="00814C13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FEB7995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7A443B6" w14:textId="77777777" w:rsidR="00814C13" w:rsidRPr="004F2D3D" w:rsidRDefault="00814C13" w:rsidP="00814C13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3C67D40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0BFDBD0" w14:textId="77777777" w:rsidR="00814C13" w:rsidRPr="004F2D3D" w:rsidRDefault="00814C13" w:rsidP="00814C13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B60930E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6476C" w14:textId="02903943" w:rsidR="00814C13" w:rsidRPr="00132F77" w:rsidRDefault="00E0601A" w:rsidP="00814C1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3D1EAAB7" w14:textId="77777777" w:rsidR="00814C13" w:rsidRPr="00500A3A" w:rsidRDefault="00814C13" w:rsidP="00814C1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7F5F7" w14:textId="4DFE0EB5" w:rsidR="00814C13" w:rsidRPr="00132F77" w:rsidRDefault="00814C13" w:rsidP="00814C1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32F7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66F3DA26" w14:textId="77777777" w:rsidR="00814C13" w:rsidRPr="00500A3A" w:rsidRDefault="00814C13" w:rsidP="00814C1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4C058" w14:textId="7CF08194" w:rsidR="00814C13" w:rsidRPr="00132F77" w:rsidRDefault="00E0601A" w:rsidP="00814C1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251,313</w:t>
            </w:r>
          </w:p>
        </w:tc>
        <w:tc>
          <w:tcPr>
            <w:tcW w:w="90" w:type="dxa"/>
            <w:shd w:val="clear" w:color="auto" w:fill="auto"/>
          </w:tcPr>
          <w:p w14:paraId="3553AFF5" w14:textId="77777777" w:rsidR="00814C13" w:rsidRPr="00500A3A" w:rsidRDefault="00814C13" w:rsidP="00814C13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2287D" w14:textId="7B25ABCD" w:rsidR="00814C13" w:rsidRPr="00132F77" w:rsidRDefault="00814C13" w:rsidP="00814C13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32F7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249,894</w:t>
            </w:r>
          </w:p>
        </w:tc>
        <w:tc>
          <w:tcPr>
            <w:tcW w:w="72" w:type="dxa"/>
            <w:shd w:val="clear" w:color="auto" w:fill="auto"/>
          </w:tcPr>
          <w:p w14:paraId="10281F20" w14:textId="77777777" w:rsidR="00814C13" w:rsidRPr="00500A3A" w:rsidRDefault="00814C13" w:rsidP="00814C1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ECEB0" w14:textId="69AB593E" w:rsidR="00814C13" w:rsidRPr="00500A3A" w:rsidRDefault="00DC2540" w:rsidP="00814C1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A8C1B63" w14:textId="77777777" w:rsidR="00814C13" w:rsidRPr="00500A3A" w:rsidRDefault="00814C13" w:rsidP="00814C13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3A311" w14:textId="203F16F6" w:rsidR="00814C13" w:rsidRPr="00500A3A" w:rsidRDefault="00DC2540" w:rsidP="00814C13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419D9F91" w14:textId="77777777" w:rsidR="00934E7C" w:rsidRPr="00374526" w:rsidRDefault="00934E7C" w:rsidP="00934E7C">
      <w:pPr>
        <w:pStyle w:val="Bo-Blankline"/>
        <w:ind w:left="0"/>
      </w:pPr>
    </w:p>
    <w:p w14:paraId="56FF4801" w14:textId="77777777" w:rsidR="00934E7C" w:rsidRDefault="00934E7C" w:rsidP="00934E7C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</w:t>
      </w:r>
      <w:r>
        <w:rPr>
          <w:rFonts w:asciiTheme="majorBidi" w:hAnsiTheme="majorBidi" w:cstheme="majorBidi" w:hint="cs"/>
          <w:cs/>
          <w:lang w:val="en-US"/>
        </w:rPr>
        <w:t>การร่วมค้า</w:t>
      </w:r>
      <w:r w:rsidRPr="00744476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A7A2F66" w14:textId="77777777" w:rsidR="00934E7C" w:rsidRPr="00374526" w:rsidRDefault="00934E7C" w:rsidP="00934E7C">
      <w:pPr>
        <w:pStyle w:val="Bo-Blankline"/>
        <w:ind w:left="0"/>
      </w:pPr>
    </w:p>
    <w:p w14:paraId="5C791825" w14:textId="586DE262" w:rsidR="00934E7C" w:rsidRDefault="00934E7C" w:rsidP="00934E7C">
      <w:pPr>
        <w:pStyle w:val="Bo-C1Content"/>
        <w:ind w:left="0"/>
      </w:pPr>
      <w:r>
        <w:rPr>
          <w:rFonts w:asciiTheme="majorBidi" w:hAnsiTheme="majorBidi" w:cstheme="majorBidi" w:hint="cs"/>
          <w:cs/>
          <w:lang w:val="en-US"/>
        </w:rPr>
        <w:t>การ</w:t>
      </w:r>
      <w:r w:rsidRPr="00744476">
        <w:rPr>
          <w:rFonts w:asciiTheme="majorBidi" w:hAnsiTheme="majorBidi" w:cstheme="majorBidi"/>
          <w:cs/>
          <w:lang w:val="en-US"/>
        </w:rPr>
        <w:t>ร่วม</w:t>
      </w:r>
      <w:r>
        <w:rPr>
          <w:rFonts w:asciiTheme="majorBidi" w:hAnsiTheme="majorBidi" w:cstheme="majorBidi" w:hint="cs"/>
          <w:cs/>
          <w:lang w:val="en-US"/>
        </w:rPr>
        <w:t>ค้า</w:t>
      </w:r>
      <w:r w:rsidRPr="00744476">
        <w:rPr>
          <w:rFonts w:asciiTheme="majorBidi" w:hAnsiTheme="majorBidi" w:cstheme="majorBidi"/>
          <w:cs/>
          <w:lang w:val="en-US"/>
        </w:rPr>
        <w:t>ของ</w:t>
      </w:r>
      <w:r w:rsidR="00657F29" w:rsidRPr="00657F29">
        <w:rPr>
          <w:rFonts w:asciiTheme="majorBidi" w:hAnsiTheme="majorBidi"/>
          <w:cs/>
          <w:lang w:val="en-US"/>
        </w:rPr>
        <w:t>กลุ่มบริษัทและบริษัท</w:t>
      </w:r>
      <w:r>
        <w:rPr>
          <w:rFonts w:hint="cs"/>
          <w:cs/>
        </w:rPr>
        <w:t>ดำเนินธุรกิจในประเทศไทย</w:t>
      </w:r>
    </w:p>
    <w:p w14:paraId="7B4F8506" w14:textId="77777777" w:rsidR="00934E7C" w:rsidRDefault="00934E7C">
      <w:pPr>
        <w:spacing w:line="240" w:lineRule="auto"/>
        <w:rPr>
          <w:cs/>
        </w:rPr>
        <w:sectPr w:rsidR="00934E7C" w:rsidSect="00934E7C">
          <w:headerReference w:type="default" r:id="rId13"/>
          <w:footerReference w:type="default" r:id="rId14"/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716AF9F1" w14:textId="2A045450" w:rsidR="00BB6F61" w:rsidRPr="00AD113D" w:rsidRDefault="00F356C1" w:rsidP="00934E7C">
      <w:pPr>
        <w:pStyle w:val="Caption"/>
        <w:ind w:left="567" w:hanging="567"/>
      </w:pPr>
      <w:r w:rsidRPr="00AD113D">
        <w:rPr>
          <w:cs/>
        </w:rPr>
        <w:lastRenderedPageBreak/>
        <w:t>ที่ดิน อาคารและอุปกรณ์</w:t>
      </w:r>
    </w:p>
    <w:p w14:paraId="7DE8446B" w14:textId="77777777" w:rsidR="00EB712A" w:rsidRPr="00AD113D" w:rsidRDefault="00EB712A" w:rsidP="008B5FE8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9"/>
        <w:gridCol w:w="861"/>
        <w:gridCol w:w="1530"/>
        <w:gridCol w:w="180"/>
        <w:gridCol w:w="1620"/>
      </w:tblGrid>
      <w:tr w:rsidR="00E31BBD" w:rsidRPr="00AD113D" w14:paraId="210F433D" w14:textId="77777777" w:rsidTr="007A7AC4">
        <w:trPr>
          <w:cantSplit/>
          <w:tblHeader/>
        </w:trPr>
        <w:tc>
          <w:tcPr>
            <w:tcW w:w="4989" w:type="dxa"/>
            <w:vAlign w:val="bottom"/>
          </w:tcPr>
          <w:p w14:paraId="6C7B4192" w14:textId="5C81BAD6" w:rsidR="00E31BBD" w:rsidRPr="00AD113D" w:rsidRDefault="00E31BBD" w:rsidP="007A7AC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AD1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14C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D1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14C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814C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C30F7D" w:rsidRPr="00AD11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AD1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C30F7D" w:rsidRPr="00AD1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861" w:type="dxa"/>
            <w:vAlign w:val="bottom"/>
          </w:tcPr>
          <w:p w14:paraId="4F8F618B" w14:textId="77777777" w:rsidR="00E31BBD" w:rsidRPr="00AD113D" w:rsidRDefault="00E31BBD" w:rsidP="007A7AC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A9DF3BA" w14:textId="2AF42695" w:rsidR="00E31BBD" w:rsidRPr="00AD113D" w:rsidRDefault="00E31BBD" w:rsidP="007A7AC4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11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D11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289C056E" w14:textId="77777777" w:rsidR="00E31BBD" w:rsidRPr="00AD113D" w:rsidRDefault="00E31BBD" w:rsidP="007A7AC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C631AFE" w14:textId="4D791A8B" w:rsidR="00E31BBD" w:rsidRPr="00AD113D" w:rsidRDefault="00E31BBD" w:rsidP="00657F29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  <w:r w:rsidRPr="00AD113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657F2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D113D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31BBD" w:rsidRPr="00AD113D" w14:paraId="7D76DEDD" w14:textId="77777777" w:rsidTr="007A7AC4">
        <w:trPr>
          <w:cantSplit/>
        </w:trPr>
        <w:tc>
          <w:tcPr>
            <w:tcW w:w="4989" w:type="dxa"/>
          </w:tcPr>
          <w:p w14:paraId="61934124" w14:textId="77777777" w:rsidR="00E31BBD" w:rsidRPr="00AD113D" w:rsidRDefault="00E31BBD" w:rsidP="007A7A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61" w:type="dxa"/>
          </w:tcPr>
          <w:p w14:paraId="6936F4F1" w14:textId="77777777" w:rsidR="00E31BBD" w:rsidRPr="00AD113D" w:rsidRDefault="00E31BBD" w:rsidP="007A7A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7C5FACD8" w14:textId="77777777" w:rsidR="00E31BBD" w:rsidRPr="00AD113D" w:rsidRDefault="00E31BBD" w:rsidP="007A7A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113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4256" w:rsidRPr="00AD113D" w14:paraId="313719EC" w14:textId="77777777" w:rsidTr="007A7AC4">
        <w:trPr>
          <w:cantSplit/>
        </w:trPr>
        <w:tc>
          <w:tcPr>
            <w:tcW w:w="4989" w:type="dxa"/>
          </w:tcPr>
          <w:p w14:paraId="24D0EB7E" w14:textId="033A62A3" w:rsidR="00854256" w:rsidRPr="00AD113D" w:rsidRDefault="00854256" w:rsidP="007A7A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13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61" w:type="dxa"/>
          </w:tcPr>
          <w:p w14:paraId="7DE6F7EB" w14:textId="77777777" w:rsidR="00854256" w:rsidRPr="00AD113D" w:rsidRDefault="00854256" w:rsidP="007A7A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C1E696" w14:textId="09813502" w:rsidR="00854256" w:rsidRPr="009A3216" w:rsidRDefault="00120D08" w:rsidP="009A3216">
            <w:pPr>
              <w:tabs>
                <w:tab w:val="decimal" w:pos="1360"/>
              </w:tabs>
              <w:spacing w:line="360" w:lineRule="exac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2,384,964</w:t>
            </w:r>
          </w:p>
        </w:tc>
        <w:tc>
          <w:tcPr>
            <w:tcW w:w="180" w:type="dxa"/>
          </w:tcPr>
          <w:p w14:paraId="49B7D7D7" w14:textId="77777777" w:rsidR="00854256" w:rsidRPr="00AD113D" w:rsidRDefault="00854256" w:rsidP="00C850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E03AA8" w14:textId="1D2B6CAA" w:rsidR="00854256" w:rsidRPr="009A3216" w:rsidRDefault="00120D08" w:rsidP="009A3216">
            <w:pPr>
              <w:tabs>
                <w:tab w:val="decimal" w:pos="1450"/>
              </w:tabs>
              <w:spacing w:line="360" w:lineRule="exact"/>
              <w:ind w:right="-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2,375,630</w:t>
            </w:r>
          </w:p>
        </w:tc>
      </w:tr>
      <w:tr w:rsidR="00657F29" w:rsidRPr="00AD113D" w14:paraId="2CCFAA2C" w14:textId="77777777" w:rsidTr="007A7AC4">
        <w:trPr>
          <w:cantSplit/>
        </w:trPr>
        <w:tc>
          <w:tcPr>
            <w:tcW w:w="4989" w:type="dxa"/>
          </w:tcPr>
          <w:p w14:paraId="57F7A9AF" w14:textId="043EFFCE" w:rsidR="00657F29" w:rsidRPr="00AD113D" w:rsidRDefault="00657F29" w:rsidP="007A7A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F29">
              <w:rPr>
                <w:rFonts w:asciiTheme="majorBidi" w:hAnsi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861" w:type="dxa"/>
          </w:tcPr>
          <w:p w14:paraId="53359230" w14:textId="77777777" w:rsidR="00657F29" w:rsidRPr="00AD113D" w:rsidRDefault="00657F29" w:rsidP="007A7A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9361FB1" w14:textId="4C086E71" w:rsidR="00657F29" w:rsidRPr="00AD113D" w:rsidRDefault="00120D08" w:rsidP="009A3216">
            <w:pPr>
              <w:tabs>
                <w:tab w:val="decimal" w:pos="1181"/>
              </w:tabs>
              <w:spacing w:line="240" w:lineRule="auto"/>
              <w:ind w:left="-58" w:right="-1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(952)</w:t>
            </w:r>
          </w:p>
        </w:tc>
        <w:tc>
          <w:tcPr>
            <w:tcW w:w="180" w:type="dxa"/>
          </w:tcPr>
          <w:p w14:paraId="3C6AA47D" w14:textId="77777777" w:rsidR="00657F29" w:rsidRPr="00AD113D" w:rsidRDefault="00657F29" w:rsidP="007A7A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2352B6C" w14:textId="7A948D4B" w:rsidR="00657F29" w:rsidRPr="009A3216" w:rsidRDefault="00120D08" w:rsidP="009A3216">
            <w:pPr>
              <w:tabs>
                <w:tab w:val="decimal" w:pos="1389"/>
              </w:tabs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(952)</w:t>
            </w:r>
          </w:p>
        </w:tc>
      </w:tr>
    </w:tbl>
    <w:p w14:paraId="3A35EBB6" w14:textId="77777777" w:rsidR="00E60F93" w:rsidRPr="00E60F93" w:rsidRDefault="00E60F93" w:rsidP="00E60F93">
      <w:pPr>
        <w:pStyle w:val="Bo-Blankline"/>
        <w:rPr>
          <w:sz w:val="30"/>
          <w:szCs w:val="30"/>
          <w:lang w:val="en-US"/>
        </w:rPr>
      </w:pPr>
    </w:p>
    <w:p w14:paraId="307EA841" w14:textId="00C5AACB" w:rsidR="00FC6716" w:rsidRPr="00AD113D" w:rsidRDefault="00FC6716" w:rsidP="00FC6716">
      <w:pPr>
        <w:pStyle w:val="Caption"/>
        <w:ind w:left="900" w:hanging="900"/>
      </w:pPr>
      <w:r w:rsidRPr="00AD113D">
        <w:rPr>
          <w:rFonts w:hint="cs"/>
          <w:cs/>
        </w:rPr>
        <w:t>หุ้นกู้</w:t>
      </w:r>
    </w:p>
    <w:p w14:paraId="3A708517" w14:textId="15A3BA97" w:rsidR="00E31BBD" w:rsidRPr="00AD113D" w:rsidRDefault="00E31BBD" w:rsidP="00C85015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39DF23" w14:textId="396D6BEF" w:rsidR="00E31BBD" w:rsidRPr="00646ACC" w:rsidRDefault="00E31BBD" w:rsidP="00E60F93">
      <w:pPr>
        <w:ind w:left="540" w:right="-3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D113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14C13">
        <w:rPr>
          <w:rFonts w:asciiTheme="majorBidi" w:hAnsiTheme="majorBidi" w:cstheme="majorBidi"/>
          <w:sz w:val="30"/>
          <w:szCs w:val="30"/>
        </w:rPr>
        <w:t>30</w:t>
      </w:r>
      <w:r w:rsidR="00C30F7D"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="00814C1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30F7D" w:rsidRPr="00AD11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113D">
        <w:rPr>
          <w:rFonts w:asciiTheme="majorBidi" w:hAnsiTheme="majorBidi" w:cstheme="majorBidi"/>
          <w:sz w:val="30"/>
          <w:szCs w:val="30"/>
        </w:rPr>
        <w:t>256</w:t>
      </w:r>
      <w:r w:rsidR="00C30F7D" w:rsidRPr="00AD113D">
        <w:rPr>
          <w:rFonts w:asciiTheme="majorBidi" w:hAnsiTheme="majorBidi" w:cstheme="majorBidi"/>
          <w:sz w:val="30"/>
          <w:szCs w:val="30"/>
        </w:rPr>
        <w:t>6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AD113D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AD113D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Pr="00AD113D">
        <w:rPr>
          <w:rFonts w:asciiTheme="majorBidi" w:hAnsiTheme="majorBidi" w:cstheme="majorBidi"/>
          <w:sz w:val="30"/>
          <w:szCs w:val="30"/>
        </w:rPr>
        <w:t xml:space="preserve">3 </w:t>
      </w:r>
      <w:r w:rsidRPr="00AD113D">
        <w:rPr>
          <w:rFonts w:asciiTheme="majorBidi" w:hAnsiTheme="majorBidi" w:cstheme="majorBidi"/>
          <w:sz w:val="30"/>
          <w:szCs w:val="30"/>
          <w:cs/>
        </w:rPr>
        <w:t>เดือน มูลค่ารวม</w:t>
      </w:r>
      <w:r w:rsidR="00010F8C">
        <w:rPr>
          <w:rFonts w:asciiTheme="majorBidi" w:hAnsiTheme="majorBidi" w:cstheme="majorBidi"/>
          <w:sz w:val="30"/>
          <w:szCs w:val="30"/>
        </w:rPr>
        <w:t xml:space="preserve"> </w:t>
      </w:r>
      <w:r w:rsidR="00E0601A">
        <w:rPr>
          <w:rFonts w:asciiTheme="majorBidi" w:hAnsiTheme="majorBidi" w:cstheme="majorBidi"/>
          <w:sz w:val="30"/>
          <w:szCs w:val="30"/>
        </w:rPr>
        <w:t>21,937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Pr="00AD113D">
        <w:rPr>
          <w:rFonts w:asciiTheme="majorBidi" w:hAnsiTheme="majorBidi" w:cstheme="majorBidi"/>
          <w:sz w:val="30"/>
          <w:szCs w:val="30"/>
          <w:cs/>
        </w:rPr>
        <w:t>ล้าน</w:t>
      </w:r>
      <w:r w:rsidRPr="008C2282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9D24CB" w:rsidRPr="008C228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10F8C" w:rsidRPr="008C2282">
        <w:rPr>
          <w:rFonts w:asciiTheme="majorBidi" w:hAnsiTheme="majorBidi" w:cstheme="majorBidi"/>
          <w:sz w:val="30"/>
          <w:szCs w:val="30"/>
        </w:rPr>
        <w:t xml:space="preserve"> </w:t>
      </w:r>
      <w:r w:rsidR="00E0601A" w:rsidRPr="008C2282">
        <w:rPr>
          <w:rFonts w:asciiTheme="majorBidi" w:hAnsiTheme="majorBidi" w:cstheme="majorBidi"/>
          <w:sz w:val="30"/>
          <w:szCs w:val="30"/>
        </w:rPr>
        <w:t>22,219</w:t>
      </w:r>
      <w:r w:rsidR="00010F8C" w:rsidRPr="00010F8C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010F8C">
        <w:rPr>
          <w:rFonts w:asciiTheme="majorBidi" w:hAnsiTheme="majorBidi" w:cstheme="majorBidi" w:hint="cs"/>
          <w:sz w:val="30"/>
          <w:szCs w:val="30"/>
          <w:cs/>
          <w:lang w:val="en-US"/>
        </w:rPr>
        <w:t>ล้าน</w:t>
      </w:r>
      <w:r w:rsidR="009D24CB" w:rsidRPr="00AD113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ตามลำดับ </w:t>
      </w:r>
      <w:r w:rsidRPr="00AD113D">
        <w:rPr>
          <w:rFonts w:asciiTheme="majorBidi" w:hAnsiTheme="majorBidi" w:cstheme="majorBidi"/>
          <w:sz w:val="30"/>
          <w:szCs w:val="30"/>
          <w:cs/>
        </w:rPr>
        <w:t>(</w:t>
      </w:r>
      <w:r w:rsidRPr="00AD113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AD113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D113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30F7D" w:rsidRPr="00AD113D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AD113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D537F">
        <w:rPr>
          <w:rFonts w:asciiTheme="majorBidi" w:hAnsiTheme="majorBidi" w:cstheme="majorBidi"/>
          <w:i/>
          <w:iCs/>
          <w:sz w:val="30"/>
          <w:szCs w:val="30"/>
        </w:rPr>
        <w:t xml:space="preserve"> 16,217</w:t>
      </w:r>
      <w:r w:rsidRPr="00AD113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D113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30F7D" w:rsidRPr="00AD113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24CB" w:rsidRPr="00AD113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ED537F">
        <w:rPr>
          <w:rFonts w:asciiTheme="majorBidi" w:hAnsiTheme="majorBidi" w:cstheme="majorBidi"/>
          <w:i/>
          <w:iCs/>
          <w:sz w:val="30"/>
          <w:szCs w:val="30"/>
        </w:rPr>
        <w:t>16,219</w:t>
      </w:r>
      <w:r w:rsidR="009D24CB" w:rsidRPr="00AD113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D24CB" w:rsidRPr="00AD113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24468A" w:rsidRPr="00AD113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9D24CB" w:rsidRPr="00AD113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</w:t>
      </w:r>
      <w:r w:rsidRPr="00AD113D">
        <w:rPr>
          <w:rFonts w:asciiTheme="majorBidi" w:hAnsiTheme="majorBidi" w:cstheme="majorBidi"/>
          <w:sz w:val="30"/>
          <w:szCs w:val="30"/>
          <w:cs/>
        </w:rPr>
        <w:t>) ดังนี้</w:t>
      </w:r>
    </w:p>
    <w:p w14:paraId="00DB5408" w14:textId="753FA602" w:rsidR="00E31BBD" w:rsidRDefault="00E31BBD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27"/>
        <w:gridCol w:w="793"/>
        <w:gridCol w:w="2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936"/>
      </w:tblGrid>
      <w:tr w:rsidR="00E60F93" w:rsidRPr="00744476" w14:paraId="01EE582E" w14:textId="77777777" w:rsidTr="00820C75">
        <w:tc>
          <w:tcPr>
            <w:tcW w:w="1727" w:type="dxa"/>
          </w:tcPr>
          <w:p w14:paraId="77189D53" w14:textId="77777777" w:rsidR="00E60F93" w:rsidRPr="00744476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06586C05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934C0D4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92" w:type="dxa"/>
            <w:gridSpan w:val="9"/>
          </w:tcPr>
          <w:p w14:paraId="47D643A8" w14:textId="73D96548" w:rsidR="00E60F93" w:rsidRPr="00532769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E60F93" w:rsidRPr="00744476" w14:paraId="01BC6821" w14:textId="77777777" w:rsidTr="00820C75">
        <w:tc>
          <w:tcPr>
            <w:tcW w:w="1727" w:type="dxa"/>
          </w:tcPr>
          <w:p w14:paraId="2FB98F83" w14:textId="77777777" w:rsidR="00E60F93" w:rsidRPr="00744476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7CC37446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150908C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0" w:type="dxa"/>
            <w:gridSpan w:val="5"/>
          </w:tcPr>
          <w:p w14:paraId="3AC63316" w14:textId="2247167A" w:rsidR="00E60F93" w:rsidRPr="00E31BBD" w:rsidRDefault="00814C1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E60F9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 w:rsidR="00E60F9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E60F93"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E60F93"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E60F93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E60F9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236" w:type="dxa"/>
          </w:tcPr>
          <w:p w14:paraId="60A29FF1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9DECF4B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53C35BEB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08AA20E3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E60F93" w:rsidRPr="00744476" w14:paraId="5ABD3BF0" w14:textId="77777777" w:rsidTr="00820C75">
        <w:tc>
          <w:tcPr>
            <w:tcW w:w="1727" w:type="dxa"/>
          </w:tcPr>
          <w:p w14:paraId="33F36E4A" w14:textId="77777777" w:rsidR="00E60F93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CDADE7C" w14:textId="77777777" w:rsidR="00E60F93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395FE1C" w14:textId="77777777" w:rsidR="00E60F93" w:rsidRPr="00744476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793" w:type="dxa"/>
          </w:tcPr>
          <w:p w14:paraId="7C424173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14D5CB58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68E6BE77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B5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270" w:type="dxa"/>
          </w:tcPr>
          <w:p w14:paraId="7725D0B7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0C4F57E" w14:textId="77777777" w:rsidR="00E60F93" w:rsidRPr="001E050E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F0AA3BD" w14:textId="77777777" w:rsidR="00E60F93" w:rsidRPr="00744476" w:rsidRDefault="00E60F93" w:rsidP="00820C7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6384FA4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95444F1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0E5CB9B" w14:textId="77777777" w:rsidR="00E60F93" w:rsidRPr="001E050E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6AC0F563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0792CF61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62A6BBF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4743802" w14:textId="77777777" w:rsidR="00E60F93" w:rsidRPr="001E050E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3995725A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3550C76E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6FF8D8A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4E5EB62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383D901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3428E35D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FA7451F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F138409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E60F93" w:rsidRPr="00744476" w14:paraId="2135AE0D" w14:textId="77777777" w:rsidTr="00820C75">
        <w:tc>
          <w:tcPr>
            <w:tcW w:w="1727" w:type="dxa"/>
          </w:tcPr>
          <w:p w14:paraId="28B14AF8" w14:textId="77777777" w:rsidR="00E60F93" w:rsidRPr="00744476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3495CB56" w14:textId="77777777" w:rsidR="00E60F93" w:rsidRPr="002E2B5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1A66167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870" w:type="dxa"/>
            <w:gridSpan w:val="5"/>
          </w:tcPr>
          <w:p w14:paraId="16F3B158" w14:textId="77777777" w:rsidR="00E60F93" w:rsidRPr="00532769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1DE73970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A934791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0F2D6344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5B45D628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A33CB" w:rsidRPr="00744476" w14:paraId="39ADEA3C" w14:textId="77777777" w:rsidTr="00820C75">
        <w:tc>
          <w:tcPr>
            <w:tcW w:w="1727" w:type="dxa"/>
          </w:tcPr>
          <w:p w14:paraId="2362E352" w14:textId="4FFBAFDD" w:rsidR="00CA33CB" w:rsidRPr="00744476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793" w:type="dxa"/>
          </w:tcPr>
          <w:p w14:paraId="23B775EA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0336387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E7E23DC" w14:textId="2962ADB8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328564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341855" w14:textId="49AF22FE" w:rsidR="00CA33CB" w:rsidRPr="00744476" w:rsidRDefault="00CA33CB" w:rsidP="00CA33CB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2A9647E7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512648" w14:textId="5EDE381F" w:rsidR="00CA33CB" w:rsidRPr="00744476" w:rsidRDefault="00CA33CB" w:rsidP="00CA33C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E368F4A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E2402BD" w14:textId="7DD655B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</w:p>
        </w:tc>
        <w:tc>
          <w:tcPr>
            <w:tcW w:w="236" w:type="dxa"/>
          </w:tcPr>
          <w:p w14:paraId="768A0C56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29082CDD" w14:textId="22A33FC0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CA33CB" w:rsidRPr="00744476" w14:paraId="333A437C" w14:textId="77777777" w:rsidTr="00820C75">
        <w:tc>
          <w:tcPr>
            <w:tcW w:w="1727" w:type="dxa"/>
          </w:tcPr>
          <w:p w14:paraId="5FFFD25E" w14:textId="7CA32DF0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</w:t>
            </w: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793" w:type="dxa"/>
          </w:tcPr>
          <w:p w14:paraId="7436406E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052A575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A2701D" w14:textId="0E1BF2E7" w:rsidR="00CA33CB" w:rsidRPr="00744476" w:rsidRDefault="00CA33CB" w:rsidP="00CA33CB">
            <w:pPr>
              <w:tabs>
                <w:tab w:val="decimal" w:pos="96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3BB3F6FB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16CAFD" w14:textId="61424223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75EA2E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A5CF3D" w14:textId="45F017B9" w:rsidR="00CA33CB" w:rsidRPr="00744476" w:rsidRDefault="00CA33CB" w:rsidP="00CA33C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590C308C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3AF5F73" w14:textId="6BD15C60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39ED8A88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68E84F62" w14:textId="59D1AE7B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6 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CA33CB" w:rsidRPr="00744476" w14:paraId="0182535D" w14:textId="77777777" w:rsidTr="00820C75">
        <w:tc>
          <w:tcPr>
            <w:tcW w:w="1727" w:type="dxa"/>
          </w:tcPr>
          <w:p w14:paraId="583A4B93" w14:textId="1B2652DD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พฤศจิกายน</w:t>
            </w: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793" w:type="dxa"/>
          </w:tcPr>
          <w:p w14:paraId="4F72318D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AE3BE52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E09304C" w14:textId="26CAFA56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8EABA7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5BE98D" w14:textId="53F27ED2" w:rsidR="00CA33CB" w:rsidRDefault="00CA33CB" w:rsidP="00CA33CB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361BB5CB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19FD71" w14:textId="18F8265E" w:rsidR="00CA33CB" w:rsidRDefault="00CA33CB" w:rsidP="00CA33C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601CC9F1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B7BFFFC" w14:textId="5C1F9C31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6F1853CA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13536625" w14:textId="43B7F923" w:rsidR="00CA33CB" w:rsidRPr="007726A1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 </w:t>
            </w: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CA33CB" w:rsidRPr="00744476" w14:paraId="1E1B74C1" w14:textId="77777777" w:rsidTr="00820C75">
        <w:tc>
          <w:tcPr>
            <w:tcW w:w="1727" w:type="dxa"/>
          </w:tcPr>
          <w:p w14:paraId="6C937F77" w14:textId="2845B9BC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793" w:type="dxa"/>
          </w:tcPr>
          <w:p w14:paraId="718DE9BE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C4D256B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6A15C66" w14:textId="02E4A318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62AFDC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017FF7" w14:textId="18517303" w:rsidR="00CA33CB" w:rsidRDefault="00CA33CB" w:rsidP="00CA33CB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70" w:type="dxa"/>
            <w:shd w:val="clear" w:color="auto" w:fill="auto"/>
          </w:tcPr>
          <w:p w14:paraId="5496CF91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A5C74B" w14:textId="07B602C7" w:rsidR="00CA33CB" w:rsidRDefault="00CA33CB" w:rsidP="00CA33C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36" w:type="dxa"/>
          </w:tcPr>
          <w:p w14:paraId="4ADB52E0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B0731EA" w14:textId="03DD9ECB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3E12D658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73B5BCDE" w14:textId="68217483" w:rsidR="00CA33CB" w:rsidRPr="007726A1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CA33CB" w:rsidRPr="00744476" w14:paraId="7703C56B" w14:textId="77777777" w:rsidTr="00820C75">
        <w:tc>
          <w:tcPr>
            <w:tcW w:w="1727" w:type="dxa"/>
          </w:tcPr>
          <w:p w14:paraId="6E80E521" w14:textId="3F1451B0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93" w:type="dxa"/>
          </w:tcPr>
          <w:p w14:paraId="61E3146E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F939A19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C8B9EA1" w14:textId="6C9537C0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514F65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5FA56A" w14:textId="3388A814" w:rsidR="00CA33CB" w:rsidRDefault="00CA33CB" w:rsidP="00CA33CB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7D59B789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E2EF7D" w14:textId="1CA4CD53" w:rsidR="00CA33CB" w:rsidRDefault="00CA33CB" w:rsidP="00CA33C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1E0A7DD5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38A0BC1" w14:textId="75D065F2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31F1A782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1EB3E924" w14:textId="607F0C86" w:rsidR="00CA33CB" w:rsidRPr="007726A1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CA33CB" w:rsidRPr="00744476" w14:paraId="27515D5A" w14:textId="77777777" w:rsidTr="00820C75">
        <w:tc>
          <w:tcPr>
            <w:tcW w:w="1727" w:type="dxa"/>
          </w:tcPr>
          <w:p w14:paraId="0A23591F" w14:textId="5364BE27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93" w:type="dxa"/>
          </w:tcPr>
          <w:p w14:paraId="091EB90E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AAE09CD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1BAF4C3" w14:textId="7965BC9F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4C96E8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4639B9" w14:textId="4F0206F0" w:rsidR="00CA33CB" w:rsidRDefault="00CA33CB" w:rsidP="00CA33CB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D3E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1E2126EE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DF3F31" w14:textId="1BD103AD" w:rsidR="00CA33CB" w:rsidRPr="00744476" w:rsidRDefault="00CA33CB" w:rsidP="00CA33C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278826A0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D3E8A4A" w14:textId="20B2E266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236" w:type="dxa"/>
          </w:tcPr>
          <w:p w14:paraId="534BFB45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24F35D5C" w14:textId="0F116664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CA33CB" w:rsidRPr="00744476" w14:paraId="49C96013" w14:textId="77777777" w:rsidTr="00820C75">
        <w:tc>
          <w:tcPr>
            <w:tcW w:w="1727" w:type="dxa"/>
          </w:tcPr>
          <w:p w14:paraId="777711BF" w14:textId="77777777" w:rsidR="00CA33CB" w:rsidRPr="0018344E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793" w:type="dxa"/>
          </w:tcPr>
          <w:p w14:paraId="2DF0B43D" w14:textId="7F7C4A20" w:rsidR="00CA33CB" w:rsidRPr="002E2B56" w:rsidRDefault="00BE0F1D" w:rsidP="00CA33CB">
            <w:pPr>
              <w:spacing w:line="240" w:lineRule="atLeast"/>
              <w:ind w:left="-130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10</w:t>
            </w:r>
          </w:p>
        </w:tc>
        <w:tc>
          <w:tcPr>
            <w:tcW w:w="270" w:type="dxa"/>
          </w:tcPr>
          <w:p w14:paraId="063F58B6" w14:textId="77777777" w:rsidR="00CA33CB" w:rsidRDefault="00CA33CB" w:rsidP="00CA33CB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AFBB5" w14:textId="05389DDB" w:rsidR="00CA33CB" w:rsidRPr="0018344E" w:rsidRDefault="00E0601A" w:rsidP="00CA33CB">
            <w:pPr>
              <w:tabs>
                <w:tab w:val="decimal" w:pos="96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3CD7346F" w14:textId="77777777" w:rsidR="00CA33CB" w:rsidRPr="0018344E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34C75" w14:textId="365B62B4" w:rsidR="00CA33CB" w:rsidRPr="00721122" w:rsidRDefault="00E0601A" w:rsidP="00CA33CB">
            <w:pPr>
              <w:tabs>
                <w:tab w:val="decimal" w:pos="87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18,936,600</w:t>
            </w:r>
          </w:p>
        </w:tc>
        <w:tc>
          <w:tcPr>
            <w:tcW w:w="270" w:type="dxa"/>
            <w:shd w:val="clear" w:color="auto" w:fill="auto"/>
          </w:tcPr>
          <w:p w14:paraId="4498FEF1" w14:textId="77777777" w:rsidR="00CA33CB" w:rsidRPr="00721122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9469B" w14:textId="0652A207" w:rsidR="00CA33CB" w:rsidRPr="00721122" w:rsidRDefault="00E0601A" w:rsidP="00CA33C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21,936,600</w:t>
            </w:r>
          </w:p>
        </w:tc>
        <w:tc>
          <w:tcPr>
            <w:tcW w:w="236" w:type="dxa"/>
          </w:tcPr>
          <w:p w14:paraId="13968719" w14:textId="77777777" w:rsidR="00CA33CB" w:rsidRPr="005964F0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10C974F2" w14:textId="77777777" w:rsidR="00CA33CB" w:rsidRPr="005964F0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1B98177F" w14:textId="77777777" w:rsidR="00CA33CB" w:rsidRPr="005964F0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936" w:type="dxa"/>
          </w:tcPr>
          <w:p w14:paraId="34CA23BA" w14:textId="77777777" w:rsidR="00CA33CB" w:rsidRPr="005964F0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25D086A0" w14:textId="4BC9712E" w:rsidR="00ED537F" w:rsidRDefault="00ED537F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07CF60" w14:textId="7C805822" w:rsidR="00371AD1" w:rsidRDefault="00371AD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27"/>
        <w:gridCol w:w="793"/>
        <w:gridCol w:w="2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936"/>
      </w:tblGrid>
      <w:tr w:rsidR="00E60F93" w:rsidRPr="00744476" w14:paraId="0F424828" w14:textId="77777777" w:rsidTr="00820C75">
        <w:tc>
          <w:tcPr>
            <w:tcW w:w="1727" w:type="dxa"/>
          </w:tcPr>
          <w:p w14:paraId="4EEDC9B2" w14:textId="77777777" w:rsidR="00E60F93" w:rsidRPr="00744476" w:rsidRDefault="00E60F93" w:rsidP="00820C75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135F90E7" w14:textId="77777777" w:rsidR="00E60F93" w:rsidRPr="00744476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446B33A" w14:textId="77777777" w:rsidR="00E60F93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92" w:type="dxa"/>
            <w:gridSpan w:val="9"/>
          </w:tcPr>
          <w:p w14:paraId="37569296" w14:textId="5A21E3A7" w:rsidR="00E60F93" w:rsidRPr="00532769" w:rsidRDefault="00E60F93" w:rsidP="00820C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1598C" w:rsidRPr="00744476" w14:paraId="48E02F9D" w14:textId="77777777" w:rsidTr="00820C75">
        <w:tc>
          <w:tcPr>
            <w:tcW w:w="1727" w:type="dxa"/>
          </w:tcPr>
          <w:p w14:paraId="7CD6DAD4" w14:textId="77777777" w:rsidR="00B1598C" w:rsidRPr="00744476" w:rsidRDefault="00B1598C" w:rsidP="00B1598C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5995EEF9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7FDBF50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0" w:type="dxa"/>
            <w:gridSpan w:val="5"/>
          </w:tcPr>
          <w:p w14:paraId="0CA15FBE" w14:textId="5616B1A6" w:rsidR="00B1598C" w:rsidRPr="00E31BBD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236" w:type="dxa"/>
          </w:tcPr>
          <w:p w14:paraId="25E2C348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076A7109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197F0B83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39E95EA2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B1598C" w:rsidRPr="00744476" w14:paraId="18C443E0" w14:textId="77777777" w:rsidTr="00820C75">
        <w:tc>
          <w:tcPr>
            <w:tcW w:w="1727" w:type="dxa"/>
          </w:tcPr>
          <w:p w14:paraId="5B8F6DCE" w14:textId="77777777" w:rsidR="00B1598C" w:rsidRDefault="00B1598C" w:rsidP="00B1598C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28745486" w14:textId="77777777" w:rsidR="00B1598C" w:rsidRDefault="00B1598C" w:rsidP="00B1598C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1DB669C" w14:textId="77777777" w:rsidR="00B1598C" w:rsidRPr="00744476" w:rsidRDefault="00B1598C" w:rsidP="00B1598C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793" w:type="dxa"/>
          </w:tcPr>
          <w:p w14:paraId="28FC1E8E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6B2CE3AF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34278FF6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B5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270" w:type="dxa"/>
          </w:tcPr>
          <w:p w14:paraId="6CCA8CAF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183F7E2" w14:textId="77777777" w:rsidR="00B1598C" w:rsidRPr="001E050E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2EC95891" w14:textId="77777777" w:rsidR="00B1598C" w:rsidRPr="00744476" w:rsidRDefault="00B1598C" w:rsidP="00B159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D5786BE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1D91F96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19D7B03" w14:textId="77777777" w:rsidR="00B1598C" w:rsidRPr="001E050E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3184DA70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50BCC4F1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4DC2B9D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D820C9D" w14:textId="77777777" w:rsidR="00B1598C" w:rsidRPr="001E050E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412AB023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1DB40509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E31E757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B84A980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B679CD8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40F8E25C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710BFBC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89860BE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B1598C" w:rsidRPr="00744476" w14:paraId="1A43B282" w14:textId="77777777" w:rsidTr="00820C75">
        <w:tc>
          <w:tcPr>
            <w:tcW w:w="1727" w:type="dxa"/>
          </w:tcPr>
          <w:p w14:paraId="3C6C9C9A" w14:textId="77777777" w:rsidR="00B1598C" w:rsidRPr="00744476" w:rsidRDefault="00B1598C" w:rsidP="00B1598C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2DC08A93" w14:textId="77777777" w:rsidR="00B1598C" w:rsidRPr="002E2B5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4E90FFF2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870" w:type="dxa"/>
            <w:gridSpan w:val="5"/>
          </w:tcPr>
          <w:p w14:paraId="2BB7B8E3" w14:textId="77777777" w:rsidR="00B1598C" w:rsidRPr="00532769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423CAB5D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2C86F2E4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5020E214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188DFD86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A33CB" w:rsidRPr="00744476" w14:paraId="5CB8D5EC" w14:textId="77777777" w:rsidTr="00820C75">
        <w:tc>
          <w:tcPr>
            <w:tcW w:w="1727" w:type="dxa"/>
          </w:tcPr>
          <w:p w14:paraId="3223DAE0" w14:textId="1985FE61" w:rsidR="00CA33CB" w:rsidRPr="00744476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793" w:type="dxa"/>
          </w:tcPr>
          <w:p w14:paraId="24909F50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B3C9508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E2E2CFF" w14:textId="75D3225D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10B5B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9D57EE" w14:textId="3FDA3109" w:rsidR="00CA33CB" w:rsidRPr="00744476" w:rsidRDefault="00CA33CB" w:rsidP="00CA33CB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2843364E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8716F1" w14:textId="30980BCC" w:rsidR="00CA33CB" w:rsidRPr="00744476" w:rsidRDefault="00CA33CB" w:rsidP="00CA33C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A87F5C4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CEC2E5A" w14:textId="2E887721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</w:p>
        </w:tc>
        <w:tc>
          <w:tcPr>
            <w:tcW w:w="236" w:type="dxa"/>
          </w:tcPr>
          <w:p w14:paraId="3BBB1DD8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1474B7B8" w14:textId="444EF3DF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CA33CB" w:rsidRPr="00744476" w14:paraId="6056E55D" w14:textId="77777777" w:rsidTr="00820C75">
        <w:tc>
          <w:tcPr>
            <w:tcW w:w="1727" w:type="dxa"/>
          </w:tcPr>
          <w:p w14:paraId="39F3B4E6" w14:textId="77817A38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</w:t>
            </w: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793" w:type="dxa"/>
          </w:tcPr>
          <w:p w14:paraId="556FA030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366139F7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AF97B1E" w14:textId="54096FAB" w:rsidR="00CA33CB" w:rsidRPr="00744476" w:rsidRDefault="00CA33CB" w:rsidP="00CA33CB">
            <w:pPr>
              <w:tabs>
                <w:tab w:val="decimal" w:pos="96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5FF50530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D4F3BA" w14:textId="090DD5CE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9718FC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0A66365" w14:textId="72CFFBC7" w:rsidR="00CA33CB" w:rsidRPr="00744476" w:rsidRDefault="00CA33CB" w:rsidP="00CA33C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3A401074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6C4083C" w14:textId="23EE8569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697CB452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701E956A" w14:textId="1080C6FE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6 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CA33CB" w:rsidRPr="00744476" w14:paraId="7E968AD6" w14:textId="77777777" w:rsidTr="00820C75">
        <w:tc>
          <w:tcPr>
            <w:tcW w:w="1727" w:type="dxa"/>
          </w:tcPr>
          <w:p w14:paraId="00AA0352" w14:textId="0ECABE02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พฤศจิกายน</w:t>
            </w: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793" w:type="dxa"/>
          </w:tcPr>
          <w:p w14:paraId="154E0ECC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E9A6FD0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5C083C0" w14:textId="2FFAE71F" w:rsidR="00CA33CB" w:rsidRPr="00744476" w:rsidRDefault="00CA33CB" w:rsidP="00CA33C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B1E50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16BA6E" w14:textId="47816468" w:rsidR="00CA33CB" w:rsidRPr="00744476" w:rsidRDefault="00CA33CB" w:rsidP="00CA33CB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43FADFDC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6AC2DB" w14:textId="49F5C2F2" w:rsidR="00CA33CB" w:rsidRPr="00744476" w:rsidRDefault="00CA33CB" w:rsidP="00CA33C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3CC20D6C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B89B51C" w14:textId="375EBA71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6CF5DAF2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2EDD65C9" w14:textId="4823556B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 </w:t>
            </w: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CA33CB" w:rsidRPr="00744476" w14:paraId="0C05479E" w14:textId="77777777" w:rsidTr="00820C75">
        <w:tc>
          <w:tcPr>
            <w:tcW w:w="1727" w:type="dxa"/>
          </w:tcPr>
          <w:p w14:paraId="3637DE30" w14:textId="12E81112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793" w:type="dxa"/>
          </w:tcPr>
          <w:p w14:paraId="1853B147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DC4C277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065289E" w14:textId="74449D98" w:rsidR="00CA33CB" w:rsidRPr="00744476" w:rsidRDefault="00CA33CB" w:rsidP="00CA33C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D429FD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5B9AAA" w14:textId="075ECEB4" w:rsidR="00CA33CB" w:rsidRPr="00744476" w:rsidRDefault="00CA33CB" w:rsidP="00CA33CB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74F6B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4</w:t>
            </w:r>
            <w:r w:rsidRPr="00F74F6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74F6B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695</w:t>
            </w:r>
            <w:r w:rsidRPr="00F74F6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74F6B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E4937BC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EC082E" w14:textId="5B2C73E1" w:rsidR="00CA33CB" w:rsidRPr="00744476" w:rsidRDefault="00CA33CB" w:rsidP="00CA33C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36" w:type="dxa"/>
          </w:tcPr>
          <w:p w14:paraId="2F02A13B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2F02A14" w14:textId="0E90D7F2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228B0C59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4B6565F5" w14:textId="65B90BDE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CA33CB" w:rsidRPr="00744476" w14:paraId="010D62CC" w14:textId="77777777" w:rsidTr="00820C75">
        <w:tc>
          <w:tcPr>
            <w:tcW w:w="1727" w:type="dxa"/>
          </w:tcPr>
          <w:p w14:paraId="362A3CF7" w14:textId="2BEA2358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</w:t>
            </w:r>
            <w:r w:rsidRPr="005D3A34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มกราคม </w:t>
            </w: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93" w:type="dxa"/>
          </w:tcPr>
          <w:p w14:paraId="0D71A7A0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C385B12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90AB959" w14:textId="53666A2F" w:rsidR="00CA33CB" w:rsidRPr="00744476" w:rsidRDefault="00CA33CB" w:rsidP="00CA33C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75762E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439D73" w14:textId="1B04790C" w:rsidR="00CA33CB" w:rsidRPr="00744476" w:rsidRDefault="00CA33CB" w:rsidP="00CA33CB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</w:t>
            </w: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40FC1D58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FE8745" w14:textId="15A49163" w:rsidR="00CA33CB" w:rsidRPr="00744476" w:rsidRDefault="00CA33CB" w:rsidP="00CA33C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</w:t>
            </w: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36" w:type="dxa"/>
          </w:tcPr>
          <w:p w14:paraId="199834CA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F2DF13C" w14:textId="07094341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208C926B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4BD9E405" w14:textId="0965D4E8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CA33CB" w:rsidRPr="00744476" w14:paraId="0FB1A9D2" w14:textId="77777777" w:rsidTr="00820C75">
        <w:tc>
          <w:tcPr>
            <w:tcW w:w="1727" w:type="dxa"/>
          </w:tcPr>
          <w:p w14:paraId="70592422" w14:textId="505AB5F1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</w:t>
            </w:r>
            <w:r w:rsidRPr="005D3A34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มกราคม </w:t>
            </w: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93" w:type="dxa"/>
          </w:tcPr>
          <w:p w14:paraId="26CC17E0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EBCB906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913146A" w14:textId="656A3624" w:rsidR="00CA33CB" w:rsidRDefault="00CA33CB" w:rsidP="00CA33C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02FC73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9BAEBA" w14:textId="36ABDF3E" w:rsidR="00CA33CB" w:rsidRDefault="00CA33CB" w:rsidP="00CA33CB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</w:t>
            </w: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648B0570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5C7ADF" w14:textId="7AA01108" w:rsidR="00CA33CB" w:rsidRPr="00744476" w:rsidRDefault="00CA33CB" w:rsidP="00CA33C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</w:t>
            </w: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36" w:type="dxa"/>
          </w:tcPr>
          <w:p w14:paraId="2AE2870B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F637627" w14:textId="22A575EA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236" w:type="dxa"/>
          </w:tcPr>
          <w:p w14:paraId="35B8A91C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83C6314" w14:textId="40A95D3C" w:rsidR="00CA33CB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B1598C" w:rsidRPr="00744476" w14:paraId="35FD5514" w14:textId="77777777" w:rsidTr="00477692">
        <w:tc>
          <w:tcPr>
            <w:tcW w:w="1727" w:type="dxa"/>
          </w:tcPr>
          <w:p w14:paraId="2DCC8F91" w14:textId="77777777" w:rsidR="00B1598C" w:rsidRPr="0018344E" w:rsidRDefault="00B1598C" w:rsidP="00B1598C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793" w:type="dxa"/>
            <w:shd w:val="clear" w:color="auto" w:fill="auto"/>
          </w:tcPr>
          <w:p w14:paraId="1BAC82F2" w14:textId="7C948678" w:rsidR="00B1598C" w:rsidRPr="002E2B56" w:rsidRDefault="00BE0F1D" w:rsidP="00B1598C">
            <w:pPr>
              <w:spacing w:line="240" w:lineRule="atLeast"/>
              <w:ind w:left="-130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10</w:t>
            </w:r>
          </w:p>
        </w:tc>
        <w:tc>
          <w:tcPr>
            <w:tcW w:w="270" w:type="dxa"/>
          </w:tcPr>
          <w:p w14:paraId="44284C84" w14:textId="77777777" w:rsidR="00B1598C" w:rsidRDefault="00B1598C" w:rsidP="00B1598C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C2C2F" w14:textId="0BF4A039" w:rsidR="00B1598C" w:rsidRPr="0018344E" w:rsidRDefault="00E0601A" w:rsidP="00B1598C">
            <w:pPr>
              <w:tabs>
                <w:tab w:val="decimal" w:pos="96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4307E4CF" w14:textId="77777777" w:rsidR="00B1598C" w:rsidRPr="0018344E" w:rsidRDefault="00B1598C" w:rsidP="00B1598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1BBF5" w14:textId="3AE993F2" w:rsidR="00B1598C" w:rsidRPr="00477692" w:rsidRDefault="00E0601A" w:rsidP="00B1598C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19,218,600</w:t>
            </w:r>
          </w:p>
        </w:tc>
        <w:tc>
          <w:tcPr>
            <w:tcW w:w="270" w:type="dxa"/>
            <w:shd w:val="clear" w:color="auto" w:fill="auto"/>
          </w:tcPr>
          <w:p w14:paraId="0EF468EB" w14:textId="77777777" w:rsidR="00B1598C" w:rsidRPr="00477692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9BAB7" w14:textId="25AC521D" w:rsidR="00B1598C" w:rsidRPr="00477692" w:rsidRDefault="00E0601A" w:rsidP="00B1598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22,218,600</w:t>
            </w:r>
          </w:p>
        </w:tc>
        <w:tc>
          <w:tcPr>
            <w:tcW w:w="236" w:type="dxa"/>
            <w:shd w:val="clear" w:color="auto" w:fill="auto"/>
          </w:tcPr>
          <w:p w14:paraId="602CD2EC" w14:textId="77777777" w:rsidR="00B1598C" w:rsidRPr="00477692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2A49CC6" w14:textId="77777777" w:rsidR="00B1598C" w:rsidRPr="00477692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</w:tcPr>
          <w:p w14:paraId="701F2720" w14:textId="77777777" w:rsidR="00B1598C" w:rsidRPr="005964F0" w:rsidRDefault="00B1598C" w:rsidP="00B1598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936" w:type="dxa"/>
          </w:tcPr>
          <w:p w14:paraId="762CF699" w14:textId="77777777" w:rsidR="00B1598C" w:rsidRPr="005964F0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62C21233" w14:textId="77777777" w:rsidR="00ED537F" w:rsidRPr="00CA33CB" w:rsidRDefault="00ED537F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CEBFDB" w14:textId="37329070" w:rsidR="00C21040" w:rsidRPr="00AD113D" w:rsidRDefault="005A0745" w:rsidP="00C50CF6">
      <w:pPr>
        <w:pStyle w:val="Caption"/>
      </w:pPr>
      <w:r w:rsidRPr="00AD113D">
        <w:rPr>
          <w:cs/>
        </w:rPr>
        <w:t>ส่วนงา</w:t>
      </w:r>
      <w:r w:rsidRPr="00AD113D">
        <w:rPr>
          <w:rFonts w:hint="cs"/>
          <w:cs/>
        </w:rPr>
        <w:t>น</w:t>
      </w:r>
      <w:r w:rsidR="006271EE" w:rsidRPr="00AD113D">
        <w:rPr>
          <w:rFonts w:hint="cs"/>
          <w:cs/>
        </w:rPr>
        <w:t>ดำเนินงาน</w:t>
      </w:r>
      <w:r w:rsidR="00606FE0" w:rsidRPr="00AD113D">
        <w:rPr>
          <w:rFonts w:hint="cs"/>
          <w:cs/>
        </w:rPr>
        <w:t>และการจำแนกรายได้</w:t>
      </w:r>
    </w:p>
    <w:p w14:paraId="0DA32EEB" w14:textId="77777777" w:rsidR="00C21040" w:rsidRPr="00CA33CB" w:rsidRDefault="00C21040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DD9E08" w14:textId="77777777" w:rsidR="00AD5237" w:rsidRPr="00331157" w:rsidRDefault="00AD5237" w:rsidP="00AD5237">
      <w:pPr>
        <w:pStyle w:val="Bo-Blankline"/>
        <w:jc w:val="thaiDistribute"/>
        <w:rPr>
          <w:sz w:val="30"/>
          <w:szCs w:val="30"/>
        </w:rPr>
      </w:pPr>
      <w:r w:rsidRPr="00331157">
        <w:rPr>
          <w:rFonts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sz w:val="30"/>
          <w:szCs w:val="30"/>
          <w:lang w:val="en-US"/>
        </w:rPr>
        <w:t xml:space="preserve">2 </w:t>
      </w:r>
      <w:r w:rsidRPr="00331157">
        <w:rPr>
          <w:rFonts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>
        <w:rPr>
          <w:rFonts w:hint="cs"/>
          <w:sz w:val="30"/>
          <w:szCs w:val="30"/>
          <w:cs/>
        </w:rPr>
        <w:t>ง</w:t>
      </w:r>
      <w:r w:rsidRPr="00331157">
        <w:rPr>
          <w:rFonts w:hint="cs"/>
          <w:sz w:val="30"/>
          <w:szCs w:val="30"/>
          <w:cs/>
        </w:rPr>
        <w:t>กลุ่มบริษัทโดยสรุปมีดังนี้</w:t>
      </w:r>
    </w:p>
    <w:p w14:paraId="48049583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E89F0C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612A951B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39A70F7D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0A10B7" w14:textId="77777777" w:rsidR="00AD5237" w:rsidRDefault="00AD5237" w:rsidP="00AD5237">
      <w:pPr>
        <w:pStyle w:val="Bo-Blankline"/>
        <w:jc w:val="thaiDistribute"/>
        <w:rPr>
          <w:sz w:val="30"/>
          <w:szCs w:val="30"/>
        </w:rPr>
      </w:pPr>
      <w:r w:rsidRPr="00D45A7E">
        <w:rPr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A3A14BB" w14:textId="77777777" w:rsidR="00CD37FD" w:rsidRPr="00CA33CB" w:rsidRDefault="00CD37FD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9EE897" w14:textId="77777777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</w:rPr>
      </w:pPr>
    </w:p>
    <w:p w14:paraId="1354FE67" w14:textId="3F612A41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AD113D" w:rsidSect="00934E7C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12CB92D0" w14:textId="7994E6B7" w:rsidR="0043318E" w:rsidRDefault="0043318E" w:rsidP="00EE75F6">
      <w:pPr>
        <w:pStyle w:val="Bo-Blankline"/>
      </w:pP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7"/>
        <w:gridCol w:w="1259"/>
        <w:gridCol w:w="293"/>
        <w:gridCol w:w="1326"/>
        <w:gridCol w:w="295"/>
        <w:gridCol w:w="1235"/>
        <w:gridCol w:w="271"/>
        <w:gridCol w:w="24"/>
        <w:gridCol w:w="1146"/>
        <w:gridCol w:w="295"/>
        <w:gridCol w:w="1235"/>
        <w:gridCol w:w="295"/>
        <w:gridCol w:w="1239"/>
        <w:gridCol w:w="295"/>
        <w:gridCol w:w="1325"/>
        <w:gridCol w:w="295"/>
        <w:gridCol w:w="1325"/>
      </w:tblGrid>
      <w:tr w:rsidR="001F0583" w:rsidRPr="00F2037A" w14:paraId="2770C78E" w14:textId="77777777" w:rsidTr="001F0583">
        <w:tc>
          <w:tcPr>
            <w:tcW w:w="2787" w:type="dxa"/>
            <w:shd w:val="clear" w:color="auto" w:fill="auto"/>
            <w:vAlign w:val="bottom"/>
          </w:tcPr>
          <w:p w14:paraId="51468F09" w14:textId="77777777" w:rsidR="001F0583" w:rsidRPr="00844EC7" w:rsidRDefault="001F0583" w:rsidP="00B5153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3" w:type="dxa"/>
            <w:gridSpan w:val="16"/>
            <w:shd w:val="clear" w:color="auto" w:fill="auto"/>
            <w:vAlign w:val="bottom"/>
          </w:tcPr>
          <w:p w14:paraId="1AEA3E9D" w14:textId="77777777" w:rsidR="001F0583" w:rsidRPr="00F2037A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0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0583" w:rsidRPr="00844EC7" w14:paraId="2B798B1C" w14:textId="77777777" w:rsidTr="001F0583">
        <w:tc>
          <w:tcPr>
            <w:tcW w:w="2787" w:type="dxa"/>
            <w:shd w:val="clear" w:color="auto" w:fill="auto"/>
            <w:vAlign w:val="bottom"/>
          </w:tcPr>
          <w:p w14:paraId="2CA4671B" w14:textId="4B3430E2" w:rsidR="001F0583" w:rsidRPr="00844EC7" w:rsidRDefault="001F0583" w:rsidP="00B51534">
            <w:pPr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856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878" w:type="dxa"/>
            <w:gridSpan w:val="3"/>
            <w:shd w:val="clear" w:color="auto" w:fill="auto"/>
            <w:vAlign w:val="bottom"/>
          </w:tcPr>
          <w:p w14:paraId="3A144C74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37C5C938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6" w:type="dxa"/>
            <w:gridSpan w:val="4"/>
            <w:shd w:val="clear" w:color="auto" w:fill="auto"/>
            <w:vAlign w:val="bottom"/>
          </w:tcPr>
          <w:p w14:paraId="39C54355" w14:textId="77777777" w:rsidR="001F0583" w:rsidRPr="0095749C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FB4F37C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bottom"/>
          </w:tcPr>
          <w:p w14:paraId="3BEDD38F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2DD9E3ED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5" w:type="dxa"/>
            <w:gridSpan w:val="3"/>
            <w:shd w:val="clear" w:color="auto" w:fill="auto"/>
            <w:vAlign w:val="bottom"/>
          </w:tcPr>
          <w:p w14:paraId="1B09BFCF" w14:textId="77777777" w:rsidR="001F0583" w:rsidRDefault="001F0583" w:rsidP="00B5153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60103154" w14:textId="77777777" w:rsidR="001F0583" w:rsidRDefault="001F0583" w:rsidP="00B5153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68414824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ภาษีเงินได้และค่าเสื่อมราคา</w:t>
            </w:r>
          </w:p>
        </w:tc>
      </w:tr>
      <w:tr w:rsidR="001F0583" w:rsidRPr="00844EC7" w14:paraId="3A593833" w14:textId="77777777" w:rsidTr="001F0583">
        <w:tc>
          <w:tcPr>
            <w:tcW w:w="2787" w:type="dxa"/>
            <w:shd w:val="clear" w:color="auto" w:fill="auto"/>
            <w:vAlign w:val="bottom"/>
          </w:tcPr>
          <w:p w14:paraId="70DA7893" w14:textId="120CD9DF" w:rsidR="001F0583" w:rsidRPr="00844EC7" w:rsidRDefault="001F0583" w:rsidP="00B51534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9856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9856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850A394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18A02821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33038C7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7BFF0C5F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028A8FCD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18BB658B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8335692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148CFE0D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7FFAF87C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A1B9CFD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70627E22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0D8DD198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4AE75C9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03E95107" w14:textId="77777777" w:rsidR="001F0583" w:rsidRPr="00844EC7" w:rsidRDefault="001F0583" w:rsidP="00B5153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8D62514" w14:textId="77777777" w:rsidR="001F0583" w:rsidRPr="00844EC7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1F0583" w:rsidRPr="0095749C" w14:paraId="7FD2E5AA" w14:textId="77777777" w:rsidTr="001F0583">
        <w:tc>
          <w:tcPr>
            <w:tcW w:w="2787" w:type="dxa"/>
            <w:shd w:val="clear" w:color="auto" w:fill="auto"/>
          </w:tcPr>
          <w:p w14:paraId="0BCDBE65" w14:textId="77777777" w:rsidR="001F0583" w:rsidRPr="00844EC7" w:rsidRDefault="001F0583" w:rsidP="00B5153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3" w:type="dxa"/>
            <w:gridSpan w:val="16"/>
            <w:shd w:val="clear" w:color="auto" w:fill="auto"/>
            <w:vAlign w:val="bottom"/>
          </w:tcPr>
          <w:p w14:paraId="6F0DCF34" w14:textId="77777777" w:rsidR="001F0583" w:rsidRPr="0095749C" w:rsidRDefault="001F0583" w:rsidP="00B5153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95749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5A21A1" w:rsidRPr="00844EC7" w14:paraId="2A67BDF8" w14:textId="77777777" w:rsidTr="00C05077">
        <w:tc>
          <w:tcPr>
            <w:tcW w:w="2787" w:type="dxa"/>
            <w:shd w:val="clear" w:color="auto" w:fill="auto"/>
            <w:vAlign w:val="center"/>
          </w:tcPr>
          <w:p w14:paraId="58C19AA0" w14:textId="77777777" w:rsidR="005A21A1" w:rsidRPr="00844EC7" w:rsidRDefault="005A21A1" w:rsidP="005A21A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1655CD4F" w14:textId="520A591C" w:rsidR="005A21A1" w:rsidRPr="00BF64E6" w:rsidRDefault="00943851" w:rsidP="005A21A1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5,564,216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74B219BA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F91E017" w14:textId="1471E7ED" w:rsidR="005A21A1" w:rsidRPr="00844EC7" w:rsidRDefault="005A21A1" w:rsidP="005A21A1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5,057,711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A4EC55F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4AF6A075" w14:textId="76D64448" w:rsidR="005A21A1" w:rsidRPr="0095749C" w:rsidRDefault="005A21A1" w:rsidP="005A21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2768543" w14:textId="77777777" w:rsidR="005A21A1" w:rsidRPr="0095749C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47E35699" w14:textId="77777777" w:rsidR="005A21A1" w:rsidRPr="0095749C" w:rsidRDefault="005A21A1" w:rsidP="005A21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777DFDC6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377D9F19" w14:textId="708512C6" w:rsidR="005A21A1" w:rsidRPr="00844EC7" w:rsidRDefault="00943851" w:rsidP="005A21A1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5,564,216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94D59D2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577BC207" w14:textId="771225B4" w:rsidR="005A21A1" w:rsidRPr="00844EC7" w:rsidRDefault="005A21A1" w:rsidP="005A21A1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5,057,711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1CF603B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BABA188" w14:textId="12DFC1B7" w:rsidR="00761D6E" w:rsidRPr="00844EC7" w:rsidRDefault="00943851" w:rsidP="00761D6E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2,542,</w:t>
            </w:r>
            <w:r w:rsidR="00761D6E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1260C00A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</w:tcPr>
          <w:p w14:paraId="24B40D1C" w14:textId="4B0BCDE2" w:rsidR="005A21A1" w:rsidRPr="00844EC7" w:rsidRDefault="005A21A1" w:rsidP="005A21A1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2,226,262</w:t>
            </w:r>
          </w:p>
        </w:tc>
      </w:tr>
      <w:tr w:rsidR="005A21A1" w:rsidRPr="00844EC7" w14:paraId="452EB3D0" w14:textId="77777777" w:rsidTr="00C05077">
        <w:tc>
          <w:tcPr>
            <w:tcW w:w="2787" w:type="dxa"/>
            <w:shd w:val="clear" w:color="auto" w:fill="auto"/>
            <w:vAlign w:val="center"/>
          </w:tcPr>
          <w:p w14:paraId="68EFA1EB" w14:textId="77777777" w:rsidR="005A21A1" w:rsidRPr="00844EC7" w:rsidRDefault="005A21A1" w:rsidP="005A21A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4C239182" w14:textId="0085875B" w:rsidR="005A21A1" w:rsidRPr="00BF64E6" w:rsidRDefault="00943851" w:rsidP="005A21A1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306,246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0B91F99A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7A214675" w14:textId="2188160D" w:rsidR="005A21A1" w:rsidRPr="00844EC7" w:rsidRDefault="005A21A1" w:rsidP="005A21A1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286,759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998FB93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CF82705" w14:textId="15067C90" w:rsidR="005A21A1" w:rsidRPr="0095749C" w:rsidRDefault="005A21A1" w:rsidP="005A21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6FDC4E1" w14:textId="77777777" w:rsidR="005A21A1" w:rsidRPr="0095749C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076D251" w14:textId="77777777" w:rsidR="005A21A1" w:rsidRPr="0095749C" w:rsidRDefault="005A21A1" w:rsidP="005A21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96F3A74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7B22437D" w14:textId="0D0A7C91" w:rsidR="005A21A1" w:rsidRPr="00844EC7" w:rsidRDefault="00943851" w:rsidP="005A21A1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306,246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C83F9F5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1E192D68" w14:textId="66658CFF" w:rsidR="005A21A1" w:rsidRPr="00844EC7" w:rsidRDefault="005A21A1" w:rsidP="005A21A1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286,759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6EFBCEE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62FE19B" w14:textId="3D301152" w:rsidR="005A21A1" w:rsidRPr="00844EC7" w:rsidRDefault="00943851" w:rsidP="005A21A1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(6,954)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5EEEDC6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</w:tcPr>
          <w:p w14:paraId="5A247F26" w14:textId="010172F1" w:rsidR="005A21A1" w:rsidRPr="00844EC7" w:rsidRDefault="005A21A1" w:rsidP="005A21A1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30,185</w:t>
            </w:r>
          </w:p>
        </w:tc>
      </w:tr>
      <w:tr w:rsidR="005A21A1" w:rsidRPr="00844EC7" w14:paraId="374560DA" w14:textId="77777777" w:rsidTr="00BF64E6">
        <w:tc>
          <w:tcPr>
            <w:tcW w:w="2787" w:type="dxa"/>
            <w:shd w:val="clear" w:color="auto" w:fill="auto"/>
            <w:vAlign w:val="center"/>
          </w:tcPr>
          <w:p w14:paraId="2BB518B1" w14:textId="77777777" w:rsidR="005A21A1" w:rsidRPr="00844EC7" w:rsidRDefault="005A21A1" w:rsidP="005A21A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8107E1" w14:textId="4AE0304A" w:rsidR="005A21A1" w:rsidRPr="00844EC7" w:rsidRDefault="00943851" w:rsidP="005A21A1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5,870,462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3A182AD0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F52DD" w14:textId="54C86BAD" w:rsidR="005A21A1" w:rsidRPr="00844EC7" w:rsidRDefault="005A21A1" w:rsidP="005A21A1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5,344,470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E8AD84D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8F104" w14:textId="34E56446" w:rsidR="005A21A1" w:rsidRPr="00FB6D05" w:rsidRDefault="005A21A1" w:rsidP="005A21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D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96307A2" w14:textId="77777777" w:rsidR="005A21A1" w:rsidRPr="0095749C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28C23F" w14:textId="77777777" w:rsidR="005A21A1" w:rsidRPr="0095749C" w:rsidRDefault="005A21A1" w:rsidP="005A21A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11B0B00C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5E88F0" w14:textId="00E0815C" w:rsidR="005A21A1" w:rsidRPr="00844EC7" w:rsidRDefault="00BE0F1D" w:rsidP="005A21A1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9438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,870,462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FB82B17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9EB46" w14:textId="6667505B" w:rsidR="005A21A1" w:rsidRPr="00844EC7" w:rsidRDefault="005A21A1" w:rsidP="005A21A1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5,344,470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FA38EB4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68B05" w14:textId="1535D9A2" w:rsidR="005A21A1" w:rsidRPr="00844EC7" w:rsidRDefault="00943851" w:rsidP="005A21A1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2,535,</w:t>
            </w:r>
            <w:r w:rsidR="00761D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288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03033EE" w14:textId="77777777" w:rsidR="005A21A1" w:rsidRPr="00844EC7" w:rsidRDefault="005A21A1" w:rsidP="005A21A1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507B5" w14:textId="22DD3B93" w:rsidR="005A21A1" w:rsidRPr="00844EC7" w:rsidRDefault="005A21A1" w:rsidP="005A21A1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2,256,447</w:t>
            </w:r>
          </w:p>
        </w:tc>
      </w:tr>
      <w:tr w:rsidR="00985677" w:rsidRPr="00216B61" w14:paraId="4088140D" w14:textId="77777777" w:rsidTr="001F0583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7BA16A93" w14:textId="77777777" w:rsidR="00985677" w:rsidRPr="00FF0171" w:rsidRDefault="00985677" w:rsidP="0098567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7A82925E" w14:textId="77777777" w:rsidR="00985677" w:rsidRPr="00844EC7" w:rsidRDefault="00985677" w:rsidP="0098567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7E3621D9" w14:textId="77777777" w:rsidR="00985677" w:rsidRPr="00844EC7" w:rsidRDefault="00985677" w:rsidP="0098567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7DBD6BDA" w14:textId="77777777" w:rsidR="00985677" w:rsidRPr="00844EC7" w:rsidRDefault="00985677" w:rsidP="0098567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6DF8B4B" w14:textId="77777777" w:rsidR="00985677" w:rsidRPr="00844EC7" w:rsidRDefault="00985677" w:rsidP="0098567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8EFBB40" w14:textId="77777777" w:rsidR="00985677" w:rsidRPr="00844EC7" w:rsidRDefault="00985677" w:rsidP="0098567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FEF5B86" w14:textId="77777777" w:rsidR="00985677" w:rsidRPr="00844EC7" w:rsidRDefault="00985677" w:rsidP="0098567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C96CBEA" w14:textId="77777777" w:rsidR="00985677" w:rsidRPr="00844EC7" w:rsidRDefault="00985677" w:rsidP="0098567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019BE99" w14:textId="77777777" w:rsidR="00985677" w:rsidRPr="00844EC7" w:rsidRDefault="00985677" w:rsidP="0098567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6B1F7AF" w14:textId="77777777" w:rsidR="00985677" w:rsidRPr="00844EC7" w:rsidRDefault="00985677" w:rsidP="0098567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477B10B" w14:textId="77777777" w:rsidR="00985677" w:rsidRPr="00844EC7" w:rsidRDefault="00985677" w:rsidP="0098567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4ECFBCE0" w14:textId="77777777" w:rsidR="00985677" w:rsidRPr="00844EC7" w:rsidRDefault="00985677" w:rsidP="0098567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28DBAF7" w14:textId="77777777" w:rsidR="00985677" w:rsidRPr="00844EC7" w:rsidRDefault="00985677" w:rsidP="0098567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A442F" w14:textId="77777777" w:rsidR="00985677" w:rsidRPr="00216B61" w:rsidRDefault="00985677" w:rsidP="00985677">
            <w:pPr>
              <w:pStyle w:val="Ang15"/>
              <w:tabs>
                <w:tab w:val="decimal" w:pos="1116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5626B097" w14:textId="77777777" w:rsidR="00985677" w:rsidRPr="00216B61" w:rsidRDefault="00985677" w:rsidP="0098567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171D1" w14:textId="77777777" w:rsidR="00985677" w:rsidRPr="00216B61" w:rsidRDefault="00985677" w:rsidP="00985677">
            <w:pPr>
              <w:pStyle w:val="Ang15"/>
              <w:tabs>
                <w:tab w:val="decimal" w:pos="1110"/>
              </w:tabs>
              <w:ind w:left="-112" w:right="-88"/>
              <w:jc w:val="left"/>
              <w:rPr>
                <w:b/>
                <w:bCs/>
                <w:cs/>
                <w:lang w:val="en-US"/>
              </w:rPr>
            </w:pPr>
          </w:p>
        </w:tc>
      </w:tr>
      <w:tr w:rsidR="00F91F3C" w:rsidRPr="00504FD8" w14:paraId="789EE04A" w14:textId="77777777" w:rsidTr="000563ED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3F76083F" w14:textId="77777777" w:rsidR="00F91F3C" w:rsidRPr="00FF0171" w:rsidRDefault="00F91F3C" w:rsidP="00F91F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2E272457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2EA9F413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90547E8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AA4624D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3F5C07B4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8A0552A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49EFFEC1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70D0B6E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6A7C4237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3C052E38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DCAE5F3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5BE45951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6243618C" w14:textId="6DA78525" w:rsidR="00F91F3C" w:rsidRPr="00B66BA6" w:rsidRDefault="00943851" w:rsidP="00F91F3C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(42,986)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E0231FE" w14:textId="77777777" w:rsidR="00F91F3C" w:rsidRPr="00451E6D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544B9F6" w14:textId="601EC2E5" w:rsidR="00F91F3C" w:rsidRPr="00504FD8" w:rsidRDefault="00F91F3C" w:rsidP="00F91F3C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(40,457)</w:t>
            </w:r>
          </w:p>
        </w:tc>
      </w:tr>
      <w:tr w:rsidR="00F91F3C" w:rsidRPr="00504FD8" w14:paraId="691DD5DB" w14:textId="77777777" w:rsidTr="000F6E29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020F737E" w14:textId="77777777" w:rsidR="00F91F3C" w:rsidRPr="00FF0171" w:rsidRDefault="00F91F3C" w:rsidP="00F91F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25CE5EF3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791D5044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749D3630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E34C872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59FAA4BD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F8ED301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2541C03B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6785C71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327F400E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56C92D3B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7ED90998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7521243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392E5" w14:textId="78EC238E" w:rsidR="00F91F3C" w:rsidRPr="000056EC" w:rsidRDefault="00943851" w:rsidP="00F91F3C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(503,098)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02772D04" w14:textId="77777777" w:rsidR="00F91F3C" w:rsidRPr="00451E6D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3106B36B" w14:textId="67ED0A53" w:rsidR="00F91F3C" w:rsidRPr="00504FD8" w:rsidRDefault="00F91F3C" w:rsidP="00F91F3C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(494,464)</w:t>
            </w:r>
          </w:p>
        </w:tc>
      </w:tr>
      <w:tr w:rsidR="00F91F3C" w:rsidRPr="00504FD8" w14:paraId="73569C1D" w14:textId="77777777" w:rsidTr="000056EC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3F698B87" w14:textId="597F7D4A" w:rsidR="00F91F3C" w:rsidRPr="00FF0171" w:rsidRDefault="00F91F3C" w:rsidP="00F91F3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4F1A9588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49E753EE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A8B9CEA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90F9379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15997A54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BF6952C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7DC59CB6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2119E941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7A163542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1060C3A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00FF29A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EDAB625" w14:textId="77777777" w:rsidR="00F91F3C" w:rsidRPr="00844EC7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8A65C2" w14:textId="2EDF981D" w:rsidR="00F91F3C" w:rsidRPr="000056EC" w:rsidRDefault="00ED0D48" w:rsidP="00F91F3C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1,989,</w:t>
            </w:r>
            <w:r w:rsidR="00761D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204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36EA5C9" w14:textId="77777777" w:rsidR="00F91F3C" w:rsidRPr="00451E6D" w:rsidRDefault="00F91F3C" w:rsidP="00F91F3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DACF7B" w14:textId="4768F666" w:rsidR="00F91F3C" w:rsidRPr="001F0583" w:rsidRDefault="00F91F3C" w:rsidP="00F91F3C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1,721,526</w:t>
            </w:r>
          </w:p>
        </w:tc>
      </w:tr>
    </w:tbl>
    <w:p w14:paraId="62C8CF06" w14:textId="3164B42C"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14:paraId="2A125217" w14:textId="68CDD569" w:rsidR="00FF0171" w:rsidRPr="005C5069" w:rsidRDefault="00FF0171" w:rsidP="00AD5237">
      <w:pPr>
        <w:ind w:right="-450"/>
        <w:jc w:val="thaiDistribute"/>
        <w:rPr>
          <w:rFonts w:ascii="Angsana New" w:hAnsi="Angsana New"/>
          <w:sz w:val="30"/>
          <w:szCs w:val="30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774E0A">
        <w:rPr>
          <w:rFonts w:ascii="Angsana New" w:hAnsi="Angsana New"/>
          <w:spacing w:val="4"/>
          <w:sz w:val="30"/>
          <w:szCs w:val="30"/>
          <w:cs/>
        </w:rPr>
        <w:t>และจังหวะเวลาในการรับรู้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4050DBB5" w14:textId="77777777"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14:paraId="79097568" w14:textId="77777777" w:rsidR="00FC7D90" w:rsidRDefault="00FC7D90" w:rsidP="00C21040">
      <w:pPr>
        <w:rPr>
          <w:lang w:val="en-US"/>
        </w:rPr>
        <w:sectPr w:rsidR="00FC7D90" w:rsidSect="000056EC">
          <w:headerReference w:type="default" r:id="rId15"/>
          <w:footerReference w:type="default" r:id="rId16"/>
          <w:pgSz w:w="16834" w:h="11909" w:orient="landscape" w:code="9"/>
          <w:pgMar w:top="1166" w:right="1267" w:bottom="1152" w:left="1166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28"/>
        <w:gridCol w:w="804"/>
        <w:gridCol w:w="268"/>
        <w:gridCol w:w="1512"/>
        <w:gridCol w:w="268"/>
        <w:gridCol w:w="1502"/>
      </w:tblGrid>
      <w:tr w:rsidR="00FF0171" w:rsidRPr="00A518AA" w14:paraId="08183A80" w14:textId="77777777" w:rsidTr="00985677">
        <w:tc>
          <w:tcPr>
            <w:tcW w:w="4828" w:type="dxa"/>
            <w:shd w:val="clear" w:color="auto" w:fill="auto"/>
          </w:tcPr>
          <w:p w14:paraId="59BD9C0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5A16FFA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F5B487E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2BF8EFE7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0171" w:rsidRPr="00A518AA" w14:paraId="65ECEBE8" w14:textId="77777777" w:rsidTr="00985677">
        <w:tc>
          <w:tcPr>
            <w:tcW w:w="4828" w:type="dxa"/>
            <w:shd w:val="clear" w:color="auto" w:fill="auto"/>
          </w:tcPr>
          <w:p w14:paraId="24890237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3726B6E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44456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4D26D602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985677" w:rsidRPr="00A518AA" w14:paraId="0E67DEC5" w14:textId="77777777" w:rsidTr="00985677">
        <w:tc>
          <w:tcPr>
            <w:tcW w:w="4828" w:type="dxa"/>
            <w:shd w:val="clear" w:color="auto" w:fill="auto"/>
          </w:tcPr>
          <w:p w14:paraId="4D2313AC" w14:textId="71D69A68" w:rsidR="00985677" w:rsidRPr="00A518AA" w:rsidRDefault="00985677" w:rsidP="0098567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04" w:type="dxa"/>
            <w:shd w:val="clear" w:color="auto" w:fill="auto"/>
          </w:tcPr>
          <w:p w14:paraId="55B69901" w14:textId="77777777" w:rsidR="00985677" w:rsidRPr="00A518AA" w:rsidRDefault="00985677" w:rsidP="0098567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918AE4D" w14:textId="77777777" w:rsidR="00985677" w:rsidRPr="00A518AA" w:rsidRDefault="00985677" w:rsidP="0098567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22E3B23E" w14:textId="223D4D02" w:rsidR="00985677" w:rsidRPr="00A518AA" w:rsidRDefault="00985677" w:rsidP="0098567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  <w:shd w:val="clear" w:color="auto" w:fill="auto"/>
          </w:tcPr>
          <w:p w14:paraId="1439A814" w14:textId="77777777" w:rsidR="00985677" w:rsidRPr="00A518AA" w:rsidRDefault="00985677" w:rsidP="009856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2F1B98C" w14:textId="78612C9A" w:rsidR="00985677" w:rsidRPr="00A518AA" w:rsidRDefault="00985677" w:rsidP="0098567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985677" w:rsidRPr="00A518AA" w14:paraId="0D16D095" w14:textId="77777777" w:rsidTr="00985677">
        <w:tc>
          <w:tcPr>
            <w:tcW w:w="4828" w:type="dxa"/>
            <w:shd w:val="clear" w:color="auto" w:fill="auto"/>
          </w:tcPr>
          <w:p w14:paraId="41D9D3CE" w14:textId="77777777" w:rsidR="00985677" w:rsidRPr="00A518AA" w:rsidRDefault="00985677" w:rsidP="0098567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5C9F6512" w14:textId="77777777" w:rsidR="00985677" w:rsidRPr="00A518AA" w:rsidRDefault="00985677" w:rsidP="0098567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9F53835" w14:textId="77777777" w:rsidR="00985677" w:rsidRPr="00A518AA" w:rsidRDefault="00985677" w:rsidP="0098567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7F7A2CD4" w14:textId="77777777" w:rsidR="00985677" w:rsidRPr="00A518AA" w:rsidRDefault="00985677" w:rsidP="0098567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85677" w:rsidRPr="00A518AA" w14:paraId="25481871" w14:textId="77777777" w:rsidTr="00985677">
        <w:tc>
          <w:tcPr>
            <w:tcW w:w="4828" w:type="dxa"/>
            <w:shd w:val="clear" w:color="auto" w:fill="auto"/>
            <w:vAlign w:val="center"/>
          </w:tcPr>
          <w:p w14:paraId="3F4C9881" w14:textId="77777777" w:rsidR="00985677" w:rsidRPr="00A518AA" w:rsidRDefault="00985677" w:rsidP="009856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4" w:type="dxa"/>
            <w:shd w:val="clear" w:color="auto" w:fill="auto"/>
          </w:tcPr>
          <w:p w14:paraId="7883656D" w14:textId="77777777" w:rsidR="00985677" w:rsidRPr="00A518AA" w:rsidRDefault="00985677" w:rsidP="0098567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D6FB42" w14:textId="77777777" w:rsidR="00985677" w:rsidRPr="00A518AA" w:rsidRDefault="00985677" w:rsidP="0098567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49720C23" w14:textId="550B749E" w:rsidR="00985677" w:rsidRPr="00A518AA" w:rsidRDefault="00761D6E" w:rsidP="00985677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2,007,457</w:t>
            </w:r>
          </w:p>
        </w:tc>
        <w:tc>
          <w:tcPr>
            <w:tcW w:w="268" w:type="dxa"/>
            <w:shd w:val="clear" w:color="auto" w:fill="auto"/>
          </w:tcPr>
          <w:p w14:paraId="3748698A" w14:textId="77777777" w:rsidR="00985677" w:rsidRPr="00A518AA" w:rsidRDefault="00985677" w:rsidP="00985677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005B044" w14:textId="59AF8710" w:rsidR="00985677" w:rsidRPr="00A518AA" w:rsidRDefault="00985677" w:rsidP="00985677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1,701,253</w:t>
            </w:r>
          </w:p>
        </w:tc>
      </w:tr>
      <w:tr w:rsidR="00985677" w:rsidRPr="00A518AA" w14:paraId="1B40B213" w14:textId="77777777" w:rsidTr="00985677">
        <w:tc>
          <w:tcPr>
            <w:tcW w:w="4828" w:type="dxa"/>
            <w:shd w:val="clear" w:color="auto" w:fill="auto"/>
            <w:vAlign w:val="center"/>
          </w:tcPr>
          <w:p w14:paraId="59DE64B7" w14:textId="77777777" w:rsidR="00985677" w:rsidRPr="00A518AA" w:rsidRDefault="00985677" w:rsidP="009856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4" w:type="dxa"/>
            <w:shd w:val="clear" w:color="auto" w:fill="auto"/>
          </w:tcPr>
          <w:p w14:paraId="43CAAD20" w14:textId="77777777" w:rsidR="00985677" w:rsidRPr="00A518AA" w:rsidRDefault="00985677" w:rsidP="0098567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1608D00" w14:textId="77777777" w:rsidR="00985677" w:rsidRPr="00A518AA" w:rsidRDefault="00985677" w:rsidP="0098567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000E13D1" w14:textId="4AAF6627" w:rsidR="00985677" w:rsidRPr="00A518AA" w:rsidRDefault="00943851" w:rsidP="00985677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(18,253)</w:t>
            </w:r>
          </w:p>
        </w:tc>
        <w:tc>
          <w:tcPr>
            <w:tcW w:w="268" w:type="dxa"/>
            <w:shd w:val="clear" w:color="auto" w:fill="auto"/>
          </w:tcPr>
          <w:p w14:paraId="371AF219" w14:textId="77777777" w:rsidR="00985677" w:rsidRPr="00A518AA" w:rsidRDefault="00985677" w:rsidP="00985677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1FC67344" w14:textId="71121178" w:rsidR="00985677" w:rsidRPr="00A518AA" w:rsidRDefault="00985677" w:rsidP="00985677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20,273</w:t>
            </w:r>
          </w:p>
        </w:tc>
      </w:tr>
      <w:tr w:rsidR="00985677" w:rsidRPr="00A518AA" w14:paraId="79B38F1A" w14:textId="77777777" w:rsidTr="00985677">
        <w:tc>
          <w:tcPr>
            <w:tcW w:w="4828" w:type="dxa"/>
            <w:shd w:val="clear" w:color="auto" w:fill="auto"/>
          </w:tcPr>
          <w:p w14:paraId="1BFC497D" w14:textId="77777777" w:rsidR="00985677" w:rsidRPr="00A518AA" w:rsidRDefault="00985677" w:rsidP="0098567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4" w:type="dxa"/>
            <w:shd w:val="clear" w:color="auto" w:fill="auto"/>
          </w:tcPr>
          <w:p w14:paraId="389BF7EF" w14:textId="77777777" w:rsidR="00985677" w:rsidRPr="00A518AA" w:rsidRDefault="00985677" w:rsidP="0098567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2835627" w14:textId="77777777" w:rsidR="00985677" w:rsidRPr="00A518AA" w:rsidRDefault="00985677" w:rsidP="0098567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38CF734" w14:textId="1E05577C" w:rsidR="00985677" w:rsidRPr="00A518AA" w:rsidRDefault="00ED0D48" w:rsidP="00985677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1,989,</w:t>
            </w:r>
            <w:r w:rsidR="00761D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68" w:type="dxa"/>
            <w:shd w:val="clear" w:color="auto" w:fill="auto"/>
          </w:tcPr>
          <w:p w14:paraId="21F441FC" w14:textId="77777777" w:rsidR="00985677" w:rsidRPr="00A518AA" w:rsidRDefault="00985677" w:rsidP="00985677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2942DF3" w14:textId="5BAA2902" w:rsidR="00985677" w:rsidRPr="00A518AA" w:rsidRDefault="00985677" w:rsidP="00985677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1,721,526</w:t>
            </w:r>
          </w:p>
        </w:tc>
      </w:tr>
      <w:tr w:rsidR="00985677" w:rsidRPr="00A518AA" w14:paraId="1ABC1C86" w14:textId="77777777" w:rsidTr="00985677">
        <w:tc>
          <w:tcPr>
            <w:tcW w:w="4828" w:type="dxa"/>
            <w:shd w:val="clear" w:color="auto" w:fill="auto"/>
            <w:vAlign w:val="center"/>
          </w:tcPr>
          <w:p w14:paraId="7885D1C0" w14:textId="77777777" w:rsidR="00985677" w:rsidRPr="00A518AA" w:rsidRDefault="00985677" w:rsidP="0098567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4" w:type="dxa"/>
            <w:shd w:val="clear" w:color="auto" w:fill="auto"/>
          </w:tcPr>
          <w:p w14:paraId="40CCB5F3" w14:textId="77777777" w:rsidR="00985677" w:rsidRPr="00A518AA" w:rsidRDefault="00985677" w:rsidP="0098567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86D0738" w14:textId="77777777" w:rsidR="00985677" w:rsidRPr="00A518AA" w:rsidRDefault="00985677" w:rsidP="0098567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59BA9DF3" w14:textId="776B7597" w:rsidR="00985677" w:rsidRPr="00A518AA" w:rsidRDefault="00ED0D48" w:rsidP="0098567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74A4C5D" w14:textId="77777777" w:rsidR="00985677" w:rsidRPr="00A518AA" w:rsidRDefault="00985677" w:rsidP="00985677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8608ADE" w14:textId="170FB5F0" w:rsidR="00985677" w:rsidRPr="00A518AA" w:rsidRDefault="00985677" w:rsidP="0098567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5677" w:rsidRPr="00A518AA" w14:paraId="2963CF92" w14:textId="77777777" w:rsidTr="00985677">
        <w:trPr>
          <w:trHeight w:val="415"/>
        </w:trPr>
        <w:tc>
          <w:tcPr>
            <w:tcW w:w="4828" w:type="dxa"/>
            <w:shd w:val="clear" w:color="auto" w:fill="auto"/>
          </w:tcPr>
          <w:p w14:paraId="3D9F0B29" w14:textId="417F9099" w:rsidR="00985677" w:rsidRPr="00A518AA" w:rsidRDefault="00985677" w:rsidP="0098567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804" w:type="dxa"/>
            <w:shd w:val="clear" w:color="auto" w:fill="auto"/>
          </w:tcPr>
          <w:p w14:paraId="197BEC81" w14:textId="77777777" w:rsidR="00985677" w:rsidRPr="00A518AA" w:rsidRDefault="00985677" w:rsidP="0098567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22CC4B7" w14:textId="77777777" w:rsidR="00985677" w:rsidRPr="00A518AA" w:rsidRDefault="00985677" w:rsidP="0098567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36EA1" w14:textId="792CAB41" w:rsidR="00985677" w:rsidRPr="00A518AA" w:rsidRDefault="00ED0D48" w:rsidP="00985677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1,989,</w:t>
            </w:r>
            <w:r w:rsidR="00761D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68" w:type="dxa"/>
            <w:shd w:val="clear" w:color="auto" w:fill="auto"/>
          </w:tcPr>
          <w:p w14:paraId="2F3801A3" w14:textId="77777777" w:rsidR="00985677" w:rsidRPr="00A518AA" w:rsidRDefault="00985677" w:rsidP="00985677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39A51" w14:textId="779B212C" w:rsidR="00985677" w:rsidRPr="00A518AA" w:rsidRDefault="00985677" w:rsidP="00985677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1,721,526</w:t>
            </w:r>
          </w:p>
        </w:tc>
      </w:tr>
    </w:tbl>
    <w:p w14:paraId="0E9FC4F6" w14:textId="77777777" w:rsidR="00FF0171" w:rsidRPr="000056EC" w:rsidRDefault="00FF0171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AEA21FF" w14:textId="48F0CDB3" w:rsidR="005A69E3" w:rsidRPr="00A518AA" w:rsidRDefault="005A69E3" w:rsidP="00A518A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A518AA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36FE612B" w:rsidR="001B3E66" w:rsidRPr="000056EC" w:rsidRDefault="001B3E66" w:rsidP="00A518AA">
      <w:pPr>
        <w:pStyle w:val="Bo-Blankline"/>
        <w:rPr>
          <w:sz w:val="30"/>
          <w:szCs w:val="30"/>
        </w:rPr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4770"/>
        <w:gridCol w:w="810"/>
        <w:gridCol w:w="270"/>
        <w:gridCol w:w="1530"/>
        <w:gridCol w:w="234"/>
        <w:gridCol w:w="1570"/>
      </w:tblGrid>
      <w:tr w:rsidR="00A857CC" w:rsidRPr="00A518AA" w14:paraId="440583A7" w14:textId="77777777" w:rsidTr="00BB4D00">
        <w:tc>
          <w:tcPr>
            <w:tcW w:w="4770" w:type="dxa"/>
            <w:shd w:val="clear" w:color="auto" w:fill="auto"/>
          </w:tcPr>
          <w:p w14:paraId="673FAF1B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12D8936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F58D66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  <w:shd w:val="clear" w:color="auto" w:fill="auto"/>
          </w:tcPr>
          <w:p w14:paraId="593E3F0C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A857CC" w:rsidRPr="00A518AA" w14:paraId="39256E12" w14:textId="77777777" w:rsidTr="00BB4D00">
        <w:trPr>
          <w:trHeight w:val="317"/>
        </w:trPr>
        <w:tc>
          <w:tcPr>
            <w:tcW w:w="4770" w:type="dxa"/>
            <w:shd w:val="clear" w:color="auto" w:fill="auto"/>
          </w:tcPr>
          <w:p w14:paraId="229884C5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2A5102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729298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06E9508" w14:textId="59938D13" w:rsidR="00A857CC" w:rsidRPr="00A518AA" w:rsidRDefault="00985677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857CC"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4" w:type="dxa"/>
            <w:shd w:val="clear" w:color="auto" w:fill="auto"/>
          </w:tcPr>
          <w:p w14:paraId="2D581626" w14:textId="77777777" w:rsidR="00A857CC" w:rsidRPr="00A518AA" w:rsidRDefault="00A857CC" w:rsidP="00A518A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275669CC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18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857CC" w:rsidRPr="00A518AA" w14:paraId="6D751FF5" w14:textId="77777777" w:rsidTr="00BB4D00">
        <w:trPr>
          <w:trHeight w:val="317"/>
        </w:trPr>
        <w:tc>
          <w:tcPr>
            <w:tcW w:w="4770" w:type="dxa"/>
            <w:shd w:val="clear" w:color="auto" w:fill="auto"/>
          </w:tcPr>
          <w:p w14:paraId="6BFC7826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F9A369A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2D81E4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EDD00C3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4" w:type="dxa"/>
            <w:shd w:val="clear" w:color="auto" w:fill="auto"/>
          </w:tcPr>
          <w:p w14:paraId="2F731920" w14:textId="77777777" w:rsidR="00A857CC" w:rsidRPr="00A518AA" w:rsidRDefault="00A857CC" w:rsidP="00A518A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6D97A3D5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A857CC" w:rsidRPr="00A518AA" w14:paraId="2BC98F6D" w14:textId="77777777" w:rsidTr="00BB4D00">
        <w:tc>
          <w:tcPr>
            <w:tcW w:w="4770" w:type="dxa"/>
            <w:shd w:val="clear" w:color="auto" w:fill="auto"/>
          </w:tcPr>
          <w:p w14:paraId="4157E454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3DF3AC3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DE394A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  <w:shd w:val="clear" w:color="auto" w:fill="auto"/>
          </w:tcPr>
          <w:p w14:paraId="39487552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857CC" w:rsidRPr="00A518AA" w14:paraId="57B5E31D" w14:textId="77777777" w:rsidTr="004F3A62">
        <w:tc>
          <w:tcPr>
            <w:tcW w:w="4770" w:type="dxa"/>
            <w:shd w:val="clear" w:color="auto" w:fill="auto"/>
            <w:vAlign w:val="center"/>
          </w:tcPr>
          <w:p w14:paraId="6E900AC2" w14:textId="77777777" w:rsidR="00A857CC" w:rsidRPr="00A518AA" w:rsidRDefault="00A857CC" w:rsidP="00A518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26F99D3A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119183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A082775" w14:textId="6A5B42D0" w:rsidR="00A857CC" w:rsidRPr="00A518AA" w:rsidRDefault="00943851" w:rsidP="00BB4D00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50,022,320</w:t>
            </w:r>
          </w:p>
        </w:tc>
        <w:tc>
          <w:tcPr>
            <w:tcW w:w="234" w:type="dxa"/>
            <w:shd w:val="clear" w:color="auto" w:fill="auto"/>
          </w:tcPr>
          <w:p w14:paraId="15DE7751" w14:textId="77777777" w:rsidR="00A857CC" w:rsidRPr="00A518AA" w:rsidRDefault="00A857CC" w:rsidP="00A518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129420AA" w14:textId="77777777" w:rsidR="00A857CC" w:rsidRPr="00A518AA" w:rsidRDefault="00A857CC" w:rsidP="00BB4D00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46,493,705</w:t>
            </w:r>
          </w:p>
        </w:tc>
      </w:tr>
      <w:tr w:rsidR="00A857CC" w:rsidRPr="00A518AA" w14:paraId="39810740" w14:textId="77777777" w:rsidTr="004F3A62">
        <w:tc>
          <w:tcPr>
            <w:tcW w:w="4770" w:type="dxa"/>
            <w:shd w:val="clear" w:color="auto" w:fill="auto"/>
            <w:vAlign w:val="center"/>
          </w:tcPr>
          <w:p w14:paraId="77D6A2B4" w14:textId="77777777" w:rsidR="00A857CC" w:rsidRPr="00A518AA" w:rsidRDefault="00A857CC" w:rsidP="00A518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10" w:type="dxa"/>
            <w:shd w:val="clear" w:color="auto" w:fill="auto"/>
          </w:tcPr>
          <w:p w14:paraId="002CC510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90990E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64C884D" w14:textId="285CCCFC" w:rsidR="00A857CC" w:rsidRPr="00A518AA" w:rsidRDefault="00943851" w:rsidP="00BB4D00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78,775</w:t>
            </w:r>
          </w:p>
        </w:tc>
        <w:tc>
          <w:tcPr>
            <w:tcW w:w="234" w:type="dxa"/>
            <w:shd w:val="clear" w:color="auto" w:fill="auto"/>
          </w:tcPr>
          <w:p w14:paraId="5115CE82" w14:textId="77777777" w:rsidR="00A857CC" w:rsidRPr="00A518AA" w:rsidRDefault="00A857CC" w:rsidP="00A518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4CA03794" w14:textId="77777777" w:rsidR="00A857CC" w:rsidRPr="00A518AA" w:rsidRDefault="00A857CC" w:rsidP="00BB4D00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77,590</w:t>
            </w:r>
          </w:p>
        </w:tc>
      </w:tr>
      <w:tr w:rsidR="00A857CC" w:rsidRPr="00A518AA" w14:paraId="1DE5843F" w14:textId="77777777" w:rsidTr="004F3A62">
        <w:tc>
          <w:tcPr>
            <w:tcW w:w="4770" w:type="dxa"/>
            <w:shd w:val="clear" w:color="auto" w:fill="auto"/>
          </w:tcPr>
          <w:p w14:paraId="25FFFDF7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8BEACCB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F7CD32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7F51E" w14:textId="191A51B1" w:rsidR="00A857CC" w:rsidRPr="00A518AA" w:rsidRDefault="00943851" w:rsidP="00BB4D00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50,101,095</w:t>
            </w:r>
          </w:p>
        </w:tc>
        <w:tc>
          <w:tcPr>
            <w:tcW w:w="234" w:type="dxa"/>
            <w:shd w:val="clear" w:color="auto" w:fill="auto"/>
          </w:tcPr>
          <w:p w14:paraId="00D366C7" w14:textId="77777777" w:rsidR="00A857CC" w:rsidRPr="00A518AA" w:rsidRDefault="00A857CC" w:rsidP="00A518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AA2D4" w14:textId="77777777" w:rsidR="00A857CC" w:rsidRPr="00A518AA" w:rsidRDefault="00A857CC" w:rsidP="00BB4D00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46,571,295</w:t>
            </w:r>
          </w:p>
        </w:tc>
      </w:tr>
      <w:tr w:rsidR="00A857CC" w:rsidRPr="00A518AA" w14:paraId="3F443051" w14:textId="77777777" w:rsidTr="004F3A62">
        <w:tc>
          <w:tcPr>
            <w:tcW w:w="4770" w:type="dxa"/>
            <w:shd w:val="clear" w:color="auto" w:fill="auto"/>
          </w:tcPr>
          <w:p w14:paraId="090F330A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2725CB6B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F997F8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7E59A" w14:textId="41799484" w:rsidR="00A857CC" w:rsidRPr="00A518AA" w:rsidRDefault="00943851" w:rsidP="00BB4D00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6,898,379</w:t>
            </w:r>
          </w:p>
        </w:tc>
        <w:tc>
          <w:tcPr>
            <w:tcW w:w="234" w:type="dxa"/>
            <w:shd w:val="clear" w:color="auto" w:fill="auto"/>
          </w:tcPr>
          <w:p w14:paraId="42401CFC" w14:textId="77777777" w:rsidR="00A857CC" w:rsidRPr="00A518AA" w:rsidRDefault="00A857CC" w:rsidP="00A518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4D9CC" w14:textId="77777777" w:rsidR="00A857CC" w:rsidRPr="00A518AA" w:rsidRDefault="00A857CC" w:rsidP="00BB4D00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4,008,078</w:t>
            </w:r>
          </w:p>
        </w:tc>
      </w:tr>
      <w:tr w:rsidR="00A857CC" w:rsidRPr="00A518AA" w14:paraId="5C5B93B5" w14:textId="77777777" w:rsidTr="00BB4D00">
        <w:tc>
          <w:tcPr>
            <w:tcW w:w="4770" w:type="dxa"/>
            <w:shd w:val="clear" w:color="auto" w:fill="auto"/>
          </w:tcPr>
          <w:p w14:paraId="35FE58A9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799C1EF0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5BCB54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945651" w14:textId="5EA929EC" w:rsidR="00A857CC" w:rsidRPr="00A518AA" w:rsidRDefault="00ED0D48" w:rsidP="00BB4D00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56,999,474</w:t>
            </w:r>
          </w:p>
        </w:tc>
        <w:tc>
          <w:tcPr>
            <w:tcW w:w="234" w:type="dxa"/>
            <w:shd w:val="clear" w:color="auto" w:fill="auto"/>
          </w:tcPr>
          <w:p w14:paraId="1EC0448F" w14:textId="77777777" w:rsidR="00A857CC" w:rsidRPr="00A518AA" w:rsidRDefault="00A857CC" w:rsidP="00A518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12E156" w14:textId="77777777" w:rsidR="00A857CC" w:rsidRPr="00A518AA" w:rsidRDefault="00A857CC" w:rsidP="00BB4D00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50,579,373</w:t>
            </w:r>
          </w:p>
        </w:tc>
      </w:tr>
    </w:tbl>
    <w:p w14:paraId="282A0CAE" w14:textId="728843B7" w:rsidR="000056EC" w:rsidRDefault="000056EC" w:rsidP="00A518AA">
      <w:pPr>
        <w:pStyle w:val="Caption"/>
        <w:numPr>
          <w:ilvl w:val="0"/>
          <w:numId w:val="0"/>
        </w:numPr>
        <w:ind w:left="567"/>
        <w:rPr>
          <w:sz w:val="24"/>
          <w:szCs w:val="24"/>
        </w:rPr>
      </w:pPr>
    </w:p>
    <w:p w14:paraId="709AB106" w14:textId="77777777" w:rsidR="000056EC" w:rsidRDefault="000056EC" w:rsidP="000056EC">
      <w:pPr>
        <w:pStyle w:val="Caption"/>
        <w:numPr>
          <w:ilvl w:val="0"/>
          <w:numId w:val="0"/>
        </w:numPr>
        <w:ind w:left="567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br w:type="page"/>
      </w:r>
    </w:p>
    <w:p w14:paraId="3AFAA421" w14:textId="478A0B82" w:rsidR="00834296" w:rsidRDefault="00834296" w:rsidP="006E00CD">
      <w:pPr>
        <w:pStyle w:val="Caption"/>
        <w:ind w:left="567" w:hanging="567"/>
      </w:pPr>
      <w:r>
        <w:rPr>
          <w:rFonts w:hint="cs"/>
          <w:cs/>
        </w:rPr>
        <w:lastRenderedPageBreak/>
        <w:t>ภาษีเงินได้</w:t>
      </w:r>
    </w:p>
    <w:p w14:paraId="15E85232" w14:textId="0CA60516" w:rsidR="00834296" w:rsidRPr="00834296" w:rsidRDefault="00834296" w:rsidP="00834296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DDF4F8" w14:textId="3826AFC5" w:rsidR="00120D08" w:rsidRDefault="00834296" w:rsidP="00120D08">
      <w:pPr>
        <w:pStyle w:val="Ang15"/>
        <w:rPr>
          <w:lang w:val="en-US"/>
        </w:rPr>
      </w:pPr>
      <w:r w:rsidRPr="00AE0BB7">
        <w:rPr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AE0BB7">
        <w:rPr>
          <w:spacing w:val="-2"/>
          <w:cs/>
          <w:lang w:val="en-US"/>
        </w:rPr>
        <w:t>แท้จริงรวมของกลุ่มบริษัทและบริษัทในการดำเนินงานต่อเนื่องเป็นระยะเวลา</w:t>
      </w:r>
      <w:r>
        <w:rPr>
          <w:rFonts w:hint="cs"/>
          <w:spacing w:val="-2"/>
          <w:cs/>
          <w:lang w:val="en-US"/>
        </w:rPr>
        <w:t>หก</w:t>
      </w:r>
      <w:r w:rsidRPr="00AE0BB7">
        <w:rPr>
          <w:spacing w:val="-2"/>
          <w:cs/>
          <w:lang w:val="en-US"/>
        </w:rPr>
        <w:t xml:space="preserve">เดือนสิ้นสุดวันที่ </w:t>
      </w:r>
      <w:r>
        <w:rPr>
          <w:spacing w:val="-2"/>
          <w:lang w:val="en-US"/>
        </w:rPr>
        <w:t xml:space="preserve">30 </w:t>
      </w:r>
      <w:r>
        <w:rPr>
          <w:rFonts w:hint="cs"/>
          <w:spacing w:val="-2"/>
          <w:cs/>
          <w:lang w:val="en-US"/>
        </w:rPr>
        <w:t>มิถุนายน</w:t>
      </w:r>
      <w:r w:rsidRPr="00AE0BB7">
        <w:rPr>
          <w:spacing w:val="-2"/>
          <w:cs/>
          <w:lang w:val="en-US"/>
        </w:rPr>
        <w:t xml:space="preserve"> </w:t>
      </w:r>
      <w:r w:rsidRPr="00AE0BB7">
        <w:rPr>
          <w:spacing w:val="-2"/>
          <w:lang w:val="en-US"/>
        </w:rPr>
        <w:t>256</w:t>
      </w:r>
      <w:r>
        <w:rPr>
          <w:spacing w:val="-2"/>
          <w:lang w:val="en-US"/>
        </w:rPr>
        <w:t>6</w:t>
      </w:r>
      <w:r w:rsidRPr="00AE0BB7">
        <w:rPr>
          <w:spacing w:val="-2"/>
          <w:lang w:val="en-US"/>
        </w:rPr>
        <w:t xml:space="preserve"> </w:t>
      </w:r>
      <w:r w:rsidRPr="00AE0BB7">
        <w:rPr>
          <w:cs/>
          <w:lang w:val="en-US"/>
        </w:rPr>
        <w:t>คือร้อยละ</w:t>
      </w:r>
      <w:r w:rsidR="00ED0D48">
        <w:rPr>
          <w:lang w:val="en-US"/>
        </w:rPr>
        <w:t xml:space="preserve"> 0.4</w:t>
      </w:r>
      <w:r w:rsidRPr="00AE0BB7">
        <w:rPr>
          <w:cs/>
          <w:lang w:val="en-US"/>
        </w:rPr>
        <w:t xml:space="preserve"> และ </w:t>
      </w:r>
      <w:r w:rsidR="00ED0D48">
        <w:rPr>
          <w:lang w:val="en-US"/>
        </w:rPr>
        <w:t>0.4</w:t>
      </w:r>
      <w:r>
        <w:rPr>
          <w:lang w:val="en-US"/>
        </w:rPr>
        <w:t xml:space="preserve"> </w:t>
      </w:r>
      <w:r w:rsidRPr="00AE0BB7">
        <w:rPr>
          <w:cs/>
          <w:lang w:val="en-US"/>
        </w:rPr>
        <w:t xml:space="preserve">ตามลำดับ </w:t>
      </w:r>
      <w:r w:rsidRPr="00A9302F">
        <w:rPr>
          <w:i/>
          <w:iCs/>
          <w:cs/>
          <w:lang w:val="en-US"/>
        </w:rPr>
        <w:t>(</w:t>
      </w:r>
      <w:r>
        <w:rPr>
          <w:i/>
          <w:iCs/>
          <w:lang w:val="en-US"/>
        </w:rPr>
        <w:t>30</w:t>
      </w:r>
      <w:r>
        <w:rPr>
          <w:rFonts w:hint="cs"/>
          <w:i/>
          <w:iCs/>
          <w:cs/>
          <w:lang w:val="en-US"/>
        </w:rPr>
        <w:t xml:space="preserve"> มิถุนายน</w:t>
      </w:r>
      <w:r w:rsidRPr="00A9302F">
        <w:rPr>
          <w:i/>
          <w:iCs/>
          <w:cs/>
          <w:lang w:val="en-US"/>
        </w:rPr>
        <w:t xml:space="preserve"> </w:t>
      </w:r>
      <w:r w:rsidRPr="00A9302F">
        <w:rPr>
          <w:i/>
          <w:iCs/>
          <w:lang w:val="en-US"/>
        </w:rPr>
        <w:t>256</w:t>
      </w:r>
      <w:r>
        <w:rPr>
          <w:i/>
          <w:iCs/>
          <w:lang w:val="en-US"/>
        </w:rPr>
        <w:t>5</w:t>
      </w:r>
      <w:r w:rsidRPr="00A9302F">
        <w:rPr>
          <w:i/>
          <w:iCs/>
          <w:lang w:val="en-US"/>
        </w:rPr>
        <w:t xml:space="preserve">: </w:t>
      </w:r>
      <w:r w:rsidRPr="00A9302F">
        <w:rPr>
          <w:i/>
          <w:iCs/>
          <w:cs/>
          <w:lang w:val="en-US"/>
        </w:rPr>
        <w:t xml:space="preserve">ร้อยละ </w:t>
      </w:r>
      <w:r w:rsidR="0045476D">
        <w:rPr>
          <w:i/>
          <w:iCs/>
          <w:lang w:val="en-US"/>
        </w:rPr>
        <w:t>0.7</w:t>
      </w:r>
      <w:r w:rsidRPr="00A9302F">
        <w:rPr>
          <w:i/>
          <w:iCs/>
          <w:cs/>
          <w:lang w:val="en-US"/>
        </w:rPr>
        <w:t xml:space="preserve"> และ </w:t>
      </w:r>
      <w:r w:rsidR="0045476D">
        <w:rPr>
          <w:i/>
          <w:iCs/>
          <w:lang w:val="en-US"/>
        </w:rPr>
        <w:t>0.7</w:t>
      </w:r>
      <w:r w:rsidRPr="00A9302F">
        <w:rPr>
          <w:i/>
          <w:iCs/>
          <w:cs/>
          <w:lang w:val="en-US"/>
        </w:rPr>
        <w:t xml:space="preserve"> ตามลำดับ)</w:t>
      </w:r>
      <w:r w:rsidRPr="00AE0BB7">
        <w:rPr>
          <w:cs/>
          <w:lang w:val="en-US"/>
        </w:rPr>
        <w:t xml:space="preserve"> การเปลี่ยนแปลงในอัตราภาษีเงินได้ที่แท้จริงมีสาเหตุหลักจา</w:t>
      </w:r>
      <w:r w:rsidR="00120D08">
        <w:rPr>
          <w:rFonts w:hint="cs"/>
          <w:cs/>
          <w:lang w:val="en-US"/>
        </w:rPr>
        <w:t>ก</w:t>
      </w:r>
      <w:r w:rsidR="00ED0D48">
        <w:rPr>
          <w:rFonts w:hint="cs"/>
          <w:cs/>
          <w:lang w:val="en-US"/>
        </w:rPr>
        <w:t xml:space="preserve">สิทธิพิเศษทางภาษีภายใต้พระราชกฤษฎีกาฉบับที่ </w:t>
      </w:r>
      <w:r w:rsidR="00ED0D48">
        <w:rPr>
          <w:lang w:val="en-US"/>
        </w:rPr>
        <w:t xml:space="preserve">604 </w:t>
      </w:r>
      <w:r w:rsidR="00ED0D48">
        <w:rPr>
          <w:rFonts w:hint="cs"/>
          <w:cs/>
          <w:lang w:val="en-US"/>
        </w:rPr>
        <w:t xml:space="preserve">และฉบับที่ </w:t>
      </w:r>
      <w:r w:rsidR="00ED0D48">
        <w:rPr>
          <w:lang w:val="en-US"/>
        </w:rPr>
        <w:t>642</w:t>
      </w:r>
      <w:r w:rsidR="00ED0D48">
        <w:rPr>
          <w:rFonts w:hint="cs"/>
          <w:cs/>
          <w:lang w:val="en-US"/>
        </w:rPr>
        <w:t xml:space="preserve"> และรายจ่ายที่มีสิทธิหักได้เพิ่มขึ้น</w:t>
      </w:r>
      <w:r w:rsidR="00120D08">
        <w:rPr>
          <w:lang w:val="en-US"/>
        </w:rPr>
        <w:t xml:space="preserve"> </w:t>
      </w:r>
    </w:p>
    <w:p w14:paraId="599FD86A" w14:textId="77777777" w:rsidR="00120D08" w:rsidRPr="00834296" w:rsidRDefault="00120D08" w:rsidP="00120D08">
      <w:pPr>
        <w:pStyle w:val="Ang15"/>
        <w:ind w:left="0"/>
        <w:rPr>
          <w:lang w:val="en-US"/>
        </w:rPr>
      </w:pPr>
    </w:p>
    <w:p w14:paraId="2E84BDA0" w14:textId="20DF8B95" w:rsidR="00581076" w:rsidRDefault="00DD66D2" w:rsidP="006E00CD">
      <w:pPr>
        <w:pStyle w:val="Caption"/>
        <w:ind w:left="567" w:hanging="567"/>
      </w:pPr>
      <w:r>
        <w:rPr>
          <w:rFonts w:hint="cs"/>
          <w:cs/>
        </w:rPr>
        <w:t>เงินปันผล</w:t>
      </w:r>
    </w:p>
    <w:p w14:paraId="1664EA77" w14:textId="77777777" w:rsidR="0056153A" w:rsidRPr="0056153A" w:rsidRDefault="0056153A" w:rsidP="0056153A">
      <w:pPr>
        <w:rPr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00"/>
        <w:gridCol w:w="1800"/>
        <w:gridCol w:w="1260"/>
        <w:gridCol w:w="990"/>
      </w:tblGrid>
      <w:tr w:rsidR="002D667E" w14:paraId="010B4C30" w14:textId="77777777" w:rsidTr="002D667E">
        <w:trPr>
          <w:tblHeader/>
        </w:trPr>
        <w:tc>
          <w:tcPr>
            <w:tcW w:w="3330" w:type="dxa"/>
            <w:vAlign w:val="bottom"/>
          </w:tcPr>
          <w:p w14:paraId="61ED96EE" w14:textId="77777777" w:rsidR="002D667E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  <w:hideMark/>
          </w:tcPr>
          <w:p w14:paraId="72C41029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66ACDDB8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10C2BA2F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vAlign w:val="bottom"/>
            <w:hideMark/>
          </w:tcPr>
          <w:p w14:paraId="0FE937B8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2D667E" w14:paraId="72FD145F" w14:textId="77777777" w:rsidTr="002D667E">
        <w:trPr>
          <w:tblHeader/>
        </w:trPr>
        <w:tc>
          <w:tcPr>
            <w:tcW w:w="3330" w:type="dxa"/>
          </w:tcPr>
          <w:p w14:paraId="297685B6" w14:textId="77777777" w:rsidR="002D667E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2F45A67" w14:textId="77777777" w:rsidR="002D667E" w:rsidRDefault="002D667E" w:rsidP="00F031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33D0B1B" w14:textId="77777777" w:rsidR="002D667E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7DFD955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hideMark/>
          </w:tcPr>
          <w:p w14:paraId="5ABF2BB8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2D667E" w14:paraId="5854DC06" w14:textId="77777777" w:rsidTr="002D667E">
        <w:tc>
          <w:tcPr>
            <w:tcW w:w="3330" w:type="dxa"/>
            <w:hideMark/>
          </w:tcPr>
          <w:p w14:paraId="72037B3E" w14:textId="4DDC18B8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61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61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0A9BE7BF" w14:textId="77777777" w:rsidR="002D667E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1A16455C" w14:textId="77777777" w:rsidR="002D667E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636F8C06" w14:textId="77777777" w:rsidR="002D667E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E76D31" w14:textId="77777777" w:rsidR="002D667E" w:rsidRDefault="002D667E" w:rsidP="00F03103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667E" w14:paraId="6159EB3B" w14:textId="77777777" w:rsidTr="00985677">
        <w:tc>
          <w:tcPr>
            <w:tcW w:w="3330" w:type="dxa"/>
            <w:hideMark/>
          </w:tcPr>
          <w:p w14:paraId="4A89A93F" w14:textId="4CE3B0DE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6153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800" w:type="dxa"/>
            <w:hideMark/>
          </w:tcPr>
          <w:p w14:paraId="1E2EB247" w14:textId="5A28954D" w:rsidR="002D667E" w:rsidRPr="0056153A" w:rsidRDefault="002D667E" w:rsidP="00E768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153A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56153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079FFD9" w14:textId="2ABEF9CD" w:rsidR="002D667E" w:rsidRPr="0056153A" w:rsidRDefault="002D667E" w:rsidP="00EE1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56153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358E832" w14:textId="62B63DC9" w:rsidR="002D667E" w:rsidRPr="00C51B0F" w:rsidRDefault="005A21A1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0.09</w:t>
            </w:r>
          </w:p>
        </w:tc>
        <w:tc>
          <w:tcPr>
            <w:tcW w:w="990" w:type="dxa"/>
          </w:tcPr>
          <w:p w14:paraId="32C2418F" w14:textId="486DB168" w:rsidR="002D667E" w:rsidRPr="00EE196E" w:rsidRDefault="005A21A1" w:rsidP="00D1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5A21A1" w14:paraId="2C64DBBA" w14:textId="77777777" w:rsidTr="00985677">
        <w:tc>
          <w:tcPr>
            <w:tcW w:w="3330" w:type="dxa"/>
          </w:tcPr>
          <w:p w14:paraId="17A5F1E3" w14:textId="5E857D7C" w:rsidR="005A21A1" w:rsidRPr="00CC68E7" w:rsidRDefault="00CC68E7" w:rsidP="005615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BE0F1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CC6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0" w:type="dxa"/>
          </w:tcPr>
          <w:p w14:paraId="543D4637" w14:textId="1E673B20" w:rsidR="005A21A1" w:rsidRPr="00CC68E7" w:rsidRDefault="00CC68E7" w:rsidP="00E76867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68E7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C6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0" w:type="dxa"/>
          </w:tcPr>
          <w:p w14:paraId="4DBB8106" w14:textId="65468E96" w:rsidR="005A21A1" w:rsidRPr="00CC68E7" w:rsidRDefault="00CC68E7" w:rsidP="00CC68E7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68E7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C6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</w:tcPr>
          <w:p w14:paraId="2D51A33D" w14:textId="6DE996A6" w:rsidR="005A21A1" w:rsidRPr="00CC68E7" w:rsidRDefault="00CC68E7" w:rsidP="00F03103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0.03</w:t>
            </w:r>
          </w:p>
        </w:tc>
        <w:tc>
          <w:tcPr>
            <w:tcW w:w="990" w:type="dxa"/>
          </w:tcPr>
          <w:p w14:paraId="2FF02FC1" w14:textId="6922D5B5" w:rsidR="005A21A1" w:rsidRPr="00CC68E7" w:rsidRDefault="00CC68E7" w:rsidP="00CC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</w:tr>
      <w:tr w:rsidR="00261BED" w14:paraId="641FEE42" w14:textId="77777777" w:rsidTr="002D667E">
        <w:tc>
          <w:tcPr>
            <w:tcW w:w="3330" w:type="dxa"/>
          </w:tcPr>
          <w:p w14:paraId="68C04C19" w14:textId="77777777" w:rsidR="00261BED" w:rsidRPr="0056153A" w:rsidRDefault="00261BED" w:rsidP="0056153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4344901" w14:textId="77777777" w:rsidR="00261BED" w:rsidRPr="0056153A" w:rsidRDefault="00261BED" w:rsidP="00E7686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4E170BF" w14:textId="77777777" w:rsidR="00261BED" w:rsidRDefault="00261BED" w:rsidP="00EE196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AF30DE" w14:textId="77777777" w:rsidR="00261BED" w:rsidRPr="00C51B0F" w:rsidRDefault="00261BED" w:rsidP="00F03103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F29A8D" w14:textId="77777777" w:rsidR="00261BED" w:rsidRPr="00EE196E" w:rsidRDefault="00261BED" w:rsidP="00D177A6">
            <w:pPr>
              <w:tabs>
                <w:tab w:val="clear" w:pos="680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D667E" w14:paraId="4B78081E" w14:textId="77777777" w:rsidTr="002D667E">
        <w:tc>
          <w:tcPr>
            <w:tcW w:w="3330" w:type="dxa"/>
            <w:hideMark/>
          </w:tcPr>
          <w:p w14:paraId="5D97DF25" w14:textId="1F0CEAF7" w:rsidR="002D667E" w:rsidRPr="006E3A4A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51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C51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26586FED" w14:textId="77777777" w:rsidR="002D667E" w:rsidRDefault="002D667E" w:rsidP="00E768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29CA96A3" w14:textId="77777777" w:rsidR="002D667E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5C01C640" w14:textId="77777777" w:rsidR="002D667E" w:rsidRPr="00C51B0F" w:rsidRDefault="002D667E" w:rsidP="00F0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8C391F" w14:textId="77777777" w:rsidR="002D667E" w:rsidRDefault="002D667E" w:rsidP="00D177A6">
            <w:pPr>
              <w:tabs>
                <w:tab w:val="clear" w:pos="227"/>
                <w:tab w:val="clear" w:pos="454"/>
                <w:tab w:val="clear" w:pos="680"/>
                <w:tab w:val="decimal" w:pos="429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667E" w:rsidRPr="00E76867" w14:paraId="3CEEF7AE" w14:textId="77777777" w:rsidTr="00985677">
        <w:tc>
          <w:tcPr>
            <w:tcW w:w="3330" w:type="dxa"/>
            <w:shd w:val="clear" w:color="auto" w:fill="auto"/>
            <w:hideMark/>
          </w:tcPr>
          <w:p w14:paraId="56DC4708" w14:textId="6CAB3D5A" w:rsidR="002D667E" w:rsidRPr="00C51B0F" w:rsidRDefault="002D667E" w:rsidP="00C51B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ประจำปี</w:t>
            </w: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6153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0" w:type="dxa"/>
            <w:hideMark/>
          </w:tcPr>
          <w:p w14:paraId="5B9DD978" w14:textId="0460C581" w:rsidR="002D667E" w:rsidRPr="00C51B0F" w:rsidRDefault="002D667E" w:rsidP="00E768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1B0F"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C51B0F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C5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hideMark/>
          </w:tcPr>
          <w:p w14:paraId="51ACA915" w14:textId="46603845" w:rsidR="002D667E" w:rsidRPr="00C51B0F" w:rsidRDefault="002D667E" w:rsidP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C5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67DF7852" w14:textId="0B102C71" w:rsidR="002D667E" w:rsidRPr="00C51B0F" w:rsidRDefault="005A21A1" w:rsidP="00C51B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0.13</w:t>
            </w:r>
          </w:p>
        </w:tc>
        <w:tc>
          <w:tcPr>
            <w:tcW w:w="990" w:type="dxa"/>
          </w:tcPr>
          <w:p w14:paraId="45D2A41E" w14:textId="7374A2B7" w:rsidR="002D667E" w:rsidRPr="00EE196E" w:rsidRDefault="005A21A1" w:rsidP="00D1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</w:tr>
      <w:tr w:rsidR="002D667E" w:rsidRPr="00AB302E" w14:paraId="1996BAA3" w14:textId="77777777" w:rsidTr="002D667E">
        <w:tc>
          <w:tcPr>
            <w:tcW w:w="3330" w:type="dxa"/>
            <w:shd w:val="clear" w:color="auto" w:fill="auto"/>
          </w:tcPr>
          <w:p w14:paraId="7F9B83E3" w14:textId="650BA71F" w:rsidR="002D667E" w:rsidRDefault="002D667E" w:rsidP="00C51B0F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6153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0C1F9E11" w14:textId="13303217" w:rsidR="002D667E" w:rsidRPr="00C51B0F" w:rsidRDefault="002D667E" w:rsidP="00E768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B0F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Pr="00C5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33FFBCBB" w14:textId="142C6120" w:rsidR="002D667E" w:rsidRPr="00EE196E" w:rsidRDefault="002D667E" w:rsidP="005941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C5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E196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74F82181" w14:textId="226953A9" w:rsidR="002D667E" w:rsidRPr="00C51B0F" w:rsidRDefault="005A21A1" w:rsidP="00C51B0F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0.12</w:t>
            </w:r>
          </w:p>
        </w:tc>
        <w:tc>
          <w:tcPr>
            <w:tcW w:w="990" w:type="dxa"/>
          </w:tcPr>
          <w:p w14:paraId="680B6E63" w14:textId="50862145" w:rsidR="002D667E" w:rsidRPr="00EE196E" w:rsidRDefault="005A21A1" w:rsidP="00D1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</w:tr>
    </w:tbl>
    <w:p w14:paraId="0A1ABB7F" w14:textId="77777777" w:rsidR="0056153A" w:rsidRPr="00220FAA" w:rsidRDefault="0056153A" w:rsidP="0056153A">
      <w:pPr>
        <w:pStyle w:val="Bo-Blankline"/>
        <w:ind w:left="0"/>
        <w:rPr>
          <w:sz w:val="30"/>
          <w:szCs w:val="30"/>
          <w:lang w:val="en-US"/>
        </w:rPr>
      </w:pPr>
    </w:p>
    <w:p w14:paraId="52AF824D" w14:textId="1CB8BFCD" w:rsidR="00A95E68" w:rsidRPr="00AE0BB7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t>เครื่องมือทางการเงิน</w:t>
      </w:r>
    </w:p>
    <w:p w14:paraId="3D2D10B8" w14:textId="77777777" w:rsidR="00A518AA" w:rsidRDefault="00A518AA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0B2B8A" w14:textId="72E458BC" w:rsidR="00A95E68" w:rsidRPr="00AE0BB7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E0B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AE0BB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AE0BB7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4697C621" w14:textId="77777777" w:rsidR="00A518AA" w:rsidRPr="000056EC" w:rsidRDefault="00A518AA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015D1A99" w14:textId="542911AC" w:rsidR="007D6448" w:rsidRDefault="00A95E68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0475C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48F716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15A580AD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30E88E36" w14:textId="0B3BF152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  <w:cs/>
        </w:rPr>
        <w:sectPr w:rsidR="00DA74F1" w:rsidSect="00C21040">
          <w:headerReference w:type="default" r:id="rId17"/>
          <w:footerReference w:type="default" r:id="rId18"/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731B95" w14:paraId="76B8F338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989F774" w14:textId="77777777" w:rsidR="008E711A" w:rsidRPr="00EC0235" w:rsidRDefault="008E711A" w:rsidP="00B5153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CE6E658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411FA991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731B95" w14:paraId="0AA827D9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057997D" w14:textId="77777777" w:rsidR="008E711A" w:rsidRPr="00EC0235" w:rsidRDefault="008E711A" w:rsidP="00B5153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BA82AD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0A9E3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7C02483F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A908B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731B95" w14:paraId="2FCD2A14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700D7357" w14:textId="7412D2C1" w:rsidR="008E711A" w:rsidRPr="00EC0235" w:rsidRDefault="008E711A" w:rsidP="00B51534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F0EC3B2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765D82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BEDEF89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20B342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CD720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358C04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9586E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24436" w14:textId="77777777" w:rsidR="008E711A" w:rsidRPr="00EC0235" w:rsidRDefault="008E711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F93B2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22209D4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DFCEA7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079ED5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513C4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6B41D7E" w14:textId="77777777" w:rsidR="008E711A" w:rsidRPr="00EC0235" w:rsidRDefault="008E711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DC5C10" w14:textId="77777777" w:rsidR="008E711A" w:rsidRPr="00EC0235" w:rsidRDefault="008E711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EC4C439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8CCFF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731B95" w14:paraId="1BE2A85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CD41A21" w14:textId="77777777" w:rsidR="008E711A" w:rsidRPr="00EC0235" w:rsidRDefault="008E711A" w:rsidP="00B515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FB4E2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6F26393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731B95" w14:paraId="14CE369B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161C6D5" w14:textId="4E3BD9C1" w:rsidR="008E711A" w:rsidRPr="00EC0235" w:rsidRDefault="008E711A" w:rsidP="00B515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98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98567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7F15CB6B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229B33F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731B95" w14:paraId="05E377DA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6118D0F" w14:textId="77777777" w:rsidR="008E711A" w:rsidRPr="00EC0235" w:rsidRDefault="008E711A" w:rsidP="00B5153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2A5D647F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E53321" w14:textId="1AFA5F23" w:rsidR="008E711A" w:rsidRPr="00DD66D2" w:rsidRDefault="008E711A" w:rsidP="00DD66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E74E69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EB7C85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8CB1C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F8D14DC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65EF4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982DF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28FE2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ABF83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5D1C3B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10F89E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1EC8E6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DF10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731B95" w14:paraId="49A590C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02799A6D" w14:textId="77777777" w:rsidR="008E711A" w:rsidRPr="00EC0235" w:rsidRDefault="008E711A" w:rsidP="00B51534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E25EBDE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FD653D4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5AD4FE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3A9DA1C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2122BD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03E79D6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D4E40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3CBFDB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98E9D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4F6FD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824E52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0350A4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398DE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5B2B4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2F8633E0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6FB05059" w14:textId="77777777" w:rsidR="00DD66D2" w:rsidRPr="00EC0235" w:rsidRDefault="00DD66D2" w:rsidP="00DD66D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5A0764A9" w14:textId="3E903043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8AD8AD2" w14:textId="4571DBC0" w:rsidR="00DD66D2" w:rsidRPr="00EC0235" w:rsidRDefault="00CC68E7" w:rsidP="00D61A9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1,404,950</w:t>
            </w:r>
          </w:p>
        </w:tc>
        <w:tc>
          <w:tcPr>
            <w:tcW w:w="270" w:type="dxa"/>
            <w:shd w:val="clear" w:color="auto" w:fill="auto"/>
          </w:tcPr>
          <w:p w14:paraId="64B39BE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97142FD" w14:textId="3C082A2B" w:rsidR="00DD66D2" w:rsidRPr="00AC27DF" w:rsidRDefault="00CC68E7" w:rsidP="00AC27DF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3BBB9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AE5A3EB" w14:textId="26DB9C5C" w:rsidR="00DD66D2" w:rsidRPr="00EC0235" w:rsidRDefault="00CC68E7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1,404,950</w:t>
            </w:r>
          </w:p>
        </w:tc>
        <w:tc>
          <w:tcPr>
            <w:tcW w:w="270" w:type="dxa"/>
            <w:shd w:val="clear" w:color="auto" w:fill="auto"/>
          </w:tcPr>
          <w:p w14:paraId="76CE1D93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517AE0" w14:textId="520A387B" w:rsidR="00DD66D2" w:rsidRPr="00A91BCC" w:rsidRDefault="00CC68E7" w:rsidP="00A91BCC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3C18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857128" w14:textId="1D08B696" w:rsidR="00DD66D2" w:rsidRPr="00A91BCC" w:rsidRDefault="00CC68E7" w:rsidP="00A91BC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1,404,950</w:t>
            </w:r>
          </w:p>
        </w:tc>
        <w:tc>
          <w:tcPr>
            <w:tcW w:w="270" w:type="dxa"/>
            <w:shd w:val="clear" w:color="auto" w:fill="auto"/>
          </w:tcPr>
          <w:p w14:paraId="0252B5B8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12116F" w14:textId="72516C09" w:rsidR="00DD66D2" w:rsidRPr="00EC0235" w:rsidRDefault="00CC68E7" w:rsidP="00DD66D2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33B501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B3C47F" w14:textId="3A4D99B3" w:rsidR="00DD66D2" w:rsidRPr="00EC0235" w:rsidRDefault="00CC68E7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1,404,950</w:t>
            </w:r>
          </w:p>
        </w:tc>
      </w:tr>
      <w:tr w:rsidR="00DD66D2" w:rsidRPr="00731B95" w14:paraId="5D4129B0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A80D60A" w14:textId="77777777" w:rsidR="00DD66D2" w:rsidRPr="00EC0235" w:rsidRDefault="00DD66D2" w:rsidP="00DD66D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BA02A47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A82CE2B" w14:textId="77777777" w:rsidR="00DD66D2" w:rsidRPr="00EC0235" w:rsidRDefault="00DD66D2" w:rsidP="00D61A9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2C226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331DBD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CC511A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B50258B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BD09D4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2EFD08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ADEED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B0FDF4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0B74E6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906DAD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CC62A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F2AF70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D66D2" w:rsidRPr="00731B95" w14:paraId="2CC88279" w14:textId="77777777" w:rsidTr="00761D6E">
        <w:trPr>
          <w:trHeight w:val="261"/>
        </w:trPr>
        <w:tc>
          <w:tcPr>
            <w:tcW w:w="3330" w:type="dxa"/>
            <w:shd w:val="clear" w:color="auto" w:fill="auto"/>
          </w:tcPr>
          <w:p w14:paraId="27E92226" w14:textId="77777777" w:rsidR="00DD66D2" w:rsidRPr="00EC0235" w:rsidRDefault="00DD66D2" w:rsidP="00DD66D2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35CFE425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3703F34" w14:textId="4E0E3235" w:rsidR="00DD66D2" w:rsidRPr="00EC0235" w:rsidRDefault="00CC68E7" w:rsidP="00D61A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35669E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E5BC5" w14:textId="5E5C25D6" w:rsidR="00DD66D2" w:rsidRPr="00EC0235" w:rsidRDefault="00CC68E7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486,595</w:t>
            </w:r>
          </w:p>
        </w:tc>
        <w:tc>
          <w:tcPr>
            <w:tcW w:w="270" w:type="dxa"/>
            <w:shd w:val="clear" w:color="auto" w:fill="auto"/>
          </w:tcPr>
          <w:p w14:paraId="2F035A07" w14:textId="13F63853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A180A2" w14:textId="44992FE0" w:rsidR="00DD66D2" w:rsidRPr="00EC0235" w:rsidRDefault="00CC68E7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486,595</w:t>
            </w:r>
          </w:p>
        </w:tc>
        <w:tc>
          <w:tcPr>
            <w:tcW w:w="270" w:type="dxa"/>
            <w:shd w:val="clear" w:color="auto" w:fill="auto"/>
          </w:tcPr>
          <w:p w14:paraId="04D08246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226C7A" w14:textId="43CE70CD" w:rsidR="00DD66D2" w:rsidRPr="00EC0235" w:rsidRDefault="00CC68E7" w:rsidP="00DD66D2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8753D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A674BB" w14:textId="50F68A2C" w:rsidR="00DD66D2" w:rsidRPr="00EC0235" w:rsidRDefault="00761D6E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449,982</w:t>
            </w:r>
          </w:p>
        </w:tc>
        <w:tc>
          <w:tcPr>
            <w:tcW w:w="270" w:type="dxa"/>
            <w:shd w:val="clear" w:color="auto" w:fill="auto"/>
          </w:tcPr>
          <w:p w14:paraId="02D92665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A298ED" w14:textId="61CA4CCD" w:rsidR="00DD66D2" w:rsidRPr="00EC0235" w:rsidRDefault="00CC68E7" w:rsidP="00DD66D2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D1AAB1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8E3D0A" w14:textId="71B02498" w:rsidR="00DD66D2" w:rsidRPr="00EC0235" w:rsidRDefault="00761D6E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449,982</w:t>
            </w:r>
          </w:p>
        </w:tc>
      </w:tr>
      <w:tr w:rsidR="00DD66D2" w:rsidRPr="00731B95" w14:paraId="3E8533C1" w14:textId="77777777" w:rsidTr="001D34B4">
        <w:trPr>
          <w:trHeight w:val="261"/>
        </w:trPr>
        <w:tc>
          <w:tcPr>
            <w:tcW w:w="3330" w:type="dxa"/>
            <w:shd w:val="clear" w:color="auto" w:fill="auto"/>
          </w:tcPr>
          <w:p w14:paraId="23422DA2" w14:textId="77777777" w:rsidR="00DD66D2" w:rsidRPr="00EC0235" w:rsidRDefault="00DD66D2" w:rsidP="00DD66D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3CDD52E1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14FF7" w14:textId="44755DFC" w:rsidR="00DD66D2" w:rsidRPr="00DD66D2" w:rsidRDefault="00CC68E7" w:rsidP="00D61A9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1,404,950</w:t>
            </w:r>
          </w:p>
        </w:tc>
        <w:tc>
          <w:tcPr>
            <w:tcW w:w="270" w:type="dxa"/>
            <w:shd w:val="clear" w:color="auto" w:fill="auto"/>
          </w:tcPr>
          <w:p w14:paraId="4025827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B9B05" w14:textId="010557A8" w:rsidR="00DD66D2" w:rsidRPr="00EC0235" w:rsidRDefault="00CC68E7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486,595</w:t>
            </w:r>
          </w:p>
        </w:tc>
        <w:tc>
          <w:tcPr>
            <w:tcW w:w="270" w:type="dxa"/>
            <w:shd w:val="clear" w:color="auto" w:fill="auto"/>
          </w:tcPr>
          <w:p w14:paraId="2A471610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63869" w14:textId="181767BE" w:rsidR="00DD66D2" w:rsidRPr="007D748A" w:rsidRDefault="00CC68E7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1,891,545</w:t>
            </w:r>
          </w:p>
        </w:tc>
        <w:tc>
          <w:tcPr>
            <w:tcW w:w="270" w:type="dxa"/>
            <w:shd w:val="clear" w:color="auto" w:fill="auto"/>
          </w:tcPr>
          <w:p w14:paraId="494ECA64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B74BA5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DDF9A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BFF15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9B20E6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4A0685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E91CE6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064B57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4214EFE1" w14:textId="77777777" w:rsidTr="0079213A">
        <w:trPr>
          <w:trHeight w:val="168"/>
        </w:trPr>
        <w:tc>
          <w:tcPr>
            <w:tcW w:w="3330" w:type="dxa"/>
            <w:shd w:val="clear" w:color="auto" w:fill="auto"/>
          </w:tcPr>
          <w:p w14:paraId="171F4337" w14:textId="77777777" w:rsidR="00DD66D2" w:rsidRPr="00EC0235" w:rsidRDefault="00DD66D2" w:rsidP="00DD66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5624F20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78256A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43A201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3AAEFE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C36922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6A517DD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91634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9BA85D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96C962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B88707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0C387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F9DD6C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B047B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BCC66D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5A70E401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384371FE" w14:textId="77777777" w:rsidR="00DD66D2" w:rsidRPr="00EC0235" w:rsidRDefault="00DD66D2" w:rsidP="00DD66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E78F34B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11A4BCD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DAE337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4BBCD4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97D0A0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F2B927E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FEA7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F32A28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A50038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064D52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D1089F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44A0B2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D5737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BEC9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27DF" w:rsidRPr="00731B95" w14:paraId="6C6173D3" w14:textId="77777777" w:rsidTr="00761D6E">
        <w:trPr>
          <w:trHeight w:val="261"/>
        </w:trPr>
        <w:tc>
          <w:tcPr>
            <w:tcW w:w="3330" w:type="dxa"/>
            <w:shd w:val="clear" w:color="auto" w:fill="auto"/>
          </w:tcPr>
          <w:p w14:paraId="37E7D135" w14:textId="77777777" w:rsidR="00AC27DF" w:rsidRPr="00EC0235" w:rsidRDefault="00AC27DF" w:rsidP="00AC27DF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5351A5BC" w14:textId="1C7F6930" w:rsidR="00AC27DF" w:rsidRPr="00EC0235" w:rsidRDefault="00AC27DF" w:rsidP="00AC27D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E500212" w14:textId="643E3744" w:rsidR="00AC27DF" w:rsidRPr="00EC0235" w:rsidRDefault="00120D08" w:rsidP="00AC27D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6C7881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257D265" w14:textId="2B440E6E" w:rsidR="00AC27DF" w:rsidRPr="00EC0235" w:rsidRDefault="00CC68E7" w:rsidP="00AC27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7E2F24E2" w14:textId="77777777" w:rsidR="00AC27DF" w:rsidRPr="00EC0235" w:rsidRDefault="00AC27DF" w:rsidP="00AC27D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1A6FB25" w14:textId="1608A712" w:rsidR="00AC27DF" w:rsidRPr="00EC0235" w:rsidRDefault="00CC68E7" w:rsidP="00AC27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2DFDB3C0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E5A995" w14:textId="583F2BF7" w:rsidR="00AC27DF" w:rsidRPr="00EC0235" w:rsidRDefault="00CC68E7" w:rsidP="00AC27D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A7BB5B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CB6035" w14:textId="67B298FE" w:rsidR="00AC27DF" w:rsidRPr="00EC0235" w:rsidRDefault="00761D6E" w:rsidP="00AC27D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21,834,040</w:t>
            </w:r>
          </w:p>
        </w:tc>
        <w:tc>
          <w:tcPr>
            <w:tcW w:w="270" w:type="dxa"/>
            <w:shd w:val="clear" w:color="auto" w:fill="auto"/>
          </w:tcPr>
          <w:p w14:paraId="0336BC68" w14:textId="77777777" w:rsidR="00AC27DF" w:rsidRPr="00EC0235" w:rsidRDefault="00AC27DF" w:rsidP="00AC27D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E68B84" w14:textId="0A867A2D" w:rsidR="00AC27DF" w:rsidRPr="00EC0235" w:rsidRDefault="00CC68E7" w:rsidP="00AC27D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832776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8DC8E9" w14:textId="101E9972" w:rsidR="00AC27DF" w:rsidRPr="00EC0235" w:rsidRDefault="00761D6E" w:rsidP="00AC27D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21,834,040</w:t>
            </w:r>
          </w:p>
        </w:tc>
      </w:tr>
      <w:tr w:rsidR="00AC27DF" w:rsidRPr="00731B95" w14:paraId="29FC0637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1A5560B" w14:textId="77777777" w:rsidR="00AC27DF" w:rsidRPr="00EC0235" w:rsidRDefault="00AC27DF" w:rsidP="00AC27DF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E2CF84" w14:textId="77777777" w:rsidR="00AC27DF" w:rsidRPr="00EC0235" w:rsidRDefault="00AC27DF" w:rsidP="00AC27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FEDF9" w14:textId="41DB26F6" w:rsidR="00AC27DF" w:rsidRPr="00EC0235" w:rsidRDefault="00120D08" w:rsidP="00AC27D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99160A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F5A66" w14:textId="0AFB065A" w:rsidR="00AC27DF" w:rsidRPr="000E7636" w:rsidRDefault="00CC68E7" w:rsidP="00AC27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256BA996" w14:textId="77777777" w:rsidR="00AC27DF" w:rsidRPr="000E7636" w:rsidRDefault="00AC27DF" w:rsidP="00AC27D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5B19D" w14:textId="23CBB082" w:rsidR="00AC27DF" w:rsidRPr="000E7636" w:rsidRDefault="00CC68E7" w:rsidP="00AC27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288BB0E0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0D36E0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FEFD61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4B2917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740956" w14:textId="77777777" w:rsidR="00AC27DF" w:rsidRPr="00EC0235" w:rsidRDefault="00AC27DF" w:rsidP="00AC27D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96E1A3" w14:textId="77777777" w:rsidR="00AC27DF" w:rsidRPr="00EC0235" w:rsidRDefault="00AC27DF" w:rsidP="00AC27D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5B094D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8095B4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27F71E1" w14:textId="2713496B" w:rsidR="008E711A" w:rsidRDefault="008E711A"/>
    <w:p w14:paraId="29F4586D" w14:textId="54FB0074" w:rsidR="008E711A" w:rsidRDefault="008E711A"/>
    <w:p w14:paraId="3C4D43D9" w14:textId="77777777" w:rsidR="008E711A" w:rsidRDefault="008E711A"/>
    <w:p w14:paraId="63E0D69D" w14:textId="43963C8C" w:rsidR="008E711A" w:rsidRDefault="008E711A"/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EC0235" w14:paraId="54779FFB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DA7A3D0" w14:textId="77777777" w:rsidR="008E711A" w:rsidRPr="00EC0235" w:rsidRDefault="008E711A" w:rsidP="00B5153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3442801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28BF7852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EC0235" w14:paraId="11B8F1B8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C4130E3" w14:textId="77777777" w:rsidR="008E711A" w:rsidRPr="00EC0235" w:rsidRDefault="008E711A" w:rsidP="00B5153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BFD19A1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12EC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115BD4FC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674BB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EC0235" w14:paraId="51007EE2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7F1DD3C4" w14:textId="77777777" w:rsidR="008E711A" w:rsidRPr="00EC0235" w:rsidRDefault="008E711A" w:rsidP="00B51534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65201B0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177D9B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73A4D6B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2B8DEDC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A785D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8F8447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7DB1B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D6C07" w14:textId="77777777" w:rsidR="008E711A" w:rsidRPr="00EC0235" w:rsidRDefault="008E711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644D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3FC1FDC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5F0B66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44FEAD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EB1CA6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6B6D210" w14:textId="77777777" w:rsidR="008E711A" w:rsidRPr="00EC0235" w:rsidRDefault="008E711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58DC5" w14:textId="77777777" w:rsidR="008E711A" w:rsidRPr="00EC0235" w:rsidRDefault="008E711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03CB63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27AC0F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EC0235" w14:paraId="7E436AC7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B10903A" w14:textId="77777777" w:rsidR="008E711A" w:rsidRPr="00EC0235" w:rsidRDefault="008E711A" w:rsidP="00B515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579B8A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9AE496C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EC0235" w14:paraId="33E1FC2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7B645D7C" w14:textId="0C41BFA4" w:rsidR="008E711A" w:rsidRPr="00EC0235" w:rsidRDefault="008E711A" w:rsidP="00B515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54634E5D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0C22A6B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EC0235" w14:paraId="0A17619D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F9411C0" w14:textId="77777777" w:rsidR="008E711A" w:rsidRPr="00EC0235" w:rsidRDefault="008E711A" w:rsidP="00B5153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7A026C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9BBE1A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CC4CE3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3AE610E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CE1F98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9EC4F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F6FACB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000706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1A63BE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7165E4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5E849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11678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BC80C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A42B2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37324D24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3E088898" w14:textId="77777777" w:rsidR="008E711A" w:rsidRPr="00EC0235" w:rsidRDefault="008E711A" w:rsidP="00B51534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86D10C6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B2968C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A65764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E7365C8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1463F2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4B474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F96AB2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7EFF96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1FFDE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5D3E2B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26E5FE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520A1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5A769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835A76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2D75754F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FC6239D" w14:textId="77777777" w:rsidR="008E711A" w:rsidRPr="00EC0235" w:rsidRDefault="008E711A" w:rsidP="00B5153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0F510718" w14:textId="60A9BF9F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289DB04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A4043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843858E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185,030</w:t>
            </w:r>
          </w:p>
        </w:tc>
        <w:tc>
          <w:tcPr>
            <w:tcW w:w="270" w:type="dxa"/>
            <w:shd w:val="clear" w:color="auto" w:fill="auto"/>
          </w:tcPr>
          <w:p w14:paraId="616779EB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9BD0456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185,030</w:t>
            </w:r>
          </w:p>
        </w:tc>
        <w:tc>
          <w:tcPr>
            <w:tcW w:w="270" w:type="dxa"/>
            <w:shd w:val="clear" w:color="auto" w:fill="auto"/>
          </w:tcPr>
          <w:p w14:paraId="435C3A86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3DF401" w14:textId="77777777" w:rsidR="008E711A" w:rsidRPr="00EC0235" w:rsidRDefault="008E711A" w:rsidP="00B51534">
            <w:pPr>
              <w:ind w:left="-14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C6B59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31128F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185,088</w:t>
            </w:r>
          </w:p>
        </w:tc>
        <w:tc>
          <w:tcPr>
            <w:tcW w:w="270" w:type="dxa"/>
            <w:shd w:val="clear" w:color="auto" w:fill="auto"/>
          </w:tcPr>
          <w:p w14:paraId="1EA1D457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5BBFA8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476C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DCCB7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185,088</w:t>
            </w:r>
          </w:p>
        </w:tc>
      </w:tr>
      <w:tr w:rsidR="008E711A" w:rsidRPr="00EC0235" w14:paraId="33B52BE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0E222793" w14:textId="77777777" w:rsidR="008E711A" w:rsidRPr="00EC0235" w:rsidRDefault="008E711A" w:rsidP="00B5153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F54FE0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AA150C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A45853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0DD6249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106735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8542A2F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E2FCF3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0EF919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7739FB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F81C7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67CEBF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738254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5B9D9E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BA8CB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711A" w:rsidRPr="00EC0235" w14:paraId="54172E74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86264FB" w14:textId="77777777" w:rsidR="008E711A" w:rsidRPr="00EC0235" w:rsidRDefault="008E711A" w:rsidP="00B51534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01C8DB23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18B7B0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FC511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BF555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6738D13A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BF7EE2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12734B4B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1C2FA5" w14:textId="77777777" w:rsidR="008E711A" w:rsidRPr="00EC0235" w:rsidRDefault="008E711A" w:rsidP="00B51534">
            <w:pPr>
              <w:ind w:left="-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5CBE03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F2305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  <w:tc>
          <w:tcPr>
            <w:tcW w:w="270" w:type="dxa"/>
            <w:shd w:val="clear" w:color="auto" w:fill="auto"/>
          </w:tcPr>
          <w:p w14:paraId="763441E1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D04641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40CA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5F86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</w:tr>
      <w:tr w:rsidR="008E711A" w:rsidRPr="00EC0235" w14:paraId="2F0182D8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85E0A56" w14:textId="77777777" w:rsidR="008E711A" w:rsidRPr="00EC0235" w:rsidRDefault="008E711A" w:rsidP="00B5153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ABF31D2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7486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D1DF6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4448B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671,203</w:t>
            </w:r>
          </w:p>
        </w:tc>
        <w:tc>
          <w:tcPr>
            <w:tcW w:w="270" w:type="dxa"/>
            <w:shd w:val="clear" w:color="auto" w:fill="auto"/>
          </w:tcPr>
          <w:p w14:paraId="07763EF9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A8BF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671,203</w:t>
            </w:r>
          </w:p>
        </w:tc>
        <w:tc>
          <w:tcPr>
            <w:tcW w:w="270" w:type="dxa"/>
            <w:shd w:val="clear" w:color="auto" w:fill="auto"/>
          </w:tcPr>
          <w:p w14:paraId="52B80F8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37B3C2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F808E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7A16E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CE64DB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FFE878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86254E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51E66C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69708F58" w14:textId="77777777" w:rsidTr="0079213A">
        <w:trPr>
          <w:trHeight w:val="168"/>
        </w:trPr>
        <w:tc>
          <w:tcPr>
            <w:tcW w:w="3330" w:type="dxa"/>
            <w:shd w:val="clear" w:color="auto" w:fill="auto"/>
          </w:tcPr>
          <w:p w14:paraId="6805687D" w14:textId="77777777" w:rsidR="008E711A" w:rsidRPr="00EC0235" w:rsidRDefault="008E711A" w:rsidP="00B5153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286835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D687039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A62494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2D634EE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B96F44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AEE779F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6FC229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788FF6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37ADF3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193E7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7E0005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D3A0DA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CE8749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28EF49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1BAB380C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E381C48" w14:textId="77777777" w:rsidR="008E711A" w:rsidRPr="00EC0235" w:rsidRDefault="008E711A" w:rsidP="00B5153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9A1AC8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A65987A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9778CF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C0253A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50C959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492955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C37F1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EF6DB3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50256D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B87F51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F93386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3A6123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AD642A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E8810A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1DF9378D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291EEEB" w14:textId="77777777" w:rsidR="008E711A" w:rsidRPr="00EC0235" w:rsidRDefault="008E711A" w:rsidP="00B51534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03875696" w14:textId="7B96BBA6" w:rsidR="008E711A" w:rsidRPr="00EC0235" w:rsidRDefault="00313112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903A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A116838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8213C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67FBC0F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4D5E6D4E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942BB8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615DF846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0A8BBD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FCA98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2C09A7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16,177,195</w:t>
            </w:r>
          </w:p>
        </w:tc>
        <w:tc>
          <w:tcPr>
            <w:tcW w:w="270" w:type="dxa"/>
            <w:shd w:val="clear" w:color="auto" w:fill="auto"/>
          </w:tcPr>
          <w:p w14:paraId="757B1CBD" w14:textId="77777777" w:rsidR="008E711A" w:rsidRPr="00EC0235" w:rsidRDefault="008E711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0A6D08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0594D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2ABF49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16,177,195</w:t>
            </w:r>
          </w:p>
        </w:tc>
      </w:tr>
      <w:tr w:rsidR="008E711A" w:rsidRPr="00EC0235" w14:paraId="42826F97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CD4E281" w14:textId="77777777" w:rsidR="008E711A" w:rsidRPr="00EC0235" w:rsidRDefault="008E711A" w:rsidP="00B51534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E02573E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99A0D" w14:textId="77777777" w:rsidR="008E711A" w:rsidRPr="00EC0235" w:rsidRDefault="008E711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7A4DC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C7858" w14:textId="77777777" w:rsidR="008E711A" w:rsidRPr="000E7636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55219B70" w14:textId="77777777" w:rsidR="008E711A" w:rsidRPr="000E7636" w:rsidRDefault="008E711A" w:rsidP="00B5153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4FEDE" w14:textId="77777777" w:rsidR="008E711A" w:rsidRPr="000E7636" w:rsidRDefault="008E711A" w:rsidP="00B5153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28C242B2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857B69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DC2F53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108E98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3B3867" w14:textId="77777777" w:rsidR="008E711A" w:rsidRPr="00EC0235" w:rsidRDefault="008E711A" w:rsidP="00B5153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EFC9CB" w14:textId="77777777" w:rsidR="008E711A" w:rsidRPr="00EC0235" w:rsidRDefault="008E711A" w:rsidP="00B5153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1D4CB0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13AA8B" w14:textId="77777777" w:rsidR="008E711A" w:rsidRPr="00EC0235" w:rsidRDefault="008E711A" w:rsidP="00B5153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752E93" w14:textId="77777777" w:rsidR="0079213A" w:rsidRDefault="0079213A">
      <w:pPr>
        <w:spacing w:line="240" w:lineRule="auto"/>
      </w:pPr>
    </w:p>
    <w:p w14:paraId="598CFAFC" w14:textId="202BE822" w:rsidR="00933BB6" w:rsidRDefault="00933BB6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79213A" w:rsidRPr="00731B95" w14:paraId="4B1F1AA7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0F45EFB" w14:textId="77777777" w:rsidR="0079213A" w:rsidRPr="003F1166" w:rsidRDefault="0079213A" w:rsidP="00B5153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19ECA950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27282BA5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13A" w:rsidRPr="00731B95" w14:paraId="79A7325D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34E5DFA" w14:textId="77777777" w:rsidR="0079213A" w:rsidRPr="003F1166" w:rsidRDefault="0079213A" w:rsidP="00B5153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7077E31C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09838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8EC6E3E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E0875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9213A" w:rsidRPr="00731B95" w14:paraId="2CCB5CEF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1E440D07" w14:textId="7C2A5004" w:rsidR="0079213A" w:rsidRPr="003F1166" w:rsidRDefault="0079213A" w:rsidP="00B515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33B4871B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AFEE2D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B51063F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E6966D1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A4826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CECD0B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D06ED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F632D" w14:textId="77777777" w:rsidR="0079213A" w:rsidRPr="003F1166" w:rsidRDefault="0079213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C8E37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35897CA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8C408FC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39974E8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269517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0325EA9" w14:textId="77777777" w:rsidR="0079213A" w:rsidRPr="003F1166" w:rsidRDefault="0079213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76641EE" w14:textId="77777777" w:rsidR="0079213A" w:rsidRPr="003F1166" w:rsidRDefault="0079213A" w:rsidP="00B5153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8FBF458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4D9A63E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213A" w:rsidRPr="00731B95" w14:paraId="57DF7C17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0B91073" w14:textId="77777777" w:rsidR="0079213A" w:rsidRPr="003F1166" w:rsidRDefault="0079213A" w:rsidP="00B515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26B8B42A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16E4856E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213A" w:rsidRPr="00731B95" w14:paraId="10086EB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33A861DC" w14:textId="6E868D74" w:rsidR="0079213A" w:rsidRPr="003F1166" w:rsidRDefault="0079213A" w:rsidP="00B515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98567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0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8567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901" w:type="dxa"/>
            <w:shd w:val="clear" w:color="auto" w:fill="auto"/>
          </w:tcPr>
          <w:p w14:paraId="5DBF1727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06E81208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9213A" w:rsidRPr="00731B95" w14:paraId="0176CFE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2E8CF41F" w14:textId="77777777" w:rsidR="0079213A" w:rsidRPr="003F1166" w:rsidRDefault="0079213A" w:rsidP="00B5153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707E0A39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E5B190E" w14:textId="6B2B846F" w:rsidR="0079213A" w:rsidRPr="003F1166" w:rsidRDefault="0079213A" w:rsidP="00B5153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DCFABC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738BF787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A3F259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3B95275C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13C4E5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575622D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444225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CAA7190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D37F46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9C671BA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05C97A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0F5683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213A" w:rsidRPr="00731B95" w14:paraId="05B3F54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612DBD6" w14:textId="77777777" w:rsidR="0079213A" w:rsidRPr="003F1166" w:rsidRDefault="0079213A" w:rsidP="00B51534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5C887171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1" w:type="dxa"/>
            <w:shd w:val="clear" w:color="auto" w:fill="auto"/>
          </w:tcPr>
          <w:p w14:paraId="7974D30A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D1226B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F22190C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27A158" w14:textId="77777777" w:rsidR="0079213A" w:rsidRPr="003F1166" w:rsidRDefault="0079213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D65B1D1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637AB7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0678584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79D3ED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2C3DCB4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F6B0B1" w14:textId="77777777" w:rsidR="0079213A" w:rsidRPr="003F1166" w:rsidRDefault="0079213A" w:rsidP="00B515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8E56533" w14:textId="77777777" w:rsidR="0079213A" w:rsidRPr="003F1166" w:rsidRDefault="0079213A" w:rsidP="00B5153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680268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831486B" w14:textId="77777777" w:rsidR="0079213A" w:rsidRPr="003F1166" w:rsidRDefault="0079213A" w:rsidP="00B515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F3C" w:rsidRPr="00731B95" w14:paraId="14B2EABC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63D59EC6" w14:textId="77777777" w:rsidR="00546F3C" w:rsidRPr="003F1166" w:rsidRDefault="00546F3C" w:rsidP="00546F3C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1539070C" w14:textId="6B291B63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47D0072A" w14:textId="7A0C48C0" w:rsidR="00546F3C" w:rsidRPr="00F311EA" w:rsidRDefault="00CC68E7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1,404,950</w:t>
            </w:r>
          </w:p>
        </w:tc>
        <w:tc>
          <w:tcPr>
            <w:tcW w:w="270" w:type="dxa"/>
            <w:shd w:val="clear" w:color="auto" w:fill="auto"/>
          </w:tcPr>
          <w:p w14:paraId="12AFABC1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785CC840" w14:textId="444FE410" w:rsidR="00546F3C" w:rsidRPr="00795C11" w:rsidRDefault="00CC68E7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B47D9" w14:textId="77777777" w:rsidR="00546F3C" w:rsidRPr="003F1166" w:rsidRDefault="00546F3C" w:rsidP="00546F3C">
            <w:pPr>
              <w:tabs>
                <w:tab w:val="decimal" w:pos="595"/>
              </w:tabs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6800868" w14:textId="66581ED7" w:rsidR="00546F3C" w:rsidRPr="00F311EA" w:rsidRDefault="00CC68E7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1,404,950</w:t>
            </w:r>
          </w:p>
        </w:tc>
        <w:tc>
          <w:tcPr>
            <w:tcW w:w="270" w:type="dxa"/>
            <w:shd w:val="clear" w:color="auto" w:fill="auto"/>
          </w:tcPr>
          <w:p w14:paraId="78CF3693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06D9977" w14:textId="5DA4079A" w:rsidR="00546F3C" w:rsidRPr="003F1166" w:rsidRDefault="00CC68E7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A55202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47E028" w14:textId="7DE78582" w:rsidR="00546F3C" w:rsidRPr="003F1166" w:rsidRDefault="00CC68E7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1,404,950</w:t>
            </w:r>
          </w:p>
        </w:tc>
        <w:tc>
          <w:tcPr>
            <w:tcW w:w="270" w:type="dxa"/>
            <w:shd w:val="clear" w:color="auto" w:fill="auto"/>
          </w:tcPr>
          <w:p w14:paraId="5C6F38AB" w14:textId="77777777" w:rsidR="00546F3C" w:rsidRPr="003F1166" w:rsidRDefault="00546F3C" w:rsidP="00546F3C">
            <w:pPr>
              <w:tabs>
                <w:tab w:val="decimal" w:pos="595"/>
              </w:tabs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1DDE5AB" w14:textId="35F9B73A" w:rsidR="00546F3C" w:rsidRPr="003F1166" w:rsidRDefault="00CC68E7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C09A07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FE1CE43" w14:textId="5303BC0C" w:rsidR="00546F3C" w:rsidRPr="003F1166" w:rsidRDefault="00CC68E7" w:rsidP="00546F3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1,404,950</w:t>
            </w:r>
          </w:p>
        </w:tc>
      </w:tr>
      <w:tr w:rsidR="00546F3C" w:rsidRPr="00731B95" w14:paraId="2805F802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2EE3F4A8" w14:textId="77777777" w:rsidR="00546F3C" w:rsidRPr="003F1166" w:rsidRDefault="00546F3C" w:rsidP="00546F3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7A2D9A02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427A3BC8" w14:textId="77777777" w:rsidR="00546F3C" w:rsidRPr="000E763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5447A3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A4D2C34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A5A7A0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271C6BB6" w14:textId="77777777" w:rsidR="00546F3C" w:rsidRPr="00F311EA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5CDCA5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D8949E8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E52A50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0952197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369896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D88A090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8487A3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0542B18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F3C" w:rsidRPr="00731B95" w14:paraId="0FB84DE9" w14:textId="77777777" w:rsidTr="00761D6E">
        <w:trPr>
          <w:trHeight w:val="261"/>
        </w:trPr>
        <w:tc>
          <w:tcPr>
            <w:tcW w:w="3330" w:type="dxa"/>
            <w:shd w:val="clear" w:color="auto" w:fill="auto"/>
          </w:tcPr>
          <w:p w14:paraId="080838BA" w14:textId="77777777" w:rsidR="00546F3C" w:rsidRPr="003F1166" w:rsidRDefault="00546F3C" w:rsidP="00546F3C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3E74DC6F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24397640" w14:textId="51520095" w:rsidR="00546F3C" w:rsidRPr="003F1166" w:rsidRDefault="00CC68E7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A4C9E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2DDA1B4C" w14:textId="4DEEE3B7" w:rsidR="00546F3C" w:rsidRPr="003F1166" w:rsidRDefault="00CC68E7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486,595</w:t>
            </w:r>
          </w:p>
        </w:tc>
        <w:tc>
          <w:tcPr>
            <w:tcW w:w="270" w:type="dxa"/>
            <w:shd w:val="clear" w:color="auto" w:fill="auto"/>
          </w:tcPr>
          <w:p w14:paraId="2355FA8B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3479685C" w14:textId="4EA6BB30" w:rsidR="00546F3C" w:rsidRPr="00F311EA" w:rsidRDefault="00CC68E7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486,595</w:t>
            </w:r>
          </w:p>
        </w:tc>
        <w:tc>
          <w:tcPr>
            <w:tcW w:w="270" w:type="dxa"/>
            <w:shd w:val="clear" w:color="auto" w:fill="auto"/>
          </w:tcPr>
          <w:p w14:paraId="30A55E4D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31F7162" w14:textId="6D67EE49" w:rsidR="00546F3C" w:rsidRPr="003F1166" w:rsidRDefault="00CC68E7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4DAC64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DB78D4" w14:textId="069ABD1A" w:rsidR="00546F3C" w:rsidRPr="003F1166" w:rsidRDefault="00761D6E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449,982</w:t>
            </w:r>
          </w:p>
        </w:tc>
        <w:tc>
          <w:tcPr>
            <w:tcW w:w="270" w:type="dxa"/>
            <w:shd w:val="clear" w:color="auto" w:fill="auto"/>
          </w:tcPr>
          <w:p w14:paraId="3CB74AA3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EB71F16" w14:textId="472D5C28" w:rsidR="00546F3C" w:rsidRPr="003F1166" w:rsidRDefault="00CC68E7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3080F6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9D01B69" w14:textId="26EECEF0" w:rsidR="00546F3C" w:rsidRPr="003F1166" w:rsidRDefault="00761D6E" w:rsidP="00546F3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449,982</w:t>
            </w:r>
          </w:p>
        </w:tc>
      </w:tr>
      <w:tr w:rsidR="00546F3C" w:rsidRPr="00731B95" w14:paraId="00B740D1" w14:textId="77777777" w:rsidTr="00D31C9A">
        <w:trPr>
          <w:trHeight w:val="261"/>
        </w:trPr>
        <w:tc>
          <w:tcPr>
            <w:tcW w:w="3330" w:type="dxa"/>
            <w:shd w:val="clear" w:color="auto" w:fill="auto"/>
          </w:tcPr>
          <w:p w14:paraId="2C91910D" w14:textId="77777777" w:rsidR="00546F3C" w:rsidRPr="003F1166" w:rsidRDefault="00546F3C" w:rsidP="00546F3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67767C68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F9612" w14:textId="64A4C259" w:rsidR="00546F3C" w:rsidRPr="00F311EA" w:rsidRDefault="00CC68E7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1,404,950</w:t>
            </w:r>
          </w:p>
        </w:tc>
        <w:tc>
          <w:tcPr>
            <w:tcW w:w="270" w:type="dxa"/>
            <w:shd w:val="clear" w:color="auto" w:fill="auto"/>
          </w:tcPr>
          <w:p w14:paraId="6A7D06C7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A031E" w14:textId="7F0068AC" w:rsidR="00546F3C" w:rsidRPr="003F1166" w:rsidRDefault="00CC68E7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486,595</w:t>
            </w:r>
          </w:p>
        </w:tc>
        <w:tc>
          <w:tcPr>
            <w:tcW w:w="270" w:type="dxa"/>
            <w:shd w:val="clear" w:color="auto" w:fill="auto"/>
          </w:tcPr>
          <w:p w14:paraId="38D67548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E2DC4" w14:textId="07C86B50" w:rsidR="00546F3C" w:rsidRPr="003F1166" w:rsidRDefault="00CC68E7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1,891,545</w:t>
            </w:r>
          </w:p>
        </w:tc>
        <w:tc>
          <w:tcPr>
            <w:tcW w:w="270" w:type="dxa"/>
            <w:shd w:val="clear" w:color="auto" w:fill="auto"/>
          </w:tcPr>
          <w:p w14:paraId="360E6D2E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7F414B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F8D44E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2F58A0E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BE0D22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60AA739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BDEF53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E933724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F3C" w:rsidRPr="00731B95" w14:paraId="7F4AB2E3" w14:textId="77777777" w:rsidTr="0079213A">
        <w:trPr>
          <w:trHeight w:val="26"/>
        </w:trPr>
        <w:tc>
          <w:tcPr>
            <w:tcW w:w="3330" w:type="dxa"/>
            <w:shd w:val="clear" w:color="auto" w:fill="auto"/>
          </w:tcPr>
          <w:p w14:paraId="113E3226" w14:textId="77777777" w:rsidR="00546F3C" w:rsidRPr="003F1166" w:rsidRDefault="00546F3C" w:rsidP="00546F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1A169355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6F1ED358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9EC6A7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4237B149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991555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4D45996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7DA524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C34FACB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8617BD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E49725E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B56FA4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588CB35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E887EC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2B33025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F3C" w:rsidRPr="00731B95" w14:paraId="38FEB0B8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6FBD9830" w14:textId="77777777" w:rsidR="00546F3C" w:rsidRPr="003F1166" w:rsidRDefault="00546F3C" w:rsidP="00546F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57844EAA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09CAB8E3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389DF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B6D0CB4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8CFCF3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8D0F2E2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02A4A4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772E791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2A8429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01CF49C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E0C4BC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6E845C0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C8BCBB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AFD0D93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F3C" w:rsidRPr="00731B95" w14:paraId="43F060DE" w14:textId="77777777" w:rsidTr="00761D6E">
        <w:trPr>
          <w:trHeight w:val="261"/>
        </w:trPr>
        <w:tc>
          <w:tcPr>
            <w:tcW w:w="3330" w:type="dxa"/>
            <w:shd w:val="clear" w:color="auto" w:fill="auto"/>
          </w:tcPr>
          <w:p w14:paraId="1DCE6766" w14:textId="77777777" w:rsidR="00546F3C" w:rsidRPr="003F1166" w:rsidRDefault="00546F3C" w:rsidP="00546F3C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  <w:shd w:val="clear" w:color="auto" w:fill="auto"/>
          </w:tcPr>
          <w:p w14:paraId="126184C1" w14:textId="44D3BB8C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903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422EABA4" w14:textId="0F727D7E" w:rsidR="00546F3C" w:rsidRPr="003F1166" w:rsidRDefault="00120D08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B9004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650B057" w14:textId="5370C01F" w:rsidR="00546F3C" w:rsidRPr="003F1166" w:rsidRDefault="00CC68E7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6089A6A3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BCA9B6D" w14:textId="2D55E507" w:rsidR="00546F3C" w:rsidRPr="003F1166" w:rsidRDefault="00CC68E7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46B960C4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0C21392" w14:textId="56027CAE" w:rsidR="00546F3C" w:rsidRPr="003F1166" w:rsidRDefault="00CC68E7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75B61C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ED8237D" w14:textId="0238D6C5" w:rsidR="00546F3C" w:rsidRPr="003F1166" w:rsidRDefault="00761D6E" w:rsidP="00546F3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22,116,012</w:t>
            </w:r>
          </w:p>
        </w:tc>
        <w:tc>
          <w:tcPr>
            <w:tcW w:w="270" w:type="dxa"/>
            <w:shd w:val="clear" w:color="auto" w:fill="auto"/>
          </w:tcPr>
          <w:p w14:paraId="44D67203" w14:textId="77777777" w:rsidR="00546F3C" w:rsidRPr="003F1166" w:rsidRDefault="00546F3C" w:rsidP="00546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1E0C3D0" w14:textId="3875FBF9" w:rsidR="00546F3C" w:rsidRPr="003F1166" w:rsidRDefault="00CC68E7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C503E3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F330915" w14:textId="65B4C3FA" w:rsidR="00546F3C" w:rsidRPr="003F1166" w:rsidRDefault="00761D6E" w:rsidP="00546F3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22,116,012</w:t>
            </w:r>
          </w:p>
        </w:tc>
      </w:tr>
      <w:tr w:rsidR="00546F3C" w:rsidRPr="00731B95" w14:paraId="69316753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7C0F03F" w14:textId="77777777" w:rsidR="00546F3C" w:rsidRPr="003F1166" w:rsidRDefault="00546F3C" w:rsidP="00546F3C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3FCDABA7" w14:textId="77777777" w:rsidR="00546F3C" w:rsidRPr="003F1166" w:rsidRDefault="00546F3C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F0ECB" w14:textId="3645013F" w:rsidR="00546F3C" w:rsidRPr="003F1166" w:rsidRDefault="00120D08" w:rsidP="00546F3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275585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885A3" w14:textId="536048CB" w:rsidR="00546F3C" w:rsidRPr="003F1166" w:rsidRDefault="00CC68E7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6FFBB280" w14:textId="77777777" w:rsidR="00546F3C" w:rsidRPr="003F1166" w:rsidRDefault="00546F3C" w:rsidP="00546F3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BD51C" w14:textId="22DEBCEC" w:rsidR="00546F3C" w:rsidRPr="003F1166" w:rsidRDefault="00CC68E7" w:rsidP="00546F3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8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492B4958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CA99B53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B87746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CC49425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740F81" w14:textId="77777777" w:rsidR="00546F3C" w:rsidRPr="003F1166" w:rsidRDefault="00546F3C" w:rsidP="00546F3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B83AD51" w14:textId="77777777" w:rsidR="00546F3C" w:rsidRPr="003F1166" w:rsidRDefault="00546F3C" w:rsidP="00546F3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CD42B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8443FF" w14:textId="77777777" w:rsidR="00546F3C" w:rsidRPr="003F1166" w:rsidRDefault="00546F3C" w:rsidP="00546F3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A3E5A70" w14:textId="12213DD6" w:rsidR="0079213A" w:rsidRDefault="0079213A"/>
    <w:p w14:paraId="204E07EC" w14:textId="6C929FA8" w:rsidR="00007314" w:rsidRDefault="00007314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007314" w:rsidRPr="00731B95" w14:paraId="13313C10" w14:textId="77777777" w:rsidTr="00820C75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2C745CD" w14:textId="77777777" w:rsidR="00007314" w:rsidRPr="003F1166" w:rsidRDefault="00007314" w:rsidP="00820C75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01CD7AA1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42E62BF5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314" w:rsidRPr="00731B95" w14:paraId="2E90C9CB" w14:textId="77777777" w:rsidTr="00820C75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2D9E510" w14:textId="77777777" w:rsidR="00007314" w:rsidRPr="003F1166" w:rsidRDefault="00007314" w:rsidP="00820C75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5C3579F1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3F84F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9A9956F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6C002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07314" w:rsidRPr="00731B95" w14:paraId="7AEFFBD8" w14:textId="77777777" w:rsidTr="00820C75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039A4C03" w14:textId="77777777" w:rsidR="00007314" w:rsidRPr="003F1166" w:rsidRDefault="00007314" w:rsidP="00820C7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5162CBB5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2DB692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2C1D462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0FD892B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42119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CF673D4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66B40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D4AEB" w14:textId="77777777" w:rsidR="00007314" w:rsidRPr="003F1166" w:rsidRDefault="00007314" w:rsidP="00820C7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FFCF3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797DF7A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865260F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71E604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B91F5C1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98DBFD5" w14:textId="77777777" w:rsidR="00007314" w:rsidRPr="003F1166" w:rsidRDefault="00007314" w:rsidP="00820C7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E053C99" w14:textId="77777777" w:rsidR="00007314" w:rsidRPr="003F1166" w:rsidRDefault="00007314" w:rsidP="00820C7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9F29AD8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B2AFB1B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07314" w:rsidRPr="00731B95" w14:paraId="6AB3E6F9" w14:textId="77777777" w:rsidTr="00820C75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39D80C8" w14:textId="77777777" w:rsidR="00007314" w:rsidRPr="003F1166" w:rsidRDefault="00007314" w:rsidP="00820C7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2C62677A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56287F99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7314" w:rsidRPr="00731B95" w14:paraId="132171E6" w14:textId="77777777" w:rsidTr="00820C75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2B0C8DC" w14:textId="16D31E6C" w:rsidR="00007314" w:rsidRPr="003F1166" w:rsidRDefault="00007314" w:rsidP="00820C7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901" w:type="dxa"/>
            <w:shd w:val="clear" w:color="auto" w:fill="auto"/>
          </w:tcPr>
          <w:p w14:paraId="231650B4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2A22C662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07314" w:rsidRPr="00731B95" w14:paraId="6889200C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051B454C" w14:textId="77777777" w:rsidR="00007314" w:rsidRPr="003F1166" w:rsidRDefault="00007314" w:rsidP="00820C7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023E25B1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538A9CE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707A7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94D448C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4B6F26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CF3D8CD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D0FBB3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954E9F4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A00D02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C1FD79F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9FDD0E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BF04A50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5FAC03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D56DDD5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3E88BA14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6F9F6D3C" w14:textId="77777777" w:rsidR="00007314" w:rsidRPr="003F1166" w:rsidRDefault="00007314" w:rsidP="00820C75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522E80D2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1" w:type="dxa"/>
            <w:shd w:val="clear" w:color="auto" w:fill="auto"/>
          </w:tcPr>
          <w:p w14:paraId="5D10D307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7C8C1B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A17DC78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71E0AE" w14:textId="77777777" w:rsidR="00007314" w:rsidRPr="003F1166" w:rsidRDefault="00007314" w:rsidP="00820C7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BC53B12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77DC6E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9505F53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65B445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7C1689F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D78663" w14:textId="77777777" w:rsidR="00007314" w:rsidRPr="003F1166" w:rsidRDefault="00007314" w:rsidP="00820C7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44B49A6" w14:textId="77777777" w:rsidR="00007314" w:rsidRPr="003F1166" w:rsidRDefault="00007314" w:rsidP="00820C7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553C4C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BF70507" w14:textId="77777777" w:rsidR="00007314" w:rsidRPr="003F1166" w:rsidRDefault="00007314" w:rsidP="00820C7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478D084A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1E57779F" w14:textId="77777777" w:rsidR="00007314" w:rsidRPr="003F1166" w:rsidRDefault="00007314" w:rsidP="0000731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1C94C6E3" w14:textId="09CECB58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129EA7D1" w14:textId="252ED8EE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98BCF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D971B5D" w14:textId="1144E081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5,017</w:t>
            </w:r>
          </w:p>
        </w:tc>
        <w:tc>
          <w:tcPr>
            <w:tcW w:w="270" w:type="dxa"/>
            <w:shd w:val="clear" w:color="auto" w:fill="auto"/>
          </w:tcPr>
          <w:p w14:paraId="09019688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CF8876C" w14:textId="1A6577A1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5,017</w:t>
            </w:r>
          </w:p>
        </w:tc>
        <w:tc>
          <w:tcPr>
            <w:tcW w:w="270" w:type="dxa"/>
            <w:shd w:val="clear" w:color="auto" w:fill="auto"/>
          </w:tcPr>
          <w:p w14:paraId="056FED90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1F9710D" w14:textId="41AB08E5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72BAFE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17C6FC0" w14:textId="598115E0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5,045</w:t>
            </w:r>
          </w:p>
        </w:tc>
        <w:tc>
          <w:tcPr>
            <w:tcW w:w="270" w:type="dxa"/>
            <w:shd w:val="clear" w:color="auto" w:fill="auto"/>
          </w:tcPr>
          <w:p w14:paraId="2DD7EB8C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F7428AF" w14:textId="483126AA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499EB6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15A7D7D" w14:textId="20A51E01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5,045</w:t>
            </w:r>
          </w:p>
        </w:tc>
      </w:tr>
      <w:tr w:rsidR="00007314" w:rsidRPr="00731B95" w14:paraId="5BFEB8A9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0883DD99" w14:textId="77777777" w:rsidR="00007314" w:rsidRPr="003F1166" w:rsidRDefault="00007314" w:rsidP="0000731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45D8DA7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B422E06" w14:textId="77777777" w:rsidR="00007314" w:rsidRPr="000E763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EC5C6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AA15BB8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487132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52B4C5A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1CF39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6B981A1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AEE9E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506330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FA1695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5412C6B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51D9F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F24A5F0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7AC0F445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55FF0861" w14:textId="77777777" w:rsidR="00007314" w:rsidRPr="003F1166" w:rsidRDefault="00007314" w:rsidP="00007314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33F15B0A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4D3E5464" w14:textId="797CC275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85E4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6C860E2D" w14:textId="423D0840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6DDAD7B2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7F91B189" w14:textId="3A7261EE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1354C7F0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686FCB5" w14:textId="5123C9C4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99804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DAD312" w14:textId="65004A0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  <w:tc>
          <w:tcPr>
            <w:tcW w:w="270" w:type="dxa"/>
            <w:shd w:val="clear" w:color="auto" w:fill="auto"/>
          </w:tcPr>
          <w:p w14:paraId="7FE04B0D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AAC390B" w14:textId="5724E8FA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536A3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4DDC44F" w14:textId="3E0A9104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</w:tr>
      <w:tr w:rsidR="00007314" w:rsidRPr="00731B95" w14:paraId="04AD6E56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5767F8B8" w14:textId="77777777" w:rsidR="00007314" w:rsidRPr="003F1166" w:rsidRDefault="00007314" w:rsidP="0000731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4ABD9C36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E96A3" w14:textId="366A2A42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5CEF2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0EAAF" w14:textId="21E3FDB8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491,190</w:t>
            </w:r>
          </w:p>
        </w:tc>
        <w:tc>
          <w:tcPr>
            <w:tcW w:w="270" w:type="dxa"/>
            <w:shd w:val="clear" w:color="auto" w:fill="auto"/>
          </w:tcPr>
          <w:p w14:paraId="5C18346F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05FB7" w14:textId="42894A38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491,190</w:t>
            </w:r>
          </w:p>
        </w:tc>
        <w:tc>
          <w:tcPr>
            <w:tcW w:w="270" w:type="dxa"/>
            <w:shd w:val="clear" w:color="auto" w:fill="auto"/>
          </w:tcPr>
          <w:p w14:paraId="4E84BDB4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56E9481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440B3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36EAAC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9A4273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3F40B6B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66F951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D774C0E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6D1B01FB" w14:textId="77777777" w:rsidTr="00820C75">
        <w:trPr>
          <w:trHeight w:val="26"/>
        </w:trPr>
        <w:tc>
          <w:tcPr>
            <w:tcW w:w="3330" w:type="dxa"/>
            <w:shd w:val="clear" w:color="auto" w:fill="auto"/>
          </w:tcPr>
          <w:p w14:paraId="0C6E8408" w14:textId="77777777" w:rsidR="00007314" w:rsidRPr="003F1166" w:rsidRDefault="00007314" w:rsidP="000073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06CBCF8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53E4E606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5963A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7351A21C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C50A34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B253473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59E52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CB93761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8E43C7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4CB045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71FEF4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F4EBAD2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61DE83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7A2015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21B72BC1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4027F90A" w14:textId="77777777" w:rsidR="00007314" w:rsidRPr="003F1166" w:rsidRDefault="00007314" w:rsidP="000073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5889BC0A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36FFA972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143DC7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892BA1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F999B5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58AAC0B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F6DC11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0654940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B7E441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1BC80CE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A64DF4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20971DD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621E86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239E29B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5DF4D95A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0B163D9E" w14:textId="77777777" w:rsidR="00007314" w:rsidRPr="003F1166" w:rsidRDefault="00007314" w:rsidP="00007314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  <w:shd w:val="clear" w:color="auto" w:fill="auto"/>
          </w:tcPr>
          <w:p w14:paraId="6F469A35" w14:textId="110BDAC8" w:rsidR="00007314" w:rsidRPr="003F1166" w:rsidRDefault="00313112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903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0296CBDC" w14:textId="27F12009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759E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0E1392F" w14:textId="6866BD01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16,218,600</w:t>
            </w:r>
          </w:p>
        </w:tc>
        <w:tc>
          <w:tcPr>
            <w:tcW w:w="270" w:type="dxa"/>
            <w:shd w:val="clear" w:color="auto" w:fill="auto"/>
          </w:tcPr>
          <w:p w14:paraId="2B5B7C18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FB46B26" w14:textId="486DB0FF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16,218,600</w:t>
            </w:r>
          </w:p>
        </w:tc>
        <w:tc>
          <w:tcPr>
            <w:tcW w:w="270" w:type="dxa"/>
            <w:shd w:val="clear" w:color="auto" w:fill="auto"/>
          </w:tcPr>
          <w:p w14:paraId="777F871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26F5C8B" w14:textId="332BF41D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3E27D3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8A8FB6" w14:textId="3840CF55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16,179,195</w:t>
            </w:r>
          </w:p>
        </w:tc>
        <w:tc>
          <w:tcPr>
            <w:tcW w:w="270" w:type="dxa"/>
            <w:shd w:val="clear" w:color="auto" w:fill="auto"/>
          </w:tcPr>
          <w:p w14:paraId="5AB80C96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1C7BDAB" w14:textId="295EBEB5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C42788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E2D6126" w14:textId="32C6DC87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16,179,195</w:t>
            </w:r>
          </w:p>
        </w:tc>
      </w:tr>
      <w:tr w:rsidR="00007314" w:rsidRPr="00731B95" w14:paraId="6646BAFC" w14:textId="77777777" w:rsidTr="00820C75">
        <w:trPr>
          <w:trHeight w:val="261"/>
        </w:trPr>
        <w:tc>
          <w:tcPr>
            <w:tcW w:w="3330" w:type="dxa"/>
            <w:shd w:val="clear" w:color="auto" w:fill="auto"/>
          </w:tcPr>
          <w:p w14:paraId="154336ED" w14:textId="77777777" w:rsidR="00007314" w:rsidRPr="003F1166" w:rsidRDefault="00007314" w:rsidP="00007314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4E9EE4C9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BBFD2" w14:textId="1206F86B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BABC18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ED8A1" w14:textId="3074DE63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,600</w:t>
            </w:r>
          </w:p>
        </w:tc>
        <w:tc>
          <w:tcPr>
            <w:tcW w:w="270" w:type="dxa"/>
            <w:shd w:val="clear" w:color="auto" w:fill="auto"/>
          </w:tcPr>
          <w:p w14:paraId="3D5998B1" w14:textId="77777777" w:rsidR="00007314" w:rsidRPr="003F1166" w:rsidRDefault="00007314" w:rsidP="0000731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3900C" w14:textId="0E845AAD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,600</w:t>
            </w:r>
          </w:p>
        </w:tc>
        <w:tc>
          <w:tcPr>
            <w:tcW w:w="270" w:type="dxa"/>
            <w:shd w:val="clear" w:color="auto" w:fill="auto"/>
          </w:tcPr>
          <w:p w14:paraId="07F9FCB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C60E8F3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D57E67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55F243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FE0471" w14:textId="77777777" w:rsidR="00007314" w:rsidRPr="003F1166" w:rsidRDefault="00007314" w:rsidP="0000731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4FD1315" w14:textId="77777777" w:rsidR="00007314" w:rsidRPr="003F1166" w:rsidRDefault="00007314" w:rsidP="0000731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D1D0A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B3EE0E6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003CF57" w14:textId="77777777" w:rsidR="00007314" w:rsidRDefault="00007314"/>
    <w:p w14:paraId="1221A2CF" w14:textId="2C4184A7" w:rsidR="00EC0458" w:rsidRDefault="00EC0458">
      <w:pPr>
        <w:spacing w:line="240" w:lineRule="auto"/>
      </w:pPr>
    </w:p>
    <w:p w14:paraId="29259BEE" w14:textId="77777777" w:rsidR="007D6448" w:rsidRPr="007D6448" w:rsidRDefault="007D6448" w:rsidP="007D6448">
      <w:pPr>
        <w:sectPr w:rsidR="007D6448" w:rsidRPr="007D6448" w:rsidSect="00DC7AC1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2439A36F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lastRenderedPageBreak/>
        <w:t>เทคนิคการประเมินมูลค่า</w:t>
      </w:r>
    </w:p>
    <w:p w14:paraId="523F8C6D" w14:textId="77777777" w:rsidR="00627172" w:rsidRPr="00834296" w:rsidRDefault="00627172" w:rsidP="00627172">
      <w:pPr>
        <w:pStyle w:val="Bo-Blankline"/>
        <w:rPr>
          <w:sz w:val="30"/>
          <w:szCs w:val="30"/>
          <w:lang w:val="en-US"/>
        </w:rPr>
      </w:pPr>
    </w:p>
    <w:p w14:paraId="6AFB06CA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AE0BB7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AE0BB7">
        <w:rPr>
          <w:b w:val="0"/>
          <w:bCs w:val="0"/>
        </w:rPr>
        <w:t xml:space="preserve">2 </w:t>
      </w:r>
    </w:p>
    <w:p w14:paraId="3B406161" w14:textId="77777777" w:rsidR="00C152B0" w:rsidRPr="00834296" w:rsidRDefault="00C152B0" w:rsidP="00834296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236"/>
        <w:gridCol w:w="5254"/>
      </w:tblGrid>
      <w:tr w:rsidR="00171EAE" w:rsidRPr="002274A4" w14:paraId="4B616E42" w14:textId="77777777" w:rsidTr="00132456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390C6B9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98DA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  <w:vAlign w:val="bottom"/>
          </w:tcPr>
          <w:p w14:paraId="340BFFC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32456" w:rsidRPr="002274A4" w14:paraId="468F183B" w14:textId="77777777" w:rsidTr="00132456">
        <w:tc>
          <w:tcPr>
            <w:tcW w:w="3690" w:type="dxa"/>
            <w:shd w:val="clear" w:color="auto" w:fill="auto"/>
          </w:tcPr>
          <w:p w14:paraId="603495BE" w14:textId="7D904591" w:rsidR="00132456" w:rsidRPr="006C71CD" w:rsidRDefault="00132456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45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5C61846C" w14:textId="77777777" w:rsidR="00132456" w:rsidRPr="000A4973" w:rsidRDefault="00132456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2421FA61" w14:textId="3A5AEBA9" w:rsidR="00132456" w:rsidRPr="00132456" w:rsidRDefault="00132456" w:rsidP="0013245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3245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171EAE" w:rsidRPr="002274A4" w14:paraId="46A64552" w14:textId="77777777" w:rsidTr="00132456">
        <w:tc>
          <w:tcPr>
            <w:tcW w:w="3690" w:type="dxa"/>
            <w:shd w:val="clear" w:color="auto" w:fill="auto"/>
          </w:tcPr>
          <w:p w14:paraId="73CFAD72" w14:textId="77777777" w:rsidR="00171EAE" w:rsidRPr="007E5879" w:rsidRDefault="00171EAE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  <w:shd w:val="clear" w:color="auto" w:fill="auto"/>
          </w:tcPr>
          <w:p w14:paraId="013DD598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3C37E05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171EAE" w:rsidRPr="002274A4" w14:paraId="4DD00272" w14:textId="77777777" w:rsidTr="00132456">
        <w:tc>
          <w:tcPr>
            <w:tcW w:w="3690" w:type="dxa"/>
            <w:shd w:val="clear" w:color="auto" w:fill="auto"/>
          </w:tcPr>
          <w:p w14:paraId="58874F20" w14:textId="77777777" w:rsidR="00171EAE" w:rsidRPr="00E50529" w:rsidRDefault="00171EAE" w:rsidP="007A7AC4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59F375D6" w14:textId="77777777" w:rsidR="00171EAE" w:rsidRPr="006C66AD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6BFC6C34" w14:textId="77777777" w:rsidR="00171EAE" w:rsidRPr="00E50529" w:rsidRDefault="00171EAE" w:rsidP="007A7AC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75C89D62" w:rsidR="00627172" w:rsidRPr="00834296" w:rsidRDefault="00627172" w:rsidP="00834296">
      <w:pPr>
        <w:pStyle w:val="Bo-Blankline"/>
        <w:rPr>
          <w:sz w:val="30"/>
          <w:szCs w:val="30"/>
          <w:lang w:val="en-US"/>
        </w:rPr>
      </w:pPr>
    </w:p>
    <w:p w14:paraId="723C25F0" w14:textId="77777777" w:rsidR="00395870" w:rsidRPr="00395870" w:rsidRDefault="00395870" w:rsidP="00395870">
      <w:pPr>
        <w:pStyle w:val="Caption"/>
        <w:rPr>
          <w:rFonts w:asciiTheme="majorBidi" w:hAnsiTheme="majorBidi" w:cstheme="majorBidi"/>
        </w:rPr>
      </w:pPr>
      <w:r w:rsidRPr="00395870">
        <w:rPr>
          <w:rFonts w:asciiTheme="majorBidi" w:hAnsiTheme="majorBidi"/>
          <w:cs/>
        </w:rPr>
        <w:t>ภาระผูกพันกับบุคคลหรือกิจการที่ไม่เกี่ยวข้องกัน</w:t>
      </w:r>
    </w:p>
    <w:p w14:paraId="0C0685C1" w14:textId="33CB1119" w:rsidR="00BC749C" w:rsidRPr="00834296" w:rsidRDefault="00BC749C" w:rsidP="00D21694">
      <w:pPr>
        <w:pStyle w:val="Bo-Blankline"/>
        <w:rPr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270"/>
        <w:gridCol w:w="1890"/>
      </w:tblGrid>
      <w:tr w:rsidR="00171EAE" w:rsidRPr="00744476" w14:paraId="42BB55B6" w14:textId="77777777" w:rsidTr="007A7AC4">
        <w:trPr>
          <w:tblHeader/>
        </w:trPr>
        <w:tc>
          <w:tcPr>
            <w:tcW w:w="5310" w:type="dxa"/>
            <w:shd w:val="clear" w:color="auto" w:fill="auto"/>
          </w:tcPr>
          <w:p w14:paraId="1A1FCDD1" w14:textId="77777777" w:rsid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51278106" w14:textId="1B074A01" w:rsidR="00171EAE" w:rsidRP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856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79213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98567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7921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9213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710" w:type="dxa"/>
          </w:tcPr>
          <w:p w14:paraId="738DA290" w14:textId="77777777" w:rsidR="00171EAE" w:rsidRPr="00460798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A250EC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0722B6" w14:textId="77777777" w:rsidR="00171EAE" w:rsidRPr="001F7F9F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5CB63B4" w14:textId="77777777" w:rsidR="00171EAE" w:rsidRPr="00C74564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BCC415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1EAE" w:rsidRPr="00744476" w14:paraId="532E299B" w14:textId="77777777" w:rsidTr="007A7AC4">
        <w:trPr>
          <w:tblHeader/>
        </w:trPr>
        <w:tc>
          <w:tcPr>
            <w:tcW w:w="5310" w:type="dxa"/>
            <w:shd w:val="clear" w:color="auto" w:fill="auto"/>
          </w:tcPr>
          <w:p w14:paraId="27D3F92A" w14:textId="77777777" w:rsidR="00171EAE" w:rsidRPr="00744476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0A0A9621" w14:textId="77777777" w:rsidR="00171EAE" w:rsidRPr="00744476" w:rsidRDefault="00171EAE" w:rsidP="007A7AC4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EAE" w:rsidRPr="0033434F" w14:paraId="43C19C80" w14:textId="77777777" w:rsidTr="007A7AC4">
        <w:tc>
          <w:tcPr>
            <w:tcW w:w="5310" w:type="dxa"/>
            <w:shd w:val="clear" w:color="auto" w:fill="auto"/>
          </w:tcPr>
          <w:p w14:paraId="2CFF134D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50942B57" w14:textId="77777777" w:rsidR="00171EAE" w:rsidRPr="002B54B1" w:rsidRDefault="00171EAE" w:rsidP="007A7AC4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4F958D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B29201D" w14:textId="54BAEE72" w:rsidR="00171EAE" w:rsidRPr="002B54B1" w:rsidRDefault="00171EAE" w:rsidP="007A7AC4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1EAE" w:rsidRPr="005A0632" w14:paraId="50E121EE" w14:textId="77777777" w:rsidTr="009013B3">
        <w:tc>
          <w:tcPr>
            <w:tcW w:w="5310" w:type="dxa"/>
            <w:shd w:val="clear" w:color="auto" w:fill="auto"/>
          </w:tcPr>
          <w:p w14:paraId="759DBB87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F3032DD" w14:textId="31A57D4E" w:rsidR="00171EAE" w:rsidRPr="002B54B1" w:rsidRDefault="00CC68E7" w:rsidP="007A7AC4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9,026,917</w:t>
            </w:r>
          </w:p>
        </w:tc>
        <w:tc>
          <w:tcPr>
            <w:tcW w:w="270" w:type="dxa"/>
            <w:shd w:val="clear" w:color="auto" w:fill="auto"/>
          </w:tcPr>
          <w:p w14:paraId="371C15D6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B7E8C82" w14:textId="6D00495D" w:rsidR="00171EAE" w:rsidRPr="002B54B1" w:rsidRDefault="00CC68E7" w:rsidP="007A7AC4">
            <w:pPr>
              <w:tabs>
                <w:tab w:val="decimal" w:pos="950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8,985,514</w:t>
            </w:r>
          </w:p>
        </w:tc>
      </w:tr>
      <w:tr w:rsidR="00171EAE" w:rsidRPr="00AE0BB7" w14:paraId="27BC12B8" w14:textId="77777777" w:rsidTr="007A7AC4">
        <w:tc>
          <w:tcPr>
            <w:tcW w:w="5310" w:type="dxa"/>
            <w:shd w:val="clear" w:color="auto" w:fill="auto"/>
          </w:tcPr>
          <w:p w14:paraId="67DF84F8" w14:textId="77777777" w:rsidR="00171EAE" w:rsidRPr="00AE0BB7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4FD1250" w14:textId="77777777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B42FF8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AA1440A" w14:textId="77777777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71EAE" w:rsidRPr="0033434F" w14:paraId="5BD6DF3C" w14:textId="77777777" w:rsidTr="007A7AC4">
        <w:tc>
          <w:tcPr>
            <w:tcW w:w="5310" w:type="dxa"/>
            <w:shd w:val="clear" w:color="auto" w:fill="auto"/>
          </w:tcPr>
          <w:p w14:paraId="7526E393" w14:textId="77777777" w:rsidR="00171EAE" w:rsidRPr="005A64AC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FF56A39" w14:textId="5C6A29F9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F8F53C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DE4C142" w14:textId="11EB80DE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0E12" w:rsidRPr="00B00DEA" w14:paraId="26956FFA" w14:textId="77777777" w:rsidTr="00D12584">
        <w:tc>
          <w:tcPr>
            <w:tcW w:w="5310" w:type="dxa"/>
            <w:shd w:val="clear" w:color="auto" w:fill="auto"/>
          </w:tcPr>
          <w:p w14:paraId="5D3EEDF7" w14:textId="77777777" w:rsidR="00810E12" w:rsidRPr="00A91138" w:rsidRDefault="00810E12" w:rsidP="00810E12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10" w:type="dxa"/>
            <w:shd w:val="clear" w:color="auto" w:fill="auto"/>
          </w:tcPr>
          <w:p w14:paraId="523C0F85" w14:textId="35812D44" w:rsidR="00810E12" w:rsidRPr="002B54B1" w:rsidRDefault="00CC68E7" w:rsidP="00810E12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652C45A5" w14:textId="77777777" w:rsidR="00810E12" w:rsidRPr="002B54B1" w:rsidRDefault="00810E12" w:rsidP="00810E1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E78AD18" w14:textId="57CA2C37" w:rsidR="00810E12" w:rsidRPr="002B54B1" w:rsidRDefault="00CC68E7" w:rsidP="00810E12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9D1511" w:rsidRPr="0033434F" w14:paraId="5C05C84A" w14:textId="77777777" w:rsidTr="00D12584">
        <w:tc>
          <w:tcPr>
            <w:tcW w:w="5310" w:type="dxa"/>
            <w:shd w:val="clear" w:color="auto" w:fill="auto"/>
          </w:tcPr>
          <w:p w14:paraId="4DF57FD8" w14:textId="77777777" w:rsidR="009D1511" w:rsidRPr="005A64AC" w:rsidRDefault="009D1511" w:rsidP="009D1511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E3659E2" w14:textId="24A04A88" w:rsidR="009D1511" w:rsidRPr="002B54B1" w:rsidRDefault="00CC68E7" w:rsidP="009D1511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331,543</w:t>
            </w:r>
          </w:p>
        </w:tc>
        <w:tc>
          <w:tcPr>
            <w:tcW w:w="270" w:type="dxa"/>
            <w:shd w:val="clear" w:color="auto" w:fill="auto"/>
          </w:tcPr>
          <w:p w14:paraId="662319D4" w14:textId="77777777" w:rsidR="009D1511" w:rsidRPr="002B54B1" w:rsidRDefault="009D1511" w:rsidP="009D15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BA2B4FA" w14:textId="2E12C24C" w:rsidR="009D1511" w:rsidRPr="002B54B1" w:rsidRDefault="00CC68E7" w:rsidP="009D1511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331,543</w:t>
            </w:r>
          </w:p>
        </w:tc>
      </w:tr>
      <w:tr w:rsidR="009D1511" w:rsidRPr="005A0632" w14:paraId="1277A252" w14:textId="77777777" w:rsidTr="00D12584">
        <w:trPr>
          <w:trHeight w:val="451"/>
        </w:trPr>
        <w:tc>
          <w:tcPr>
            <w:tcW w:w="5310" w:type="dxa"/>
            <w:shd w:val="clear" w:color="auto" w:fill="auto"/>
            <w:vAlign w:val="bottom"/>
          </w:tcPr>
          <w:p w14:paraId="64E1A742" w14:textId="77777777" w:rsidR="009D1511" w:rsidRPr="005A64AC" w:rsidRDefault="009D1511" w:rsidP="009D151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A69CA" w14:textId="7BB545A6" w:rsidR="009D1511" w:rsidRPr="002B54B1" w:rsidRDefault="00CC68E7" w:rsidP="009D1511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332,543</w:t>
            </w:r>
          </w:p>
        </w:tc>
        <w:tc>
          <w:tcPr>
            <w:tcW w:w="270" w:type="dxa"/>
            <w:shd w:val="clear" w:color="auto" w:fill="auto"/>
          </w:tcPr>
          <w:p w14:paraId="391949EB" w14:textId="77777777" w:rsidR="009D1511" w:rsidRPr="002B54B1" w:rsidRDefault="009D1511" w:rsidP="009D15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5868E" w14:textId="11AB415C" w:rsidR="009D1511" w:rsidRPr="002B54B1" w:rsidRDefault="00CC68E7" w:rsidP="009D1511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332,543</w:t>
            </w:r>
          </w:p>
        </w:tc>
      </w:tr>
    </w:tbl>
    <w:p w14:paraId="5C95C978" w14:textId="77777777" w:rsidR="007C1E02" w:rsidRDefault="007C1E02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i/>
          <w:iCs/>
          <w:cs/>
        </w:rPr>
        <w:br w:type="page"/>
      </w:r>
    </w:p>
    <w:p w14:paraId="190CEF11" w14:textId="46A5AAC9" w:rsidR="00485CD3" w:rsidRPr="00A518AA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518AA">
        <w:rPr>
          <w:i/>
          <w:iCs/>
          <w:cs/>
        </w:rPr>
        <w:lastRenderedPageBreak/>
        <w:t>สัญญาซื้อขายไฟฟ้า</w:t>
      </w:r>
    </w:p>
    <w:p w14:paraId="203C1FEB" w14:textId="77777777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p w14:paraId="3DA12B73" w14:textId="5730BFEA" w:rsidR="00485CD3" w:rsidRPr="00A518AA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518AA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A518AA">
        <w:rPr>
          <w:rFonts w:asciiTheme="majorBidi" w:hAnsiTheme="majorBidi" w:cstheme="majorBidi"/>
          <w:sz w:val="30"/>
          <w:szCs w:val="30"/>
        </w:rPr>
        <w:t xml:space="preserve">Non-Firm </w:t>
      </w:r>
      <w:r w:rsidRPr="00A518AA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E67AC8" w:rsidRPr="00A518AA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E67AC8" w:rsidRPr="00A518AA">
        <w:rPr>
          <w:rFonts w:asciiTheme="majorBidi" w:hAnsiTheme="majorBidi" w:cstheme="majorBidi"/>
          <w:bCs/>
          <w:spacing w:val="2"/>
          <w:sz w:val="30"/>
          <w:szCs w:val="30"/>
        </w:rPr>
        <w:t>3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</w:rPr>
        <w:t>0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E67AC8" w:rsidRPr="00A518AA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Cs/>
          <w:sz w:val="30"/>
          <w:szCs w:val="30"/>
        </w:rPr>
        <w:t>(Adder)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E67AC8" w:rsidRPr="00A518AA">
        <w:rPr>
          <w:rFonts w:asciiTheme="majorBidi" w:hAnsiTheme="majorBidi" w:cstheme="majorBidi"/>
          <w:bCs/>
          <w:sz w:val="30"/>
          <w:szCs w:val="30"/>
        </w:rPr>
        <w:t>7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B0CB3A4" w14:textId="2279AACE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2B0B05" w:rsidRPr="00435338" w14:paraId="68E8CA17" w14:textId="77777777" w:rsidTr="00102B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8672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3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922A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2B6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B0B05" w:rsidRPr="00435338" w14:paraId="7A4F6CE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B7EF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506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D01EB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5FDD1F66" w14:textId="77777777" w:rsidTr="00102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017D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EB34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81F13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19F8722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83DE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A022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912F0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4D40252C" w14:textId="77777777" w:rsidTr="00350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2540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0096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6498B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C358BD" w:rsidRPr="00435338" w14:paraId="4766D13E" w14:textId="77777777" w:rsidTr="00C35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EF45C" w14:textId="77777777" w:rsidR="00C358BD" w:rsidRPr="00435338" w:rsidRDefault="00C358BD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2C0F" w14:textId="31E517EA" w:rsidR="00C358BD" w:rsidRPr="004259F7" w:rsidRDefault="00C358BD" w:rsidP="00C358BD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1435F4" w14:textId="77777777" w:rsidR="00C358BD" w:rsidRPr="00435338" w:rsidRDefault="00C358BD" w:rsidP="00C358BD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  <w:tr w:rsidR="00C358BD" w:rsidRPr="00435338" w14:paraId="09A56933" w14:textId="77777777" w:rsidTr="00FD6B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3D00" w14:textId="20E7A8C9" w:rsidR="00C358BD" w:rsidRPr="00435338" w:rsidRDefault="00C358BD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สัญญาฉบับที่ </w:t>
            </w:r>
            <w:r>
              <w:rPr>
                <w:rFonts w:asciiTheme="majorBidi" w:hAnsiTheme="majorBidi" w:cstheme="majorBidi"/>
              </w:rPr>
              <w:t>3 (</w:t>
            </w:r>
            <w:r>
              <w:rPr>
                <w:rFonts w:asciiTheme="majorBidi" w:hAnsiTheme="majorBidi" w:cstheme="majorBidi" w:hint="cs"/>
                <w:cs/>
              </w:rPr>
              <w:t>ต่อสัญญา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(1 </w:t>
            </w:r>
            <w:r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</w:rPr>
              <w:t xml:space="preserve">2566 </w:t>
            </w:r>
            <w:r w:rsidR="00FD6BCE">
              <w:rPr>
                <w:rFonts w:asciiTheme="majorBidi" w:hAnsiTheme="majorBidi" w:cstheme="majorBidi"/>
              </w:rPr>
              <w:t>–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FD6BCE">
              <w:rPr>
                <w:rFonts w:asciiTheme="majorBidi" w:hAnsiTheme="majorBidi" w:cstheme="majorBidi"/>
              </w:rPr>
              <w:t xml:space="preserve">31 </w:t>
            </w:r>
            <w:r w:rsidR="00FD6BCE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FD6BCE">
              <w:rPr>
                <w:rFonts w:asciiTheme="majorBidi" w:hAnsiTheme="majorBidi" w:cstheme="majorBidi"/>
              </w:rPr>
              <w:t>2571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5FE038" w14:textId="77777777" w:rsidR="00C358BD" w:rsidRPr="006145CD" w:rsidRDefault="00C358BD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129BF87" w14:textId="77777777" w:rsidR="00C358BD" w:rsidRPr="006145CD" w:rsidRDefault="00C358BD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</w:tbl>
    <w:p w14:paraId="6FF9727C" w14:textId="30BD2637" w:rsidR="00171EAE" w:rsidRPr="00A518AA" w:rsidRDefault="00171EAE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bookmarkEnd w:id="3"/>
    <w:p w14:paraId="443BBCAD" w14:textId="1AE6CCEA" w:rsidR="00654AEC" w:rsidRPr="00A518AA" w:rsidRDefault="00433C05" w:rsidP="00A518AA">
      <w:pPr>
        <w:pStyle w:val="Caption"/>
      </w:pPr>
      <w:r w:rsidRPr="00A518AA">
        <w:rPr>
          <w:rFonts w:hint="cs"/>
          <w:cs/>
        </w:rPr>
        <w:t>คดีฟ้องร้อง</w:t>
      </w:r>
    </w:p>
    <w:p w14:paraId="4A6E3508" w14:textId="5CD31CA0" w:rsidR="00433C05" w:rsidRPr="00A518AA" w:rsidRDefault="00433C05" w:rsidP="00A518AA">
      <w:pPr>
        <w:pStyle w:val="Bo-Blankline"/>
        <w:rPr>
          <w:sz w:val="30"/>
          <w:szCs w:val="30"/>
          <w:lang w:val="en-US"/>
        </w:rPr>
      </w:pPr>
    </w:p>
    <w:p w14:paraId="2C6C7852" w14:textId="77777777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เมื่อวันที่ </w:t>
      </w:r>
      <w:r w:rsidRPr="00A518AA">
        <w:rPr>
          <w:rFonts w:asciiTheme="majorBidi" w:hAnsiTheme="majorBidi" w:cstheme="majorBidi"/>
          <w:lang w:val="en-US"/>
        </w:rPr>
        <w:t>16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Pr="00A518AA">
        <w:rPr>
          <w:rFonts w:asciiTheme="majorBidi" w:hAnsiTheme="majorBidi" w:cstheme="majorBidi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เอกชนรวม </w:t>
      </w:r>
      <w:r w:rsidRPr="00A518AA">
        <w:rPr>
          <w:rFonts w:asciiTheme="majorBidi" w:hAnsiTheme="majorBidi" w:cstheme="majorBidi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A518AA">
        <w:rPr>
          <w:rFonts w:asciiTheme="majorBidi" w:hAnsiTheme="majorBidi" w:cstheme="majorBidi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Pr="00A518AA">
        <w:rPr>
          <w:rFonts w:asciiTheme="majorBidi" w:hAnsiTheme="majorBidi" w:cstheme="majorBidi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A518AA">
        <w:rPr>
          <w:rFonts w:asciiTheme="majorBidi" w:hAnsiTheme="majorBidi" w:cstheme="majorBidi"/>
        </w:rPr>
        <w:t xml:space="preserve">EHIA) </w:t>
      </w:r>
      <w:r w:rsidRPr="00A518AA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A518AA">
        <w:rPr>
          <w:rFonts w:asciiTheme="majorBidi" w:hAnsiTheme="majorBidi" w:cstheme="majorBidi"/>
          <w:lang w:val="en-US"/>
        </w:rPr>
        <w:t>150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A518AA">
        <w:rPr>
          <w:rFonts w:asciiTheme="majorBidi" w:hAnsiTheme="majorBidi" w:cstheme="majorBidi"/>
          <w:lang w:val="en-US"/>
        </w:rPr>
        <w:t>150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5850A779" w14:textId="77777777" w:rsidR="002B0B05" w:rsidRPr="00A518AA" w:rsidRDefault="002B0B05" w:rsidP="00A518AA">
      <w:pPr>
        <w:pStyle w:val="Bo-Blankline"/>
        <w:rPr>
          <w:sz w:val="30"/>
          <w:szCs w:val="30"/>
        </w:rPr>
      </w:pPr>
    </w:p>
    <w:p w14:paraId="00B87037" w14:textId="77777777" w:rsidR="00CC0305" w:rsidRDefault="00CC030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935A3F3" w14:textId="0BEF91C9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Pr="00A518AA">
        <w:rPr>
          <w:rFonts w:asciiTheme="majorBidi" w:hAnsiTheme="majorBidi" w:cstheme="majorBidi"/>
          <w:lang w:val="en-US"/>
        </w:rPr>
        <w:t>25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Pr="00A518AA">
        <w:rPr>
          <w:rFonts w:asciiTheme="majorBidi" w:hAnsiTheme="majorBidi" w:cstheme="majorBidi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A518AA">
        <w:rPr>
          <w:rFonts w:asciiTheme="majorBidi" w:hAnsiTheme="majorBidi" w:cstheme="majorBidi"/>
          <w:lang w:val="en-US"/>
        </w:rPr>
        <w:t>28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มกราคม </w:t>
      </w:r>
      <w:r w:rsidRPr="00A518AA">
        <w:rPr>
          <w:rFonts w:asciiTheme="majorBidi" w:hAnsiTheme="majorBidi" w:cstheme="majorBidi"/>
          <w:lang w:val="en-US"/>
        </w:rPr>
        <w:t>2563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605EC401" w14:textId="77777777" w:rsidR="00CC0305" w:rsidRDefault="00CC0305" w:rsidP="00A518AA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5CD96733" w14:textId="6FB3D0D1" w:rsidR="002B0B05" w:rsidRPr="00A518AA" w:rsidRDefault="002B0B05" w:rsidP="00A518AA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lang w:val="en-US"/>
        </w:rPr>
      </w:pP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1B58F5E2" w14:textId="77777777" w:rsidR="002B0B05" w:rsidRPr="00A518AA" w:rsidRDefault="002B0B05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3EDD9739" w14:textId="00529382" w:rsidR="002B0B05" w:rsidRPr="00A518AA" w:rsidRDefault="002B0B05" w:rsidP="00A518AA">
      <w:pPr>
        <w:pStyle w:val="Bo-Blankline"/>
        <w:rPr>
          <w:sz w:val="30"/>
          <w:szCs w:val="30"/>
          <w:cs/>
          <w:lang w:val="en-US"/>
        </w:rPr>
      </w:pPr>
      <w:r w:rsidRPr="00A518AA">
        <w:rPr>
          <w:rFonts w:hint="cs"/>
          <w:sz w:val="30"/>
          <w:szCs w:val="30"/>
          <w:cs/>
        </w:rPr>
        <w:t xml:space="preserve">เมื่อวันที่ </w:t>
      </w:r>
      <w:r w:rsidRPr="00A518AA">
        <w:rPr>
          <w:sz w:val="30"/>
          <w:szCs w:val="30"/>
          <w:lang w:val="en-US"/>
        </w:rPr>
        <w:t xml:space="preserve">7 </w:t>
      </w:r>
      <w:r w:rsidRPr="00A518AA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A518AA">
        <w:rPr>
          <w:sz w:val="30"/>
          <w:szCs w:val="30"/>
          <w:lang w:val="en-US"/>
        </w:rPr>
        <w:t xml:space="preserve">2563 </w:t>
      </w:r>
      <w:r w:rsidRPr="00A518AA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A518AA">
        <w:rPr>
          <w:sz w:val="30"/>
          <w:szCs w:val="30"/>
          <w:lang w:val="en-US"/>
        </w:rPr>
        <w:t xml:space="preserve">5 </w:t>
      </w:r>
      <w:r w:rsidRPr="00A518AA">
        <w:rPr>
          <w:rFonts w:hint="cs"/>
          <w:sz w:val="30"/>
          <w:szCs w:val="30"/>
          <w:cs/>
          <w:lang w:val="en-US"/>
        </w:rPr>
        <w:t>ให้บริษัทเพื่อทำคำให้การเพิ่มเติมยื่นศาลภายในระยะเวลาที่กำหนด ซึ่ง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บริษัทได้ยื่นคำให้การเพิ่มเติมต่อศาลเมื่อวันที่ </w:t>
      </w:r>
      <w:r w:rsidR="00E92F93" w:rsidRPr="00A518AA">
        <w:rPr>
          <w:sz w:val="30"/>
          <w:szCs w:val="30"/>
          <w:lang w:val="en-US"/>
        </w:rPr>
        <w:t xml:space="preserve">12 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มีนาคม </w:t>
      </w:r>
      <w:r w:rsidR="00E92F93" w:rsidRPr="00A518AA">
        <w:rPr>
          <w:sz w:val="30"/>
          <w:szCs w:val="30"/>
          <w:lang w:val="en-US"/>
        </w:rPr>
        <w:t xml:space="preserve">2564 </w:t>
      </w:r>
      <w:r w:rsidR="00E92F93" w:rsidRPr="00A518AA">
        <w:rPr>
          <w:rFonts w:hint="cs"/>
          <w:sz w:val="30"/>
          <w:szCs w:val="30"/>
          <w:cs/>
          <w:lang w:val="en-US"/>
        </w:rPr>
        <w:t>แล้ว ขณะนี้อยู่ระหว่างการพิจารณาของศาล</w:t>
      </w:r>
    </w:p>
    <w:p w14:paraId="55FF416B" w14:textId="77777777" w:rsidR="002B0B05" w:rsidRPr="00A518AA" w:rsidRDefault="002B0B05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3C7D8C4C" w14:textId="16A2D27E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Pr="00A518AA">
        <w:rPr>
          <w:rFonts w:asciiTheme="majorBidi" w:hAnsiTheme="majorBidi" w:cstheme="majorBidi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7F71DA3A" w14:textId="4DCDD496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6E9A7A22" w14:textId="77777777" w:rsidR="00EF7EEC" w:rsidRPr="00A518AA" w:rsidRDefault="00EF7EEC" w:rsidP="00A518AA">
      <w:pPr>
        <w:pStyle w:val="Caption"/>
      </w:pPr>
      <w:r w:rsidRPr="00A518AA">
        <w:rPr>
          <w:rFonts w:hint="cs"/>
          <w:cs/>
        </w:rPr>
        <w:t>เรื่องอื่น</w:t>
      </w:r>
    </w:p>
    <w:p w14:paraId="374C5E44" w14:textId="77777777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0388F7C9" w14:textId="77777777" w:rsidR="00CC0305" w:rsidRDefault="00EF7EEC" w:rsidP="00CC0305">
      <w:pPr>
        <w:pStyle w:val="Bo-Blankline"/>
        <w:numPr>
          <w:ilvl w:val="0"/>
          <w:numId w:val="23"/>
        </w:numPr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บริษัทได้ซื้อที่ดิน ณ อำเภอจะนะ จังหวัดสงขลา เพื่อพัฒนาโครงการเมืองต้นแบบ “สามเหลี่ยมมั่นคง มั่งคั่ง ยั่งยืน”ไปสู่เมืองต้นแบบที่ </w:t>
      </w:r>
      <w:r w:rsidRPr="00A518AA">
        <w:rPr>
          <w:rFonts w:asciiTheme="majorBidi" w:hAnsiTheme="majorBidi"/>
          <w:spacing w:val="-2"/>
          <w:sz w:val="30"/>
          <w:szCs w:val="30"/>
        </w:rPr>
        <w:t>4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อำเภอจะนะ จังหวัดสงขลา ในฐานะเมืองอุตสาหกรรมแห่งอนาคตตามนโยบายของรัฐบาลที่จะพัฒนาและบริหารพื้นที่ชายแดนภาคใต้เพื่อความสงบและมั่นคงของประเทศ โดยคณะรัฐมนตรีเห็นชอบตามที่ศูนย์อำนวยการบริหารจังหวัดชายแดนภายใต้ (“ศอ.บต”) เสนอกำหนดให้พื้นที่อำเภอจะนะ จังหวัดสงขลา เป็นเขตเศรษฐกิจพิเศษภาคใต้เป็นการเฉพาะกิจตามพระราชบัญญัติการบริหารราชการ จัดการชายแดนภาคใต้ พ.ศ. </w:t>
      </w:r>
      <w:r w:rsidRPr="00A518AA">
        <w:rPr>
          <w:rFonts w:asciiTheme="majorBidi" w:hAnsiTheme="majorBidi"/>
          <w:spacing w:val="-2"/>
          <w:sz w:val="30"/>
          <w:szCs w:val="30"/>
        </w:rPr>
        <w:t>2553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และให้บริษัทเสนอแผนดำเนินการโครงการมูลค่าการลงทุน </w:t>
      </w:r>
      <w:r w:rsidRPr="00A518AA">
        <w:rPr>
          <w:rFonts w:asciiTheme="majorBidi" w:hAnsiTheme="majorBidi"/>
          <w:spacing w:val="-2"/>
          <w:sz w:val="30"/>
          <w:szCs w:val="30"/>
        </w:rPr>
        <w:t>396,000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ล้านบาท เพื่อให้มีการกระจายความเจริญไปสู่ภูมิภาค สร้างอาชีพแก่ประชาชนในพื้นที่ และเพื่อก่อให้เกิดประโยชน์ทางเศรษฐกิจ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lastRenderedPageBreak/>
        <w:t xml:space="preserve">ต่อมาเมื่อวันที่ </w:t>
      </w:r>
      <w:r w:rsidRPr="00A518AA">
        <w:rPr>
          <w:rFonts w:asciiTheme="majorBidi" w:hAnsiTheme="majorBidi"/>
          <w:spacing w:val="-2"/>
          <w:sz w:val="30"/>
          <w:szCs w:val="30"/>
        </w:rPr>
        <w:t>7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พฤษภาคม </w:t>
      </w:r>
      <w:r w:rsidRPr="00A518AA">
        <w:rPr>
          <w:rFonts w:asciiTheme="majorBidi" w:hAnsiTheme="majorBidi"/>
          <w:spacing w:val="-2"/>
          <w:sz w:val="30"/>
          <w:szCs w:val="30"/>
        </w:rPr>
        <w:t>2562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คณะรัฐมนตรีได้มีมติเห็นชอบในการพัฒนาโครงการดังกล่าว และให้ ศอ.บต. และหน่วยงานที่เกี่ยวข้องดำเนินการ</w:t>
      </w:r>
    </w:p>
    <w:p w14:paraId="6E9E3656" w14:textId="77777777" w:rsidR="00CC0305" w:rsidRDefault="00CC0305" w:rsidP="00CC0305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6A574902" w14:textId="16B9BD41" w:rsidR="00EF7EEC" w:rsidRPr="00CC0305" w:rsidRDefault="00EF7EEC" w:rsidP="00CC0305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Pr="00CC0305">
        <w:rPr>
          <w:rFonts w:asciiTheme="majorBidi" w:hAnsiTheme="majorBidi"/>
          <w:spacing w:val="-2"/>
          <w:sz w:val="30"/>
          <w:szCs w:val="30"/>
        </w:rPr>
        <w:t>6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มีนาคม </w:t>
      </w:r>
      <w:r w:rsidRPr="00CC0305">
        <w:rPr>
          <w:rFonts w:asciiTheme="majorBidi" w:hAnsiTheme="majorBidi"/>
          <w:spacing w:val="-2"/>
          <w:sz w:val="30"/>
          <w:szCs w:val="30"/>
        </w:rPr>
        <w:t>2563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ศอ.บต. ได้มีหนังสือถึงบริษัทแจ้งให้บริษัททราบว่า ศอ.บต. ได้เสนอให้คณะกรรมการยุทธศาสตร์ด้านการพัฒนาจังหวัดชายแดนภาคใต้ (“กพต.”) พิจารณาให้ความเห็นชอบด้วยแล้ว ตามการประชุมกพต. ครั้งที่ </w:t>
      </w:r>
      <w:r w:rsidRPr="00CC0305">
        <w:rPr>
          <w:rFonts w:asciiTheme="majorBidi" w:hAnsiTheme="majorBidi"/>
          <w:spacing w:val="-2"/>
          <w:sz w:val="30"/>
          <w:szCs w:val="30"/>
        </w:rPr>
        <w:t>1/2562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เมื่อวันที่ </w:t>
      </w:r>
      <w:r w:rsidRPr="00CC0305">
        <w:rPr>
          <w:rFonts w:asciiTheme="majorBidi" w:hAnsiTheme="majorBidi"/>
          <w:spacing w:val="-2"/>
          <w:sz w:val="30"/>
          <w:szCs w:val="30"/>
        </w:rPr>
        <w:t>31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ตุลาคม </w:t>
      </w:r>
      <w:r w:rsidRPr="00CC0305">
        <w:rPr>
          <w:rFonts w:asciiTheme="majorBidi" w:hAnsiTheme="majorBidi"/>
          <w:spacing w:val="-2"/>
          <w:sz w:val="30"/>
          <w:szCs w:val="30"/>
        </w:rPr>
        <w:t>2562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และเสนอคณะรัฐมนตรีรับทราบและเห็นชอบแล้ว เมื่อวันที่ </w:t>
      </w:r>
      <w:r w:rsidRPr="00CC0305">
        <w:rPr>
          <w:rFonts w:asciiTheme="majorBidi" w:hAnsiTheme="majorBidi"/>
          <w:spacing w:val="-2"/>
          <w:sz w:val="30"/>
          <w:szCs w:val="30"/>
        </w:rPr>
        <w:t>21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Pr="00CC0305">
        <w:rPr>
          <w:rFonts w:asciiTheme="majorBidi" w:hAnsiTheme="majorBidi"/>
          <w:spacing w:val="-2"/>
          <w:sz w:val="30"/>
          <w:szCs w:val="30"/>
        </w:rPr>
        <w:t>2563</w:t>
      </w:r>
      <w:r w:rsidR="004C7D16" w:rsidRPr="00CC0305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>ในขณะนี้ ศอ.บต. ได้ประสานให้หน่วยงานที่เกี่ยวข้องกับแผนการลงทุนภาคเอกชน ได้ไปดำเนินการต่อไป อาทิ กรมโยธาธิการและผังเมือง กระทรวงมหาดไทย และองค์การบริหารจังหวัดสงขลา พิจารณาดำเนินการปรับเปลี่ยนผังการใช้ประโยชน์ที่ดิน ให้สอดรับการลงทุนพัฒนาโครงการตามแผนลงทุนเร่งด่วนของเอกชน และกระทรวงพลังงาน พิจารณาสนับสนุนกำลังผลิตไฟฟ้าให้เพียงพอต่อการพัฒนาอุตสาหกรรมในแผนพัฒนากำลังผลิตไฟฟ้าของประเทศ (</w:t>
      </w:r>
      <w:r w:rsidRPr="00CC0305">
        <w:rPr>
          <w:rFonts w:asciiTheme="majorBidi" w:hAnsiTheme="majorBidi"/>
          <w:spacing w:val="-2"/>
          <w:sz w:val="30"/>
          <w:szCs w:val="30"/>
        </w:rPr>
        <w:t xml:space="preserve">Power Development Plan) 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ที่จะต้องปรับปรุงใหม่ตามมติคณะรัฐมนตรี (ครม.) ให้หน่วยงานของรัฐ (สำนักงานคณะกรรมการกำกับกิจการพลังงานหรือ กกพ.) อนุมัติให้หน่วยงานของรัฐ (กฟผ.) รับซื้อไฟฟ้าจากภาคเอกชนซึ่งหมายถึงบริษัททีพีไอ โพลีน เพาเวอร์ จำกัด (มหาชน) ซึ่งเป็นผู้ลงทุนในกิจการโรงไฟฟ้า </w:t>
      </w:r>
      <w:r w:rsidRPr="00CC0305">
        <w:rPr>
          <w:rFonts w:asciiTheme="majorBidi" w:hAnsiTheme="majorBidi"/>
          <w:spacing w:val="-2"/>
          <w:sz w:val="30"/>
          <w:szCs w:val="30"/>
        </w:rPr>
        <w:t>3,700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ในพื้นที่เมืองต้นแบบอุตสาหกรรมก้าวหน้าแห่งอนาคตที่อนุมัติเปลี่ยนสีพื้นที่จากสีเขียวเป็นสีม่วง ที่ อ.จะนะ จ.สงขลา </w:t>
      </w:r>
      <w:r w:rsidRPr="00CC0305">
        <w:rPr>
          <w:rFonts w:asciiTheme="majorBidi" w:hAnsiTheme="majorBidi"/>
          <w:sz w:val="30"/>
          <w:szCs w:val="30"/>
          <w:cs/>
        </w:rPr>
        <w:t>รวมทั้งมีข้อบังคับให้ภาคเอกชนมีหน้าที่ต้องดำเนินการศึกษาผลกระทบสิ่งแวดล้อม (</w:t>
      </w:r>
      <w:r w:rsidRPr="00CC0305">
        <w:rPr>
          <w:rFonts w:asciiTheme="majorBidi" w:hAnsiTheme="majorBidi"/>
          <w:sz w:val="30"/>
          <w:szCs w:val="30"/>
        </w:rPr>
        <w:t xml:space="preserve">Environment Impact Assessment : EIA) </w:t>
      </w:r>
      <w:r w:rsidRPr="00CC0305">
        <w:rPr>
          <w:rFonts w:asciiTheme="majorBidi" w:hAnsiTheme="majorBidi"/>
          <w:sz w:val="30"/>
          <w:szCs w:val="30"/>
          <w:cs/>
        </w:rPr>
        <w:t>และหรือ การศึกษาผลกระทบสิ่งแวดล้อมและสุขภาพ (</w:t>
      </w:r>
      <w:r w:rsidRPr="00CC0305">
        <w:rPr>
          <w:rFonts w:asciiTheme="majorBidi" w:hAnsiTheme="majorBidi"/>
          <w:sz w:val="30"/>
          <w:szCs w:val="30"/>
        </w:rPr>
        <w:t xml:space="preserve">Environment and Health Impact Assessment : EHIA) </w:t>
      </w:r>
      <w:r w:rsidRPr="00CC0305">
        <w:rPr>
          <w:rFonts w:asciiTheme="majorBidi" w:hAnsiTheme="majorBidi"/>
          <w:sz w:val="30"/>
          <w:szCs w:val="30"/>
          <w:cs/>
        </w:rPr>
        <w:t xml:space="preserve">แล้วแต่กรณี เพื่อให้เกิดการพัฒนาไปพร้อมกันในปี พ.ศ. </w:t>
      </w:r>
      <w:r w:rsidRPr="00CC0305">
        <w:rPr>
          <w:rFonts w:asciiTheme="majorBidi" w:hAnsiTheme="majorBidi"/>
          <w:sz w:val="30"/>
          <w:szCs w:val="30"/>
        </w:rPr>
        <w:t>2564</w:t>
      </w:r>
      <w:r w:rsidRPr="00CC0305">
        <w:rPr>
          <w:rFonts w:asciiTheme="majorBidi" w:hAnsiTheme="majorBidi"/>
          <w:sz w:val="30"/>
          <w:szCs w:val="30"/>
          <w:cs/>
        </w:rPr>
        <w:t xml:space="preserve"> เป็นต้นไป</w:t>
      </w:r>
    </w:p>
    <w:p w14:paraId="3198C651" w14:textId="77777777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4CFCDD2E" w14:textId="30797F3B" w:rsidR="00EF7EEC" w:rsidRPr="00A518AA" w:rsidRDefault="00EF7EEC" w:rsidP="00A518AA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t>ศอ.บต ได้ทำการประเมินสิ่งแวดล้อมระดับยุทธศาสตร์ (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Strategic Environmental Assessment : SEA)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>ตามหลักการของสำนักงานสภาพัฒนาการเศรษฐกิจและสังคมแห่งชาติ (สศช.) อันเป็นกระบวนการที่เป็นระบบเพื่อสนับสนุนการตัดสินใจในการกำหนดนโยบายแผนหรือแผนงานโดยให้ความสำคัญกับการมีส่วนร่วมและ</w:t>
      </w:r>
      <w:r w:rsidRPr="00A518AA">
        <w:rPr>
          <w:rFonts w:asciiTheme="majorBidi" w:hAnsiTheme="majorBidi"/>
          <w:spacing w:val="-2"/>
          <w:sz w:val="30"/>
          <w:szCs w:val="30"/>
        </w:rPr>
        <w:br/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การบูรณาการด้านเศรษฐกิจ สังคม และสิ่งแวดล้อมอย่างสมดุล ซึ่งนำไปใช้ในการวางแผนเพื่อให้เกิดการพัฒนาที่ยั่งยืน โดยมีคณะกรรมการยุทธศาสตร์ด้านการพัฒนาจังหวัดชายแดนภาคใต้ (กพต.) อันมีนายกรัฐมนตรีเป็นประธานและรองนายกรัฐมนตรี พลเอกประวิตร วงษ์สุวรรณ เป็นผู้รับมอบอำนาจทำการแทนนายกรัฐมนตรี </w:t>
      </w:r>
      <w:r w:rsidRPr="00A518AA">
        <w:rPr>
          <w:rFonts w:asciiTheme="majorBidi" w:hAnsiTheme="majorBidi"/>
          <w:spacing w:val="-2"/>
          <w:sz w:val="30"/>
          <w:szCs w:val="30"/>
        </w:rPr>
        <w:br/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เป็นหน่วยงานเจ้าของแผนงานทำ 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SEA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>มีมติเห็นชอบกับโครงการของบริษัทและครม.มีมติรับทราบ ซึ่งถือว่าเป็นมติครม.เห็นชอบกับโครงการตามแผน แผนงาน นโยบายสามเหลี่ยมมั่นคงมั่งคั่งยั่งยืนของกพต. นอกจากนี้กพต.มีมติให้เร่งรัดให้กรมโยธาธิการให้ทำการเปลี่ยนพื้นที่สีเขียวเป็นสีม่วง กระทรวงพลังงาน กกพ. และหน่วยงานรัฐวิสาหกิจให้จัดการทำ สัญญาซื้อขายไฟฟ้า (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Power Purchase Agreement : PPA)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ให้เสร็จโดยเร็ว และก็เป็นหน้าที่ของบริษัท ที่ต้องทำ 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EIA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หรือ </w:t>
      </w:r>
      <w:r w:rsidRPr="00A518AA">
        <w:rPr>
          <w:rFonts w:asciiTheme="majorBidi" w:hAnsiTheme="majorBidi"/>
          <w:spacing w:val="-2"/>
          <w:sz w:val="30"/>
          <w:szCs w:val="30"/>
        </w:rPr>
        <w:t>EHIA</w:t>
      </w:r>
    </w:p>
    <w:p w14:paraId="1BBDF9B1" w14:textId="77777777" w:rsidR="00EF7EEC" w:rsidRPr="00A518AA" w:rsidRDefault="00EF7EEC" w:rsidP="00A518AA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3DC6308C" w14:textId="77777777" w:rsidR="009076CA" w:rsidRPr="00A518AA" w:rsidRDefault="009076CA" w:rsidP="00A518AA">
      <w:pPr>
        <w:spacing w:line="240" w:lineRule="auto"/>
        <w:rPr>
          <w:rFonts w:asciiTheme="majorBidi" w:hAnsiTheme="majorBidi"/>
          <w:spacing w:val="-2"/>
          <w:sz w:val="30"/>
          <w:szCs w:val="30"/>
          <w:cs/>
          <w:lang w:eastAsia="x-none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br w:type="page"/>
      </w:r>
    </w:p>
    <w:p w14:paraId="6220B5D1" w14:textId="2EDBB547" w:rsidR="00EF7EEC" w:rsidRPr="00A518AA" w:rsidRDefault="00EF7EEC" w:rsidP="00A518AA">
      <w:pPr>
        <w:pStyle w:val="Bo-Blankline"/>
        <w:ind w:left="90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lastRenderedPageBreak/>
        <w:t xml:space="preserve">ทั้งนี้ กรณีการประสานงานมวลชน ภาคประชาชน ภาคประชาสังคมในพื้นที่ </w:t>
      </w:r>
      <w:r w:rsidRPr="00A518AA">
        <w:rPr>
          <w:rFonts w:asciiTheme="majorBidi" w:hAnsiTheme="majorBidi"/>
          <w:spacing w:val="-2"/>
          <w:sz w:val="30"/>
          <w:szCs w:val="30"/>
          <w:lang w:val="en-US"/>
        </w:rPr>
        <w:t>3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ตำบล ของอำเภอ จะนะ จังหวัดสงขลา ขอให้บริษัทประสานงานและทำงานอย่างใกล้ชิดร่วมกับคณะทำงานตามที่ ศอ.บต. จัดตั้งตามข้อเสนอของประชาชนในพื้นที่เพื่อรองรับกระบวนการทำงานของภาคเอกชนผ่านพลังภาคประชาชน เพื่อให้การทำงานมีความเป็นเอกภาพ เกิดประโยชน์ต่อการพัฒนาพื้นที่และการพัฒนาประชาชนอย่างแท้จริงและเป็นไปตามเป้าหมายของโครงการที่ต้องการให้อำเภอจะนะ จังหวัดสงขลา เป็นพื้นที่เศรษฐกิจเฉพาะที่มีความสมบูรณ์ ครบวงจรและเป็นกลไกสำคัญขับเคลื่อนการพัฒนาเศรษฐกิจทั้งระบบครบวงจรของอนุภูมิภาคใต้ตอนล่าง ที่สามารถเชื่อมโยงไปยังพื้นที่จังหวัดชายแดนภาคใต้ และภูมิภาคอื่น ๆ ของประเทศไทยและประเทศเพื่อนบ้าน รวมทั้งยังเชื่อมโยงการพัฒนาเศรษฐกิจไปยังประเทศอื่น ๆ ทั่วโลก อันจะทำให้จังหวัดชายแดนภาคใต้มีพื้นที่ปลอดภัยมากขึ้น ซึ่งจะเป็นส่วนสำคัญของการสนับสนุนการแก้ไขปัญหาความไม่สงบในจังหวัดชายแดนภาคใต้ สามารถรองรับการพัฒนาเศรษฐกิจและสังคมในระยะยาวต่อไปได้ เช่นเดียวกับภูมิภาคอื่น ๆ ของประเทศไทยต่อไป และขอให้บริษัทดำเนินการในส่วนที่เกี่ยวข้อง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>ให้เป็นไปตามแนวทางตามกฏหมาย มติคณะรัฐมนตรี ระเบียบ คำสั่ง แนวทางปฏิบัติของส่วนราชการอย่างเคร่งครัดด้วย</w:t>
      </w:r>
    </w:p>
    <w:p w14:paraId="1BEC0DD0" w14:textId="77777777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cs/>
        </w:rPr>
      </w:pPr>
    </w:p>
    <w:p w14:paraId="49DA93D8" w14:textId="77777777" w:rsidR="00EF7EEC" w:rsidRPr="00A518AA" w:rsidRDefault="00EF7EEC" w:rsidP="00A518AA">
      <w:pPr>
        <w:spacing w:line="240" w:lineRule="auto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Pr="00A518AA">
        <w:rPr>
          <w:rFonts w:asciiTheme="majorBidi" w:hAnsiTheme="majorBidi"/>
          <w:spacing w:val="-2"/>
          <w:sz w:val="30"/>
          <w:szCs w:val="30"/>
        </w:rPr>
        <w:t>25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Pr="00A518AA">
        <w:rPr>
          <w:rFonts w:asciiTheme="majorBidi" w:hAnsiTheme="majorBidi"/>
          <w:spacing w:val="-2"/>
          <w:sz w:val="30"/>
          <w:szCs w:val="30"/>
        </w:rPr>
        <w:t>2564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องค์การบริหารส่วนจังหวัดสงขลา ได้ประกาศให้บริษัทเป็นผู้ชนะการเสนอราคา จัดหาเอกชนร่วมลงทุนก่อสร้างและบริหารจัดการระบบกำจัดขยะมูลฝอย องค์การบริหารส่วนจังหวัดสงขลา โดยวิธีการประกวดราคา ได้รับผลตอบแทนในรูปค่ากำจัดขยะมูลฝอย </w:t>
      </w:r>
      <w:r w:rsidRPr="00A518AA">
        <w:rPr>
          <w:rFonts w:asciiTheme="majorBidi" w:hAnsiTheme="majorBidi"/>
          <w:spacing w:val="-2"/>
          <w:sz w:val="30"/>
          <w:szCs w:val="30"/>
        </w:rPr>
        <w:t>400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บาทต่อตัน (ปรับขึ้นร้อยละ </w:t>
      </w:r>
      <w:r w:rsidRPr="00A518AA">
        <w:rPr>
          <w:rFonts w:asciiTheme="majorBidi" w:hAnsiTheme="majorBidi"/>
          <w:spacing w:val="-2"/>
          <w:sz w:val="30"/>
          <w:szCs w:val="30"/>
        </w:rPr>
        <w:t>10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ทุก ๆ </w:t>
      </w:r>
      <w:r w:rsidRPr="00A518AA">
        <w:rPr>
          <w:rFonts w:asciiTheme="majorBidi" w:hAnsiTheme="majorBidi"/>
          <w:spacing w:val="-2"/>
          <w:sz w:val="30"/>
          <w:szCs w:val="30"/>
        </w:rPr>
        <w:t>3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ปี) และได้รับรายได้จากค่าขายไฟฟ้าจากการกำจัดขยะมูลฝอยตามสัญญาซื้อขายไฟฟ้า </w:t>
      </w:r>
      <w:r w:rsidRPr="00A518AA">
        <w:rPr>
          <w:rFonts w:asciiTheme="majorBidi" w:hAnsiTheme="majorBidi"/>
          <w:spacing w:val="-2"/>
          <w:sz w:val="30"/>
          <w:szCs w:val="30"/>
        </w:rPr>
        <w:t>7.92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</w:t>
      </w:r>
      <w:r w:rsidRPr="00A518AA">
        <w:rPr>
          <w:rFonts w:asciiTheme="majorBidi" w:hAnsiTheme="majorBidi"/>
          <w:spacing w:val="-2"/>
          <w:sz w:val="30"/>
          <w:szCs w:val="30"/>
        </w:rPr>
        <w:br/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เป็นระยะเวลา </w:t>
      </w:r>
      <w:r w:rsidRPr="00A518AA">
        <w:rPr>
          <w:rFonts w:asciiTheme="majorBidi" w:hAnsiTheme="majorBidi"/>
          <w:spacing w:val="-2"/>
          <w:sz w:val="30"/>
          <w:szCs w:val="30"/>
        </w:rPr>
        <w:t>20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ปี ในอัตรา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 5.78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บาทต่อหน่วย สำหรับ </w:t>
      </w:r>
      <w:r w:rsidRPr="00A518AA">
        <w:rPr>
          <w:rFonts w:asciiTheme="majorBidi" w:hAnsiTheme="majorBidi"/>
          <w:spacing w:val="-2"/>
          <w:sz w:val="30"/>
          <w:szCs w:val="30"/>
        </w:rPr>
        <w:t>8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ปีแรก และ 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5.08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บาทต่อหน่วย สำหรับ </w:t>
      </w:r>
      <w:r w:rsidRPr="00A518AA">
        <w:rPr>
          <w:rFonts w:asciiTheme="majorBidi" w:hAnsiTheme="majorBidi"/>
          <w:spacing w:val="-2"/>
          <w:sz w:val="30"/>
          <w:szCs w:val="30"/>
        </w:rPr>
        <w:t>12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ปีถัดไป</w:t>
      </w:r>
    </w:p>
    <w:p w14:paraId="6166908C" w14:textId="77777777" w:rsidR="00EF7EEC" w:rsidRPr="00A518AA" w:rsidRDefault="00EF7EEC" w:rsidP="00A518AA">
      <w:pPr>
        <w:pStyle w:val="Bo-Blankline"/>
        <w:ind w:left="900"/>
        <w:jc w:val="thaiDistribute"/>
        <w:rPr>
          <w:sz w:val="30"/>
          <w:szCs w:val="30"/>
        </w:rPr>
      </w:pPr>
    </w:p>
    <w:p w14:paraId="36C424D9" w14:textId="77777777" w:rsidR="00EF7EEC" w:rsidRPr="00A518AA" w:rsidRDefault="00EF7EEC" w:rsidP="00A518AA">
      <w:pPr>
        <w:spacing w:line="240" w:lineRule="auto"/>
        <w:ind w:left="900"/>
        <w:jc w:val="thaiDistribute"/>
        <w:rPr>
          <w:sz w:val="30"/>
          <w:szCs w:val="30"/>
        </w:rPr>
      </w:pPr>
      <w:r w:rsidRPr="00A518AA">
        <w:rPr>
          <w:rFonts w:asciiTheme="majorBidi" w:hAnsiTheme="majorBidi" w:hint="cs"/>
          <w:spacing w:val="-2"/>
          <w:sz w:val="30"/>
          <w:szCs w:val="30"/>
          <w:cs/>
        </w:rPr>
        <w:t>ต่อมาเมื่อวันที่</w:t>
      </w:r>
      <w:r w:rsidRPr="00A518AA">
        <w:rPr>
          <w:rFonts w:asciiTheme="majorBidi" w:hAnsiTheme="majorBidi"/>
          <w:spacing w:val="-2"/>
          <w:sz w:val="30"/>
          <w:szCs w:val="30"/>
          <w:lang w:val="en-US"/>
        </w:rPr>
        <w:t xml:space="preserve"> 29 </w:t>
      </w:r>
      <w:r w:rsidRPr="00A518AA">
        <w:rPr>
          <w:rFonts w:asciiTheme="majorBidi" w:hAnsiTheme="majorBidi" w:hint="cs"/>
          <w:spacing w:val="-2"/>
          <w:sz w:val="30"/>
          <w:szCs w:val="30"/>
          <w:cs/>
          <w:lang w:val="en-US"/>
        </w:rPr>
        <w:t xml:space="preserve">กันยายน </w:t>
      </w:r>
      <w:r w:rsidRPr="00A518AA">
        <w:rPr>
          <w:rFonts w:asciiTheme="majorBidi" w:hAnsiTheme="majorBidi"/>
          <w:spacing w:val="-2"/>
          <w:sz w:val="30"/>
          <w:szCs w:val="30"/>
          <w:lang w:val="en-US"/>
        </w:rPr>
        <w:t xml:space="preserve">2564 </w:t>
      </w:r>
      <w:r w:rsidRPr="00A518AA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บริษัท ได้ลงนามในสัญญาให้เอกชนลงทุนก่อสร้างและบริหารจัดการขยะ</w:t>
      </w:r>
      <w:r w:rsidRPr="00A518AA">
        <w:rPr>
          <w:rFonts w:asciiTheme="majorBidi" w:hAnsiTheme="majorBidi"/>
          <w:spacing w:val="-2"/>
          <w:sz w:val="30"/>
          <w:szCs w:val="30"/>
          <w:lang w:val="en-US"/>
        </w:rPr>
        <w:br/>
      </w:r>
      <w:r w:rsidRPr="00A518AA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มูลฝอยกับองค์การบริหารส่วนจังหวัดสงขลา</w:t>
      </w:r>
    </w:p>
    <w:p w14:paraId="1DC67871" w14:textId="77777777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62075832" w14:textId="77777777" w:rsidR="00EF7EEC" w:rsidRPr="00A518AA" w:rsidRDefault="00EF7EEC" w:rsidP="00A518AA">
      <w:pPr>
        <w:pStyle w:val="Bo-Blankline"/>
        <w:numPr>
          <w:ilvl w:val="0"/>
          <w:numId w:val="23"/>
        </w:numPr>
        <w:ind w:left="900"/>
        <w:jc w:val="thaiDistribute"/>
        <w:rPr>
          <w:sz w:val="30"/>
          <w:szCs w:val="30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A518AA">
        <w:rPr>
          <w:rFonts w:asciiTheme="majorBidi" w:hAnsiTheme="majorBidi"/>
          <w:spacing w:val="-2"/>
          <w:sz w:val="30"/>
          <w:szCs w:val="30"/>
        </w:rPr>
        <w:br/>
      </w:r>
      <w:r w:rsidRPr="00A518AA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A518AA">
        <w:rPr>
          <w:sz w:val="30"/>
          <w:szCs w:val="30"/>
        </w:rPr>
        <w:t xml:space="preserve">T-VER) </w:t>
      </w:r>
      <w:r w:rsidRPr="00A518AA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4ECF6B80" w14:textId="77777777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065BF894" w14:textId="2CF3B55B" w:rsidR="00EF7EEC" w:rsidRPr="00A518AA" w:rsidRDefault="00EF7EEC" w:rsidP="00A518AA">
      <w:pPr>
        <w:pStyle w:val="Bo-Blankline"/>
        <w:ind w:left="900"/>
        <w:jc w:val="thaiDistribute"/>
        <w:rPr>
          <w:sz w:val="30"/>
          <w:szCs w:val="30"/>
        </w:rPr>
      </w:pPr>
      <w:r w:rsidRPr="00A518AA">
        <w:rPr>
          <w:sz w:val="30"/>
          <w:szCs w:val="30"/>
          <w:cs/>
        </w:rPr>
        <w:t xml:space="preserve">ณ สิ้นปี </w:t>
      </w:r>
      <w:r w:rsidRPr="00A518AA">
        <w:rPr>
          <w:sz w:val="30"/>
          <w:szCs w:val="30"/>
        </w:rPr>
        <w:t>2564</w:t>
      </w:r>
      <w:r w:rsidRPr="00A518AA">
        <w:rPr>
          <w:sz w:val="30"/>
          <w:szCs w:val="30"/>
          <w:cs/>
        </w:rPr>
        <w:t xml:space="preserve"> บริษัทได้รับการขึ้นทะเบียนจาก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Pr="00A518AA">
        <w:rPr>
          <w:sz w:val="30"/>
          <w:szCs w:val="30"/>
        </w:rPr>
        <w:t>82</w:t>
      </w:r>
      <w:r w:rsidRPr="00A518AA">
        <w:rPr>
          <w:sz w:val="30"/>
          <w:szCs w:val="30"/>
          <w:cs/>
        </w:rPr>
        <w:t>,</w:t>
      </w:r>
      <w:r w:rsidRPr="00A518AA">
        <w:rPr>
          <w:sz w:val="30"/>
          <w:szCs w:val="30"/>
        </w:rPr>
        <w:t>056</w:t>
      </w:r>
      <w:r w:rsidRPr="00A518AA">
        <w:rPr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Pr="00A518AA">
        <w:rPr>
          <w:sz w:val="30"/>
          <w:szCs w:val="30"/>
        </w:rPr>
        <w:t>34,690</w:t>
      </w:r>
      <w:r w:rsidRPr="00A518AA">
        <w:rPr>
          <w:sz w:val="30"/>
          <w:szCs w:val="30"/>
          <w:cs/>
        </w:rPr>
        <w:t xml:space="preserve"> ตันคาร์บอนไดออกไซด์เทียบเท่า</w:t>
      </w:r>
      <w:r w:rsidRPr="00A518AA">
        <w:rPr>
          <w:sz w:val="30"/>
          <w:szCs w:val="30"/>
        </w:rPr>
        <w:t xml:space="preserve"> </w:t>
      </w:r>
      <w:r w:rsidRPr="00A518AA">
        <w:rPr>
          <w:rFonts w:hint="cs"/>
          <w:sz w:val="30"/>
          <w:szCs w:val="30"/>
          <w:cs/>
        </w:rPr>
        <w:t>บริษัท</w:t>
      </w:r>
      <w:r w:rsidRPr="00A518AA">
        <w:rPr>
          <w:sz w:val="30"/>
          <w:szCs w:val="30"/>
          <w:cs/>
        </w:rPr>
        <w:t xml:space="preserve">มีจำนวนคาร์บอนเครดิตคงเหลือ </w:t>
      </w:r>
      <w:r w:rsidRPr="00A518AA">
        <w:rPr>
          <w:sz w:val="30"/>
          <w:szCs w:val="30"/>
          <w:lang w:val="en-US"/>
        </w:rPr>
        <w:t>47,366</w:t>
      </w:r>
      <w:r w:rsidRPr="00A518AA">
        <w:rPr>
          <w:sz w:val="30"/>
          <w:szCs w:val="30"/>
          <w:cs/>
        </w:rPr>
        <w:t xml:space="preserve"> ตันคาร์บอนไดออกไซด์เทียบเท่า</w:t>
      </w:r>
    </w:p>
    <w:p w14:paraId="1C81312A" w14:textId="52D458BF" w:rsidR="00B86F2D" w:rsidRPr="00A518AA" w:rsidRDefault="00B86F2D" w:rsidP="00A518AA">
      <w:pPr>
        <w:pStyle w:val="Bo-Blankline"/>
        <w:jc w:val="thaiDistribute"/>
        <w:rPr>
          <w:sz w:val="30"/>
          <w:szCs w:val="30"/>
        </w:rPr>
      </w:pPr>
    </w:p>
    <w:p w14:paraId="115BE889" w14:textId="2D75D52F" w:rsidR="00B513A8" w:rsidRPr="00A518AA" w:rsidRDefault="00B513A8" w:rsidP="00A518AA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  <w:r w:rsidRPr="00A518AA">
        <w:rPr>
          <w:sz w:val="30"/>
          <w:szCs w:val="30"/>
        </w:rPr>
        <w:br w:type="page"/>
      </w:r>
    </w:p>
    <w:p w14:paraId="3BC928FF" w14:textId="396BF4A1" w:rsidR="008C6527" w:rsidRDefault="008C6527" w:rsidP="00C8245A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17777542"/>
      <w:r w:rsidRPr="005A1ABA">
        <w:rPr>
          <w:rFonts w:asciiTheme="majorBidi" w:hAnsiTheme="majorBidi" w:cstheme="majorBidi" w:hint="cs"/>
          <w:sz w:val="30"/>
          <w:szCs w:val="30"/>
          <w:cs/>
        </w:rPr>
        <w:lastRenderedPageBreak/>
        <w:t>เมื่อวันที่</w:t>
      </w:r>
      <w:r w:rsidRPr="005A1ABA">
        <w:rPr>
          <w:rFonts w:asciiTheme="majorBidi" w:hAnsiTheme="majorBidi" w:cstheme="majorBidi"/>
          <w:sz w:val="30"/>
          <w:szCs w:val="30"/>
        </w:rPr>
        <w:t xml:space="preserve"> 24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Pr="005A1ABA">
        <w:rPr>
          <w:rFonts w:asciiTheme="majorBidi" w:hAnsiTheme="majorBidi" w:cstheme="majorBidi"/>
          <w:sz w:val="30"/>
          <w:szCs w:val="30"/>
        </w:rPr>
        <w:t xml:space="preserve">2565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บริษัทได้รับการขึ้นทะเบียนจาก อบก. รับรองปริมาณก๊าซเรือนกระจกที่ลดลง (คาร์บอนเครดิต) 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Pr="005A1ABA">
        <w:rPr>
          <w:rFonts w:asciiTheme="majorBidi" w:hAnsiTheme="majorBidi" w:cstheme="majorBidi"/>
          <w:sz w:val="30"/>
          <w:szCs w:val="30"/>
        </w:rPr>
        <w:t>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5A1ABA">
        <w:rPr>
          <w:rFonts w:asciiTheme="majorBidi" w:hAnsiTheme="majorBidi" w:cstheme="majorBidi"/>
          <w:sz w:val="30"/>
          <w:szCs w:val="30"/>
        </w:rPr>
        <w:t>2560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5A1ABA">
        <w:rPr>
          <w:rFonts w:asciiTheme="majorBidi" w:hAnsiTheme="majorBidi" w:cstheme="majorBidi"/>
          <w:sz w:val="30"/>
          <w:szCs w:val="30"/>
        </w:rPr>
        <w:t>31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A1ABA">
        <w:rPr>
          <w:rFonts w:asciiTheme="majorBidi" w:hAnsiTheme="majorBidi" w:cstheme="majorBidi"/>
          <w:sz w:val="30"/>
          <w:szCs w:val="30"/>
        </w:rPr>
        <w:t xml:space="preserve">2563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5A1ABA">
        <w:rPr>
          <w:rFonts w:asciiTheme="majorBidi" w:hAnsiTheme="majorBidi" w:cstheme="majorBidi"/>
          <w:sz w:val="30"/>
          <w:szCs w:val="30"/>
        </w:rPr>
        <w:t xml:space="preserve"> 717,931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ตันคาร์บอนไดออกไซด์เทียบเท่า ทำให้บริษัทมีจำนวนคาร์บอนเครดิตคงเหลือ </w:t>
      </w:r>
      <w:r w:rsidRPr="005A1ABA">
        <w:rPr>
          <w:rFonts w:asciiTheme="majorBidi" w:hAnsiTheme="majorBidi" w:cstheme="majorBidi"/>
          <w:sz w:val="30"/>
          <w:szCs w:val="30"/>
        </w:rPr>
        <w:t xml:space="preserve">765,297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ตันคาร์บอน</w:t>
      </w:r>
      <w:r w:rsidR="00C8245A">
        <w:rPr>
          <w:rFonts w:asciiTheme="majorBidi" w:hAnsiTheme="majorBidi" w:cstheme="majorBidi"/>
          <w:sz w:val="30"/>
          <w:szCs w:val="30"/>
        </w:rPr>
        <w:br/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ไดออกไซด์เทียบเท่า</w:t>
      </w:r>
    </w:p>
    <w:p w14:paraId="7D949D46" w14:textId="77777777" w:rsidR="0002527F" w:rsidRPr="005A1ABA" w:rsidRDefault="0002527F" w:rsidP="00C8245A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4"/>
    <w:p w14:paraId="413F6E01" w14:textId="77777777" w:rsidR="0002527F" w:rsidRPr="00761D6E" w:rsidRDefault="0002527F" w:rsidP="0002527F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28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  <w:lang w:val="en-US"/>
        </w:rPr>
        <w:t>2566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บริษัทได้รับการขึ้นทะเบียนเพิ่มอีก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462,797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ตันคาร์บอนไดออกไซด์เทียบเท่า ทำให้บริษัทมีจำนวนคาร์บอนเครดิตรวม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1,228,094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ตันคาร์บอนไดออกไซด์เทียบเท่า</w:t>
      </w:r>
    </w:p>
    <w:p w14:paraId="7F698EA0" w14:textId="47318E9D" w:rsidR="008C6527" w:rsidRPr="005A1ABA" w:rsidRDefault="008C6527" w:rsidP="005A1ABA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4A7088" w14:textId="4E0AC9A4" w:rsidR="0002527F" w:rsidRDefault="00DF0707" w:rsidP="0002527F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10D11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210D11">
        <w:rPr>
          <w:rFonts w:asciiTheme="majorBidi" w:hAnsiTheme="majorBidi" w:cstheme="majorBidi"/>
          <w:sz w:val="30"/>
          <w:szCs w:val="30"/>
        </w:rPr>
        <w:t>2565</w:t>
      </w:r>
      <w:r w:rsidRPr="00210D11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บริษัทได้รับขยะทุกประเภทรวมทั้งสิ้น </w:t>
      </w:r>
      <w:r w:rsidRPr="00210D11">
        <w:rPr>
          <w:rFonts w:asciiTheme="majorBidi" w:hAnsiTheme="majorBidi" w:cstheme="majorBidi"/>
          <w:sz w:val="30"/>
          <w:szCs w:val="30"/>
        </w:rPr>
        <w:t>2</w:t>
      </w:r>
      <w:r w:rsidRPr="00210D11">
        <w:rPr>
          <w:rFonts w:asciiTheme="majorBidi" w:hAnsiTheme="majorBidi" w:cstheme="majorBidi"/>
          <w:sz w:val="30"/>
          <w:szCs w:val="30"/>
          <w:cs/>
        </w:rPr>
        <w:t>.</w:t>
      </w:r>
      <w:r w:rsidRPr="00210D11">
        <w:rPr>
          <w:rFonts w:asciiTheme="majorBidi" w:hAnsiTheme="majorBidi" w:cstheme="majorBidi"/>
          <w:sz w:val="30"/>
          <w:szCs w:val="30"/>
          <w:lang w:val="en-US"/>
        </w:rPr>
        <w:t>73</w:t>
      </w:r>
      <w:r w:rsidRPr="00210D11">
        <w:rPr>
          <w:rFonts w:asciiTheme="majorBidi" w:hAnsiTheme="majorBidi" w:cstheme="majorBidi"/>
          <w:sz w:val="30"/>
          <w:szCs w:val="30"/>
          <w:cs/>
        </w:rPr>
        <w:t xml:space="preserve"> ล้านตัน มาใช้เป็นเชื้อเพลิงในโรงไฟฟ้าของบริษัทและ</w:t>
      </w:r>
      <w:r w:rsidRPr="00210D11">
        <w:rPr>
          <w:rFonts w:asciiTheme="majorBidi" w:hAnsiTheme="majorBidi" w:cstheme="majorBidi"/>
          <w:spacing w:val="-4"/>
          <w:sz w:val="30"/>
          <w:szCs w:val="30"/>
          <w:cs/>
        </w:rPr>
        <w:t>ในโรงปูนซิเมนต์ของบริษัท ทีพีไอ โพลีน จำกัด (มหาชน) ซึ่งสามารถลดการปล่อยก๊าซเรือนกระจก (คาร์บอน</w:t>
      </w:r>
      <w:r w:rsidRPr="00210D11">
        <w:rPr>
          <w:rFonts w:asciiTheme="majorBidi" w:hAnsiTheme="majorBidi" w:cstheme="majorBidi"/>
          <w:spacing w:val="-4"/>
          <w:sz w:val="30"/>
          <w:szCs w:val="30"/>
        </w:rPr>
        <w:br/>
      </w:r>
      <w:r w:rsidRPr="00210D11">
        <w:rPr>
          <w:rFonts w:asciiTheme="majorBidi" w:hAnsiTheme="majorBidi" w:cstheme="majorBidi"/>
          <w:spacing w:val="-4"/>
          <w:sz w:val="30"/>
          <w:szCs w:val="30"/>
          <w:cs/>
        </w:rPr>
        <w:t>รีดักชั่น)</w:t>
      </w:r>
      <w:r w:rsidRPr="00210D11">
        <w:rPr>
          <w:rFonts w:asciiTheme="majorBidi" w:hAnsiTheme="majorBidi" w:cstheme="majorBidi"/>
          <w:sz w:val="30"/>
          <w:szCs w:val="30"/>
          <w:cs/>
        </w:rPr>
        <w:t xml:space="preserve"> จากการฝังกลบได้ประมาณ </w:t>
      </w:r>
      <w:r w:rsidRPr="00761D6E">
        <w:rPr>
          <w:rFonts w:asciiTheme="majorBidi" w:hAnsiTheme="majorBidi" w:cstheme="majorBidi"/>
          <w:sz w:val="30"/>
          <w:szCs w:val="30"/>
        </w:rPr>
        <w:t>6.34</w:t>
      </w:r>
      <w:r w:rsidRPr="00210D11">
        <w:rPr>
          <w:rFonts w:asciiTheme="majorBidi" w:hAnsiTheme="majorBidi" w:cstheme="majorBidi"/>
          <w:sz w:val="30"/>
          <w:szCs w:val="30"/>
          <w:cs/>
        </w:rPr>
        <w:t xml:space="preserve"> ล้านตันคาร์บอนไดออกไซค์เทียบเท่า โครงการใหม่นี้ บริษัทกำลังขึ้นทะเบียนกับ อบก. เพื่อรับรองปริมาณก๊าซเรือนกระจกที่ลดลง</w:t>
      </w:r>
    </w:p>
    <w:p w14:paraId="0EE66A41" w14:textId="77777777" w:rsidR="0002527F" w:rsidRPr="0002527F" w:rsidRDefault="0002527F" w:rsidP="0002527F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02527F" w:rsidRPr="0002527F" w:rsidSect="007D6448">
      <w:headerReference w:type="default" r:id="rId21"/>
      <w:footerReference w:type="default" r:id="rId22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84A59D" w14:textId="77777777" w:rsidR="002879FB" w:rsidRDefault="002879FB">
      <w:r>
        <w:separator/>
      </w:r>
    </w:p>
  </w:endnote>
  <w:endnote w:type="continuationSeparator" w:id="0">
    <w:p w14:paraId="450FCFEF" w14:textId="77777777" w:rsidR="002879FB" w:rsidRDefault="00287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FEA6D" w14:textId="052CE2C9" w:rsidR="00171D7E" w:rsidRPr="00ED0D48" w:rsidRDefault="00171D7E" w:rsidP="00FF32BF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7561B4">
      <w:rPr>
        <w:rFonts w:ascii="Angsana New" w:hAnsi="Angsana New"/>
        <w:noProof/>
        <w:sz w:val="30"/>
        <w:szCs w:val="30"/>
      </w:rPr>
      <w:t>26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0E728" w14:textId="77777777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7561B4">
      <w:rPr>
        <w:rFonts w:ascii="Angsana New" w:hAnsi="Angsana New"/>
        <w:noProof/>
        <w:sz w:val="30"/>
        <w:szCs w:val="30"/>
      </w:rPr>
      <w:t>29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045A3" w14:textId="77777777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7561B4">
      <w:rPr>
        <w:rFonts w:ascii="Angsana New" w:hAnsi="Angsana New"/>
        <w:noProof/>
        <w:sz w:val="30"/>
        <w:szCs w:val="30"/>
      </w:rPr>
      <w:t>32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4030F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7561B4">
      <w:rPr>
        <w:rFonts w:asciiTheme="majorBidi" w:hAnsiTheme="majorBidi" w:cstheme="majorBidi"/>
        <w:noProof/>
        <w:sz w:val="30"/>
        <w:szCs w:val="30"/>
      </w:rPr>
      <w:t>33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4E9CB" w14:textId="77777777" w:rsidR="004436C2" w:rsidRPr="00D83821" w:rsidRDefault="004436C2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7561B4">
      <w:rPr>
        <w:rFonts w:asciiTheme="majorBidi" w:hAnsiTheme="majorBidi" w:cstheme="majorBidi"/>
        <w:noProof/>
        <w:sz w:val="30"/>
        <w:szCs w:val="30"/>
      </w:rPr>
      <w:t>35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D890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7561B4">
      <w:rPr>
        <w:rFonts w:asciiTheme="majorBidi" w:hAnsiTheme="majorBidi" w:cstheme="majorBidi"/>
        <w:noProof/>
        <w:sz w:val="30"/>
        <w:szCs w:val="30"/>
      </w:rPr>
      <w:t>39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0EFF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7561B4">
      <w:rPr>
        <w:rFonts w:asciiTheme="majorBidi" w:hAnsiTheme="majorBidi" w:cstheme="majorBidi"/>
        <w:noProof/>
        <w:sz w:val="30"/>
        <w:szCs w:val="30"/>
      </w:rPr>
      <w:t>44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B115D" w14:textId="77777777" w:rsidR="002879FB" w:rsidRDefault="002879FB">
      <w:r>
        <w:separator/>
      </w:r>
    </w:p>
  </w:footnote>
  <w:footnote w:type="continuationSeparator" w:id="0">
    <w:p w14:paraId="626799C2" w14:textId="77777777" w:rsidR="002879FB" w:rsidRDefault="00287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0B807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3190D3D0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913B685" w14:textId="15D5555E" w:rsidR="00E376D0" w:rsidRPr="00E22BD2" w:rsidRDefault="00E376D0" w:rsidP="00E376D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4D0AE8D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19EA7F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945D6C9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B89CED4" w14:textId="77777777" w:rsidR="00F37E1B" w:rsidRPr="00E22BD2" w:rsidRDefault="00F37E1B" w:rsidP="00F37E1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1DA8D97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FE5110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178CF92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62B96D" w14:textId="77777777" w:rsidR="00814C13" w:rsidRPr="00E22BD2" w:rsidRDefault="00814C13" w:rsidP="00814C1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4D407EB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53C2A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271E58F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30F37BE" w14:textId="77777777" w:rsidR="00B1598C" w:rsidRPr="00E22BD2" w:rsidRDefault="00B1598C" w:rsidP="00B1598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8959B58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62C22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D07D039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9DA4492" w14:textId="77777777" w:rsidR="00B1598C" w:rsidRPr="00E22BD2" w:rsidRDefault="00B1598C" w:rsidP="00B1598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9724A14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AE8D6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A0320FF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C82C24A" w14:textId="77777777" w:rsidR="00985677" w:rsidRPr="00E22BD2" w:rsidRDefault="00985677" w:rsidP="00985677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CFDDB5A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9BA6D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3219A9F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646639" w14:textId="77777777" w:rsidR="00985677" w:rsidRPr="00E22BD2" w:rsidRDefault="00985677" w:rsidP="00985677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3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2"/>
  </w:num>
  <w:num w:numId="3">
    <w:abstractNumId w:val="18"/>
  </w:num>
  <w:num w:numId="4">
    <w:abstractNumId w:val="1"/>
  </w:num>
  <w:num w:numId="5">
    <w:abstractNumId w:val="10"/>
  </w:num>
  <w:num w:numId="6">
    <w:abstractNumId w:val="4"/>
  </w:num>
  <w:num w:numId="7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3"/>
  </w:num>
  <w:num w:numId="11">
    <w:abstractNumId w:val="7"/>
  </w:num>
  <w:num w:numId="12">
    <w:abstractNumId w:val="16"/>
  </w:num>
  <w:num w:numId="13">
    <w:abstractNumId w:val="17"/>
  </w:num>
  <w:num w:numId="14">
    <w:abstractNumId w:val="15"/>
  </w:num>
  <w:num w:numId="15">
    <w:abstractNumId w:val="1"/>
  </w:num>
  <w:num w:numId="16">
    <w:abstractNumId w:val="11"/>
  </w:num>
  <w:num w:numId="17">
    <w:abstractNumId w:val="9"/>
  </w:num>
  <w:num w:numId="18">
    <w:abstractNumId w:val="2"/>
  </w:num>
  <w:num w:numId="19">
    <w:abstractNumId w:val="20"/>
  </w:num>
  <w:num w:numId="20">
    <w:abstractNumId w:val="19"/>
  </w:num>
  <w:num w:numId="21">
    <w:abstractNumId w:val="14"/>
  </w:num>
  <w:num w:numId="22">
    <w:abstractNumId w:val="1"/>
  </w:num>
  <w:num w:numId="23">
    <w:abstractNumId w:val="8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6EC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314"/>
    <w:rsid w:val="000074BC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7AD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27F"/>
    <w:rsid w:val="00025619"/>
    <w:rsid w:val="00025A58"/>
    <w:rsid w:val="00025E83"/>
    <w:rsid w:val="00025F5D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7EF"/>
    <w:rsid w:val="0005491A"/>
    <w:rsid w:val="00055217"/>
    <w:rsid w:val="00055284"/>
    <w:rsid w:val="00055503"/>
    <w:rsid w:val="000555AD"/>
    <w:rsid w:val="000556B4"/>
    <w:rsid w:val="000556D5"/>
    <w:rsid w:val="00055BFA"/>
    <w:rsid w:val="00055D70"/>
    <w:rsid w:val="00055F6A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A10"/>
    <w:rsid w:val="00064BF9"/>
    <w:rsid w:val="00064D40"/>
    <w:rsid w:val="00064F82"/>
    <w:rsid w:val="0006559C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267"/>
    <w:rsid w:val="0008675C"/>
    <w:rsid w:val="00086852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8E4"/>
    <w:rsid w:val="00091A03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5AE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23"/>
    <w:rsid w:val="000F3EFE"/>
    <w:rsid w:val="000F42D2"/>
    <w:rsid w:val="000F4377"/>
    <w:rsid w:val="000F4859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0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2B95"/>
    <w:rsid w:val="00113158"/>
    <w:rsid w:val="001132B4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E27"/>
    <w:rsid w:val="00132F7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ACF"/>
    <w:rsid w:val="00134BC7"/>
    <w:rsid w:val="00134E9F"/>
    <w:rsid w:val="00135B88"/>
    <w:rsid w:val="00135C19"/>
    <w:rsid w:val="001362FD"/>
    <w:rsid w:val="00136359"/>
    <w:rsid w:val="00136853"/>
    <w:rsid w:val="0013696E"/>
    <w:rsid w:val="00136BE5"/>
    <w:rsid w:val="00137061"/>
    <w:rsid w:val="0013749C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6C94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A23"/>
    <w:rsid w:val="00182A3E"/>
    <w:rsid w:val="00182BB8"/>
    <w:rsid w:val="00182D19"/>
    <w:rsid w:val="001832A3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41F"/>
    <w:rsid w:val="0019545D"/>
    <w:rsid w:val="00195750"/>
    <w:rsid w:val="00196176"/>
    <w:rsid w:val="0019622E"/>
    <w:rsid w:val="001962FE"/>
    <w:rsid w:val="0019638B"/>
    <w:rsid w:val="00196492"/>
    <w:rsid w:val="00196AF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C7D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558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D53"/>
    <w:rsid w:val="001C5D92"/>
    <w:rsid w:val="001C5EBC"/>
    <w:rsid w:val="001C5F77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B47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E99"/>
    <w:rsid w:val="001E45F1"/>
    <w:rsid w:val="001E475E"/>
    <w:rsid w:val="001E4838"/>
    <w:rsid w:val="001E4CE8"/>
    <w:rsid w:val="001E5A41"/>
    <w:rsid w:val="001E5D13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0583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CCE"/>
    <w:rsid w:val="001F2E65"/>
    <w:rsid w:val="001F318E"/>
    <w:rsid w:val="001F3A56"/>
    <w:rsid w:val="001F4005"/>
    <w:rsid w:val="001F403C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7115"/>
    <w:rsid w:val="002177AB"/>
    <w:rsid w:val="00217FD2"/>
    <w:rsid w:val="00220131"/>
    <w:rsid w:val="002204A7"/>
    <w:rsid w:val="002205BA"/>
    <w:rsid w:val="002206AB"/>
    <w:rsid w:val="00220732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AC5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D38"/>
    <w:rsid w:val="00242094"/>
    <w:rsid w:val="002420AF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AEB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9FB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5EA"/>
    <w:rsid w:val="002B564F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5F3"/>
    <w:rsid w:val="002E16C2"/>
    <w:rsid w:val="002E17A5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33DB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0E6F"/>
    <w:rsid w:val="0030100C"/>
    <w:rsid w:val="0030104F"/>
    <w:rsid w:val="003011D6"/>
    <w:rsid w:val="00301259"/>
    <w:rsid w:val="00301392"/>
    <w:rsid w:val="0030177A"/>
    <w:rsid w:val="003024B0"/>
    <w:rsid w:val="003024CA"/>
    <w:rsid w:val="00302578"/>
    <w:rsid w:val="00302E8F"/>
    <w:rsid w:val="0030327B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06"/>
    <w:rsid w:val="00327186"/>
    <w:rsid w:val="00327404"/>
    <w:rsid w:val="00327C7D"/>
    <w:rsid w:val="00327F02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AD1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3FA0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A7C1F"/>
    <w:rsid w:val="003B01C4"/>
    <w:rsid w:val="003B030D"/>
    <w:rsid w:val="003B0897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3A7B"/>
    <w:rsid w:val="003B4031"/>
    <w:rsid w:val="003B4170"/>
    <w:rsid w:val="003B4194"/>
    <w:rsid w:val="003B41EC"/>
    <w:rsid w:val="003B42D1"/>
    <w:rsid w:val="003B4A0F"/>
    <w:rsid w:val="003B52FD"/>
    <w:rsid w:val="003B5970"/>
    <w:rsid w:val="003B5D84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AF2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148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28B6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4A49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9EB"/>
    <w:rsid w:val="00411D5F"/>
    <w:rsid w:val="00411D90"/>
    <w:rsid w:val="0041218C"/>
    <w:rsid w:val="004129E2"/>
    <w:rsid w:val="00412BED"/>
    <w:rsid w:val="0041305F"/>
    <w:rsid w:val="004132B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95B"/>
    <w:rsid w:val="00416EBE"/>
    <w:rsid w:val="00416FF6"/>
    <w:rsid w:val="00417004"/>
    <w:rsid w:val="00417550"/>
    <w:rsid w:val="004178F5"/>
    <w:rsid w:val="00417A74"/>
    <w:rsid w:val="00417F81"/>
    <w:rsid w:val="00420280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FF8"/>
    <w:rsid w:val="0042608D"/>
    <w:rsid w:val="0042626D"/>
    <w:rsid w:val="00426873"/>
    <w:rsid w:val="004268E3"/>
    <w:rsid w:val="004270D0"/>
    <w:rsid w:val="004278EE"/>
    <w:rsid w:val="00427948"/>
    <w:rsid w:val="00427AC6"/>
    <w:rsid w:val="0043003C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C60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1C"/>
    <w:rsid w:val="00434767"/>
    <w:rsid w:val="004347B0"/>
    <w:rsid w:val="00434997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510"/>
    <w:rsid w:val="00437B94"/>
    <w:rsid w:val="00440456"/>
    <w:rsid w:val="00440542"/>
    <w:rsid w:val="00440C65"/>
    <w:rsid w:val="00440EA9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9DF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7A33"/>
    <w:rsid w:val="00487BB6"/>
    <w:rsid w:val="00487BF8"/>
    <w:rsid w:val="00487CEF"/>
    <w:rsid w:val="004903AE"/>
    <w:rsid w:val="00490C12"/>
    <w:rsid w:val="00490D2B"/>
    <w:rsid w:val="00490D7D"/>
    <w:rsid w:val="00490FBA"/>
    <w:rsid w:val="0049146D"/>
    <w:rsid w:val="0049155D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999"/>
    <w:rsid w:val="004969ED"/>
    <w:rsid w:val="00496A07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589"/>
    <w:rsid w:val="004A49A4"/>
    <w:rsid w:val="004A4A71"/>
    <w:rsid w:val="004A4A89"/>
    <w:rsid w:val="004A5110"/>
    <w:rsid w:val="004A51A4"/>
    <w:rsid w:val="004A51B5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3E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7F5"/>
    <w:rsid w:val="004C7810"/>
    <w:rsid w:val="004C7823"/>
    <w:rsid w:val="004C7899"/>
    <w:rsid w:val="004C78C2"/>
    <w:rsid w:val="004C7D16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A71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37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EB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4DE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40611"/>
    <w:rsid w:val="0054063C"/>
    <w:rsid w:val="005406A9"/>
    <w:rsid w:val="00540857"/>
    <w:rsid w:val="00541D71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735"/>
    <w:rsid w:val="00545915"/>
    <w:rsid w:val="00545BA2"/>
    <w:rsid w:val="00545CBC"/>
    <w:rsid w:val="0054600C"/>
    <w:rsid w:val="00546AD8"/>
    <w:rsid w:val="00546BE4"/>
    <w:rsid w:val="00546D1D"/>
    <w:rsid w:val="00546D3D"/>
    <w:rsid w:val="00546F3C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53A"/>
    <w:rsid w:val="005618AE"/>
    <w:rsid w:val="0056198A"/>
    <w:rsid w:val="00561E55"/>
    <w:rsid w:val="00562054"/>
    <w:rsid w:val="005626DA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4D"/>
    <w:rsid w:val="00571CC5"/>
    <w:rsid w:val="00571F26"/>
    <w:rsid w:val="0057218C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A44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1EA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211C"/>
    <w:rsid w:val="005A21A1"/>
    <w:rsid w:val="005A22C5"/>
    <w:rsid w:val="005A27DB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CD3"/>
    <w:rsid w:val="005E5D06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40"/>
    <w:rsid w:val="0063026A"/>
    <w:rsid w:val="006307ED"/>
    <w:rsid w:val="00630838"/>
    <w:rsid w:val="00630C14"/>
    <w:rsid w:val="00630F3E"/>
    <w:rsid w:val="0063131E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114"/>
    <w:rsid w:val="006402F8"/>
    <w:rsid w:val="0064083B"/>
    <w:rsid w:val="00640E70"/>
    <w:rsid w:val="0064119C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80026"/>
    <w:rsid w:val="006802B6"/>
    <w:rsid w:val="006802E2"/>
    <w:rsid w:val="00680481"/>
    <w:rsid w:val="00680714"/>
    <w:rsid w:val="00680814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760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EC"/>
    <w:rsid w:val="006C1328"/>
    <w:rsid w:val="006C1706"/>
    <w:rsid w:val="006C1F45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5DD1"/>
    <w:rsid w:val="00716458"/>
    <w:rsid w:val="00716467"/>
    <w:rsid w:val="00716475"/>
    <w:rsid w:val="0071747F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9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CF"/>
    <w:rsid w:val="007327DB"/>
    <w:rsid w:val="00732855"/>
    <w:rsid w:val="0073290D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40CE"/>
    <w:rsid w:val="00744F1B"/>
    <w:rsid w:val="007450F8"/>
    <w:rsid w:val="007451FE"/>
    <w:rsid w:val="00745299"/>
    <w:rsid w:val="00745643"/>
    <w:rsid w:val="007456E9"/>
    <w:rsid w:val="00745B6A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1B4"/>
    <w:rsid w:val="007562D1"/>
    <w:rsid w:val="0075656E"/>
    <w:rsid w:val="007566CE"/>
    <w:rsid w:val="007566EE"/>
    <w:rsid w:val="00756AF5"/>
    <w:rsid w:val="00756F1F"/>
    <w:rsid w:val="00757068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D6E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0F90"/>
    <w:rsid w:val="007913FD"/>
    <w:rsid w:val="007918F2"/>
    <w:rsid w:val="0079206C"/>
    <w:rsid w:val="0079213A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C11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4A0"/>
    <w:rsid w:val="007D257F"/>
    <w:rsid w:val="007D299E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448"/>
    <w:rsid w:val="007D65D4"/>
    <w:rsid w:val="007D6F1C"/>
    <w:rsid w:val="007D748A"/>
    <w:rsid w:val="007D7FD0"/>
    <w:rsid w:val="007E016F"/>
    <w:rsid w:val="007E0806"/>
    <w:rsid w:val="007E0935"/>
    <w:rsid w:val="007E0B38"/>
    <w:rsid w:val="007E0CC6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16A6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4282"/>
    <w:rsid w:val="0080473E"/>
    <w:rsid w:val="00804DF5"/>
    <w:rsid w:val="00804F0C"/>
    <w:rsid w:val="00804F2B"/>
    <w:rsid w:val="00804F46"/>
    <w:rsid w:val="00804F5C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0E12"/>
    <w:rsid w:val="008121DD"/>
    <w:rsid w:val="00812226"/>
    <w:rsid w:val="008123B6"/>
    <w:rsid w:val="0081282E"/>
    <w:rsid w:val="008129CA"/>
    <w:rsid w:val="00813670"/>
    <w:rsid w:val="008136C9"/>
    <w:rsid w:val="00813913"/>
    <w:rsid w:val="00813C9F"/>
    <w:rsid w:val="00813E94"/>
    <w:rsid w:val="00814B2F"/>
    <w:rsid w:val="00814C13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4DD"/>
    <w:rsid w:val="00821578"/>
    <w:rsid w:val="008220D2"/>
    <w:rsid w:val="008226B9"/>
    <w:rsid w:val="00822841"/>
    <w:rsid w:val="00822865"/>
    <w:rsid w:val="00822B7A"/>
    <w:rsid w:val="0082445F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644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296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23B"/>
    <w:rsid w:val="0083768C"/>
    <w:rsid w:val="008376FB"/>
    <w:rsid w:val="008379A0"/>
    <w:rsid w:val="00840666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434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DB3"/>
    <w:rsid w:val="0087136F"/>
    <w:rsid w:val="00871890"/>
    <w:rsid w:val="00871C28"/>
    <w:rsid w:val="00872025"/>
    <w:rsid w:val="00872376"/>
    <w:rsid w:val="008728BF"/>
    <w:rsid w:val="00872D3A"/>
    <w:rsid w:val="008738D7"/>
    <w:rsid w:val="008749A3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0DC9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372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F4C"/>
    <w:rsid w:val="008A33C4"/>
    <w:rsid w:val="008A349E"/>
    <w:rsid w:val="008A35BC"/>
    <w:rsid w:val="008A3984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436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5FAF"/>
    <w:rsid w:val="008C64ED"/>
    <w:rsid w:val="008C6527"/>
    <w:rsid w:val="008C670B"/>
    <w:rsid w:val="008C687F"/>
    <w:rsid w:val="008C694D"/>
    <w:rsid w:val="008C69F5"/>
    <w:rsid w:val="008C6BC0"/>
    <w:rsid w:val="008C6FC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218"/>
    <w:rsid w:val="008E0260"/>
    <w:rsid w:val="008E07B1"/>
    <w:rsid w:val="008E0855"/>
    <w:rsid w:val="008E08C0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3A46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68B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50A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358"/>
    <w:rsid w:val="00916385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6BF"/>
    <w:rsid w:val="00923834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CD"/>
    <w:rsid w:val="00935919"/>
    <w:rsid w:val="00935B96"/>
    <w:rsid w:val="00935DC6"/>
    <w:rsid w:val="00936079"/>
    <w:rsid w:val="00936641"/>
    <w:rsid w:val="009369BA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521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E19"/>
    <w:rsid w:val="00963F4F"/>
    <w:rsid w:val="009641CC"/>
    <w:rsid w:val="009643CF"/>
    <w:rsid w:val="00964447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332"/>
    <w:rsid w:val="0098395C"/>
    <w:rsid w:val="00983D29"/>
    <w:rsid w:val="00984481"/>
    <w:rsid w:val="009845D2"/>
    <w:rsid w:val="00984BB3"/>
    <w:rsid w:val="00984C7F"/>
    <w:rsid w:val="00984DF7"/>
    <w:rsid w:val="00984F04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3DCC"/>
    <w:rsid w:val="0099406D"/>
    <w:rsid w:val="00994204"/>
    <w:rsid w:val="0099484C"/>
    <w:rsid w:val="009948EC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9BA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A7CE3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E51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4B4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9EB"/>
    <w:rsid w:val="009F7E9A"/>
    <w:rsid w:val="00A0003D"/>
    <w:rsid w:val="00A000F7"/>
    <w:rsid w:val="00A006E5"/>
    <w:rsid w:val="00A00A2F"/>
    <w:rsid w:val="00A00AF0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18AA"/>
    <w:rsid w:val="00A528D3"/>
    <w:rsid w:val="00A52A8C"/>
    <w:rsid w:val="00A52B86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BCC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60A3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5BF"/>
    <w:rsid w:val="00AB29DE"/>
    <w:rsid w:val="00AB2AF5"/>
    <w:rsid w:val="00AB2C50"/>
    <w:rsid w:val="00AB2FE0"/>
    <w:rsid w:val="00AB302E"/>
    <w:rsid w:val="00AB32A4"/>
    <w:rsid w:val="00AB345C"/>
    <w:rsid w:val="00AB3647"/>
    <w:rsid w:val="00AB39AE"/>
    <w:rsid w:val="00AB3FC3"/>
    <w:rsid w:val="00AB4059"/>
    <w:rsid w:val="00AB41B0"/>
    <w:rsid w:val="00AB4636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B7B63"/>
    <w:rsid w:val="00AB7E13"/>
    <w:rsid w:val="00AC0028"/>
    <w:rsid w:val="00AC08B7"/>
    <w:rsid w:val="00AC16E3"/>
    <w:rsid w:val="00AC1E86"/>
    <w:rsid w:val="00AC1FC7"/>
    <w:rsid w:val="00AC2509"/>
    <w:rsid w:val="00AC25DA"/>
    <w:rsid w:val="00AC27DF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237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928"/>
    <w:rsid w:val="00AE0A16"/>
    <w:rsid w:val="00AE0BB7"/>
    <w:rsid w:val="00AE0D38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6C0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BE"/>
    <w:rsid w:val="00B005EB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6372"/>
    <w:rsid w:val="00B164DB"/>
    <w:rsid w:val="00B166FC"/>
    <w:rsid w:val="00B16746"/>
    <w:rsid w:val="00B170C0"/>
    <w:rsid w:val="00B17306"/>
    <w:rsid w:val="00B1748B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A89"/>
    <w:rsid w:val="00B25C62"/>
    <w:rsid w:val="00B25E83"/>
    <w:rsid w:val="00B266C9"/>
    <w:rsid w:val="00B26AB8"/>
    <w:rsid w:val="00B26D73"/>
    <w:rsid w:val="00B26F20"/>
    <w:rsid w:val="00B27791"/>
    <w:rsid w:val="00B27857"/>
    <w:rsid w:val="00B3035F"/>
    <w:rsid w:val="00B30B8E"/>
    <w:rsid w:val="00B30BC4"/>
    <w:rsid w:val="00B3195D"/>
    <w:rsid w:val="00B319AA"/>
    <w:rsid w:val="00B319F6"/>
    <w:rsid w:val="00B320CB"/>
    <w:rsid w:val="00B3239C"/>
    <w:rsid w:val="00B32972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CB7"/>
    <w:rsid w:val="00B41D01"/>
    <w:rsid w:val="00B41D61"/>
    <w:rsid w:val="00B4208A"/>
    <w:rsid w:val="00B42DE6"/>
    <w:rsid w:val="00B42FF5"/>
    <w:rsid w:val="00B43037"/>
    <w:rsid w:val="00B432BF"/>
    <w:rsid w:val="00B437FC"/>
    <w:rsid w:val="00B43C7F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DB"/>
    <w:rsid w:val="00B52376"/>
    <w:rsid w:val="00B52485"/>
    <w:rsid w:val="00B527A4"/>
    <w:rsid w:val="00B52FBC"/>
    <w:rsid w:val="00B5364F"/>
    <w:rsid w:val="00B5398A"/>
    <w:rsid w:val="00B53D87"/>
    <w:rsid w:val="00B53F97"/>
    <w:rsid w:val="00B54067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27"/>
    <w:rsid w:val="00B66069"/>
    <w:rsid w:val="00B66A92"/>
    <w:rsid w:val="00B66BA6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38A7"/>
    <w:rsid w:val="00B838E2"/>
    <w:rsid w:val="00B83AD3"/>
    <w:rsid w:val="00B84224"/>
    <w:rsid w:val="00B8491D"/>
    <w:rsid w:val="00B84CE7"/>
    <w:rsid w:val="00B85161"/>
    <w:rsid w:val="00B852FA"/>
    <w:rsid w:val="00B8532A"/>
    <w:rsid w:val="00B85BD5"/>
    <w:rsid w:val="00B85CF8"/>
    <w:rsid w:val="00B8603F"/>
    <w:rsid w:val="00B862C6"/>
    <w:rsid w:val="00B863C9"/>
    <w:rsid w:val="00B86714"/>
    <w:rsid w:val="00B8684B"/>
    <w:rsid w:val="00B86F2D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C5F"/>
    <w:rsid w:val="00B93CB2"/>
    <w:rsid w:val="00B9465F"/>
    <w:rsid w:val="00B948E5"/>
    <w:rsid w:val="00B94B8F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E20"/>
    <w:rsid w:val="00BA7223"/>
    <w:rsid w:val="00BA7347"/>
    <w:rsid w:val="00BA75E4"/>
    <w:rsid w:val="00BA79EF"/>
    <w:rsid w:val="00BA7A05"/>
    <w:rsid w:val="00BA7F9E"/>
    <w:rsid w:val="00BB059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95C"/>
    <w:rsid w:val="00BB4D00"/>
    <w:rsid w:val="00BB4F4D"/>
    <w:rsid w:val="00BB5103"/>
    <w:rsid w:val="00BB556E"/>
    <w:rsid w:val="00BB62E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13B"/>
    <w:rsid w:val="00BE0472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B6B"/>
    <w:rsid w:val="00BE2C73"/>
    <w:rsid w:val="00BE343E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4E6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2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0F7D"/>
    <w:rsid w:val="00C313BC"/>
    <w:rsid w:val="00C315A0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BF9"/>
    <w:rsid w:val="00C81C5B"/>
    <w:rsid w:val="00C81FBA"/>
    <w:rsid w:val="00C82053"/>
    <w:rsid w:val="00C82179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501"/>
    <w:rsid w:val="00C85763"/>
    <w:rsid w:val="00C85813"/>
    <w:rsid w:val="00C8592E"/>
    <w:rsid w:val="00C85A65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59"/>
    <w:rsid w:val="00C92677"/>
    <w:rsid w:val="00C9292D"/>
    <w:rsid w:val="00C9327E"/>
    <w:rsid w:val="00C93B86"/>
    <w:rsid w:val="00C9429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314"/>
    <w:rsid w:val="00CA038A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98"/>
    <w:rsid w:val="00CB4EC2"/>
    <w:rsid w:val="00CB4FA4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C0305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8E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406"/>
    <w:rsid w:val="00D00D75"/>
    <w:rsid w:val="00D00F7C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35A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905"/>
    <w:rsid w:val="00D5591D"/>
    <w:rsid w:val="00D55A32"/>
    <w:rsid w:val="00D55C89"/>
    <w:rsid w:val="00D5614E"/>
    <w:rsid w:val="00D56268"/>
    <w:rsid w:val="00D562CC"/>
    <w:rsid w:val="00D563F5"/>
    <w:rsid w:val="00D56995"/>
    <w:rsid w:val="00D56D3A"/>
    <w:rsid w:val="00D56E27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433"/>
    <w:rsid w:val="00D6560C"/>
    <w:rsid w:val="00D65A17"/>
    <w:rsid w:val="00D65AB0"/>
    <w:rsid w:val="00D66167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22C"/>
    <w:rsid w:val="00D92BC6"/>
    <w:rsid w:val="00D92D59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160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66"/>
    <w:rsid w:val="00DC007C"/>
    <w:rsid w:val="00DC00B8"/>
    <w:rsid w:val="00DC00C9"/>
    <w:rsid w:val="00DC027B"/>
    <w:rsid w:val="00DC0724"/>
    <w:rsid w:val="00DC0B4D"/>
    <w:rsid w:val="00DC0C63"/>
    <w:rsid w:val="00DC0CF8"/>
    <w:rsid w:val="00DC0D12"/>
    <w:rsid w:val="00DC0DE4"/>
    <w:rsid w:val="00DC15E2"/>
    <w:rsid w:val="00DC17F8"/>
    <w:rsid w:val="00DC17FB"/>
    <w:rsid w:val="00DC18CB"/>
    <w:rsid w:val="00DC1906"/>
    <w:rsid w:val="00DC1A0D"/>
    <w:rsid w:val="00DC1FF3"/>
    <w:rsid w:val="00DC2540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F25"/>
    <w:rsid w:val="00DE5222"/>
    <w:rsid w:val="00DE5653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070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4FAE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CE1"/>
    <w:rsid w:val="00E037FA"/>
    <w:rsid w:val="00E0380D"/>
    <w:rsid w:val="00E038B4"/>
    <w:rsid w:val="00E0392B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01A"/>
    <w:rsid w:val="00E06188"/>
    <w:rsid w:val="00E06DE1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DB7"/>
    <w:rsid w:val="00E162F5"/>
    <w:rsid w:val="00E1697D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8"/>
    <w:rsid w:val="00E23F5B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67CE"/>
    <w:rsid w:val="00E267D7"/>
    <w:rsid w:val="00E26845"/>
    <w:rsid w:val="00E2694A"/>
    <w:rsid w:val="00E26C42"/>
    <w:rsid w:val="00E26D00"/>
    <w:rsid w:val="00E275DE"/>
    <w:rsid w:val="00E27870"/>
    <w:rsid w:val="00E27920"/>
    <w:rsid w:val="00E27DAA"/>
    <w:rsid w:val="00E300EC"/>
    <w:rsid w:val="00E30E8E"/>
    <w:rsid w:val="00E313A7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FF"/>
    <w:rsid w:val="00E35F2E"/>
    <w:rsid w:val="00E3602C"/>
    <w:rsid w:val="00E363AC"/>
    <w:rsid w:val="00E36774"/>
    <w:rsid w:val="00E36DE3"/>
    <w:rsid w:val="00E36EC5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C09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4D7"/>
    <w:rsid w:val="00E70575"/>
    <w:rsid w:val="00E707EA"/>
    <w:rsid w:val="00E7091D"/>
    <w:rsid w:val="00E70978"/>
    <w:rsid w:val="00E70A69"/>
    <w:rsid w:val="00E70BEF"/>
    <w:rsid w:val="00E7161F"/>
    <w:rsid w:val="00E71859"/>
    <w:rsid w:val="00E7191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0A4"/>
    <w:rsid w:val="00E766D9"/>
    <w:rsid w:val="00E76832"/>
    <w:rsid w:val="00E76867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B2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45D"/>
    <w:rsid w:val="00EC46A6"/>
    <w:rsid w:val="00EC4971"/>
    <w:rsid w:val="00EC5744"/>
    <w:rsid w:val="00EC5883"/>
    <w:rsid w:val="00EC59F1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B95"/>
    <w:rsid w:val="00ED0D48"/>
    <w:rsid w:val="00ED0E25"/>
    <w:rsid w:val="00ED0EB2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E27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225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5214"/>
    <w:rsid w:val="00F0532A"/>
    <w:rsid w:val="00F055CE"/>
    <w:rsid w:val="00F05672"/>
    <w:rsid w:val="00F05775"/>
    <w:rsid w:val="00F057B2"/>
    <w:rsid w:val="00F05B2A"/>
    <w:rsid w:val="00F05E21"/>
    <w:rsid w:val="00F06059"/>
    <w:rsid w:val="00F062B7"/>
    <w:rsid w:val="00F06304"/>
    <w:rsid w:val="00F0634B"/>
    <w:rsid w:val="00F07066"/>
    <w:rsid w:val="00F07312"/>
    <w:rsid w:val="00F07606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2E65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3DD"/>
    <w:rsid w:val="00F86472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92D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01DAE-63B8-4081-90F2-2AA2B5932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6</TotalTime>
  <Pages>30</Pages>
  <Words>6238</Words>
  <Characters>27623</Characters>
  <Application>Microsoft Office Word</Application>
  <DocSecurity>0</DocSecurity>
  <Lines>230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33794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subject/>
  <dc:creator>montirasi@kpmg.co.th</dc:creator>
  <cp:keywords/>
  <cp:lastModifiedBy>ชโลทร เจตนาธรรมจิต</cp:lastModifiedBy>
  <cp:revision>4</cp:revision>
  <cp:lastPrinted>2023-07-31T09:39:00Z</cp:lastPrinted>
  <dcterms:created xsi:type="dcterms:W3CDTF">2023-08-07T04:30:00Z</dcterms:created>
  <dcterms:modified xsi:type="dcterms:W3CDTF">2023-08-07T10:24:00Z</dcterms:modified>
</cp:coreProperties>
</file>